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63E6B2" w14:textId="0B982C54" w:rsidR="00080512" w:rsidRPr="00C62C23" w:rsidRDefault="00080512">
      <w:pPr>
        <w:pStyle w:val="ZA"/>
        <w:framePr w:wrap="notBeside"/>
        <w:rPr>
          <w:lang w:val="en-US"/>
        </w:rPr>
      </w:pPr>
      <w:bookmarkStart w:id="0" w:name="page1"/>
      <w:r w:rsidRPr="009B0D2A">
        <w:rPr>
          <w:sz w:val="64"/>
          <w:lang w:val="en-US"/>
        </w:rPr>
        <w:t>3</w:t>
      </w:r>
      <w:r w:rsidRPr="00C62C23">
        <w:rPr>
          <w:sz w:val="64"/>
          <w:lang w:val="en-US"/>
        </w:rPr>
        <w:t xml:space="preserve">GPP TS </w:t>
      </w:r>
      <w:r w:rsidR="00934931">
        <w:rPr>
          <w:sz w:val="64"/>
          <w:lang w:val="en-US"/>
        </w:rPr>
        <w:t>23</w:t>
      </w:r>
      <w:r w:rsidRPr="00C62C23">
        <w:rPr>
          <w:sz w:val="64"/>
          <w:lang w:val="en-US"/>
        </w:rPr>
        <w:t>.</w:t>
      </w:r>
      <w:r w:rsidR="00AC2321">
        <w:rPr>
          <w:rFonts w:hint="eastAsia"/>
          <w:sz w:val="64"/>
          <w:lang w:val="en-US" w:eastAsia="zh-CN"/>
        </w:rPr>
        <w:t>281</w:t>
      </w:r>
      <w:r w:rsidR="00AC2321" w:rsidRPr="00C62C23">
        <w:rPr>
          <w:sz w:val="64"/>
          <w:lang w:val="en-US"/>
        </w:rPr>
        <w:t xml:space="preserve"> </w:t>
      </w:r>
      <w:r w:rsidRPr="00C62C23">
        <w:rPr>
          <w:lang w:val="en-US"/>
        </w:rPr>
        <w:t>V</w:t>
      </w:r>
      <w:r w:rsidR="00EF3FC8">
        <w:rPr>
          <w:lang w:val="en-US" w:eastAsia="zh-CN"/>
        </w:rPr>
        <w:t>1</w:t>
      </w:r>
      <w:r w:rsidR="00B334E4">
        <w:rPr>
          <w:lang w:val="en-US" w:eastAsia="zh-CN"/>
        </w:rPr>
        <w:t>7</w:t>
      </w:r>
      <w:r w:rsidRPr="00C62C23">
        <w:rPr>
          <w:lang w:val="en-US"/>
        </w:rPr>
        <w:t>.</w:t>
      </w:r>
      <w:r w:rsidR="00B94542">
        <w:rPr>
          <w:lang w:val="en-US"/>
        </w:rPr>
        <w:t>7</w:t>
      </w:r>
      <w:r w:rsidRPr="00C62C23">
        <w:rPr>
          <w:lang w:val="en-US"/>
        </w:rPr>
        <w:t>.</w:t>
      </w:r>
      <w:r w:rsidR="009B0D2A">
        <w:rPr>
          <w:lang w:val="en-US"/>
        </w:rPr>
        <w:t>0</w:t>
      </w:r>
      <w:r w:rsidR="009B0D2A" w:rsidRPr="00C62C23">
        <w:rPr>
          <w:lang w:val="en-US"/>
        </w:rPr>
        <w:t xml:space="preserve"> </w:t>
      </w:r>
      <w:r w:rsidRPr="00C62C23">
        <w:rPr>
          <w:sz w:val="32"/>
          <w:lang w:val="en-US"/>
        </w:rPr>
        <w:t>(</w:t>
      </w:r>
      <w:r w:rsidR="00C62C23" w:rsidRPr="00C62C23">
        <w:rPr>
          <w:sz w:val="32"/>
          <w:lang w:val="en-US"/>
        </w:rPr>
        <w:t>20</w:t>
      </w:r>
      <w:r w:rsidR="008223AF">
        <w:rPr>
          <w:sz w:val="32"/>
          <w:lang w:val="en-US"/>
        </w:rPr>
        <w:t>2</w:t>
      </w:r>
      <w:r w:rsidR="00B94542">
        <w:rPr>
          <w:sz w:val="32"/>
          <w:lang w:val="en-US"/>
        </w:rPr>
        <w:t>3</w:t>
      </w:r>
      <w:r w:rsidRPr="00C62C23">
        <w:rPr>
          <w:sz w:val="32"/>
          <w:lang w:val="en-US"/>
        </w:rPr>
        <w:t>-</w:t>
      </w:r>
      <w:r w:rsidR="00B94542">
        <w:rPr>
          <w:sz w:val="32"/>
          <w:lang w:val="en-US"/>
        </w:rPr>
        <w:t>12</w:t>
      </w:r>
      <w:r w:rsidRPr="00C62C23">
        <w:rPr>
          <w:sz w:val="32"/>
          <w:lang w:val="en-US"/>
        </w:rPr>
        <w:t>)</w:t>
      </w:r>
    </w:p>
    <w:p w14:paraId="0695EB4C" w14:textId="77777777" w:rsidR="00080512" w:rsidRPr="004D3578" w:rsidRDefault="00080512">
      <w:pPr>
        <w:pStyle w:val="ZB"/>
        <w:framePr w:wrap="notBeside"/>
      </w:pPr>
      <w:r w:rsidRPr="004D3578">
        <w:t>Technical Specification</w:t>
      </w:r>
    </w:p>
    <w:p w14:paraId="407071AA" w14:textId="77777777" w:rsidR="00080512" w:rsidRPr="004D3578" w:rsidRDefault="00080512">
      <w:pPr>
        <w:pStyle w:val="ZT"/>
        <w:framePr w:wrap="notBeside"/>
      </w:pPr>
      <w:r w:rsidRPr="004D3578">
        <w:t>3rd Generation Partnership Project;</w:t>
      </w:r>
    </w:p>
    <w:p w14:paraId="34C5634C" w14:textId="77777777" w:rsidR="00080512" w:rsidRPr="004D3578" w:rsidRDefault="00080512">
      <w:pPr>
        <w:pStyle w:val="ZT"/>
        <w:framePr w:wrap="notBeside"/>
      </w:pPr>
      <w:r w:rsidRPr="004D3578">
        <w:t xml:space="preserve">Technical Specification Group </w:t>
      </w:r>
      <w:r w:rsidR="001B113C" w:rsidRPr="001B113C">
        <w:t>Service</w:t>
      </w:r>
      <w:r w:rsidR="006A0C7A">
        <w:t>s</w:t>
      </w:r>
      <w:r w:rsidR="001B113C" w:rsidRPr="001B113C">
        <w:t xml:space="preserve"> and System Aspects</w:t>
      </w:r>
      <w:r w:rsidRPr="004D3578">
        <w:t>;</w:t>
      </w:r>
    </w:p>
    <w:p w14:paraId="137F1A9A" w14:textId="77777777" w:rsidR="00080512" w:rsidRPr="004D3578" w:rsidRDefault="0092787C" w:rsidP="0092787C">
      <w:pPr>
        <w:pStyle w:val="ZT"/>
        <w:framePr w:wrap="notBeside"/>
      </w:pPr>
      <w:r w:rsidRPr="0092787C">
        <w:rPr>
          <w:szCs w:val="34"/>
          <w:lang w:eastAsia="zh-CN"/>
        </w:rPr>
        <w:t>Functional architecture and information flows to support Mi</w:t>
      </w:r>
      <w:r>
        <w:rPr>
          <w:szCs w:val="34"/>
          <w:lang w:eastAsia="zh-CN"/>
        </w:rPr>
        <w:t>ssion Critical Video (MCVideo);</w:t>
      </w:r>
      <w:r>
        <w:rPr>
          <w:szCs w:val="34"/>
          <w:lang w:eastAsia="zh-CN"/>
        </w:rPr>
        <w:br/>
      </w:r>
      <w:r w:rsidRPr="0092787C">
        <w:rPr>
          <w:szCs w:val="34"/>
          <w:lang w:eastAsia="zh-CN"/>
        </w:rPr>
        <w:t>Stage 2</w:t>
      </w:r>
    </w:p>
    <w:p w14:paraId="0E2C3E12" w14:textId="77777777" w:rsidR="00080512" w:rsidRPr="004D3578" w:rsidRDefault="00FC1192">
      <w:pPr>
        <w:pStyle w:val="ZT"/>
        <w:framePr w:wrap="notBeside"/>
        <w:rPr>
          <w:i/>
          <w:sz w:val="28"/>
        </w:rPr>
      </w:pPr>
      <w:r w:rsidRPr="004D3578">
        <w:t>(</w:t>
      </w:r>
      <w:r w:rsidRPr="004D3578">
        <w:rPr>
          <w:rStyle w:val="ZGSM"/>
        </w:rPr>
        <w:t xml:space="preserve">Release </w:t>
      </w:r>
      <w:r w:rsidR="00DF62CD">
        <w:rPr>
          <w:rStyle w:val="ZGSM"/>
        </w:rPr>
        <w:t>1</w:t>
      </w:r>
      <w:r w:rsidR="00B334E4">
        <w:rPr>
          <w:rStyle w:val="ZGSM"/>
        </w:rPr>
        <w:t>7</w:t>
      </w:r>
      <w:r w:rsidRPr="004D3578">
        <w:t>)</w:t>
      </w:r>
    </w:p>
    <w:p w14:paraId="5255EDE3" w14:textId="77777777" w:rsidR="00590F55" w:rsidRPr="00235394" w:rsidRDefault="00590F55" w:rsidP="00590F55">
      <w:pPr>
        <w:pStyle w:val="ZU"/>
        <w:framePr w:h="4929" w:hRule="exact" w:wrap="notBeside"/>
        <w:tabs>
          <w:tab w:val="right" w:pos="10206"/>
        </w:tabs>
        <w:jc w:val="left"/>
      </w:pPr>
    </w:p>
    <w:p w14:paraId="459403E4" w14:textId="77777777" w:rsidR="00590F55" w:rsidRPr="00235394" w:rsidRDefault="00590F55" w:rsidP="00590F55">
      <w:pPr>
        <w:pStyle w:val="ZU"/>
        <w:framePr w:h="4929" w:hRule="exact" w:wrap="notBeside"/>
        <w:tabs>
          <w:tab w:val="right" w:pos="10206"/>
        </w:tabs>
        <w:jc w:val="left"/>
      </w:pPr>
      <w:r>
        <w:rPr>
          <w:i/>
        </w:rPr>
        <w:t xml:space="preserve">  </w:t>
      </w:r>
      <w:r>
        <w:rPr>
          <w:i/>
        </w:rPr>
        <w:pict w14:anchorId="1CD84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1pt">
            <v:imagedata r:id="rId9" o:title="5G-logo_175px"/>
          </v:shape>
        </w:pict>
      </w:r>
      <w:r w:rsidRPr="00235394">
        <w:rPr>
          <w:color w:val="0000FF"/>
        </w:rPr>
        <w:tab/>
      </w:r>
      <w:r w:rsidRPr="00235394">
        <w:pict w14:anchorId="2F7E5100">
          <v:shape id="_x0000_i1026" type="#_x0000_t75" style="width:128.05pt;height:74.75pt">
            <v:imagedata r:id="rId10" o:title="3GPP-logo_web"/>
          </v:shape>
        </w:pict>
      </w:r>
    </w:p>
    <w:p w14:paraId="5A662748"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Pr="004D3578">
        <w:rPr>
          <w:sz w:val="16"/>
          <w:vertAlign w:val="superscript"/>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BFDCCC0" w14:textId="77777777" w:rsidR="00080512" w:rsidRPr="004D3578" w:rsidRDefault="00080512">
      <w:pPr>
        <w:pStyle w:val="ZV"/>
        <w:framePr w:wrap="notBeside"/>
      </w:pPr>
    </w:p>
    <w:p w14:paraId="72A4A230" w14:textId="77777777" w:rsidR="00080512" w:rsidRPr="004D3578" w:rsidRDefault="00080512"/>
    <w:bookmarkEnd w:id="0"/>
    <w:p w14:paraId="30EEED5F"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59151892" w14:textId="77777777" w:rsidR="00080512" w:rsidRPr="004D3578" w:rsidRDefault="00080512">
      <w:bookmarkStart w:id="1" w:name="page2"/>
    </w:p>
    <w:p w14:paraId="195C88AF"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DF46DC8" w14:textId="77777777" w:rsidR="00080512" w:rsidRPr="004D3578" w:rsidRDefault="009A7116">
      <w:pPr>
        <w:pStyle w:val="FP"/>
        <w:framePr w:wrap="notBeside" w:hAnchor="margin" w:y="1419"/>
        <w:ind w:left="2835" w:right="2835"/>
        <w:jc w:val="center"/>
        <w:rPr>
          <w:rFonts w:ascii="Arial" w:hAnsi="Arial" w:hint="eastAsia"/>
          <w:sz w:val="18"/>
          <w:lang w:eastAsia="zh-CN"/>
        </w:rPr>
      </w:pPr>
      <w:r>
        <w:rPr>
          <w:rFonts w:ascii="Arial" w:hAnsi="Arial"/>
          <w:sz w:val="18"/>
        </w:rPr>
        <w:t>3GPP, MC</w:t>
      </w:r>
      <w:r w:rsidR="0012770B">
        <w:rPr>
          <w:rFonts w:ascii="Arial" w:hAnsi="Arial" w:hint="eastAsia"/>
          <w:sz w:val="18"/>
          <w:lang w:eastAsia="zh-CN"/>
        </w:rPr>
        <w:t>Video</w:t>
      </w:r>
    </w:p>
    <w:p w14:paraId="75243AB7" w14:textId="77777777" w:rsidR="00080512" w:rsidRPr="004D3578" w:rsidRDefault="00080512"/>
    <w:p w14:paraId="09ED6D01"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747B6FD7"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3E7E78F3" w14:textId="77777777" w:rsidR="00080512" w:rsidRPr="004D3578" w:rsidRDefault="00080512">
      <w:pPr>
        <w:pStyle w:val="FP"/>
        <w:framePr w:wrap="notBeside" w:hAnchor="margin" w:yAlign="center"/>
        <w:ind w:left="2835" w:right="2835"/>
        <w:jc w:val="center"/>
        <w:rPr>
          <w:rFonts w:ascii="Arial" w:hAnsi="Arial"/>
          <w:sz w:val="18"/>
        </w:rPr>
      </w:pPr>
    </w:p>
    <w:p w14:paraId="14F2E735" w14:textId="77777777" w:rsidR="00080512" w:rsidRPr="00F84CD4" w:rsidRDefault="00080512">
      <w:pPr>
        <w:pStyle w:val="FP"/>
        <w:framePr w:wrap="notBeside" w:hAnchor="margin" w:yAlign="center"/>
        <w:pBdr>
          <w:bottom w:val="single" w:sz="6" w:space="1" w:color="auto"/>
        </w:pBdr>
        <w:spacing w:before="240"/>
        <w:ind w:left="2835" w:right="2835"/>
        <w:jc w:val="center"/>
        <w:rPr>
          <w:lang w:val="fr-FR"/>
        </w:rPr>
      </w:pPr>
      <w:r w:rsidRPr="00F84CD4">
        <w:rPr>
          <w:lang w:val="fr-FR"/>
        </w:rPr>
        <w:t>3GPP support office address</w:t>
      </w:r>
    </w:p>
    <w:p w14:paraId="459CA96E" w14:textId="77777777" w:rsidR="00080512" w:rsidRPr="00C7307D" w:rsidRDefault="00080512">
      <w:pPr>
        <w:pStyle w:val="FP"/>
        <w:framePr w:wrap="notBeside" w:hAnchor="margin" w:yAlign="center"/>
        <w:ind w:left="2835" w:right="2835"/>
        <w:jc w:val="center"/>
        <w:rPr>
          <w:rFonts w:ascii="Arial" w:hAnsi="Arial"/>
          <w:sz w:val="18"/>
          <w:lang w:val="fr-FR"/>
        </w:rPr>
      </w:pPr>
      <w:r w:rsidRPr="00C7307D">
        <w:rPr>
          <w:rFonts w:ascii="Arial" w:hAnsi="Arial"/>
          <w:sz w:val="18"/>
          <w:lang w:val="fr-FR"/>
        </w:rPr>
        <w:t>650 Route des Lucioles - Sophia Antipolis</w:t>
      </w:r>
    </w:p>
    <w:p w14:paraId="261CBE40" w14:textId="77777777" w:rsidR="00080512" w:rsidRPr="00C7307D" w:rsidRDefault="00080512">
      <w:pPr>
        <w:pStyle w:val="FP"/>
        <w:framePr w:wrap="notBeside" w:hAnchor="margin" w:yAlign="center"/>
        <w:ind w:left="2835" w:right="2835"/>
        <w:jc w:val="center"/>
        <w:rPr>
          <w:rFonts w:ascii="Arial" w:hAnsi="Arial"/>
          <w:sz w:val="18"/>
          <w:lang w:val="fr-FR"/>
        </w:rPr>
      </w:pPr>
      <w:r w:rsidRPr="00C7307D">
        <w:rPr>
          <w:rFonts w:ascii="Arial" w:hAnsi="Arial"/>
          <w:sz w:val="18"/>
          <w:lang w:val="fr-FR"/>
        </w:rPr>
        <w:t>Valbonne - FRANCE</w:t>
      </w:r>
    </w:p>
    <w:p w14:paraId="37BB5632"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28E697CE"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315A72EF"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75F7FE08" w14:textId="77777777" w:rsidR="00080512" w:rsidRPr="004D3578" w:rsidRDefault="00080512"/>
    <w:p w14:paraId="45D9767C"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42A35D5F"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41D5B0" w14:textId="77777777" w:rsidR="00080512" w:rsidRPr="004D3578" w:rsidRDefault="00080512" w:rsidP="00FA1266">
      <w:pPr>
        <w:pStyle w:val="FP"/>
        <w:framePr w:h="3057" w:hRule="exact" w:wrap="notBeside" w:vAnchor="page" w:hAnchor="margin" w:y="12605"/>
        <w:jc w:val="center"/>
        <w:rPr>
          <w:noProof/>
        </w:rPr>
      </w:pPr>
    </w:p>
    <w:p w14:paraId="48AF820D" w14:textId="6C535092"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8223AF">
        <w:rPr>
          <w:noProof/>
          <w:sz w:val="18"/>
        </w:rPr>
        <w:t>2</w:t>
      </w:r>
      <w:r w:rsidR="00B94542">
        <w:rPr>
          <w:noProof/>
          <w:sz w:val="18"/>
        </w:rPr>
        <w:t>3</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101D00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3AE7E34" w14:textId="77777777" w:rsidR="00FC1192" w:rsidRPr="004D3578" w:rsidRDefault="00FC1192" w:rsidP="00FA1266">
      <w:pPr>
        <w:pStyle w:val="FP"/>
        <w:framePr w:h="3057" w:hRule="exact" w:wrap="notBeside" w:vAnchor="page" w:hAnchor="margin" w:y="12605"/>
        <w:rPr>
          <w:noProof/>
          <w:sz w:val="18"/>
        </w:rPr>
      </w:pPr>
    </w:p>
    <w:p w14:paraId="182C5694"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8021C64"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0408241D"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475E22B5" w14:textId="77777777" w:rsidR="00080512" w:rsidRPr="00981F12" w:rsidRDefault="00080512" w:rsidP="00AC26F2">
      <w:pPr>
        <w:pStyle w:val="TT"/>
        <w:outlineLvl w:val="0"/>
      </w:pPr>
      <w:r w:rsidRPr="00D1798B">
        <w:br w:type="page"/>
      </w:r>
      <w:r w:rsidRPr="00981F12">
        <w:lastRenderedPageBreak/>
        <w:t>Contents</w:t>
      </w:r>
    </w:p>
    <w:p w14:paraId="1F670D93" w14:textId="58B02811" w:rsidR="00E02274" w:rsidRDefault="004D3578">
      <w:pPr>
        <w:pStyle w:val="TOC1"/>
        <w:rPr>
          <w:rFonts w:ascii="Calibri" w:eastAsia="Times New Roman" w:hAnsi="Calibri"/>
          <w:noProof/>
          <w:kern w:val="2"/>
          <w:szCs w:val="22"/>
          <w:lang w:eastAsia="en-GB"/>
        </w:rPr>
      </w:pPr>
      <w:r w:rsidRPr="004D3578">
        <w:fldChar w:fldCharType="begin"/>
      </w:r>
      <w:r w:rsidRPr="00D1798B">
        <w:instrText xml:space="preserve"> TOC \o "1-9" </w:instrText>
      </w:r>
      <w:r w:rsidRPr="004D3578">
        <w:fldChar w:fldCharType="separate"/>
      </w:r>
      <w:r w:rsidR="00E02274">
        <w:rPr>
          <w:noProof/>
        </w:rPr>
        <w:t>Foreword</w:t>
      </w:r>
      <w:r w:rsidR="00E02274">
        <w:rPr>
          <w:noProof/>
        </w:rPr>
        <w:tab/>
      </w:r>
      <w:r w:rsidR="00E02274">
        <w:rPr>
          <w:noProof/>
        </w:rPr>
        <w:fldChar w:fldCharType="begin"/>
      </w:r>
      <w:r w:rsidR="00E02274">
        <w:rPr>
          <w:noProof/>
        </w:rPr>
        <w:instrText xml:space="preserve"> PAGEREF _Toc154698144 \h </w:instrText>
      </w:r>
      <w:r w:rsidR="00E02274">
        <w:rPr>
          <w:noProof/>
        </w:rPr>
      </w:r>
      <w:r w:rsidR="00E02274">
        <w:rPr>
          <w:noProof/>
        </w:rPr>
        <w:fldChar w:fldCharType="separate"/>
      </w:r>
      <w:r w:rsidR="00E02274">
        <w:rPr>
          <w:noProof/>
        </w:rPr>
        <w:t>10</w:t>
      </w:r>
      <w:r w:rsidR="00E02274">
        <w:rPr>
          <w:noProof/>
        </w:rPr>
        <w:fldChar w:fldCharType="end"/>
      </w:r>
    </w:p>
    <w:p w14:paraId="4F807D65" w14:textId="12A1E0F3" w:rsidR="00E02274" w:rsidRDefault="00E02274">
      <w:pPr>
        <w:pStyle w:val="TOC1"/>
        <w:rPr>
          <w:rFonts w:ascii="Calibri" w:eastAsia="Times New Roman" w:hAnsi="Calibri"/>
          <w:noProof/>
          <w:kern w:val="2"/>
          <w:szCs w:val="22"/>
          <w:lang w:eastAsia="en-GB"/>
        </w:rPr>
      </w:pPr>
      <w:r>
        <w:rPr>
          <w:noProof/>
        </w:rPr>
        <w:t>1</w:t>
      </w:r>
      <w:r>
        <w:rPr>
          <w:rFonts w:ascii="Calibri" w:eastAsia="Times New Roman" w:hAnsi="Calibri"/>
          <w:noProof/>
          <w:kern w:val="2"/>
          <w:szCs w:val="22"/>
          <w:lang w:eastAsia="en-GB"/>
        </w:rPr>
        <w:tab/>
      </w:r>
      <w:r>
        <w:rPr>
          <w:noProof/>
        </w:rPr>
        <w:t>Scope</w:t>
      </w:r>
      <w:r>
        <w:rPr>
          <w:noProof/>
        </w:rPr>
        <w:tab/>
      </w:r>
      <w:r>
        <w:rPr>
          <w:noProof/>
        </w:rPr>
        <w:fldChar w:fldCharType="begin"/>
      </w:r>
      <w:r>
        <w:rPr>
          <w:noProof/>
        </w:rPr>
        <w:instrText xml:space="preserve"> PAGEREF _Toc154698145 \h </w:instrText>
      </w:r>
      <w:r>
        <w:rPr>
          <w:noProof/>
        </w:rPr>
      </w:r>
      <w:r>
        <w:rPr>
          <w:noProof/>
        </w:rPr>
        <w:fldChar w:fldCharType="separate"/>
      </w:r>
      <w:r>
        <w:rPr>
          <w:noProof/>
        </w:rPr>
        <w:t>11</w:t>
      </w:r>
      <w:r>
        <w:rPr>
          <w:noProof/>
        </w:rPr>
        <w:fldChar w:fldCharType="end"/>
      </w:r>
    </w:p>
    <w:p w14:paraId="0F575FFD" w14:textId="40E5637D" w:rsidR="00E02274" w:rsidRDefault="00E02274">
      <w:pPr>
        <w:pStyle w:val="TOC1"/>
        <w:rPr>
          <w:rFonts w:ascii="Calibri" w:eastAsia="Times New Roman" w:hAnsi="Calibri"/>
          <w:noProof/>
          <w:kern w:val="2"/>
          <w:szCs w:val="22"/>
          <w:lang w:eastAsia="en-GB"/>
        </w:rPr>
      </w:pPr>
      <w:r>
        <w:rPr>
          <w:noProof/>
        </w:rPr>
        <w:t>2</w:t>
      </w:r>
      <w:r>
        <w:rPr>
          <w:rFonts w:ascii="Calibri" w:eastAsia="Times New Roman" w:hAnsi="Calibri"/>
          <w:noProof/>
          <w:kern w:val="2"/>
          <w:szCs w:val="22"/>
          <w:lang w:eastAsia="en-GB"/>
        </w:rPr>
        <w:tab/>
      </w:r>
      <w:r>
        <w:rPr>
          <w:noProof/>
        </w:rPr>
        <w:t>References</w:t>
      </w:r>
      <w:r>
        <w:rPr>
          <w:noProof/>
        </w:rPr>
        <w:tab/>
      </w:r>
      <w:r>
        <w:rPr>
          <w:noProof/>
        </w:rPr>
        <w:fldChar w:fldCharType="begin"/>
      </w:r>
      <w:r>
        <w:rPr>
          <w:noProof/>
        </w:rPr>
        <w:instrText xml:space="preserve"> PAGEREF _Toc154698146 \h </w:instrText>
      </w:r>
      <w:r>
        <w:rPr>
          <w:noProof/>
        </w:rPr>
      </w:r>
      <w:r>
        <w:rPr>
          <w:noProof/>
        </w:rPr>
        <w:fldChar w:fldCharType="separate"/>
      </w:r>
      <w:r>
        <w:rPr>
          <w:noProof/>
        </w:rPr>
        <w:t>11</w:t>
      </w:r>
      <w:r>
        <w:rPr>
          <w:noProof/>
        </w:rPr>
        <w:fldChar w:fldCharType="end"/>
      </w:r>
    </w:p>
    <w:p w14:paraId="260A2DA6" w14:textId="47A4DF78" w:rsidR="00E02274" w:rsidRDefault="00E02274">
      <w:pPr>
        <w:pStyle w:val="TOC1"/>
        <w:rPr>
          <w:rFonts w:ascii="Calibri" w:eastAsia="Times New Roman" w:hAnsi="Calibri"/>
          <w:noProof/>
          <w:kern w:val="2"/>
          <w:szCs w:val="22"/>
          <w:lang w:eastAsia="en-GB"/>
        </w:rPr>
      </w:pPr>
      <w:r>
        <w:rPr>
          <w:noProof/>
        </w:rPr>
        <w:t>3</w:t>
      </w:r>
      <w:r>
        <w:rPr>
          <w:rFonts w:ascii="Calibri" w:eastAsia="Times New Roman" w:hAnsi="Calibri"/>
          <w:noProof/>
          <w:kern w:val="2"/>
          <w:szCs w:val="22"/>
          <w:lang w:eastAsia="en-GB"/>
        </w:rPr>
        <w:tab/>
      </w:r>
      <w:r>
        <w:rPr>
          <w:noProof/>
        </w:rPr>
        <w:t>Definitions, symbols and abbreviations</w:t>
      </w:r>
      <w:r>
        <w:rPr>
          <w:noProof/>
        </w:rPr>
        <w:tab/>
      </w:r>
      <w:r>
        <w:rPr>
          <w:noProof/>
        </w:rPr>
        <w:fldChar w:fldCharType="begin"/>
      </w:r>
      <w:r>
        <w:rPr>
          <w:noProof/>
        </w:rPr>
        <w:instrText xml:space="preserve"> PAGEREF _Toc154698147 \h </w:instrText>
      </w:r>
      <w:r>
        <w:rPr>
          <w:noProof/>
        </w:rPr>
      </w:r>
      <w:r>
        <w:rPr>
          <w:noProof/>
        </w:rPr>
        <w:fldChar w:fldCharType="separate"/>
      </w:r>
      <w:r>
        <w:rPr>
          <w:noProof/>
        </w:rPr>
        <w:t>12</w:t>
      </w:r>
      <w:r>
        <w:rPr>
          <w:noProof/>
        </w:rPr>
        <w:fldChar w:fldCharType="end"/>
      </w:r>
    </w:p>
    <w:p w14:paraId="6F8610BE" w14:textId="4E8117B4" w:rsidR="00E02274" w:rsidRDefault="00E02274">
      <w:pPr>
        <w:pStyle w:val="TOC2"/>
        <w:rPr>
          <w:rFonts w:ascii="Calibri" w:eastAsia="Times New Roman" w:hAnsi="Calibri"/>
          <w:noProof/>
          <w:kern w:val="2"/>
          <w:sz w:val="22"/>
          <w:szCs w:val="22"/>
          <w:lang w:eastAsia="en-GB"/>
        </w:rPr>
      </w:pPr>
      <w:r>
        <w:rPr>
          <w:noProof/>
        </w:rPr>
        <w:t>3.1</w:t>
      </w:r>
      <w:r>
        <w:rPr>
          <w:rFonts w:ascii="Calibri" w:eastAsia="Times New Roman" w:hAnsi="Calibri"/>
          <w:noProof/>
          <w:kern w:val="2"/>
          <w:sz w:val="22"/>
          <w:szCs w:val="22"/>
          <w:lang w:eastAsia="en-GB"/>
        </w:rPr>
        <w:tab/>
      </w:r>
      <w:r>
        <w:rPr>
          <w:noProof/>
        </w:rPr>
        <w:t>Definitions</w:t>
      </w:r>
      <w:r>
        <w:rPr>
          <w:noProof/>
        </w:rPr>
        <w:tab/>
      </w:r>
      <w:r>
        <w:rPr>
          <w:noProof/>
        </w:rPr>
        <w:fldChar w:fldCharType="begin"/>
      </w:r>
      <w:r>
        <w:rPr>
          <w:noProof/>
        </w:rPr>
        <w:instrText xml:space="preserve"> PAGEREF _Toc154698148 \h </w:instrText>
      </w:r>
      <w:r>
        <w:rPr>
          <w:noProof/>
        </w:rPr>
      </w:r>
      <w:r>
        <w:rPr>
          <w:noProof/>
        </w:rPr>
        <w:fldChar w:fldCharType="separate"/>
      </w:r>
      <w:r>
        <w:rPr>
          <w:noProof/>
        </w:rPr>
        <w:t>12</w:t>
      </w:r>
      <w:r>
        <w:rPr>
          <w:noProof/>
        </w:rPr>
        <w:fldChar w:fldCharType="end"/>
      </w:r>
    </w:p>
    <w:p w14:paraId="053D4841" w14:textId="5345CE85" w:rsidR="00E02274" w:rsidRDefault="00E02274">
      <w:pPr>
        <w:pStyle w:val="TOC2"/>
        <w:rPr>
          <w:rFonts w:ascii="Calibri" w:eastAsia="Times New Roman" w:hAnsi="Calibri"/>
          <w:noProof/>
          <w:kern w:val="2"/>
          <w:sz w:val="22"/>
          <w:szCs w:val="22"/>
          <w:lang w:eastAsia="en-GB"/>
        </w:rPr>
      </w:pPr>
      <w:r>
        <w:rPr>
          <w:noProof/>
        </w:rPr>
        <w:t>3.2</w:t>
      </w:r>
      <w:r>
        <w:rPr>
          <w:rFonts w:ascii="Calibri" w:eastAsia="Times New Roman" w:hAnsi="Calibri"/>
          <w:noProof/>
          <w:kern w:val="2"/>
          <w:sz w:val="22"/>
          <w:szCs w:val="22"/>
          <w:lang w:eastAsia="en-GB"/>
        </w:rPr>
        <w:tab/>
      </w:r>
      <w:r>
        <w:rPr>
          <w:noProof/>
        </w:rPr>
        <w:t>Symbols</w:t>
      </w:r>
      <w:r>
        <w:rPr>
          <w:noProof/>
        </w:rPr>
        <w:tab/>
      </w:r>
      <w:r>
        <w:rPr>
          <w:noProof/>
        </w:rPr>
        <w:fldChar w:fldCharType="begin"/>
      </w:r>
      <w:r>
        <w:rPr>
          <w:noProof/>
        </w:rPr>
        <w:instrText xml:space="preserve"> PAGEREF _Toc154698149 \h </w:instrText>
      </w:r>
      <w:r>
        <w:rPr>
          <w:noProof/>
        </w:rPr>
      </w:r>
      <w:r>
        <w:rPr>
          <w:noProof/>
        </w:rPr>
        <w:fldChar w:fldCharType="separate"/>
      </w:r>
      <w:r>
        <w:rPr>
          <w:noProof/>
        </w:rPr>
        <w:t>13</w:t>
      </w:r>
      <w:r>
        <w:rPr>
          <w:noProof/>
        </w:rPr>
        <w:fldChar w:fldCharType="end"/>
      </w:r>
    </w:p>
    <w:p w14:paraId="1B09A993" w14:textId="570DFEB3" w:rsidR="00E02274" w:rsidRDefault="00E02274">
      <w:pPr>
        <w:pStyle w:val="TOC2"/>
        <w:rPr>
          <w:rFonts w:ascii="Calibri" w:eastAsia="Times New Roman" w:hAnsi="Calibri"/>
          <w:noProof/>
          <w:kern w:val="2"/>
          <w:sz w:val="22"/>
          <w:szCs w:val="22"/>
          <w:lang w:eastAsia="en-GB"/>
        </w:rPr>
      </w:pPr>
      <w:r>
        <w:rPr>
          <w:noProof/>
        </w:rPr>
        <w:t>3.3</w:t>
      </w:r>
      <w:r>
        <w:rPr>
          <w:rFonts w:ascii="Calibri" w:eastAsia="Times New Roman"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_Toc154698150 \h </w:instrText>
      </w:r>
      <w:r>
        <w:rPr>
          <w:noProof/>
        </w:rPr>
      </w:r>
      <w:r>
        <w:rPr>
          <w:noProof/>
        </w:rPr>
        <w:fldChar w:fldCharType="separate"/>
      </w:r>
      <w:r>
        <w:rPr>
          <w:noProof/>
        </w:rPr>
        <w:t>13</w:t>
      </w:r>
      <w:r>
        <w:rPr>
          <w:noProof/>
        </w:rPr>
        <w:fldChar w:fldCharType="end"/>
      </w:r>
    </w:p>
    <w:p w14:paraId="5CBB3C93" w14:textId="6EF4C60E" w:rsidR="00E02274" w:rsidRDefault="00E02274">
      <w:pPr>
        <w:pStyle w:val="TOC1"/>
        <w:rPr>
          <w:rFonts w:ascii="Calibri" w:eastAsia="Times New Roman" w:hAnsi="Calibri"/>
          <w:noProof/>
          <w:kern w:val="2"/>
          <w:szCs w:val="22"/>
          <w:lang w:eastAsia="en-GB"/>
        </w:rPr>
      </w:pPr>
      <w:r>
        <w:rPr>
          <w:noProof/>
        </w:rPr>
        <w:t>4</w:t>
      </w:r>
      <w:r>
        <w:rPr>
          <w:rFonts w:ascii="Calibri" w:eastAsia="Times New Roman" w:hAnsi="Calibri"/>
          <w:noProof/>
          <w:kern w:val="2"/>
          <w:szCs w:val="22"/>
          <w:lang w:eastAsia="en-GB"/>
        </w:rPr>
        <w:tab/>
      </w:r>
      <w:r>
        <w:rPr>
          <w:noProof/>
        </w:rPr>
        <w:t>Introduction</w:t>
      </w:r>
      <w:r>
        <w:rPr>
          <w:noProof/>
        </w:rPr>
        <w:tab/>
      </w:r>
      <w:r>
        <w:rPr>
          <w:noProof/>
        </w:rPr>
        <w:fldChar w:fldCharType="begin"/>
      </w:r>
      <w:r>
        <w:rPr>
          <w:noProof/>
        </w:rPr>
        <w:instrText xml:space="preserve"> PAGEREF _Toc154698151 \h </w:instrText>
      </w:r>
      <w:r>
        <w:rPr>
          <w:noProof/>
        </w:rPr>
      </w:r>
      <w:r>
        <w:rPr>
          <w:noProof/>
        </w:rPr>
        <w:fldChar w:fldCharType="separate"/>
      </w:r>
      <w:r>
        <w:rPr>
          <w:noProof/>
        </w:rPr>
        <w:t>13</w:t>
      </w:r>
      <w:r>
        <w:rPr>
          <w:noProof/>
        </w:rPr>
        <w:fldChar w:fldCharType="end"/>
      </w:r>
    </w:p>
    <w:p w14:paraId="160FBAE2" w14:textId="459B314D" w:rsidR="00E02274" w:rsidRDefault="00E02274">
      <w:pPr>
        <w:pStyle w:val="TOC1"/>
        <w:rPr>
          <w:rFonts w:ascii="Calibri" w:eastAsia="Times New Roman" w:hAnsi="Calibri"/>
          <w:noProof/>
          <w:kern w:val="2"/>
          <w:szCs w:val="22"/>
          <w:lang w:eastAsia="en-GB"/>
        </w:rPr>
      </w:pPr>
      <w:r>
        <w:rPr>
          <w:noProof/>
        </w:rPr>
        <w:t>5</w:t>
      </w:r>
      <w:r>
        <w:rPr>
          <w:rFonts w:ascii="Calibri" w:eastAsia="Times New Roman" w:hAnsi="Calibri"/>
          <w:noProof/>
          <w:kern w:val="2"/>
          <w:szCs w:val="22"/>
          <w:lang w:eastAsia="en-GB"/>
        </w:rPr>
        <w:tab/>
      </w:r>
      <w:r>
        <w:rPr>
          <w:noProof/>
          <w:lang w:eastAsia="zh-CN"/>
        </w:rPr>
        <w:t>A</w:t>
      </w:r>
      <w:r>
        <w:rPr>
          <w:noProof/>
        </w:rPr>
        <w:t>rchitectural requirements</w:t>
      </w:r>
      <w:r>
        <w:rPr>
          <w:noProof/>
        </w:rPr>
        <w:tab/>
      </w:r>
      <w:r>
        <w:rPr>
          <w:noProof/>
        </w:rPr>
        <w:fldChar w:fldCharType="begin"/>
      </w:r>
      <w:r>
        <w:rPr>
          <w:noProof/>
        </w:rPr>
        <w:instrText xml:space="preserve"> PAGEREF _Toc154698152 \h </w:instrText>
      </w:r>
      <w:r>
        <w:rPr>
          <w:noProof/>
        </w:rPr>
      </w:r>
      <w:r>
        <w:rPr>
          <w:noProof/>
        </w:rPr>
        <w:fldChar w:fldCharType="separate"/>
      </w:r>
      <w:r>
        <w:rPr>
          <w:noProof/>
        </w:rPr>
        <w:t>13</w:t>
      </w:r>
      <w:r>
        <w:rPr>
          <w:noProof/>
        </w:rPr>
        <w:fldChar w:fldCharType="end"/>
      </w:r>
    </w:p>
    <w:p w14:paraId="74811DA8" w14:textId="1D3889C9" w:rsidR="00E02274" w:rsidRDefault="00E02274">
      <w:pPr>
        <w:pStyle w:val="TOC2"/>
        <w:rPr>
          <w:rFonts w:ascii="Calibri" w:eastAsia="Times New Roman" w:hAnsi="Calibri"/>
          <w:noProof/>
          <w:kern w:val="2"/>
          <w:sz w:val="22"/>
          <w:szCs w:val="22"/>
          <w:lang w:eastAsia="en-GB"/>
        </w:rPr>
      </w:pPr>
      <w:r>
        <w:rPr>
          <w:noProof/>
        </w:rPr>
        <w:t>5.1</w:t>
      </w:r>
      <w:r>
        <w:rPr>
          <w:rFonts w:ascii="Calibri" w:eastAsia="Times New Roman" w:hAnsi="Calibri"/>
          <w:noProof/>
          <w:kern w:val="2"/>
          <w:sz w:val="22"/>
          <w:szCs w:val="22"/>
          <w:lang w:eastAsia="en-GB"/>
        </w:rPr>
        <w:tab/>
      </w:r>
      <w:r>
        <w:rPr>
          <w:noProof/>
        </w:rPr>
        <w:t>Media routing requirements</w:t>
      </w:r>
      <w:r>
        <w:rPr>
          <w:noProof/>
        </w:rPr>
        <w:tab/>
      </w:r>
      <w:r>
        <w:rPr>
          <w:noProof/>
        </w:rPr>
        <w:fldChar w:fldCharType="begin"/>
      </w:r>
      <w:r>
        <w:rPr>
          <w:noProof/>
        </w:rPr>
        <w:instrText xml:space="preserve"> PAGEREF _Toc154698153 \h </w:instrText>
      </w:r>
      <w:r>
        <w:rPr>
          <w:noProof/>
        </w:rPr>
      </w:r>
      <w:r>
        <w:rPr>
          <w:noProof/>
        </w:rPr>
        <w:fldChar w:fldCharType="separate"/>
      </w:r>
      <w:r>
        <w:rPr>
          <w:noProof/>
        </w:rPr>
        <w:t>13</w:t>
      </w:r>
      <w:r>
        <w:rPr>
          <w:noProof/>
        </w:rPr>
        <w:fldChar w:fldCharType="end"/>
      </w:r>
    </w:p>
    <w:p w14:paraId="185BA0A8" w14:textId="155EA583" w:rsidR="00E02274" w:rsidRDefault="00E02274">
      <w:pPr>
        <w:pStyle w:val="TOC2"/>
        <w:rPr>
          <w:rFonts w:ascii="Calibri" w:eastAsia="Times New Roman" w:hAnsi="Calibri"/>
          <w:noProof/>
          <w:kern w:val="2"/>
          <w:sz w:val="22"/>
          <w:szCs w:val="22"/>
          <w:lang w:eastAsia="en-GB"/>
        </w:rPr>
      </w:pPr>
      <w:r>
        <w:rPr>
          <w:noProof/>
        </w:rPr>
        <w:t>5.2</w:t>
      </w:r>
      <w:r>
        <w:rPr>
          <w:rFonts w:ascii="Calibri" w:eastAsia="Times New Roman" w:hAnsi="Calibri"/>
          <w:noProof/>
          <w:kern w:val="2"/>
          <w:sz w:val="22"/>
          <w:szCs w:val="22"/>
          <w:lang w:eastAsia="en-GB"/>
        </w:rPr>
        <w:tab/>
      </w:r>
      <w:r>
        <w:rPr>
          <w:noProof/>
        </w:rPr>
        <w:t>MCVideo group affiliation and MCVideo group de-affiliation</w:t>
      </w:r>
      <w:r>
        <w:rPr>
          <w:noProof/>
        </w:rPr>
        <w:tab/>
      </w:r>
      <w:r>
        <w:rPr>
          <w:noProof/>
        </w:rPr>
        <w:fldChar w:fldCharType="begin"/>
      </w:r>
      <w:r>
        <w:rPr>
          <w:noProof/>
        </w:rPr>
        <w:instrText xml:space="preserve"> PAGEREF _Toc154698154 \h </w:instrText>
      </w:r>
      <w:r>
        <w:rPr>
          <w:noProof/>
        </w:rPr>
      </w:r>
      <w:r>
        <w:rPr>
          <w:noProof/>
        </w:rPr>
        <w:fldChar w:fldCharType="separate"/>
      </w:r>
      <w:r>
        <w:rPr>
          <w:noProof/>
        </w:rPr>
        <w:t>14</w:t>
      </w:r>
      <w:r>
        <w:rPr>
          <w:noProof/>
        </w:rPr>
        <w:fldChar w:fldCharType="end"/>
      </w:r>
    </w:p>
    <w:p w14:paraId="0E2F12CB" w14:textId="04C3B6F1" w:rsidR="00E02274" w:rsidRDefault="00E02274">
      <w:pPr>
        <w:pStyle w:val="TOC2"/>
        <w:rPr>
          <w:rFonts w:ascii="Calibri" w:eastAsia="Times New Roman" w:hAnsi="Calibri"/>
          <w:noProof/>
          <w:kern w:val="2"/>
          <w:sz w:val="22"/>
          <w:szCs w:val="22"/>
          <w:lang w:eastAsia="en-GB"/>
        </w:rPr>
      </w:pPr>
      <w:r>
        <w:rPr>
          <w:noProof/>
        </w:rPr>
        <w:t>5.</w:t>
      </w:r>
      <w:r>
        <w:rPr>
          <w:noProof/>
          <w:lang w:eastAsia="zh-CN"/>
        </w:rPr>
        <w:t>3</w:t>
      </w:r>
      <w:r>
        <w:rPr>
          <w:rFonts w:ascii="Calibri" w:eastAsia="Times New Roman" w:hAnsi="Calibri"/>
          <w:noProof/>
          <w:kern w:val="2"/>
          <w:sz w:val="22"/>
          <w:szCs w:val="22"/>
          <w:lang w:eastAsia="en-GB"/>
        </w:rPr>
        <w:tab/>
      </w:r>
      <w:r>
        <w:rPr>
          <w:noProof/>
        </w:rPr>
        <w:t>Device inventory requirements</w:t>
      </w:r>
      <w:r>
        <w:rPr>
          <w:noProof/>
        </w:rPr>
        <w:tab/>
      </w:r>
      <w:r>
        <w:rPr>
          <w:noProof/>
        </w:rPr>
        <w:fldChar w:fldCharType="begin"/>
      </w:r>
      <w:r>
        <w:rPr>
          <w:noProof/>
        </w:rPr>
        <w:instrText xml:space="preserve"> PAGEREF _Toc154698155 \h </w:instrText>
      </w:r>
      <w:r>
        <w:rPr>
          <w:noProof/>
        </w:rPr>
      </w:r>
      <w:r>
        <w:rPr>
          <w:noProof/>
        </w:rPr>
        <w:fldChar w:fldCharType="separate"/>
      </w:r>
      <w:r>
        <w:rPr>
          <w:noProof/>
        </w:rPr>
        <w:t>14</w:t>
      </w:r>
      <w:r>
        <w:rPr>
          <w:noProof/>
        </w:rPr>
        <w:fldChar w:fldCharType="end"/>
      </w:r>
    </w:p>
    <w:p w14:paraId="3EF0AD58" w14:textId="6BF26ECC" w:rsidR="00E02274" w:rsidRDefault="00E02274">
      <w:pPr>
        <w:pStyle w:val="TOC2"/>
        <w:rPr>
          <w:rFonts w:ascii="Calibri" w:eastAsia="Times New Roman" w:hAnsi="Calibri"/>
          <w:noProof/>
          <w:kern w:val="2"/>
          <w:sz w:val="22"/>
          <w:szCs w:val="22"/>
          <w:lang w:eastAsia="en-GB"/>
        </w:rPr>
      </w:pPr>
      <w:r>
        <w:rPr>
          <w:noProof/>
        </w:rPr>
        <w:t>5.</w:t>
      </w:r>
      <w:r>
        <w:rPr>
          <w:noProof/>
          <w:lang w:eastAsia="zh-CN"/>
        </w:rPr>
        <w:t>4</w:t>
      </w:r>
      <w:r>
        <w:rPr>
          <w:rFonts w:ascii="Calibri" w:eastAsia="Times New Roman" w:hAnsi="Calibri"/>
          <w:noProof/>
          <w:kern w:val="2"/>
          <w:sz w:val="22"/>
          <w:szCs w:val="22"/>
          <w:lang w:eastAsia="en-GB"/>
        </w:rPr>
        <w:tab/>
      </w:r>
      <w:r>
        <w:rPr>
          <w:noProof/>
        </w:rPr>
        <w:t>Device discovery requirements (off-network)</w:t>
      </w:r>
      <w:r>
        <w:rPr>
          <w:noProof/>
        </w:rPr>
        <w:tab/>
      </w:r>
      <w:r>
        <w:rPr>
          <w:noProof/>
        </w:rPr>
        <w:fldChar w:fldCharType="begin"/>
      </w:r>
      <w:r>
        <w:rPr>
          <w:noProof/>
        </w:rPr>
        <w:instrText xml:space="preserve"> PAGEREF _Toc154698156 \h </w:instrText>
      </w:r>
      <w:r>
        <w:rPr>
          <w:noProof/>
        </w:rPr>
      </w:r>
      <w:r>
        <w:rPr>
          <w:noProof/>
        </w:rPr>
        <w:fldChar w:fldCharType="separate"/>
      </w:r>
      <w:r>
        <w:rPr>
          <w:noProof/>
        </w:rPr>
        <w:t>14</w:t>
      </w:r>
      <w:r>
        <w:rPr>
          <w:noProof/>
        </w:rPr>
        <w:fldChar w:fldCharType="end"/>
      </w:r>
    </w:p>
    <w:p w14:paraId="3236DA44" w14:textId="65510A9B" w:rsidR="00E02274" w:rsidRDefault="00E02274">
      <w:pPr>
        <w:pStyle w:val="TOC2"/>
        <w:rPr>
          <w:rFonts w:ascii="Calibri" w:eastAsia="Times New Roman" w:hAnsi="Calibri"/>
          <w:noProof/>
          <w:kern w:val="2"/>
          <w:sz w:val="22"/>
          <w:szCs w:val="22"/>
          <w:lang w:eastAsia="en-GB"/>
        </w:rPr>
      </w:pPr>
      <w:r>
        <w:rPr>
          <w:noProof/>
        </w:rPr>
        <w:t>5.5</w:t>
      </w:r>
      <w:r>
        <w:rPr>
          <w:rFonts w:ascii="Calibri" w:eastAsia="Times New Roman" w:hAnsi="Calibri"/>
          <w:noProof/>
          <w:kern w:val="2"/>
          <w:sz w:val="22"/>
          <w:szCs w:val="22"/>
          <w:lang w:eastAsia="en-GB"/>
        </w:rPr>
        <w:tab/>
      </w:r>
      <w:r>
        <w:rPr>
          <w:noProof/>
        </w:rPr>
        <w:t>Bearer management</w:t>
      </w:r>
      <w:r>
        <w:rPr>
          <w:noProof/>
        </w:rPr>
        <w:tab/>
      </w:r>
      <w:r>
        <w:rPr>
          <w:noProof/>
        </w:rPr>
        <w:fldChar w:fldCharType="begin"/>
      </w:r>
      <w:r>
        <w:rPr>
          <w:noProof/>
        </w:rPr>
        <w:instrText xml:space="preserve"> PAGEREF _Toc154698157 \h </w:instrText>
      </w:r>
      <w:r>
        <w:rPr>
          <w:noProof/>
        </w:rPr>
      </w:r>
      <w:r>
        <w:rPr>
          <w:noProof/>
        </w:rPr>
        <w:fldChar w:fldCharType="separate"/>
      </w:r>
      <w:r>
        <w:rPr>
          <w:noProof/>
        </w:rPr>
        <w:t>14</w:t>
      </w:r>
      <w:r>
        <w:rPr>
          <w:noProof/>
        </w:rPr>
        <w:fldChar w:fldCharType="end"/>
      </w:r>
    </w:p>
    <w:p w14:paraId="7D603F9C" w14:textId="25C08502" w:rsidR="00E02274" w:rsidRDefault="00E02274">
      <w:pPr>
        <w:pStyle w:val="TOC3"/>
        <w:rPr>
          <w:rFonts w:ascii="Calibri" w:eastAsia="Times New Roman" w:hAnsi="Calibri"/>
          <w:noProof/>
          <w:kern w:val="2"/>
          <w:sz w:val="22"/>
          <w:szCs w:val="22"/>
          <w:lang w:eastAsia="en-GB"/>
        </w:rPr>
      </w:pPr>
      <w:r>
        <w:rPr>
          <w:noProof/>
        </w:rPr>
        <w:t>5.5.1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_Toc154698158 \h </w:instrText>
      </w:r>
      <w:r>
        <w:rPr>
          <w:noProof/>
        </w:rPr>
      </w:r>
      <w:r>
        <w:rPr>
          <w:noProof/>
        </w:rPr>
        <w:fldChar w:fldCharType="separate"/>
      </w:r>
      <w:r>
        <w:rPr>
          <w:noProof/>
        </w:rPr>
        <w:t>14</w:t>
      </w:r>
      <w:r>
        <w:rPr>
          <w:noProof/>
        </w:rPr>
        <w:fldChar w:fldCharType="end"/>
      </w:r>
    </w:p>
    <w:p w14:paraId="70754CDD" w14:textId="7A65BD13" w:rsidR="00E02274" w:rsidRDefault="00E02274">
      <w:pPr>
        <w:pStyle w:val="TOC3"/>
        <w:rPr>
          <w:rFonts w:ascii="Calibri" w:eastAsia="Times New Roman" w:hAnsi="Calibri"/>
          <w:noProof/>
          <w:kern w:val="2"/>
          <w:sz w:val="22"/>
          <w:szCs w:val="22"/>
          <w:lang w:eastAsia="en-GB"/>
        </w:rPr>
      </w:pPr>
      <w:r>
        <w:rPr>
          <w:noProof/>
        </w:rPr>
        <w:t>5.5.2</w:t>
      </w:r>
      <w:r>
        <w:rPr>
          <w:rFonts w:ascii="Calibri" w:eastAsia="Times New Roman" w:hAnsi="Calibri"/>
          <w:noProof/>
          <w:kern w:val="2"/>
          <w:sz w:val="22"/>
          <w:szCs w:val="22"/>
          <w:lang w:eastAsia="en-GB"/>
        </w:rPr>
        <w:tab/>
      </w:r>
      <w:r>
        <w:rPr>
          <w:noProof/>
        </w:rPr>
        <w:t>EPS bearer considerations</w:t>
      </w:r>
      <w:r>
        <w:rPr>
          <w:noProof/>
        </w:rPr>
        <w:tab/>
      </w:r>
      <w:r>
        <w:rPr>
          <w:noProof/>
        </w:rPr>
        <w:fldChar w:fldCharType="begin"/>
      </w:r>
      <w:r>
        <w:rPr>
          <w:noProof/>
        </w:rPr>
        <w:instrText xml:space="preserve"> PAGEREF _Toc154698159 \h </w:instrText>
      </w:r>
      <w:r>
        <w:rPr>
          <w:noProof/>
        </w:rPr>
      </w:r>
      <w:r>
        <w:rPr>
          <w:noProof/>
        </w:rPr>
        <w:fldChar w:fldCharType="separate"/>
      </w:r>
      <w:r>
        <w:rPr>
          <w:noProof/>
        </w:rPr>
        <w:t>14</w:t>
      </w:r>
      <w:r>
        <w:rPr>
          <w:noProof/>
        </w:rPr>
        <w:fldChar w:fldCharType="end"/>
      </w:r>
    </w:p>
    <w:p w14:paraId="5F12AA9A" w14:textId="582579AF" w:rsidR="00E02274" w:rsidRDefault="00E02274">
      <w:pPr>
        <w:pStyle w:val="TOC3"/>
        <w:rPr>
          <w:rFonts w:ascii="Calibri" w:eastAsia="Times New Roman" w:hAnsi="Calibri"/>
          <w:noProof/>
          <w:kern w:val="2"/>
          <w:sz w:val="22"/>
          <w:szCs w:val="22"/>
          <w:lang w:eastAsia="en-GB"/>
        </w:rPr>
      </w:pPr>
      <w:r>
        <w:rPr>
          <w:noProof/>
        </w:rPr>
        <w:t>5.5.3</w:t>
      </w:r>
      <w:r>
        <w:rPr>
          <w:rFonts w:ascii="Calibri" w:eastAsia="Times New Roman" w:hAnsi="Calibri"/>
          <w:noProof/>
          <w:kern w:val="2"/>
          <w:sz w:val="22"/>
          <w:szCs w:val="22"/>
          <w:lang w:eastAsia="en-GB"/>
        </w:rPr>
        <w:tab/>
      </w:r>
      <w:r>
        <w:rPr>
          <w:noProof/>
        </w:rPr>
        <w:t>EPS unicast bearer considerations for MCVideo</w:t>
      </w:r>
      <w:r>
        <w:rPr>
          <w:noProof/>
        </w:rPr>
        <w:tab/>
      </w:r>
      <w:r>
        <w:rPr>
          <w:noProof/>
        </w:rPr>
        <w:fldChar w:fldCharType="begin"/>
      </w:r>
      <w:r>
        <w:rPr>
          <w:noProof/>
        </w:rPr>
        <w:instrText xml:space="preserve"> PAGEREF _Toc154698160 \h </w:instrText>
      </w:r>
      <w:r>
        <w:rPr>
          <w:noProof/>
        </w:rPr>
      </w:r>
      <w:r>
        <w:rPr>
          <w:noProof/>
        </w:rPr>
        <w:fldChar w:fldCharType="separate"/>
      </w:r>
      <w:r>
        <w:rPr>
          <w:noProof/>
        </w:rPr>
        <w:t>14</w:t>
      </w:r>
      <w:r>
        <w:rPr>
          <w:noProof/>
        </w:rPr>
        <w:fldChar w:fldCharType="end"/>
      </w:r>
    </w:p>
    <w:p w14:paraId="6A27BA92" w14:textId="7D93830A" w:rsidR="00E02274" w:rsidRDefault="00E02274">
      <w:pPr>
        <w:pStyle w:val="TOC3"/>
        <w:rPr>
          <w:rFonts w:ascii="Calibri" w:eastAsia="Times New Roman" w:hAnsi="Calibri"/>
          <w:noProof/>
          <w:kern w:val="2"/>
          <w:sz w:val="22"/>
          <w:szCs w:val="22"/>
          <w:lang w:eastAsia="en-GB"/>
        </w:rPr>
      </w:pPr>
      <w:r>
        <w:rPr>
          <w:noProof/>
        </w:rPr>
        <w:t>5.5.4</w:t>
      </w:r>
      <w:r>
        <w:rPr>
          <w:rFonts w:ascii="Calibri" w:eastAsia="Times New Roman" w:hAnsi="Calibri"/>
          <w:noProof/>
          <w:kern w:val="2"/>
          <w:sz w:val="22"/>
          <w:szCs w:val="22"/>
          <w:lang w:eastAsia="en-GB"/>
        </w:rPr>
        <w:tab/>
      </w:r>
      <w:r>
        <w:rPr>
          <w:noProof/>
        </w:rPr>
        <w:t>MBMS bearer management</w:t>
      </w:r>
      <w:r>
        <w:rPr>
          <w:noProof/>
        </w:rPr>
        <w:tab/>
      </w:r>
      <w:r>
        <w:rPr>
          <w:noProof/>
        </w:rPr>
        <w:fldChar w:fldCharType="begin"/>
      </w:r>
      <w:r>
        <w:rPr>
          <w:noProof/>
        </w:rPr>
        <w:instrText xml:space="preserve"> PAGEREF _Toc154698161 \h </w:instrText>
      </w:r>
      <w:r>
        <w:rPr>
          <w:noProof/>
        </w:rPr>
      </w:r>
      <w:r>
        <w:rPr>
          <w:noProof/>
        </w:rPr>
        <w:fldChar w:fldCharType="separate"/>
      </w:r>
      <w:r>
        <w:rPr>
          <w:noProof/>
        </w:rPr>
        <w:t>15</w:t>
      </w:r>
      <w:r>
        <w:rPr>
          <w:noProof/>
        </w:rPr>
        <w:fldChar w:fldCharType="end"/>
      </w:r>
    </w:p>
    <w:p w14:paraId="112D7112" w14:textId="1231EDB6" w:rsidR="00E02274" w:rsidRDefault="00E02274">
      <w:pPr>
        <w:pStyle w:val="TOC1"/>
        <w:rPr>
          <w:rFonts w:ascii="Calibri" w:eastAsia="Times New Roman" w:hAnsi="Calibri"/>
          <w:noProof/>
          <w:kern w:val="2"/>
          <w:szCs w:val="22"/>
          <w:lang w:eastAsia="en-GB"/>
        </w:rPr>
      </w:pPr>
      <w:r>
        <w:rPr>
          <w:noProof/>
          <w:lang w:eastAsia="zh-CN"/>
        </w:rPr>
        <w:t>5A</w:t>
      </w:r>
      <w:r>
        <w:rPr>
          <w:rFonts w:ascii="Calibri" w:eastAsia="Times New Roman" w:hAnsi="Calibri"/>
          <w:noProof/>
          <w:kern w:val="2"/>
          <w:szCs w:val="22"/>
          <w:lang w:eastAsia="en-GB"/>
        </w:rPr>
        <w:tab/>
      </w:r>
      <w:r>
        <w:rPr>
          <w:noProof/>
          <w:lang w:eastAsia="zh-CN"/>
        </w:rPr>
        <w:t>Involved business relationships</w:t>
      </w:r>
      <w:r>
        <w:rPr>
          <w:noProof/>
        </w:rPr>
        <w:tab/>
      </w:r>
      <w:r>
        <w:rPr>
          <w:noProof/>
        </w:rPr>
        <w:fldChar w:fldCharType="begin"/>
      </w:r>
      <w:r>
        <w:rPr>
          <w:noProof/>
        </w:rPr>
        <w:instrText xml:space="preserve"> PAGEREF _Toc154698162 \h </w:instrText>
      </w:r>
      <w:r>
        <w:rPr>
          <w:noProof/>
        </w:rPr>
      </w:r>
      <w:r>
        <w:rPr>
          <w:noProof/>
        </w:rPr>
        <w:fldChar w:fldCharType="separate"/>
      </w:r>
      <w:r>
        <w:rPr>
          <w:noProof/>
        </w:rPr>
        <w:t>15</w:t>
      </w:r>
      <w:r>
        <w:rPr>
          <w:noProof/>
        </w:rPr>
        <w:fldChar w:fldCharType="end"/>
      </w:r>
    </w:p>
    <w:p w14:paraId="175786F3" w14:textId="67C569DE" w:rsidR="00E02274" w:rsidRDefault="00E02274">
      <w:pPr>
        <w:pStyle w:val="TOC1"/>
        <w:rPr>
          <w:rFonts w:ascii="Calibri" w:eastAsia="Times New Roman" w:hAnsi="Calibri"/>
          <w:noProof/>
          <w:kern w:val="2"/>
          <w:szCs w:val="22"/>
          <w:lang w:eastAsia="en-GB"/>
        </w:rPr>
      </w:pPr>
      <w:r>
        <w:rPr>
          <w:noProof/>
          <w:lang w:eastAsia="zh-CN"/>
        </w:rPr>
        <w:t>6</w:t>
      </w:r>
      <w:r>
        <w:rPr>
          <w:rFonts w:ascii="Calibri" w:eastAsia="Times New Roman" w:hAnsi="Calibri"/>
          <w:noProof/>
          <w:kern w:val="2"/>
          <w:szCs w:val="22"/>
          <w:lang w:eastAsia="en-GB"/>
        </w:rPr>
        <w:tab/>
      </w:r>
      <w:r>
        <w:rPr>
          <w:noProof/>
          <w:lang w:eastAsia="zh-CN"/>
        </w:rPr>
        <w:t>MCVideo Functional model</w:t>
      </w:r>
      <w:r>
        <w:rPr>
          <w:noProof/>
        </w:rPr>
        <w:tab/>
      </w:r>
      <w:r>
        <w:rPr>
          <w:noProof/>
        </w:rPr>
        <w:fldChar w:fldCharType="begin"/>
      </w:r>
      <w:r>
        <w:rPr>
          <w:noProof/>
        </w:rPr>
        <w:instrText xml:space="preserve"> PAGEREF _Toc154698163 \h </w:instrText>
      </w:r>
      <w:r>
        <w:rPr>
          <w:noProof/>
        </w:rPr>
      </w:r>
      <w:r>
        <w:rPr>
          <w:noProof/>
        </w:rPr>
        <w:fldChar w:fldCharType="separate"/>
      </w:r>
      <w:r>
        <w:rPr>
          <w:noProof/>
        </w:rPr>
        <w:t>15</w:t>
      </w:r>
      <w:r>
        <w:rPr>
          <w:noProof/>
        </w:rPr>
        <w:fldChar w:fldCharType="end"/>
      </w:r>
    </w:p>
    <w:p w14:paraId="13E0CFBA" w14:textId="46738046" w:rsidR="00E02274" w:rsidRDefault="00E02274">
      <w:pPr>
        <w:pStyle w:val="TOC2"/>
        <w:rPr>
          <w:rFonts w:ascii="Calibri" w:eastAsia="Times New Roman" w:hAnsi="Calibri"/>
          <w:noProof/>
          <w:kern w:val="2"/>
          <w:sz w:val="22"/>
          <w:szCs w:val="22"/>
          <w:lang w:eastAsia="en-GB"/>
        </w:rPr>
      </w:pPr>
      <w:r>
        <w:rPr>
          <w:noProof/>
          <w:lang w:eastAsia="zh-CN"/>
        </w:rPr>
        <w:t>6</w:t>
      </w:r>
      <w:r>
        <w:rPr>
          <w:noProof/>
        </w:rPr>
        <w:t>.</w:t>
      </w:r>
      <w:r>
        <w:rPr>
          <w:noProof/>
          <w:lang w:eastAsia="zh-CN"/>
        </w:rPr>
        <w:t>1</w:t>
      </w:r>
      <w:r>
        <w:rPr>
          <w:rFonts w:ascii="Calibri" w:eastAsia="Times New Roman" w:hAnsi="Calibri"/>
          <w:noProof/>
          <w:kern w:val="2"/>
          <w:sz w:val="22"/>
          <w:szCs w:val="22"/>
          <w:lang w:eastAsia="en-GB"/>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_Toc154698164 \h </w:instrText>
      </w:r>
      <w:r>
        <w:rPr>
          <w:noProof/>
        </w:rPr>
      </w:r>
      <w:r>
        <w:rPr>
          <w:noProof/>
        </w:rPr>
        <w:fldChar w:fldCharType="separate"/>
      </w:r>
      <w:r>
        <w:rPr>
          <w:noProof/>
        </w:rPr>
        <w:t>15</w:t>
      </w:r>
      <w:r>
        <w:rPr>
          <w:noProof/>
        </w:rPr>
        <w:fldChar w:fldCharType="end"/>
      </w:r>
    </w:p>
    <w:p w14:paraId="328DD5EF" w14:textId="3750E02C" w:rsidR="00E02274" w:rsidRDefault="00E02274">
      <w:pPr>
        <w:pStyle w:val="TOC3"/>
        <w:rPr>
          <w:rFonts w:ascii="Calibri" w:eastAsia="Times New Roman" w:hAnsi="Calibri"/>
          <w:noProof/>
          <w:kern w:val="2"/>
          <w:sz w:val="22"/>
          <w:szCs w:val="22"/>
          <w:lang w:eastAsia="en-GB"/>
        </w:rPr>
      </w:pPr>
      <w:r>
        <w:rPr>
          <w:noProof/>
        </w:rPr>
        <w:t>6.1.1</w:t>
      </w:r>
      <w:r>
        <w:rPr>
          <w:rFonts w:ascii="Calibri" w:eastAsia="Times New Roman" w:hAnsi="Calibri"/>
          <w:noProof/>
          <w:kern w:val="2"/>
          <w:sz w:val="22"/>
          <w:szCs w:val="22"/>
          <w:lang w:eastAsia="en-GB"/>
        </w:rPr>
        <w:tab/>
      </w:r>
      <w:r>
        <w:rPr>
          <w:noProof/>
        </w:rPr>
        <w:t>On-network functional model</w:t>
      </w:r>
      <w:r>
        <w:rPr>
          <w:noProof/>
        </w:rPr>
        <w:tab/>
      </w:r>
      <w:r>
        <w:rPr>
          <w:noProof/>
        </w:rPr>
        <w:fldChar w:fldCharType="begin"/>
      </w:r>
      <w:r>
        <w:rPr>
          <w:noProof/>
        </w:rPr>
        <w:instrText xml:space="preserve"> PAGEREF _Toc154698165 \h </w:instrText>
      </w:r>
      <w:r>
        <w:rPr>
          <w:noProof/>
        </w:rPr>
      </w:r>
      <w:r>
        <w:rPr>
          <w:noProof/>
        </w:rPr>
        <w:fldChar w:fldCharType="separate"/>
      </w:r>
      <w:r>
        <w:rPr>
          <w:noProof/>
        </w:rPr>
        <w:t>15</w:t>
      </w:r>
      <w:r>
        <w:rPr>
          <w:noProof/>
        </w:rPr>
        <w:fldChar w:fldCharType="end"/>
      </w:r>
    </w:p>
    <w:p w14:paraId="0654F09E" w14:textId="2392F901" w:rsidR="00E02274" w:rsidRDefault="00E02274">
      <w:pPr>
        <w:pStyle w:val="TOC3"/>
        <w:rPr>
          <w:rFonts w:ascii="Calibri" w:eastAsia="Times New Roman" w:hAnsi="Calibri"/>
          <w:noProof/>
          <w:kern w:val="2"/>
          <w:sz w:val="22"/>
          <w:szCs w:val="22"/>
          <w:lang w:eastAsia="en-GB"/>
        </w:rPr>
      </w:pPr>
      <w:r>
        <w:rPr>
          <w:noProof/>
        </w:rPr>
        <w:t>6.1.2</w:t>
      </w:r>
      <w:r>
        <w:rPr>
          <w:rFonts w:ascii="Calibri" w:eastAsia="Times New Roman" w:hAnsi="Calibri"/>
          <w:noProof/>
          <w:kern w:val="2"/>
          <w:sz w:val="22"/>
          <w:szCs w:val="22"/>
          <w:lang w:eastAsia="en-GB"/>
        </w:rPr>
        <w:tab/>
      </w:r>
      <w:r>
        <w:rPr>
          <w:noProof/>
        </w:rPr>
        <w:t>Off-network functional model</w:t>
      </w:r>
      <w:r>
        <w:rPr>
          <w:noProof/>
        </w:rPr>
        <w:tab/>
      </w:r>
      <w:r>
        <w:rPr>
          <w:noProof/>
        </w:rPr>
        <w:fldChar w:fldCharType="begin"/>
      </w:r>
      <w:r>
        <w:rPr>
          <w:noProof/>
        </w:rPr>
        <w:instrText xml:space="preserve"> PAGEREF _Toc154698166 \h </w:instrText>
      </w:r>
      <w:r>
        <w:rPr>
          <w:noProof/>
        </w:rPr>
      </w:r>
      <w:r>
        <w:rPr>
          <w:noProof/>
        </w:rPr>
        <w:fldChar w:fldCharType="separate"/>
      </w:r>
      <w:r>
        <w:rPr>
          <w:noProof/>
        </w:rPr>
        <w:t>16</w:t>
      </w:r>
      <w:r>
        <w:rPr>
          <w:noProof/>
        </w:rPr>
        <w:fldChar w:fldCharType="end"/>
      </w:r>
    </w:p>
    <w:p w14:paraId="039F991F" w14:textId="3297E9FD" w:rsidR="00E02274" w:rsidRDefault="00E02274">
      <w:pPr>
        <w:pStyle w:val="TOC2"/>
        <w:rPr>
          <w:rFonts w:ascii="Calibri" w:eastAsia="Times New Roman" w:hAnsi="Calibri"/>
          <w:noProof/>
          <w:kern w:val="2"/>
          <w:sz w:val="22"/>
          <w:szCs w:val="22"/>
          <w:lang w:eastAsia="en-GB"/>
        </w:rPr>
      </w:pPr>
      <w:r>
        <w:rPr>
          <w:noProof/>
          <w:lang w:eastAsia="zh-CN"/>
        </w:rPr>
        <w:t>6</w:t>
      </w:r>
      <w:r>
        <w:rPr>
          <w:noProof/>
        </w:rPr>
        <w:t>.</w:t>
      </w:r>
      <w:r>
        <w:rPr>
          <w:noProof/>
          <w:lang w:eastAsia="zh-CN"/>
        </w:rPr>
        <w:t>2</w:t>
      </w:r>
      <w:r>
        <w:rPr>
          <w:rFonts w:ascii="Calibri" w:eastAsia="Times New Roman"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_Toc154698167 \h </w:instrText>
      </w:r>
      <w:r>
        <w:rPr>
          <w:noProof/>
        </w:rPr>
      </w:r>
      <w:r>
        <w:rPr>
          <w:noProof/>
        </w:rPr>
        <w:fldChar w:fldCharType="separate"/>
      </w:r>
      <w:r>
        <w:rPr>
          <w:noProof/>
        </w:rPr>
        <w:t>16</w:t>
      </w:r>
      <w:r>
        <w:rPr>
          <w:noProof/>
        </w:rPr>
        <w:fldChar w:fldCharType="end"/>
      </w:r>
    </w:p>
    <w:p w14:paraId="1CC1E4D3" w14:textId="1C56870D" w:rsidR="00E02274" w:rsidRDefault="00E02274">
      <w:pPr>
        <w:pStyle w:val="TOC3"/>
        <w:rPr>
          <w:rFonts w:ascii="Calibri" w:eastAsia="Times New Roman" w:hAnsi="Calibri"/>
          <w:noProof/>
          <w:kern w:val="2"/>
          <w:sz w:val="22"/>
          <w:szCs w:val="22"/>
          <w:lang w:eastAsia="en-GB"/>
        </w:rPr>
      </w:pPr>
      <w:r>
        <w:rPr>
          <w:noProof/>
        </w:rPr>
        <w:t>6.2.1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_Toc154698168 \h </w:instrText>
      </w:r>
      <w:r>
        <w:rPr>
          <w:noProof/>
        </w:rPr>
      </w:r>
      <w:r>
        <w:rPr>
          <w:noProof/>
        </w:rPr>
        <w:fldChar w:fldCharType="separate"/>
      </w:r>
      <w:r>
        <w:rPr>
          <w:noProof/>
        </w:rPr>
        <w:t>16</w:t>
      </w:r>
      <w:r>
        <w:rPr>
          <w:noProof/>
        </w:rPr>
        <w:fldChar w:fldCharType="end"/>
      </w:r>
    </w:p>
    <w:p w14:paraId="55742CB9" w14:textId="69554111" w:rsidR="00E02274" w:rsidRDefault="00E02274">
      <w:pPr>
        <w:pStyle w:val="TOC3"/>
        <w:rPr>
          <w:rFonts w:ascii="Calibri" w:eastAsia="Times New Roman" w:hAnsi="Calibri"/>
          <w:noProof/>
          <w:kern w:val="2"/>
          <w:sz w:val="22"/>
          <w:szCs w:val="22"/>
          <w:lang w:eastAsia="en-GB"/>
        </w:rPr>
      </w:pPr>
      <w:r>
        <w:rPr>
          <w:noProof/>
          <w:lang w:eastAsia="zh-CN"/>
        </w:rPr>
        <w:t>6</w:t>
      </w:r>
      <w:r>
        <w:rPr>
          <w:noProof/>
        </w:rPr>
        <w:t>.</w:t>
      </w:r>
      <w:r>
        <w:rPr>
          <w:noProof/>
          <w:lang w:eastAsia="zh-CN"/>
        </w:rPr>
        <w:t>2</w:t>
      </w:r>
      <w:r>
        <w:rPr>
          <w:noProof/>
        </w:rPr>
        <w:t>.2</w:t>
      </w:r>
      <w:r>
        <w:rPr>
          <w:rFonts w:ascii="Calibri" w:eastAsia="Times New Roman" w:hAnsi="Calibri"/>
          <w:noProof/>
          <w:kern w:val="2"/>
          <w:sz w:val="22"/>
          <w:szCs w:val="22"/>
          <w:lang w:eastAsia="en-GB"/>
        </w:rPr>
        <w:tab/>
      </w:r>
      <w:r>
        <w:rPr>
          <w:noProof/>
          <w:lang w:eastAsia="zh-CN"/>
        </w:rPr>
        <w:t>MCVideo service a</w:t>
      </w:r>
      <w:r>
        <w:rPr>
          <w:noProof/>
        </w:rPr>
        <w:t>pplication plane</w:t>
      </w:r>
      <w:r>
        <w:rPr>
          <w:noProof/>
        </w:rPr>
        <w:tab/>
      </w:r>
      <w:r>
        <w:rPr>
          <w:noProof/>
        </w:rPr>
        <w:fldChar w:fldCharType="begin"/>
      </w:r>
      <w:r>
        <w:rPr>
          <w:noProof/>
        </w:rPr>
        <w:instrText xml:space="preserve"> PAGEREF _Toc154698169 \h </w:instrText>
      </w:r>
      <w:r>
        <w:rPr>
          <w:noProof/>
        </w:rPr>
      </w:r>
      <w:r>
        <w:rPr>
          <w:noProof/>
        </w:rPr>
        <w:fldChar w:fldCharType="separate"/>
      </w:r>
      <w:r>
        <w:rPr>
          <w:noProof/>
        </w:rPr>
        <w:t>16</w:t>
      </w:r>
      <w:r>
        <w:rPr>
          <w:noProof/>
        </w:rPr>
        <w:fldChar w:fldCharType="end"/>
      </w:r>
    </w:p>
    <w:p w14:paraId="64E48647" w14:textId="5C60A275" w:rsidR="00E02274" w:rsidRDefault="00E02274">
      <w:pPr>
        <w:pStyle w:val="TOC4"/>
        <w:rPr>
          <w:rFonts w:ascii="Calibri" w:eastAsia="Times New Roman" w:hAnsi="Calibri"/>
          <w:noProof/>
          <w:kern w:val="2"/>
          <w:sz w:val="22"/>
          <w:szCs w:val="22"/>
          <w:lang w:eastAsia="en-GB"/>
        </w:rPr>
      </w:pPr>
      <w:r>
        <w:rPr>
          <w:noProof/>
          <w:lang w:eastAsia="zh-CN"/>
        </w:rPr>
        <w:t>6</w:t>
      </w:r>
      <w:r>
        <w:rPr>
          <w:noProof/>
        </w:rPr>
        <w:t>.</w:t>
      </w:r>
      <w:r>
        <w:rPr>
          <w:noProof/>
          <w:lang w:eastAsia="zh-CN"/>
        </w:rPr>
        <w:t>2</w:t>
      </w:r>
      <w:r>
        <w:rPr>
          <w:noProof/>
        </w:rPr>
        <w:t>.2.1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_Toc154698170 \h </w:instrText>
      </w:r>
      <w:r>
        <w:rPr>
          <w:noProof/>
        </w:rPr>
      </w:r>
      <w:r>
        <w:rPr>
          <w:noProof/>
        </w:rPr>
        <w:fldChar w:fldCharType="separate"/>
      </w:r>
      <w:r>
        <w:rPr>
          <w:noProof/>
        </w:rPr>
        <w:t>16</w:t>
      </w:r>
      <w:r>
        <w:rPr>
          <w:noProof/>
        </w:rPr>
        <w:fldChar w:fldCharType="end"/>
      </w:r>
    </w:p>
    <w:p w14:paraId="2E00402A" w14:textId="127CD220" w:rsidR="00E02274" w:rsidRDefault="00E02274">
      <w:pPr>
        <w:pStyle w:val="TOC4"/>
        <w:rPr>
          <w:rFonts w:ascii="Calibri" w:eastAsia="Times New Roman" w:hAnsi="Calibri"/>
          <w:noProof/>
          <w:kern w:val="2"/>
          <w:sz w:val="22"/>
          <w:szCs w:val="22"/>
          <w:lang w:eastAsia="en-GB"/>
        </w:rPr>
      </w:pPr>
      <w:r>
        <w:rPr>
          <w:noProof/>
          <w:lang w:eastAsia="zh-CN"/>
        </w:rPr>
        <w:t>6</w:t>
      </w:r>
      <w:r>
        <w:rPr>
          <w:noProof/>
        </w:rPr>
        <w:t>.</w:t>
      </w:r>
      <w:r>
        <w:rPr>
          <w:noProof/>
          <w:lang w:eastAsia="zh-CN"/>
        </w:rPr>
        <w:t>2</w:t>
      </w:r>
      <w:r>
        <w:rPr>
          <w:noProof/>
        </w:rPr>
        <w:t>.2.2</w:t>
      </w:r>
      <w:r>
        <w:rPr>
          <w:rFonts w:ascii="Calibri" w:eastAsia="Times New Roman" w:hAnsi="Calibri"/>
          <w:noProof/>
          <w:kern w:val="2"/>
          <w:sz w:val="22"/>
          <w:szCs w:val="22"/>
          <w:lang w:eastAsia="en-GB"/>
        </w:rPr>
        <w:tab/>
      </w:r>
      <w:r>
        <w:rPr>
          <w:noProof/>
        </w:rPr>
        <w:t>Common services core</w:t>
      </w:r>
      <w:r>
        <w:rPr>
          <w:noProof/>
        </w:rPr>
        <w:tab/>
      </w:r>
      <w:r>
        <w:rPr>
          <w:noProof/>
        </w:rPr>
        <w:fldChar w:fldCharType="begin"/>
      </w:r>
      <w:r>
        <w:rPr>
          <w:noProof/>
        </w:rPr>
        <w:instrText xml:space="preserve"> PAGEREF _Toc154698171 \h </w:instrText>
      </w:r>
      <w:r>
        <w:rPr>
          <w:noProof/>
        </w:rPr>
      </w:r>
      <w:r>
        <w:rPr>
          <w:noProof/>
        </w:rPr>
        <w:fldChar w:fldCharType="separate"/>
      </w:r>
      <w:r>
        <w:rPr>
          <w:noProof/>
        </w:rPr>
        <w:t>16</w:t>
      </w:r>
      <w:r>
        <w:rPr>
          <w:noProof/>
        </w:rPr>
        <w:fldChar w:fldCharType="end"/>
      </w:r>
    </w:p>
    <w:p w14:paraId="5AAA5416" w14:textId="1F13C85E" w:rsidR="00E02274" w:rsidRDefault="00E02274">
      <w:pPr>
        <w:pStyle w:val="TOC4"/>
        <w:rPr>
          <w:rFonts w:ascii="Calibri" w:eastAsia="Times New Roman" w:hAnsi="Calibri"/>
          <w:noProof/>
          <w:kern w:val="2"/>
          <w:sz w:val="22"/>
          <w:szCs w:val="22"/>
          <w:lang w:eastAsia="en-GB"/>
        </w:rPr>
      </w:pPr>
      <w:r>
        <w:rPr>
          <w:noProof/>
          <w:lang w:eastAsia="zh-CN"/>
        </w:rPr>
        <w:t>6</w:t>
      </w:r>
      <w:r>
        <w:rPr>
          <w:noProof/>
        </w:rPr>
        <w:t>.</w:t>
      </w:r>
      <w:r>
        <w:rPr>
          <w:noProof/>
          <w:lang w:eastAsia="zh-CN"/>
        </w:rPr>
        <w:t>2</w:t>
      </w:r>
      <w:r>
        <w:rPr>
          <w:noProof/>
        </w:rPr>
        <w:t>.2.3</w:t>
      </w:r>
      <w:r>
        <w:rPr>
          <w:rFonts w:ascii="Calibri" w:eastAsia="Times New Roman" w:hAnsi="Calibri"/>
          <w:noProof/>
          <w:kern w:val="2"/>
          <w:sz w:val="22"/>
          <w:szCs w:val="22"/>
          <w:lang w:eastAsia="en-GB"/>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_Toc154698172 \h </w:instrText>
      </w:r>
      <w:r>
        <w:rPr>
          <w:noProof/>
        </w:rPr>
      </w:r>
      <w:r>
        <w:rPr>
          <w:noProof/>
        </w:rPr>
        <w:fldChar w:fldCharType="separate"/>
      </w:r>
      <w:r>
        <w:rPr>
          <w:noProof/>
        </w:rPr>
        <w:t>16</w:t>
      </w:r>
      <w:r>
        <w:rPr>
          <w:noProof/>
        </w:rPr>
        <w:fldChar w:fldCharType="end"/>
      </w:r>
    </w:p>
    <w:p w14:paraId="5368BF1C" w14:textId="36CB42DA" w:rsidR="00E02274" w:rsidRDefault="00E02274">
      <w:pPr>
        <w:pStyle w:val="TOC5"/>
        <w:rPr>
          <w:rFonts w:ascii="Calibri" w:eastAsia="Times New Roman" w:hAnsi="Calibri"/>
          <w:noProof/>
          <w:kern w:val="2"/>
          <w:sz w:val="22"/>
          <w:szCs w:val="22"/>
          <w:lang w:eastAsia="en-GB"/>
        </w:rPr>
      </w:pPr>
      <w:r>
        <w:rPr>
          <w:noProof/>
        </w:rPr>
        <w:t>6.2.2.</w:t>
      </w:r>
      <w:r>
        <w:rPr>
          <w:noProof/>
          <w:lang w:eastAsia="zh-CN"/>
        </w:rPr>
        <w:t>3.</w:t>
      </w:r>
      <w:r>
        <w:rPr>
          <w:noProof/>
        </w:rPr>
        <w:t>1</w:t>
      </w:r>
      <w:r>
        <w:rPr>
          <w:rFonts w:ascii="Calibri" w:eastAsia="Times New Roman" w:hAnsi="Calibri"/>
          <w:noProof/>
          <w:kern w:val="2"/>
          <w:sz w:val="22"/>
          <w:szCs w:val="22"/>
          <w:lang w:eastAsia="en-GB"/>
        </w:rPr>
        <w:tab/>
      </w:r>
      <w:r>
        <w:rPr>
          <w:noProof/>
        </w:rPr>
        <w:t>MCVideo client</w:t>
      </w:r>
      <w:r>
        <w:rPr>
          <w:noProof/>
        </w:rPr>
        <w:tab/>
      </w:r>
      <w:r>
        <w:rPr>
          <w:noProof/>
        </w:rPr>
        <w:fldChar w:fldCharType="begin"/>
      </w:r>
      <w:r>
        <w:rPr>
          <w:noProof/>
        </w:rPr>
        <w:instrText xml:space="preserve"> PAGEREF _Toc154698173 \h </w:instrText>
      </w:r>
      <w:r>
        <w:rPr>
          <w:noProof/>
        </w:rPr>
      </w:r>
      <w:r>
        <w:rPr>
          <w:noProof/>
        </w:rPr>
        <w:fldChar w:fldCharType="separate"/>
      </w:r>
      <w:r>
        <w:rPr>
          <w:noProof/>
        </w:rPr>
        <w:t>16</w:t>
      </w:r>
      <w:r>
        <w:rPr>
          <w:noProof/>
        </w:rPr>
        <w:fldChar w:fldCharType="end"/>
      </w:r>
    </w:p>
    <w:p w14:paraId="74787D52" w14:textId="68111F9D" w:rsidR="00E02274" w:rsidRDefault="00E02274">
      <w:pPr>
        <w:pStyle w:val="TOC5"/>
        <w:rPr>
          <w:rFonts w:ascii="Calibri" w:eastAsia="Times New Roman" w:hAnsi="Calibri"/>
          <w:noProof/>
          <w:kern w:val="2"/>
          <w:sz w:val="22"/>
          <w:szCs w:val="22"/>
          <w:lang w:eastAsia="en-GB"/>
        </w:rPr>
      </w:pPr>
      <w:r>
        <w:rPr>
          <w:noProof/>
        </w:rPr>
        <w:t>6.2.2.</w:t>
      </w:r>
      <w:r>
        <w:rPr>
          <w:noProof/>
          <w:lang w:eastAsia="zh-CN"/>
        </w:rPr>
        <w:t>3.</w:t>
      </w:r>
      <w:r>
        <w:rPr>
          <w:noProof/>
        </w:rPr>
        <w:t>2</w:t>
      </w:r>
      <w:r>
        <w:rPr>
          <w:rFonts w:ascii="Calibri" w:eastAsia="Times New Roman" w:hAnsi="Calibri"/>
          <w:noProof/>
          <w:kern w:val="2"/>
          <w:sz w:val="22"/>
          <w:szCs w:val="22"/>
          <w:lang w:eastAsia="en-GB"/>
        </w:rPr>
        <w:tab/>
      </w:r>
      <w:r>
        <w:rPr>
          <w:noProof/>
        </w:rPr>
        <w:t>MCVideo server</w:t>
      </w:r>
      <w:r>
        <w:rPr>
          <w:noProof/>
        </w:rPr>
        <w:tab/>
      </w:r>
      <w:r>
        <w:rPr>
          <w:noProof/>
        </w:rPr>
        <w:fldChar w:fldCharType="begin"/>
      </w:r>
      <w:r>
        <w:rPr>
          <w:noProof/>
        </w:rPr>
        <w:instrText xml:space="preserve"> PAGEREF _Toc154698174 \h </w:instrText>
      </w:r>
      <w:r>
        <w:rPr>
          <w:noProof/>
        </w:rPr>
      </w:r>
      <w:r>
        <w:rPr>
          <w:noProof/>
        </w:rPr>
        <w:fldChar w:fldCharType="separate"/>
      </w:r>
      <w:r>
        <w:rPr>
          <w:noProof/>
        </w:rPr>
        <w:t>17</w:t>
      </w:r>
      <w:r>
        <w:rPr>
          <w:noProof/>
        </w:rPr>
        <w:fldChar w:fldCharType="end"/>
      </w:r>
    </w:p>
    <w:p w14:paraId="4D6C9F0F" w14:textId="7F1E693A" w:rsidR="00E02274" w:rsidRDefault="00E02274">
      <w:pPr>
        <w:pStyle w:val="TOC5"/>
        <w:rPr>
          <w:rFonts w:ascii="Calibri" w:eastAsia="Times New Roman" w:hAnsi="Calibri"/>
          <w:noProof/>
          <w:kern w:val="2"/>
          <w:sz w:val="22"/>
          <w:szCs w:val="22"/>
          <w:lang w:eastAsia="en-GB"/>
        </w:rPr>
      </w:pPr>
      <w:r>
        <w:rPr>
          <w:noProof/>
        </w:rPr>
        <w:t>6.2.2.</w:t>
      </w:r>
      <w:r>
        <w:rPr>
          <w:noProof/>
          <w:lang w:eastAsia="zh-CN"/>
        </w:rPr>
        <w:t>3.3</w:t>
      </w:r>
      <w:r>
        <w:rPr>
          <w:rFonts w:ascii="Calibri" w:eastAsia="Times New Roman" w:hAnsi="Calibri"/>
          <w:noProof/>
          <w:kern w:val="2"/>
          <w:sz w:val="22"/>
          <w:szCs w:val="22"/>
          <w:lang w:eastAsia="en-GB"/>
        </w:rPr>
        <w:tab/>
      </w:r>
      <w:r>
        <w:rPr>
          <w:noProof/>
        </w:rPr>
        <w:t>Media distribution function</w:t>
      </w:r>
      <w:r>
        <w:rPr>
          <w:noProof/>
        </w:rPr>
        <w:tab/>
      </w:r>
      <w:r>
        <w:rPr>
          <w:noProof/>
        </w:rPr>
        <w:fldChar w:fldCharType="begin"/>
      </w:r>
      <w:r>
        <w:rPr>
          <w:noProof/>
        </w:rPr>
        <w:instrText xml:space="preserve"> PAGEREF _Toc154698175 \h </w:instrText>
      </w:r>
      <w:r>
        <w:rPr>
          <w:noProof/>
        </w:rPr>
      </w:r>
      <w:r>
        <w:rPr>
          <w:noProof/>
        </w:rPr>
        <w:fldChar w:fldCharType="separate"/>
      </w:r>
      <w:r>
        <w:rPr>
          <w:noProof/>
        </w:rPr>
        <w:t>17</w:t>
      </w:r>
      <w:r>
        <w:rPr>
          <w:noProof/>
        </w:rPr>
        <w:fldChar w:fldCharType="end"/>
      </w:r>
    </w:p>
    <w:p w14:paraId="5B1EEE6B" w14:textId="09A338C0" w:rsidR="00E02274" w:rsidRDefault="00E02274">
      <w:pPr>
        <w:pStyle w:val="TOC5"/>
        <w:rPr>
          <w:rFonts w:ascii="Calibri" w:eastAsia="Times New Roman" w:hAnsi="Calibri"/>
          <w:noProof/>
          <w:kern w:val="2"/>
          <w:sz w:val="22"/>
          <w:szCs w:val="22"/>
          <w:lang w:eastAsia="en-GB"/>
        </w:rPr>
      </w:pPr>
      <w:r>
        <w:rPr>
          <w:noProof/>
        </w:rPr>
        <w:t>6.2.2.</w:t>
      </w:r>
      <w:r>
        <w:rPr>
          <w:noProof/>
          <w:lang w:eastAsia="zh-CN"/>
        </w:rPr>
        <w:t>3.4</w:t>
      </w:r>
      <w:r>
        <w:rPr>
          <w:rFonts w:ascii="Calibri" w:eastAsia="Times New Roman" w:hAnsi="Calibri"/>
          <w:noProof/>
          <w:kern w:val="2"/>
          <w:sz w:val="22"/>
          <w:szCs w:val="22"/>
          <w:lang w:eastAsia="en-GB"/>
        </w:rPr>
        <w:tab/>
      </w:r>
      <w:r>
        <w:rPr>
          <w:noProof/>
        </w:rPr>
        <w:t xml:space="preserve">Media </w:t>
      </w:r>
      <w:r>
        <w:rPr>
          <w:noProof/>
          <w:lang w:eastAsia="zh-CN"/>
        </w:rPr>
        <w:t>mixer</w:t>
      </w:r>
      <w:r>
        <w:rPr>
          <w:noProof/>
        </w:rPr>
        <w:tab/>
      </w:r>
      <w:r>
        <w:rPr>
          <w:noProof/>
        </w:rPr>
        <w:fldChar w:fldCharType="begin"/>
      </w:r>
      <w:r>
        <w:rPr>
          <w:noProof/>
        </w:rPr>
        <w:instrText xml:space="preserve"> PAGEREF _Toc154698176 \h </w:instrText>
      </w:r>
      <w:r>
        <w:rPr>
          <w:noProof/>
        </w:rPr>
      </w:r>
      <w:r>
        <w:rPr>
          <w:noProof/>
        </w:rPr>
        <w:fldChar w:fldCharType="separate"/>
      </w:r>
      <w:r>
        <w:rPr>
          <w:noProof/>
        </w:rPr>
        <w:t>17</w:t>
      </w:r>
      <w:r>
        <w:rPr>
          <w:noProof/>
        </w:rPr>
        <w:fldChar w:fldCharType="end"/>
      </w:r>
    </w:p>
    <w:p w14:paraId="4CAD7542" w14:textId="2828D643" w:rsidR="00E02274" w:rsidRDefault="00E02274">
      <w:pPr>
        <w:pStyle w:val="TOC5"/>
        <w:rPr>
          <w:rFonts w:ascii="Calibri" w:eastAsia="Times New Roman" w:hAnsi="Calibri"/>
          <w:noProof/>
          <w:kern w:val="2"/>
          <w:sz w:val="22"/>
          <w:szCs w:val="22"/>
          <w:lang w:eastAsia="en-GB"/>
        </w:rPr>
      </w:pPr>
      <w:r>
        <w:rPr>
          <w:noProof/>
        </w:rPr>
        <w:t>6.2.2.</w:t>
      </w:r>
      <w:r>
        <w:rPr>
          <w:noProof/>
          <w:lang w:eastAsia="zh-CN"/>
        </w:rPr>
        <w:t>3.5</w:t>
      </w:r>
      <w:r>
        <w:rPr>
          <w:rFonts w:ascii="Calibri" w:eastAsia="Times New Roman" w:hAnsi="Calibri"/>
          <w:noProof/>
          <w:kern w:val="2"/>
          <w:sz w:val="22"/>
          <w:szCs w:val="22"/>
          <w:lang w:eastAsia="en-GB"/>
        </w:rPr>
        <w:tab/>
      </w:r>
      <w:r>
        <w:rPr>
          <w:noProof/>
        </w:rPr>
        <w:t>MCVideo user database</w:t>
      </w:r>
      <w:r>
        <w:rPr>
          <w:noProof/>
        </w:rPr>
        <w:tab/>
      </w:r>
      <w:r>
        <w:rPr>
          <w:noProof/>
        </w:rPr>
        <w:fldChar w:fldCharType="begin"/>
      </w:r>
      <w:r>
        <w:rPr>
          <w:noProof/>
        </w:rPr>
        <w:instrText xml:space="preserve"> PAGEREF _Toc154698177 \h </w:instrText>
      </w:r>
      <w:r>
        <w:rPr>
          <w:noProof/>
        </w:rPr>
      </w:r>
      <w:r>
        <w:rPr>
          <w:noProof/>
        </w:rPr>
        <w:fldChar w:fldCharType="separate"/>
      </w:r>
      <w:r>
        <w:rPr>
          <w:noProof/>
        </w:rPr>
        <w:t>18</w:t>
      </w:r>
      <w:r>
        <w:rPr>
          <w:noProof/>
        </w:rPr>
        <w:fldChar w:fldCharType="end"/>
      </w:r>
    </w:p>
    <w:p w14:paraId="35783E84" w14:textId="04A9520D" w:rsidR="00E02274" w:rsidRDefault="00E02274">
      <w:pPr>
        <w:pStyle w:val="TOC5"/>
        <w:rPr>
          <w:rFonts w:ascii="Calibri" w:eastAsia="Times New Roman" w:hAnsi="Calibri"/>
          <w:noProof/>
          <w:kern w:val="2"/>
          <w:sz w:val="22"/>
          <w:szCs w:val="22"/>
          <w:lang w:eastAsia="en-GB"/>
        </w:rPr>
      </w:pPr>
      <w:r>
        <w:rPr>
          <w:noProof/>
        </w:rPr>
        <w:t>6.2.2.</w:t>
      </w:r>
      <w:r>
        <w:rPr>
          <w:noProof/>
          <w:lang w:eastAsia="zh-CN"/>
        </w:rPr>
        <w:t>3.6</w:t>
      </w:r>
      <w:r>
        <w:rPr>
          <w:rFonts w:ascii="Calibri" w:eastAsia="Times New Roman" w:hAnsi="Calibri"/>
          <w:noProof/>
          <w:kern w:val="2"/>
          <w:sz w:val="22"/>
          <w:szCs w:val="22"/>
          <w:lang w:eastAsia="en-GB"/>
        </w:rPr>
        <w:tab/>
      </w:r>
      <w:r>
        <w:rPr>
          <w:noProof/>
        </w:rPr>
        <w:t>Transmission control server</w:t>
      </w:r>
      <w:r>
        <w:rPr>
          <w:noProof/>
        </w:rPr>
        <w:tab/>
      </w:r>
      <w:r>
        <w:rPr>
          <w:noProof/>
        </w:rPr>
        <w:fldChar w:fldCharType="begin"/>
      </w:r>
      <w:r>
        <w:rPr>
          <w:noProof/>
        </w:rPr>
        <w:instrText xml:space="preserve"> PAGEREF _Toc154698178 \h </w:instrText>
      </w:r>
      <w:r>
        <w:rPr>
          <w:noProof/>
        </w:rPr>
      </w:r>
      <w:r>
        <w:rPr>
          <w:noProof/>
        </w:rPr>
        <w:fldChar w:fldCharType="separate"/>
      </w:r>
      <w:r>
        <w:rPr>
          <w:noProof/>
        </w:rPr>
        <w:t>18</w:t>
      </w:r>
      <w:r>
        <w:rPr>
          <w:noProof/>
        </w:rPr>
        <w:fldChar w:fldCharType="end"/>
      </w:r>
    </w:p>
    <w:p w14:paraId="61032A1D" w14:textId="2FEF1C43" w:rsidR="00E02274" w:rsidRDefault="00E02274">
      <w:pPr>
        <w:pStyle w:val="TOC5"/>
        <w:rPr>
          <w:rFonts w:ascii="Calibri" w:eastAsia="Times New Roman" w:hAnsi="Calibri"/>
          <w:noProof/>
          <w:kern w:val="2"/>
          <w:sz w:val="22"/>
          <w:szCs w:val="22"/>
          <w:lang w:eastAsia="en-GB"/>
        </w:rPr>
      </w:pPr>
      <w:r>
        <w:rPr>
          <w:noProof/>
        </w:rPr>
        <w:t>6.2.2.</w:t>
      </w:r>
      <w:r>
        <w:rPr>
          <w:noProof/>
          <w:lang w:eastAsia="zh-CN"/>
        </w:rPr>
        <w:t>3.7</w:t>
      </w:r>
      <w:r>
        <w:rPr>
          <w:rFonts w:ascii="Calibri" w:eastAsia="Times New Roman" w:hAnsi="Calibri"/>
          <w:noProof/>
          <w:kern w:val="2"/>
          <w:sz w:val="22"/>
          <w:szCs w:val="22"/>
          <w:lang w:eastAsia="en-GB"/>
        </w:rPr>
        <w:tab/>
      </w:r>
      <w:r>
        <w:rPr>
          <w:noProof/>
        </w:rPr>
        <w:t>Transmission control participant</w:t>
      </w:r>
      <w:r>
        <w:rPr>
          <w:noProof/>
        </w:rPr>
        <w:tab/>
      </w:r>
      <w:r>
        <w:rPr>
          <w:noProof/>
        </w:rPr>
        <w:fldChar w:fldCharType="begin"/>
      </w:r>
      <w:r>
        <w:rPr>
          <w:noProof/>
        </w:rPr>
        <w:instrText xml:space="preserve"> PAGEREF _Toc154698179 \h </w:instrText>
      </w:r>
      <w:r>
        <w:rPr>
          <w:noProof/>
        </w:rPr>
      </w:r>
      <w:r>
        <w:rPr>
          <w:noProof/>
        </w:rPr>
        <w:fldChar w:fldCharType="separate"/>
      </w:r>
      <w:r>
        <w:rPr>
          <w:noProof/>
        </w:rPr>
        <w:t>18</w:t>
      </w:r>
      <w:r>
        <w:rPr>
          <w:noProof/>
        </w:rPr>
        <w:fldChar w:fldCharType="end"/>
      </w:r>
    </w:p>
    <w:p w14:paraId="51738468" w14:textId="53EC44FD" w:rsidR="00E02274" w:rsidRDefault="00E02274">
      <w:pPr>
        <w:pStyle w:val="TOC5"/>
        <w:rPr>
          <w:rFonts w:ascii="Calibri" w:eastAsia="Times New Roman" w:hAnsi="Calibri"/>
          <w:noProof/>
          <w:kern w:val="2"/>
          <w:sz w:val="22"/>
          <w:szCs w:val="22"/>
          <w:lang w:eastAsia="en-GB"/>
        </w:rPr>
      </w:pPr>
      <w:r>
        <w:rPr>
          <w:noProof/>
        </w:rPr>
        <w:t>6.2.2.3.8</w:t>
      </w:r>
      <w:r>
        <w:rPr>
          <w:rFonts w:ascii="Calibri" w:eastAsia="Times New Roman" w:hAnsi="Calibri"/>
          <w:noProof/>
          <w:kern w:val="2"/>
          <w:sz w:val="22"/>
          <w:szCs w:val="22"/>
          <w:lang w:eastAsia="en-GB"/>
        </w:rPr>
        <w:tab/>
      </w:r>
      <w:r>
        <w:rPr>
          <w:noProof/>
        </w:rPr>
        <w:t>MC gateway server</w:t>
      </w:r>
      <w:r>
        <w:rPr>
          <w:noProof/>
        </w:rPr>
        <w:tab/>
      </w:r>
      <w:r>
        <w:rPr>
          <w:noProof/>
        </w:rPr>
        <w:fldChar w:fldCharType="begin"/>
      </w:r>
      <w:r>
        <w:rPr>
          <w:noProof/>
        </w:rPr>
        <w:instrText xml:space="preserve"> PAGEREF _Toc154698180 \h </w:instrText>
      </w:r>
      <w:r>
        <w:rPr>
          <w:noProof/>
        </w:rPr>
      </w:r>
      <w:r>
        <w:rPr>
          <w:noProof/>
        </w:rPr>
        <w:fldChar w:fldCharType="separate"/>
      </w:r>
      <w:r>
        <w:rPr>
          <w:noProof/>
        </w:rPr>
        <w:t>18</w:t>
      </w:r>
      <w:r>
        <w:rPr>
          <w:noProof/>
        </w:rPr>
        <w:fldChar w:fldCharType="end"/>
      </w:r>
    </w:p>
    <w:p w14:paraId="57AB7CDF" w14:textId="12CC4001" w:rsidR="00E02274" w:rsidRDefault="00E02274">
      <w:pPr>
        <w:pStyle w:val="TOC2"/>
        <w:rPr>
          <w:rFonts w:ascii="Calibri" w:eastAsia="Times New Roman" w:hAnsi="Calibri"/>
          <w:noProof/>
          <w:kern w:val="2"/>
          <w:sz w:val="22"/>
          <w:szCs w:val="22"/>
          <w:lang w:eastAsia="en-GB"/>
        </w:rPr>
      </w:pPr>
      <w:r>
        <w:rPr>
          <w:noProof/>
          <w:lang w:eastAsia="zh-CN"/>
        </w:rPr>
        <w:t>6</w:t>
      </w:r>
      <w:r>
        <w:rPr>
          <w:noProof/>
        </w:rPr>
        <w:t>.</w:t>
      </w:r>
      <w:r>
        <w:rPr>
          <w:noProof/>
          <w:lang w:eastAsia="zh-CN"/>
        </w:rPr>
        <w:t>3</w:t>
      </w:r>
      <w:r>
        <w:rPr>
          <w:rFonts w:ascii="Calibri" w:eastAsia="Times New Roman" w:hAnsi="Calibri"/>
          <w:noProof/>
          <w:kern w:val="2"/>
          <w:sz w:val="22"/>
          <w:szCs w:val="22"/>
          <w:lang w:eastAsia="en-GB"/>
        </w:rPr>
        <w:tab/>
      </w:r>
      <w:r>
        <w:rPr>
          <w:noProof/>
        </w:rPr>
        <w:t>Reference points</w:t>
      </w:r>
      <w:r>
        <w:rPr>
          <w:noProof/>
        </w:rPr>
        <w:tab/>
      </w:r>
      <w:r>
        <w:rPr>
          <w:noProof/>
        </w:rPr>
        <w:fldChar w:fldCharType="begin"/>
      </w:r>
      <w:r>
        <w:rPr>
          <w:noProof/>
        </w:rPr>
        <w:instrText xml:space="preserve"> PAGEREF _Toc154698181 \h </w:instrText>
      </w:r>
      <w:r>
        <w:rPr>
          <w:noProof/>
        </w:rPr>
      </w:r>
      <w:r>
        <w:rPr>
          <w:noProof/>
        </w:rPr>
        <w:fldChar w:fldCharType="separate"/>
      </w:r>
      <w:r>
        <w:rPr>
          <w:noProof/>
        </w:rPr>
        <w:t>18</w:t>
      </w:r>
      <w:r>
        <w:rPr>
          <w:noProof/>
        </w:rPr>
        <w:fldChar w:fldCharType="end"/>
      </w:r>
    </w:p>
    <w:p w14:paraId="68E250D9" w14:textId="66851782" w:rsidR="00E02274" w:rsidRDefault="00E02274">
      <w:pPr>
        <w:pStyle w:val="TOC3"/>
        <w:rPr>
          <w:rFonts w:ascii="Calibri" w:eastAsia="Times New Roman" w:hAnsi="Calibri"/>
          <w:noProof/>
          <w:kern w:val="2"/>
          <w:sz w:val="22"/>
          <w:szCs w:val="22"/>
          <w:lang w:eastAsia="en-GB"/>
        </w:rPr>
      </w:pPr>
      <w:r>
        <w:rPr>
          <w:noProof/>
        </w:rPr>
        <w:t>6.3.</w:t>
      </w:r>
      <w:r>
        <w:rPr>
          <w:noProof/>
          <w:lang w:eastAsia="zh-CN"/>
        </w:rPr>
        <w:t>1</w:t>
      </w:r>
      <w:r>
        <w:rPr>
          <w:rFonts w:ascii="Calibri" w:eastAsia="Times New Roman" w:hAnsi="Calibri"/>
          <w:noProof/>
          <w:kern w:val="2"/>
          <w:sz w:val="22"/>
          <w:szCs w:val="22"/>
          <w:lang w:eastAsia="en-GB"/>
        </w:rPr>
        <w:tab/>
      </w:r>
      <w:r>
        <w:rPr>
          <w:noProof/>
        </w:rPr>
        <w:t>Reference point MCVideo-1 (between the MCVideo client and the MCVideo server)</w:t>
      </w:r>
      <w:r>
        <w:rPr>
          <w:noProof/>
        </w:rPr>
        <w:tab/>
      </w:r>
      <w:r>
        <w:rPr>
          <w:noProof/>
        </w:rPr>
        <w:fldChar w:fldCharType="begin"/>
      </w:r>
      <w:r>
        <w:rPr>
          <w:noProof/>
        </w:rPr>
        <w:instrText xml:space="preserve"> PAGEREF _Toc154698182 \h </w:instrText>
      </w:r>
      <w:r>
        <w:rPr>
          <w:noProof/>
        </w:rPr>
      </w:r>
      <w:r>
        <w:rPr>
          <w:noProof/>
        </w:rPr>
        <w:fldChar w:fldCharType="separate"/>
      </w:r>
      <w:r>
        <w:rPr>
          <w:noProof/>
        </w:rPr>
        <w:t>18</w:t>
      </w:r>
      <w:r>
        <w:rPr>
          <w:noProof/>
        </w:rPr>
        <w:fldChar w:fldCharType="end"/>
      </w:r>
    </w:p>
    <w:p w14:paraId="4D448CDE" w14:textId="23549F53" w:rsidR="00E02274" w:rsidRDefault="00E02274">
      <w:pPr>
        <w:pStyle w:val="TOC3"/>
        <w:rPr>
          <w:rFonts w:ascii="Calibri" w:eastAsia="Times New Roman" w:hAnsi="Calibri"/>
          <w:noProof/>
          <w:kern w:val="2"/>
          <w:sz w:val="22"/>
          <w:szCs w:val="22"/>
          <w:lang w:eastAsia="en-GB"/>
        </w:rPr>
      </w:pPr>
      <w:r>
        <w:rPr>
          <w:noProof/>
        </w:rPr>
        <w:t>6.3.</w:t>
      </w:r>
      <w:r>
        <w:rPr>
          <w:noProof/>
          <w:lang w:eastAsia="zh-CN"/>
        </w:rPr>
        <w:t>2</w:t>
      </w:r>
      <w:r>
        <w:rPr>
          <w:rFonts w:ascii="Calibri" w:eastAsia="Times New Roman" w:hAnsi="Calibri"/>
          <w:noProof/>
          <w:kern w:val="2"/>
          <w:sz w:val="22"/>
          <w:szCs w:val="22"/>
          <w:lang w:eastAsia="en-GB"/>
        </w:rPr>
        <w:tab/>
      </w:r>
      <w:r>
        <w:rPr>
          <w:noProof/>
        </w:rPr>
        <w:t>Reference point MCVideo-2 (between the MCVideo server and the MCVideo user database)</w:t>
      </w:r>
      <w:r>
        <w:rPr>
          <w:noProof/>
        </w:rPr>
        <w:tab/>
      </w:r>
      <w:r>
        <w:rPr>
          <w:noProof/>
        </w:rPr>
        <w:fldChar w:fldCharType="begin"/>
      </w:r>
      <w:r>
        <w:rPr>
          <w:noProof/>
        </w:rPr>
        <w:instrText xml:space="preserve"> PAGEREF _Toc154698183 \h </w:instrText>
      </w:r>
      <w:r>
        <w:rPr>
          <w:noProof/>
        </w:rPr>
      </w:r>
      <w:r>
        <w:rPr>
          <w:noProof/>
        </w:rPr>
        <w:fldChar w:fldCharType="separate"/>
      </w:r>
      <w:r>
        <w:rPr>
          <w:noProof/>
        </w:rPr>
        <w:t>18</w:t>
      </w:r>
      <w:r>
        <w:rPr>
          <w:noProof/>
        </w:rPr>
        <w:fldChar w:fldCharType="end"/>
      </w:r>
    </w:p>
    <w:p w14:paraId="59DCFA09" w14:textId="6CB401B7" w:rsidR="00E02274" w:rsidRDefault="00E02274">
      <w:pPr>
        <w:pStyle w:val="TOC3"/>
        <w:rPr>
          <w:rFonts w:ascii="Calibri" w:eastAsia="Times New Roman" w:hAnsi="Calibri"/>
          <w:noProof/>
          <w:kern w:val="2"/>
          <w:sz w:val="22"/>
          <w:szCs w:val="22"/>
          <w:lang w:eastAsia="en-GB"/>
        </w:rPr>
      </w:pPr>
      <w:r>
        <w:rPr>
          <w:noProof/>
        </w:rPr>
        <w:t>6.3.</w:t>
      </w:r>
      <w:r>
        <w:rPr>
          <w:noProof/>
          <w:lang w:eastAsia="zh-CN"/>
        </w:rPr>
        <w:t>3</w:t>
      </w:r>
      <w:r>
        <w:rPr>
          <w:rFonts w:ascii="Calibri" w:eastAsia="Times New Roman" w:hAnsi="Calibri"/>
          <w:noProof/>
          <w:kern w:val="2"/>
          <w:sz w:val="22"/>
          <w:szCs w:val="22"/>
          <w:lang w:eastAsia="en-GB"/>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_Toc154698184 \h </w:instrText>
      </w:r>
      <w:r>
        <w:rPr>
          <w:noProof/>
        </w:rPr>
      </w:r>
      <w:r>
        <w:rPr>
          <w:noProof/>
        </w:rPr>
        <w:fldChar w:fldCharType="separate"/>
      </w:r>
      <w:r>
        <w:rPr>
          <w:noProof/>
        </w:rPr>
        <w:t>19</w:t>
      </w:r>
      <w:r>
        <w:rPr>
          <w:noProof/>
        </w:rPr>
        <w:fldChar w:fldCharType="end"/>
      </w:r>
    </w:p>
    <w:p w14:paraId="0D711FDD" w14:textId="29FC0458" w:rsidR="00E02274" w:rsidRDefault="00E02274">
      <w:pPr>
        <w:pStyle w:val="TOC3"/>
        <w:rPr>
          <w:rFonts w:ascii="Calibri" w:eastAsia="Times New Roman" w:hAnsi="Calibri"/>
          <w:noProof/>
          <w:kern w:val="2"/>
          <w:sz w:val="22"/>
          <w:szCs w:val="22"/>
          <w:lang w:eastAsia="en-GB"/>
        </w:rPr>
      </w:pPr>
      <w:r>
        <w:rPr>
          <w:noProof/>
        </w:rPr>
        <w:t>6.3.</w:t>
      </w:r>
      <w:r>
        <w:rPr>
          <w:noProof/>
          <w:lang w:eastAsia="zh-CN"/>
        </w:rPr>
        <w:t>4</w:t>
      </w:r>
      <w:r>
        <w:rPr>
          <w:rFonts w:ascii="Calibri" w:eastAsia="Times New Roman" w:hAnsi="Calibri"/>
          <w:noProof/>
          <w:kern w:val="2"/>
          <w:sz w:val="22"/>
          <w:szCs w:val="22"/>
          <w:lang w:eastAsia="en-GB"/>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_Toc154698185 \h </w:instrText>
      </w:r>
      <w:r>
        <w:rPr>
          <w:noProof/>
        </w:rPr>
      </w:r>
      <w:r>
        <w:rPr>
          <w:noProof/>
        </w:rPr>
        <w:fldChar w:fldCharType="separate"/>
      </w:r>
      <w:r>
        <w:rPr>
          <w:noProof/>
        </w:rPr>
        <w:t>19</w:t>
      </w:r>
      <w:r>
        <w:rPr>
          <w:noProof/>
        </w:rPr>
        <w:fldChar w:fldCharType="end"/>
      </w:r>
    </w:p>
    <w:p w14:paraId="47E006AD" w14:textId="1499FD87" w:rsidR="00E02274" w:rsidRDefault="00E02274">
      <w:pPr>
        <w:pStyle w:val="TOC3"/>
        <w:rPr>
          <w:rFonts w:ascii="Calibri" w:eastAsia="Times New Roman" w:hAnsi="Calibri"/>
          <w:noProof/>
          <w:kern w:val="2"/>
          <w:sz w:val="22"/>
          <w:szCs w:val="22"/>
          <w:lang w:eastAsia="en-GB"/>
        </w:rPr>
      </w:pPr>
      <w:r>
        <w:rPr>
          <w:noProof/>
        </w:rPr>
        <w:t>6.3.4A</w:t>
      </w:r>
      <w:r>
        <w:rPr>
          <w:rFonts w:ascii="Calibri" w:eastAsia="Times New Roman" w:hAnsi="Calibri"/>
          <w:noProof/>
          <w:kern w:val="2"/>
          <w:sz w:val="22"/>
          <w:szCs w:val="22"/>
          <w:lang w:eastAsia="en-GB"/>
        </w:rPr>
        <w:tab/>
      </w:r>
      <w:r>
        <w:rPr>
          <w:noProof/>
        </w:rPr>
        <w:t>Reference point MCVideo-5 (between the MCVideo server and the EPS)</w:t>
      </w:r>
      <w:r>
        <w:rPr>
          <w:noProof/>
        </w:rPr>
        <w:tab/>
      </w:r>
      <w:r>
        <w:rPr>
          <w:noProof/>
        </w:rPr>
        <w:fldChar w:fldCharType="begin"/>
      </w:r>
      <w:r>
        <w:rPr>
          <w:noProof/>
        </w:rPr>
        <w:instrText xml:space="preserve"> PAGEREF _Toc154698186 \h </w:instrText>
      </w:r>
      <w:r>
        <w:rPr>
          <w:noProof/>
        </w:rPr>
      </w:r>
      <w:r>
        <w:rPr>
          <w:noProof/>
        </w:rPr>
        <w:fldChar w:fldCharType="separate"/>
      </w:r>
      <w:r>
        <w:rPr>
          <w:noProof/>
        </w:rPr>
        <w:t>19</w:t>
      </w:r>
      <w:r>
        <w:rPr>
          <w:noProof/>
        </w:rPr>
        <w:fldChar w:fldCharType="end"/>
      </w:r>
    </w:p>
    <w:p w14:paraId="786CE6D2" w14:textId="67DACEF4" w:rsidR="00E02274" w:rsidRDefault="00E02274">
      <w:pPr>
        <w:pStyle w:val="TOC3"/>
        <w:rPr>
          <w:rFonts w:ascii="Calibri" w:eastAsia="Times New Roman" w:hAnsi="Calibri"/>
          <w:noProof/>
          <w:kern w:val="2"/>
          <w:sz w:val="22"/>
          <w:szCs w:val="22"/>
          <w:lang w:eastAsia="en-GB"/>
        </w:rPr>
      </w:pPr>
      <w:r>
        <w:rPr>
          <w:noProof/>
        </w:rPr>
        <w:t>6.3.4B</w:t>
      </w:r>
      <w:r>
        <w:rPr>
          <w:rFonts w:ascii="Calibri" w:eastAsia="Times New Roman" w:hAnsi="Calibri"/>
          <w:noProof/>
          <w:kern w:val="2"/>
          <w:sz w:val="22"/>
          <w:szCs w:val="22"/>
          <w:lang w:eastAsia="en-GB"/>
        </w:rPr>
        <w:tab/>
      </w:r>
      <w:r>
        <w:rPr>
          <w:noProof/>
        </w:rPr>
        <w:t>Reference point MCVideo-6 (between the MCVideo server and the EPS)</w:t>
      </w:r>
      <w:r>
        <w:rPr>
          <w:noProof/>
        </w:rPr>
        <w:tab/>
      </w:r>
      <w:r>
        <w:rPr>
          <w:noProof/>
        </w:rPr>
        <w:fldChar w:fldCharType="begin"/>
      </w:r>
      <w:r>
        <w:rPr>
          <w:noProof/>
        </w:rPr>
        <w:instrText xml:space="preserve"> PAGEREF _Toc154698187 \h </w:instrText>
      </w:r>
      <w:r>
        <w:rPr>
          <w:noProof/>
        </w:rPr>
      </w:r>
      <w:r>
        <w:rPr>
          <w:noProof/>
        </w:rPr>
        <w:fldChar w:fldCharType="separate"/>
      </w:r>
      <w:r>
        <w:rPr>
          <w:noProof/>
        </w:rPr>
        <w:t>19</w:t>
      </w:r>
      <w:r>
        <w:rPr>
          <w:noProof/>
        </w:rPr>
        <w:fldChar w:fldCharType="end"/>
      </w:r>
    </w:p>
    <w:p w14:paraId="04E00D8A" w14:textId="57570106" w:rsidR="00E02274" w:rsidRDefault="00E02274">
      <w:pPr>
        <w:pStyle w:val="TOC3"/>
        <w:rPr>
          <w:rFonts w:ascii="Calibri" w:eastAsia="Times New Roman" w:hAnsi="Calibri"/>
          <w:noProof/>
          <w:kern w:val="2"/>
          <w:sz w:val="22"/>
          <w:szCs w:val="22"/>
          <w:lang w:eastAsia="en-GB"/>
        </w:rPr>
      </w:pPr>
      <w:r>
        <w:rPr>
          <w:noProof/>
        </w:rPr>
        <w:t>6.3.</w:t>
      </w:r>
      <w:r>
        <w:rPr>
          <w:noProof/>
          <w:lang w:eastAsia="zh-CN"/>
        </w:rPr>
        <w:t>5</w:t>
      </w:r>
      <w:r>
        <w:rPr>
          <w:rFonts w:ascii="Calibri" w:eastAsia="Times New Roman" w:hAnsi="Calibri"/>
          <w:noProof/>
          <w:kern w:val="2"/>
          <w:sz w:val="22"/>
          <w:szCs w:val="22"/>
          <w:lang w:eastAsia="en-GB"/>
        </w:rPr>
        <w:tab/>
      </w:r>
      <w:r>
        <w:rPr>
          <w:noProof/>
        </w:rPr>
        <w:t>Reference point MCVideo-7 (between the media distribution function and the media mixer)</w:t>
      </w:r>
      <w:r>
        <w:rPr>
          <w:noProof/>
        </w:rPr>
        <w:tab/>
      </w:r>
      <w:r>
        <w:rPr>
          <w:noProof/>
        </w:rPr>
        <w:fldChar w:fldCharType="begin"/>
      </w:r>
      <w:r>
        <w:rPr>
          <w:noProof/>
        </w:rPr>
        <w:instrText xml:space="preserve"> PAGEREF _Toc154698188 \h </w:instrText>
      </w:r>
      <w:r>
        <w:rPr>
          <w:noProof/>
        </w:rPr>
      </w:r>
      <w:r>
        <w:rPr>
          <w:noProof/>
        </w:rPr>
        <w:fldChar w:fldCharType="separate"/>
      </w:r>
      <w:r>
        <w:rPr>
          <w:noProof/>
        </w:rPr>
        <w:t>19</w:t>
      </w:r>
      <w:r>
        <w:rPr>
          <w:noProof/>
        </w:rPr>
        <w:fldChar w:fldCharType="end"/>
      </w:r>
    </w:p>
    <w:p w14:paraId="2274155E" w14:textId="0212A891" w:rsidR="00E02274" w:rsidRDefault="00E02274">
      <w:pPr>
        <w:pStyle w:val="TOC3"/>
        <w:rPr>
          <w:rFonts w:ascii="Calibri" w:eastAsia="Times New Roman" w:hAnsi="Calibri"/>
          <w:noProof/>
          <w:kern w:val="2"/>
          <w:sz w:val="22"/>
          <w:szCs w:val="22"/>
          <w:lang w:eastAsia="en-GB"/>
        </w:rPr>
      </w:pPr>
      <w:r>
        <w:rPr>
          <w:noProof/>
        </w:rPr>
        <w:t>6.3.</w:t>
      </w:r>
      <w:r>
        <w:rPr>
          <w:noProof/>
          <w:lang w:eastAsia="zh-CN"/>
        </w:rPr>
        <w:t>6</w:t>
      </w:r>
      <w:r>
        <w:rPr>
          <w:rFonts w:ascii="Calibri" w:eastAsia="Times New Roman" w:hAnsi="Calibri"/>
          <w:noProof/>
          <w:kern w:val="2"/>
          <w:sz w:val="22"/>
          <w:szCs w:val="22"/>
          <w:lang w:eastAsia="en-GB"/>
        </w:rPr>
        <w:tab/>
      </w:r>
      <w:r>
        <w:rPr>
          <w:noProof/>
        </w:rPr>
        <w:t>Reference point MCVideo-8 (between the media distribution function and the media mixer)</w:t>
      </w:r>
      <w:r>
        <w:rPr>
          <w:noProof/>
        </w:rPr>
        <w:tab/>
      </w:r>
      <w:r>
        <w:rPr>
          <w:noProof/>
        </w:rPr>
        <w:fldChar w:fldCharType="begin"/>
      </w:r>
      <w:r>
        <w:rPr>
          <w:noProof/>
        </w:rPr>
        <w:instrText xml:space="preserve"> PAGEREF _Toc154698189 \h </w:instrText>
      </w:r>
      <w:r>
        <w:rPr>
          <w:noProof/>
        </w:rPr>
      </w:r>
      <w:r>
        <w:rPr>
          <w:noProof/>
        </w:rPr>
        <w:fldChar w:fldCharType="separate"/>
      </w:r>
      <w:r>
        <w:rPr>
          <w:noProof/>
        </w:rPr>
        <w:t>19</w:t>
      </w:r>
      <w:r>
        <w:rPr>
          <w:noProof/>
        </w:rPr>
        <w:fldChar w:fldCharType="end"/>
      </w:r>
    </w:p>
    <w:p w14:paraId="5A646D65" w14:textId="73730747" w:rsidR="00E02274" w:rsidRDefault="00E02274">
      <w:pPr>
        <w:pStyle w:val="TOC3"/>
        <w:rPr>
          <w:rFonts w:ascii="Calibri" w:eastAsia="Times New Roman" w:hAnsi="Calibri"/>
          <w:noProof/>
          <w:kern w:val="2"/>
          <w:sz w:val="22"/>
          <w:szCs w:val="22"/>
          <w:lang w:eastAsia="en-GB"/>
        </w:rPr>
      </w:pPr>
      <w:r>
        <w:rPr>
          <w:noProof/>
        </w:rPr>
        <w:t>6.3.</w:t>
      </w:r>
      <w:r>
        <w:rPr>
          <w:noProof/>
          <w:lang w:eastAsia="zh-CN"/>
        </w:rPr>
        <w:t>7</w:t>
      </w:r>
      <w:r>
        <w:rPr>
          <w:rFonts w:ascii="Calibri" w:eastAsia="Times New Roman" w:hAnsi="Calibri"/>
          <w:noProof/>
          <w:kern w:val="2"/>
          <w:sz w:val="22"/>
          <w:szCs w:val="22"/>
          <w:lang w:eastAsia="en-GB"/>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_Toc154698190 \h </w:instrText>
      </w:r>
      <w:r>
        <w:rPr>
          <w:noProof/>
        </w:rPr>
      </w:r>
      <w:r>
        <w:rPr>
          <w:noProof/>
        </w:rPr>
        <w:fldChar w:fldCharType="separate"/>
      </w:r>
      <w:r>
        <w:rPr>
          <w:noProof/>
        </w:rPr>
        <w:t>20</w:t>
      </w:r>
      <w:r>
        <w:rPr>
          <w:noProof/>
        </w:rPr>
        <w:fldChar w:fldCharType="end"/>
      </w:r>
    </w:p>
    <w:p w14:paraId="59C5A903" w14:textId="34488F0B" w:rsidR="00E02274" w:rsidRDefault="00E02274">
      <w:pPr>
        <w:pStyle w:val="TOC3"/>
        <w:rPr>
          <w:rFonts w:ascii="Calibri" w:eastAsia="Times New Roman" w:hAnsi="Calibri"/>
          <w:noProof/>
          <w:kern w:val="2"/>
          <w:sz w:val="22"/>
          <w:szCs w:val="22"/>
          <w:lang w:eastAsia="en-GB"/>
        </w:rPr>
      </w:pPr>
      <w:r>
        <w:rPr>
          <w:noProof/>
        </w:rPr>
        <w:t>6.3.8</w:t>
      </w:r>
      <w:r>
        <w:rPr>
          <w:rFonts w:ascii="Calibri" w:eastAsia="Times New Roman" w:hAnsi="Calibri"/>
          <w:noProof/>
          <w:kern w:val="2"/>
          <w:sz w:val="22"/>
          <w:szCs w:val="22"/>
          <w:lang w:eastAsia="en-GB"/>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_Toc154698191 \h </w:instrText>
      </w:r>
      <w:r>
        <w:rPr>
          <w:noProof/>
        </w:rPr>
      </w:r>
      <w:r>
        <w:rPr>
          <w:noProof/>
        </w:rPr>
        <w:fldChar w:fldCharType="separate"/>
      </w:r>
      <w:r>
        <w:rPr>
          <w:noProof/>
        </w:rPr>
        <w:t>20</w:t>
      </w:r>
      <w:r>
        <w:rPr>
          <w:noProof/>
        </w:rPr>
        <w:fldChar w:fldCharType="end"/>
      </w:r>
    </w:p>
    <w:p w14:paraId="0EF1B275" w14:textId="304B0D56" w:rsidR="00E02274" w:rsidRDefault="00E02274">
      <w:pPr>
        <w:pStyle w:val="TOC1"/>
        <w:rPr>
          <w:rFonts w:ascii="Calibri" w:eastAsia="Times New Roman" w:hAnsi="Calibri"/>
          <w:noProof/>
          <w:kern w:val="2"/>
          <w:szCs w:val="22"/>
          <w:lang w:eastAsia="en-GB"/>
        </w:rPr>
      </w:pPr>
      <w:r>
        <w:rPr>
          <w:noProof/>
          <w:lang w:eastAsia="zh-CN"/>
        </w:rPr>
        <w:lastRenderedPageBreak/>
        <w:t>6A</w:t>
      </w:r>
      <w:r>
        <w:rPr>
          <w:rFonts w:ascii="Calibri" w:eastAsia="Times New Roman" w:hAnsi="Calibri"/>
          <w:noProof/>
          <w:kern w:val="2"/>
          <w:szCs w:val="22"/>
          <w:lang w:eastAsia="en-GB"/>
        </w:rPr>
        <w:tab/>
      </w:r>
      <w:r>
        <w:rPr>
          <w:noProof/>
          <w:lang w:eastAsia="zh-CN"/>
        </w:rPr>
        <w:t>Identities</w:t>
      </w:r>
      <w:r>
        <w:rPr>
          <w:noProof/>
        </w:rPr>
        <w:tab/>
      </w:r>
      <w:r>
        <w:rPr>
          <w:noProof/>
        </w:rPr>
        <w:fldChar w:fldCharType="begin"/>
      </w:r>
      <w:r>
        <w:rPr>
          <w:noProof/>
        </w:rPr>
        <w:instrText xml:space="preserve"> PAGEREF _Toc154698192 \h </w:instrText>
      </w:r>
      <w:r>
        <w:rPr>
          <w:noProof/>
        </w:rPr>
      </w:r>
      <w:r>
        <w:rPr>
          <w:noProof/>
        </w:rPr>
        <w:fldChar w:fldCharType="separate"/>
      </w:r>
      <w:r>
        <w:rPr>
          <w:noProof/>
        </w:rPr>
        <w:t>20</w:t>
      </w:r>
      <w:r>
        <w:rPr>
          <w:noProof/>
        </w:rPr>
        <w:fldChar w:fldCharType="end"/>
      </w:r>
    </w:p>
    <w:p w14:paraId="6957E83A" w14:textId="01CA6180" w:rsidR="00E02274" w:rsidRDefault="00E02274">
      <w:pPr>
        <w:pStyle w:val="TOC1"/>
        <w:rPr>
          <w:rFonts w:ascii="Calibri" w:eastAsia="Times New Roman" w:hAnsi="Calibri"/>
          <w:noProof/>
          <w:kern w:val="2"/>
          <w:szCs w:val="22"/>
          <w:lang w:eastAsia="en-GB"/>
        </w:rPr>
      </w:pPr>
      <w:r>
        <w:rPr>
          <w:noProof/>
          <w:lang w:eastAsia="zh-CN"/>
        </w:rPr>
        <w:t>6B</w:t>
      </w:r>
      <w:r>
        <w:rPr>
          <w:rFonts w:ascii="Calibri" w:eastAsia="Times New Roman" w:hAnsi="Calibri"/>
          <w:noProof/>
          <w:kern w:val="2"/>
          <w:szCs w:val="22"/>
          <w:lang w:eastAsia="en-GB"/>
        </w:rPr>
        <w:tab/>
      </w:r>
      <w:r>
        <w:rPr>
          <w:noProof/>
          <w:lang w:eastAsia="zh-CN"/>
        </w:rPr>
        <w:t>Application of functional model to deployments</w:t>
      </w:r>
      <w:r>
        <w:rPr>
          <w:noProof/>
        </w:rPr>
        <w:tab/>
      </w:r>
      <w:r>
        <w:rPr>
          <w:noProof/>
        </w:rPr>
        <w:fldChar w:fldCharType="begin"/>
      </w:r>
      <w:r>
        <w:rPr>
          <w:noProof/>
        </w:rPr>
        <w:instrText xml:space="preserve"> PAGEREF _Toc154698193 \h </w:instrText>
      </w:r>
      <w:r>
        <w:rPr>
          <w:noProof/>
        </w:rPr>
      </w:r>
      <w:r>
        <w:rPr>
          <w:noProof/>
        </w:rPr>
        <w:fldChar w:fldCharType="separate"/>
      </w:r>
      <w:r>
        <w:rPr>
          <w:noProof/>
        </w:rPr>
        <w:t>20</w:t>
      </w:r>
      <w:r>
        <w:rPr>
          <w:noProof/>
        </w:rPr>
        <w:fldChar w:fldCharType="end"/>
      </w:r>
    </w:p>
    <w:p w14:paraId="6C74DBF9" w14:textId="294E0CD3" w:rsidR="00E02274" w:rsidRDefault="00E02274">
      <w:pPr>
        <w:pStyle w:val="TOC1"/>
        <w:rPr>
          <w:rFonts w:ascii="Calibri" w:eastAsia="Times New Roman" w:hAnsi="Calibri"/>
          <w:noProof/>
          <w:kern w:val="2"/>
          <w:szCs w:val="22"/>
          <w:lang w:eastAsia="en-GB"/>
        </w:rPr>
      </w:pPr>
      <w:r>
        <w:rPr>
          <w:noProof/>
          <w:lang w:eastAsia="zh-CN"/>
        </w:rPr>
        <w:t>7</w:t>
      </w:r>
      <w:r>
        <w:rPr>
          <w:rFonts w:ascii="Calibri" w:eastAsia="Times New Roman" w:hAnsi="Calibri"/>
          <w:noProof/>
          <w:kern w:val="2"/>
          <w:szCs w:val="22"/>
          <w:lang w:eastAsia="en-GB"/>
        </w:rPr>
        <w:tab/>
      </w:r>
      <w:r>
        <w:rPr>
          <w:noProof/>
        </w:rPr>
        <w:t>Procedures and information flows</w:t>
      </w:r>
      <w:r>
        <w:rPr>
          <w:noProof/>
        </w:rPr>
        <w:tab/>
      </w:r>
      <w:r>
        <w:rPr>
          <w:noProof/>
        </w:rPr>
        <w:fldChar w:fldCharType="begin"/>
      </w:r>
      <w:r>
        <w:rPr>
          <w:noProof/>
        </w:rPr>
        <w:instrText xml:space="preserve"> PAGEREF _Toc154698194 \h </w:instrText>
      </w:r>
      <w:r>
        <w:rPr>
          <w:noProof/>
        </w:rPr>
      </w:r>
      <w:r>
        <w:rPr>
          <w:noProof/>
        </w:rPr>
        <w:fldChar w:fldCharType="separate"/>
      </w:r>
      <w:r>
        <w:rPr>
          <w:noProof/>
        </w:rPr>
        <w:t>20</w:t>
      </w:r>
      <w:r>
        <w:rPr>
          <w:noProof/>
        </w:rPr>
        <w:fldChar w:fldCharType="end"/>
      </w:r>
    </w:p>
    <w:p w14:paraId="5A27D6AB" w14:textId="3871D743" w:rsidR="00E02274" w:rsidRDefault="00E02274">
      <w:pPr>
        <w:pStyle w:val="TOC2"/>
        <w:rPr>
          <w:rFonts w:ascii="Calibri" w:eastAsia="Times New Roman" w:hAnsi="Calibri"/>
          <w:noProof/>
          <w:kern w:val="2"/>
          <w:sz w:val="22"/>
          <w:szCs w:val="22"/>
          <w:lang w:eastAsia="en-GB"/>
        </w:rPr>
      </w:pPr>
      <w:r>
        <w:rPr>
          <w:noProof/>
          <w:lang w:eastAsia="zh-CN"/>
        </w:rPr>
        <w:t>7</w:t>
      </w:r>
      <w:r>
        <w:rPr>
          <w:noProof/>
        </w:rPr>
        <w:t>.</w:t>
      </w:r>
      <w:r>
        <w:rPr>
          <w:noProof/>
          <w:lang w:eastAsia="zh-CN"/>
        </w:rPr>
        <w:t>1</w:t>
      </w:r>
      <w:r>
        <w:rPr>
          <w:rFonts w:ascii="Calibri" w:eastAsia="Times New Roman" w:hAnsi="Calibri"/>
          <w:noProof/>
          <w:kern w:val="2"/>
          <w:sz w:val="22"/>
          <w:szCs w:val="22"/>
          <w:lang w:eastAsia="en-GB"/>
        </w:rPr>
        <w:tab/>
      </w:r>
      <w:r>
        <w:rPr>
          <w:noProof/>
        </w:rPr>
        <w:t>Group call</w:t>
      </w:r>
      <w:r>
        <w:rPr>
          <w:noProof/>
        </w:rPr>
        <w:tab/>
      </w:r>
      <w:r>
        <w:rPr>
          <w:noProof/>
        </w:rPr>
        <w:fldChar w:fldCharType="begin"/>
      </w:r>
      <w:r>
        <w:rPr>
          <w:noProof/>
        </w:rPr>
        <w:instrText xml:space="preserve"> PAGEREF _Toc154698195 \h </w:instrText>
      </w:r>
      <w:r>
        <w:rPr>
          <w:noProof/>
        </w:rPr>
      </w:r>
      <w:r>
        <w:rPr>
          <w:noProof/>
        </w:rPr>
        <w:fldChar w:fldCharType="separate"/>
      </w:r>
      <w:r>
        <w:rPr>
          <w:noProof/>
        </w:rPr>
        <w:t>20</w:t>
      </w:r>
      <w:r>
        <w:rPr>
          <w:noProof/>
        </w:rPr>
        <w:fldChar w:fldCharType="end"/>
      </w:r>
    </w:p>
    <w:p w14:paraId="456337A9" w14:textId="35CB3C49" w:rsidR="00E02274" w:rsidRDefault="00E02274">
      <w:pPr>
        <w:pStyle w:val="TOC3"/>
        <w:rPr>
          <w:rFonts w:ascii="Calibri" w:eastAsia="Times New Roman" w:hAnsi="Calibri"/>
          <w:noProof/>
          <w:kern w:val="2"/>
          <w:sz w:val="22"/>
          <w:szCs w:val="22"/>
          <w:lang w:eastAsia="en-GB"/>
        </w:rPr>
      </w:pPr>
      <w:r w:rsidRPr="004327D6">
        <w:rPr>
          <w:noProof/>
          <w:lang w:val="nl-NL" w:eastAsia="zh-CN"/>
        </w:rPr>
        <w:t>7</w:t>
      </w:r>
      <w:r w:rsidRPr="004327D6">
        <w:rPr>
          <w:noProof/>
          <w:lang w:val="nl-NL"/>
        </w:rPr>
        <w:t>.</w:t>
      </w:r>
      <w:r w:rsidRPr="004327D6">
        <w:rPr>
          <w:noProof/>
          <w:lang w:val="nl-NL" w:eastAsia="zh-CN"/>
        </w:rPr>
        <w:t>1</w:t>
      </w:r>
      <w:r w:rsidRPr="004327D6">
        <w:rPr>
          <w:noProof/>
          <w:lang w:val="nl-NL"/>
        </w:rPr>
        <w:t>.1</w:t>
      </w:r>
      <w:r>
        <w:rPr>
          <w:rFonts w:ascii="Calibri" w:eastAsia="Times New Roman" w:hAnsi="Calibri"/>
          <w:noProof/>
          <w:kern w:val="2"/>
          <w:sz w:val="22"/>
          <w:szCs w:val="22"/>
          <w:lang w:eastAsia="en-GB"/>
        </w:rPr>
        <w:tab/>
      </w:r>
      <w:r w:rsidRPr="004327D6">
        <w:rPr>
          <w:noProof/>
          <w:lang w:val="nl-NL"/>
        </w:rPr>
        <w:t>General</w:t>
      </w:r>
      <w:r>
        <w:rPr>
          <w:noProof/>
        </w:rPr>
        <w:tab/>
      </w:r>
      <w:r>
        <w:rPr>
          <w:noProof/>
        </w:rPr>
        <w:fldChar w:fldCharType="begin"/>
      </w:r>
      <w:r>
        <w:rPr>
          <w:noProof/>
        </w:rPr>
        <w:instrText xml:space="preserve"> PAGEREF _Toc154698196 \h </w:instrText>
      </w:r>
      <w:r>
        <w:rPr>
          <w:noProof/>
        </w:rPr>
      </w:r>
      <w:r>
        <w:rPr>
          <w:noProof/>
        </w:rPr>
        <w:fldChar w:fldCharType="separate"/>
      </w:r>
      <w:r>
        <w:rPr>
          <w:noProof/>
        </w:rPr>
        <w:t>20</w:t>
      </w:r>
      <w:r>
        <w:rPr>
          <w:noProof/>
        </w:rPr>
        <w:fldChar w:fldCharType="end"/>
      </w:r>
    </w:p>
    <w:p w14:paraId="0A5B2A8F" w14:textId="561D05F7" w:rsidR="00E02274" w:rsidRDefault="00E02274">
      <w:pPr>
        <w:pStyle w:val="TOC3"/>
        <w:rPr>
          <w:rFonts w:ascii="Calibri" w:eastAsia="Times New Roman" w:hAnsi="Calibri"/>
          <w:noProof/>
          <w:kern w:val="2"/>
          <w:sz w:val="22"/>
          <w:szCs w:val="22"/>
          <w:lang w:eastAsia="en-GB"/>
        </w:rPr>
      </w:pPr>
      <w:r w:rsidRPr="004327D6">
        <w:rPr>
          <w:noProof/>
          <w:lang w:val="nl-NL" w:eastAsia="zh-CN"/>
        </w:rPr>
        <w:t>7</w:t>
      </w:r>
      <w:r w:rsidRPr="004327D6">
        <w:rPr>
          <w:noProof/>
          <w:lang w:val="nl-NL"/>
        </w:rPr>
        <w:t>.</w:t>
      </w:r>
      <w:r w:rsidRPr="004327D6">
        <w:rPr>
          <w:noProof/>
          <w:lang w:val="nl-NL" w:eastAsia="zh-CN"/>
        </w:rPr>
        <w:t>1</w:t>
      </w:r>
      <w:r w:rsidRPr="004327D6">
        <w:rPr>
          <w:noProof/>
          <w:lang w:val="nl-NL"/>
        </w:rPr>
        <w:t>.2</w:t>
      </w:r>
      <w:r>
        <w:rPr>
          <w:rFonts w:ascii="Calibri" w:eastAsia="Times New Roman" w:hAnsi="Calibri"/>
          <w:noProof/>
          <w:kern w:val="2"/>
          <w:sz w:val="22"/>
          <w:szCs w:val="22"/>
          <w:lang w:eastAsia="en-GB"/>
        </w:rPr>
        <w:tab/>
      </w:r>
      <w:r w:rsidRPr="004327D6">
        <w:rPr>
          <w:noProof/>
          <w:lang w:val="nl-NL"/>
        </w:rPr>
        <w:t>On-network group call</w:t>
      </w:r>
      <w:r>
        <w:rPr>
          <w:noProof/>
        </w:rPr>
        <w:tab/>
      </w:r>
      <w:r>
        <w:rPr>
          <w:noProof/>
        </w:rPr>
        <w:fldChar w:fldCharType="begin"/>
      </w:r>
      <w:r>
        <w:rPr>
          <w:noProof/>
        </w:rPr>
        <w:instrText xml:space="preserve"> PAGEREF _Toc154698197 \h </w:instrText>
      </w:r>
      <w:r>
        <w:rPr>
          <w:noProof/>
        </w:rPr>
      </w:r>
      <w:r>
        <w:rPr>
          <w:noProof/>
        </w:rPr>
        <w:fldChar w:fldCharType="separate"/>
      </w:r>
      <w:r>
        <w:rPr>
          <w:noProof/>
        </w:rPr>
        <w:t>20</w:t>
      </w:r>
      <w:r>
        <w:rPr>
          <w:noProof/>
        </w:rPr>
        <w:fldChar w:fldCharType="end"/>
      </w:r>
    </w:p>
    <w:p w14:paraId="667C7375" w14:textId="76C38CC0" w:rsidR="00E02274" w:rsidRDefault="00E02274">
      <w:pPr>
        <w:pStyle w:val="TOC4"/>
        <w:rPr>
          <w:rFonts w:ascii="Calibri" w:eastAsia="Times New Roman" w:hAnsi="Calibri"/>
          <w:noProof/>
          <w:kern w:val="2"/>
          <w:sz w:val="22"/>
          <w:szCs w:val="22"/>
          <w:lang w:eastAsia="en-GB"/>
        </w:rPr>
      </w:pPr>
      <w:r w:rsidRPr="004327D6">
        <w:rPr>
          <w:noProof/>
          <w:lang w:val="nl-NL" w:eastAsia="zh-CN"/>
        </w:rPr>
        <w:t>7</w:t>
      </w:r>
      <w:r w:rsidRPr="004327D6">
        <w:rPr>
          <w:noProof/>
          <w:lang w:val="nl-NL"/>
        </w:rPr>
        <w:t>.</w:t>
      </w:r>
      <w:r w:rsidRPr="004327D6">
        <w:rPr>
          <w:noProof/>
          <w:lang w:val="nl-NL" w:eastAsia="zh-CN"/>
        </w:rPr>
        <w:t>1</w:t>
      </w:r>
      <w:r w:rsidRPr="004327D6">
        <w:rPr>
          <w:noProof/>
          <w:lang w:val="nl-NL"/>
        </w:rPr>
        <w:t>.2.1</w:t>
      </w:r>
      <w:r>
        <w:rPr>
          <w:rFonts w:ascii="Calibri" w:eastAsia="Times New Roman" w:hAnsi="Calibri"/>
          <w:noProof/>
          <w:kern w:val="2"/>
          <w:sz w:val="22"/>
          <w:szCs w:val="22"/>
          <w:lang w:eastAsia="en-GB"/>
        </w:rPr>
        <w:tab/>
      </w:r>
      <w:r w:rsidRPr="004327D6">
        <w:rPr>
          <w:noProof/>
          <w:lang w:val="nl-NL"/>
        </w:rPr>
        <w:t>General</w:t>
      </w:r>
      <w:r>
        <w:rPr>
          <w:noProof/>
        </w:rPr>
        <w:tab/>
      </w:r>
      <w:r>
        <w:rPr>
          <w:noProof/>
        </w:rPr>
        <w:fldChar w:fldCharType="begin"/>
      </w:r>
      <w:r>
        <w:rPr>
          <w:noProof/>
        </w:rPr>
        <w:instrText xml:space="preserve"> PAGEREF _Toc154698198 \h </w:instrText>
      </w:r>
      <w:r>
        <w:rPr>
          <w:noProof/>
        </w:rPr>
      </w:r>
      <w:r>
        <w:rPr>
          <w:noProof/>
        </w:rPr>
        <w:fldChar w:fldCharType="separate"/>
      </w:r>
      <w:r>
        <w:rPr>
          <w:noProof/>
        </w:rPr>
        <w:t>20</w:t>
      </w:r>
      <w:r>
        <w:rPr>
          <w:noProof/>
        </w:rPr>
        <w:fldChar w:fldCharType="end"/>
      </w:r>
    </w:p>
    <w:p w14:paraId="4F664298" w14:textId="57323EA9"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1</w:t>
      </w:r>
      <w:r>
        <w:rPr>
          <w:noProof/>
        </w:rPr>
        <w:t>.2.2</w:t>
      </w:r>
      <w:r>
        <w:rPr>
          <w:rFonts w:ascii="Calibri" w:eastAsia="Times New Roman" w:hAnsi="Calibri"/>
          <w:noProof/>
          <w:kern w:val="2"/>
          <w:sz w:val="22"/>
          <w:szCs w:val="22"/>
          <w:lang w:eastAsia="en-GB"/>
        </w:rPr>
        <w:tab/>
      </w:r>
      <w:r>
        <w:rPr>
          <w:noProof/>
        </w:rPr>
        <w:t>Information flows for group call in on-network</w:t>
      </w:r>
      <w:r>
        <w:rPr>
          <w:noProof/>
        </w:rPr>
        <w:tab/>
      </w:r>
      <w:r>
        <w:rPr>
          <w:noProof/>
        </w:rPr>
        <w:fldChar w:fldCharType="begin"/>
      </w:r>
      <w:r>
        <w:rPr>
          <w:noProof/>
        </w:rPr>
        <w:instrText xml:space="preserve"> PAGEREF _Toc154698199 \h </w:instrText>
      </w:r>
      <w:r>
        <w:rPr>
          <w:noProof/>
        </w:rPr>
      </w:r>
      <w:r>
        <w:rPr>
          <w:noProof/>
        </w:rPr>
        <w:fldChar w:fldCharType="separate"/>
      </w:r>
      <w:r>
        <w:rPr>
          <w:noProof/>
        </w:rPr>
        <w:t>20</w:t>
      </w:r>
      <w:r>
        <w:rPr>
          <w:noProof/>
        </w:rPr>
        <w:fldChar w:fldCharType="end"/>
      </w:r>
    </w:p>
    <w:p w14:paraId="21159B0F" w14:textId="7DD4A7F2" w:rsidR="00E02274" w:rsidRDefault="00E02274">
      <w:pPr>
        <w:pStyle w:val="TOC5"/>
        <w:rPr>
          <w:rFonts w:ascii="Calibri" w:eastAsia="Times New Roman" w:hAnsi="Calibri"/>
          <w:noProof/>
          <w:kern w:val="2"/>
          <w:sz w:val="22"/>
          <w:szCs w:val="22"/>
          <w:lang w:eastAsia="en-GB"/>
        </w:rPr>
      </w:pPr>
      <w:r>
        <w:rPr>
          <w:noProof/>
        </w:rPr>
        <w:t>7.1.2.2.1</w:t>
      </w:r>
      <w:r>
        <w:rPr>
          <w:rFonts w:ascii="Calibri" w:eastAsia="Times New Roman" w:hAnsi="Calibri"/>
          <w:noProof/>
          <w:kern w:val="2"/>
          <w:sz w:val="22"/>
          <w:szCs w:val="22"/>
          <w:lang w:eastAsia="en-GB"/>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_Toc154698200 \h </w:instrText>
      </w:r>
      <w:r>
        <w:rPr>
          <w:noProof/>
        </w:rPr>
      </w:r>
      <w:r>
        <w:rPr>
          <w:noProof/>
        </w:rPr>
        <w:fldChar w:fldCharType="separate"/>
      </w:r>
      <w:r>
        <w:rPr>
          <w:noProof/>
        </w:rPr>
        <w:t>20</w:t>
      </w:r>
      <w:r>
        <w:rPr>
          <w:noProof/>
        </w:rPr>
        <w:fldChar w:fldCharType="end"/>
      </w:r>
    </w:p>
    <w:p w14:paraId="54EA601F" w14:textId="4D83CEFC" w:rsidR="00E02274" w:rsidRDefault="00E02274">
      <w:pPr>
        <w:pStyle w:val="TOC5"/>
        <w:rPr>
          <w:rFonts w:ascii="Calibri" w:eastAsia="Times New Roman" w:hAnsi="Calibri"/>
          <w:noProof/>
          <w:kern w:val="2"/>
          <w:sz w:val="22"/>
          <w:szCs w:val="22"/>
          <w:lang w:eastAsia="en-GB"/>
        </w:rPr>
      </w:pPr>
      <w:r>
        <w:rPr>
          <w:noProof/>
        </w:rPr>
        <w:t>7.1.2.2.2</w:t>
      </w:r>
      <w:r>
        <w:rPr>
          <w:rFonts w:ascii="Calibri" w:eastAsia="Times New Roman" w:hAnsi="Calibri"/>
          <w:noProof/>
          <w:kern w:val="2"/>
          <w:sz w:val="22"/>
          <w:szCs w:val="22"/>
          <w:lang w:eastAsia="en-GB"/>
        </w:rPr>
        <w:tab/>
      </w:r>
      <w:r>
        <w:rPr>
          <w:noProof/>
        </w:rPr>
        <w:t>Group call request</w:t>
      </w:r>
      <w:r>
        <w:rPr>
          <w:noProof/>
        </w:rPr>
        <w:tab/>
      </w:r>
      <w:r>
        <w:rPr>
          <w:noProof/>
        </w:rPr>
        <w:fldChar w:fldCharType="begin"/>
      </w:r>
      <w:r>
        <w:rPr>
          <w:noProof/>
        </w:rPr>
        <w:instrText xml:space="preserve"> PAGEREF _Toc154698201 \h </w:instrText>
      </w:r>
      <w:r>
        <w:rPr>
          <w:noProof/>
        </w:rPr>
      </w:r>
      <w:r>
        <w:rPr>
          <w:noProof/>
        </w:rPr>
        <w:fldChar w:fldCharType="separate"/>
      </w:r>
      <w:r>
        <w:rPr>
          <w:noProof/>
        </w:rPr>
        <w:t>21</w:t>
      </w:r>
      <w:r>
        <w:rPr>
          <w:noProof/>
        </w:rPr>
        <w:fldChar w:fldCharType="end"/>
      </w:r>
    </w:p>
    <w:p w14:paraId="3E765EA7" w14:textId="48B19C03" w:rsidR="00E02274" w:rsidRDefault="00E02274">
      <w:pPr>
        <w:pStyle w:val="TOC5"/>
        <w:rPr>
          <w:rFonts w:ascii="Calibri" w:eastAsia="Times New Roman" w:hAnsi="Calibri"/>
          <w:noProof/>
          <w:kern w:val="2"/>
          <w:sz w:val="22"/>
          <w:szCs w:val="22"/>
          <w:lang w:eastAsia="en-GB"/>
        </w:rPr>
      </w:pPr>
      <w:r>
        <w:rPr>
          <w:noProof/>
        </w:rPr>
        <w:t>7.1.2.2.3</w:t>
      </w:r>
      <w:r>
        <w:rPr>
          <w:rFonts w:ascii="Calibri" w:eastAsia="Times New Roman" w:hAnsi="Calibri"/>
          <w:noProof/>
          <w:kern w:val="2"/>
          <w:sz w:val="22"/>
          <w:szCs w:val="22"/>
          <w:lang w:eastAsia="en-GB"/>
        </w:rPr>
        <w:tab/>
      </w:r>
      <w:r>
        <w:rPr>
          <w:noProof/>
        </w:rPr>
        <w:t>Group call response</w:t>
      </w:r>
      <w:r>
        <w:rPr>
          <w:noProof/>
        </w:rPr>
        <w:tab/>
      </w:r>
      <w:r>
        <w:rPr>
          <w:noProof/>
        </w:rPr>
        <w:fldChar w:fldCharType="begin"/>
      </w:r>
      <w:r>
        <w:rPr>
          <w:noProof/>
        </w:rPr>
        <w:instrText xml:space="preserve"> PAGEREF _Toc154698202 \h </w:instrText>
      </w:r>
      <w:r>
        <w:rPr>
          <w:noProof/>
        </w:rPr>
      </w:r>
      <w:r>
        <w:rPr>
          <w:noProof/>
        </w:rPr>
        <w:fldChar w:fldCharType="separate"/>
      </w:r>
      <w:r>
        <w:rPr>
          <w:noProof/>
        </w:rPr>
        <w:t>21</w:t>
      </w:r>
      <w:r>
        <w:rPr>
          <w:noProof/>
        </w:rPr>
        <w:fldChar w:fldCharType="end"/>
      </w:r>
    </w:p>
    <w:p w14:paraId="5E19FAE4" w14:textId="631C75BA" w:rsidR="00E02274" w:rsidRDefault="00E02274">
      <w:pPr>
        <w:pStyle w:val="TOC5"/>
        <w:rPr>
          <w:rFonts w:ascii="Calibri" w:eastAsia="Times New Roman" w:hAnsi="Calibri"/>
          <w:noProof/>
          <w:kern w:val="2"/>
          <w:sz w:val="22"/>
          <w:szCs w:val="22"/>
          <w:lang w:eastAsia="en-GB"/>
        </w:rPr>
      </w:pPr>
      <w:r>
        <w:rPr>
          <w:noProof/>
        </w:rPr>
        <w:t>7.1.2.2.4</w:t>
      </w:r>
      <w:r>
        <w:rPr>
          <w:rFonts w:ascii="Calibri" w:eastAsia="Times New Roman" w:hAnsi="Calibri"/>
          <w:noProof/>
          <w:kern w:val="2"/>
          <w:sz w:val="22"/>
          <w:szCs w:val="22"/>
          <w:lang w:eastAsia="en-GB"/>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_Toc154698203 \h </w:instrText>
      </w:r>
      <w:r>
        <w:rPr>
          <w:noProof/>
        </w:rPr>
      </w:r>
      <w:r>
        <w:rPr>
          <w:noProof/>
        </w:rPr>
        <w:fldChar w:fldCharType="separate"/>
      </w:r>
      <w:r>
        <w:rPr>
          <w:noProof/>
        </w:rPr>
        <w:t>22</w:t>
      </w:r>
      <w:r>
        <w:rPr>
          <w:noProof/>
        </w:rPr>
        <w:fldChar w:fldCharType="end"/>
      </w:r>
    </w:p>
    <w:p w14:paraId="25BAEEF2" w14:textId="68B75D68" w:rsidR="00E02274" w:rsidRDefault="00E02274">
      <w:pPr>
        <w:pStyle w:val="TOC5"/>
        <w:rPr>
          <w:rFonts w:ascii="Calibri" w:eastAsia="Times New Roman" w:hAnsi="Calibri"/>
          <w:noProof/>
          <w:kern w:val="2"/>
          <w:sz w:val="22"/>
          <w:szCs w:val="22"/>
          <w:lang w:eastAsia="en-GB"/>
        </w:rPr>
      </w:pPr>
      <w:r>
        <w:rPr>
          <w:noProof/>
        </w:rPr>
        <w:t>7.1.2.2.5</w:t>
      </w:r>
      <w:r>
        <w:rPr>
          <w:rFonts w:ascii="Calibri" w:eastAsia="Times New Roman" w:hAnsi="Calibri"/>
          <w:noProof/>
          <w:kern w:val="2"/>
          <w:sz w:val="22"/>
          <w:szCs w:val="22"/>
          <w:lang w:eastAsia="en-GB"/>
        </w:rPr>
        <w:tab/>
      </w:r>
      <w:r>
        <w:rPr>
          <w:noProof/>
        </w:rPr>
        <w:t>Group call release request</w:t>
      </w:r>
      <w:r>
        <w:rPr>
          <w:noProof/>
        </w:rPr>
        <w:tab/>
      </w:r>
      <w:r>
        <w:rPr>
          <w:noProof/>
        </w:rPr>
        <w:fldChar w:fldCharType="begin"/>
      </w:r>
      <w:r>
        <w:rPr>
          <w:noProof/>
        </w:rPr>
        <w:instrText xml:space="preserve"> PAGEREF _Toc154698204 \h </w:instrText>
      </w:r>
      <w:r>
        <w:rPr>
          <w:noProof/>
        </w:rPr>
      </w:r>
      <w:r>
        <w:rPr>
          <w:noProof/>
        </w:rPr>
        <w:fldChar w:fldCharType="separate"/>
      </w:r>
      <w:r>
        <w:rPr>
          <w:noProof/>
        </w:rPr>
        <w:t>22</w:t>
      </w:r>
      <w:r>
        <w:rPr>
          <w:noProof/>
        </w:rPr>
        <w:fldChar w:fldCharType="end"/>
      </w:r>
    </w:p>
    <w:p w14:paraId="0F6D85E5" w14:textId="147E3872" w:rsidR="00E02274" w:rsidRDefault="00E02274">
      <w:pPr>
        <w:pStyle w:val="TOC5"/>
        <w:rPr>
          <w:rFonts w:ascii="Calibri" w:eastAsia="Times New Roman" w:hAnsi="Calibri"/>
          <w:noProof/>
          <w:kern w:val="2"/>
          <w:sz w:val="22"/>
          <w:szCs w:val="22"/>
          <w:lang w:eastAsia="en-GB"/>
        </w:rPr>
      </w:pPr>
      <w:r>
        <w:rPr>
          <w:noProof/>
        </w:rPr>
        <w:t>7.1.2.2.6</w:t>
      </w:r>
      <w:r>
        <w:rPr>
          <w:rFonts w:ascii="Calibri" w:eastAsia="Times New Roman" w:hAnsi="Calibri"/>
          <w:noProof/>
          <w:kern w:val="2"/>
          <w:sz w:val="22"/>
          <w:szCs w:val="22"/>
          <w:lang w:eastAsia="en-GB"/>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_Toc154698205 \h </w:instrText>
      </w:r>
      <w:r>
        <w:rPr>
          <w:noProof/>
        </w:rPr>
      </w:r>
      <w:r>
        <w:rPr>
          <w:noProof/>
        </w:rPr>
        <w:fldChar w:fldCharType="separate"/>
      </w:r>
      <w:r>
        <w:rPr>
          <w:noProof/>
        </w:rPr>
        <w:t>22</w:t>
      </w:r>
      <w:r>
        <w:rPr>
          <w:noProof/>
        </w:rPr>
        <w:fldChar w:fldCharType="end"/>
      </w:r>
    </w:p>
    <w:p w14:paraId="77B65CB5" w14:textId="64E0296F" w:rsidR="00E02274" w:rsidRDefault="00E02274">
      <w:pPr>
        <w:pStyle w:val="TOC5"/>
        <w:rPr>
          <w:rFonts w:ascii="Calibri" w:eastAsia="Times New Roman" w:hAnsi="Calibri"/>
          <w:noProof/>
          <w:kern w:val="2"/>
          <w:sz w:val="22"/>
          <w:szCs w:val="22"/>
          <w:lang w:eastAsia="en-GB"/>
        </w:rPr>
      </w:pPr>
      <w:r>
        <w:rPr>
          <w:noProof/>
        </w:rPr>
        <w:t>7.1.2.2.7</w:t>
      </w:r>
      <w:r>
        <w:rPr>
          <w:rFonts w:ascii="Calibri" w:eastAsia="Times New Roman" w:hAnsi="Calibri"/>
          <w:noProof/>
          <w:kern w:val="2"/>
          <w:sz w:val="22"/>
          <w:szCs w:val="22"/>
          <w:lang w:eastAsia="en-GB"/>
        </w:rPr>
        <w:tab/>
      </w:r>
      <w:r>
        <w:rPr>
          <w:noProof/>
        </w:rPr>
        <w:t>Group call release response</w:t>
      </w:r>
      <w:r>
        <w:rPr>
          <w:noProof/>
        </w:rPr>
        <w:tab/>
      </w:r>
      <w:r>
        <w:rPr>
          <w:noProof/>
        </w:rPr>
        <w:fldChar w:fldCharType="begin"/>
      </w:r>
      <w:r>
        <w:rPr>
          <w:noProof/>
        </w:rPr>
        <w:instrText xml:space="preserve"> PAGEREF _Toc154698206 \h </w:instrText>
      </w:r>
      <w:r>
        <w:rPr>
          <w:noProof/>
        </w:rPr>
      </w:r>
      <w:r>
        <w:rPr>
          <w:noProof/>
        </w:rPr>
        <w:fldChar w:fldCharType="separate"/>
      </w:r>
      <w:r>
        <w:rPr>
          <w:noProof/>
        </w:rPr>
        <w:t>22</w:t>
      </w:r>
      <w:r>
        <w:rPr>
          <w:noProof/>
        </w:rPr>
        <w:fldChar w:fldCharType="end"/>
      </w:r>
    </w:p>
    <w:p w14:paraId="2A0F86A3" w14:textId="68B1CF89" w:rsidR="00E02274" w:rsidRDefault="00E02274">
      <w:pPr>
        <w:pStyle w:val="TOC5"/>
        <w:rPr>
          <w:rFonts w:ascii="Calibri" w:eastAsia="Times New Roman" w:hAnsi="Calibri"/>
          <w:noProof/>
          <w:kern w:val="2"/>
          <w:sz w:val="22"/>
          <w:szCs w:val="22"/>
          <w:lang w:eastAsia="en-GB"/>
        </w:rPr>
      </w:pPr>
      <w:r>
        <w:rPr>
          <w:noProof/>
        </w:rPr>
        <w:t>7.1.2.2.8</w:t>
      </w:r>
      <w:r>
        <w:rPr>
          <w:rFonts w:ascii="Calibri" w:eastAsia="Times New Roman" w:hAnsi="Calibri"/>
          <w:noProof/>
          <w:kern w:val="2"/>
          <w:sz w:val="22"/>
          <w:szCs w:val="22"/>
          <w:lang w:eastAsia="en-GB"/>
        </w:rPr>
        <w:tab/>
      </w:r>
      <w:r>
        <w:rPr>
          <w:noProof/>
        </w:rPr>
        <w:t>Group call rejoin request</w:t>
      </w:r>
      <w:r>
        <w:rPr>
          <w:noProof/>
        </w:rPr>
        <w:tab/>
      </w:r>
      <w:r>
        <w:rPr>
          <w:noProof/>
        </w:rPr>
        <w:fldChar w:fldCharType="begin"/>
      </w:r>
      <w:r>
        <w:rPr>
          <w:noProof/>
        </w:rPr>
        <w:instrText xml:space="preserve"> PAGEREF _Toc154698207 \h </w:instrText>
      </w:r>
      <w:r>
        <w:rPr>
          <w:noProof/>
        </w:rPr>
      </w:r>
      <w:r>
        <w:rPr>
          <w:noProof/>
        </w:rPr>
        <w:fldChar w:fldCharType="separate"/>
      </w:r>
      <w:r>
        <w:rPr>
          <w:noProof/>
        </w:rPr>
        <w:t>23</w:t>
      </w:r>
      <w:r>
        <w:rPr>
          <w:noProof/>
        </w:rPr>
        <w:fldChar w:fldCharType="end"/>
      </w:r>
    </w:p>
    <w:p w14:paraId="30ACF0DC" w14:textId="5A61E3C3" w:rsidR="00E02274" w:rsidRDefault="00E02274">
      <w:pPr>
        <w:pStyle w:val="TOC5"/>
        <w:rPr>
          <w:rFonts w:ascii="Calibri" w:eastAsia="Times New Roman" w:hAnsi="Calibri"/>
          <w:noProof/>
          <w:kern w:val="2"/>
          <w:sz w:val="22"/>
          <w:szCs w:val="22"/>
          <w:lang w:eastAsia="en-GB"/>
        </w:rPr>
      </w:pPr>
      <w:r>
        <w:rPr>
          <w:noProof/>
        </w:rPr>
        <w:t>7.1.2.2.9</w:t>
      </w:r>
      <w:r>
        <w:rPr>
          <w:rFonts w:ascii="Calibri" w:eastAsia="Times New Roman" w:hAnsi="Calibri"/>
          <w:noProof/>
          <w:kern w:val="2"/>
          <w:sz w:val="22"/>
          <w:szCs w:val="22"/>
          <w:lang w:eastAsia="en-GB"/>
        </w:rPr>
        <w:tab/>
      </w:r>
      <w:r>
        <w:rPr>
          <w:noProof/>
        </w:rPr>
        <w:t>Group call rejoin response</w:t>
      </w:r>
      <w:r>
        <w:rPr>
          <w:noProof/>
        </w:rPr>
        <w:tab/>
      </w:r>
      <w:r>
        <w:rPr>
          <w:noProof/>
        </w:rPr>
        <w:fldChar w:fldCharType="begin"/>
      </w:r>
      <w:r>
        <w:rPr>
          <w:noProof/>
        </w:rPr>
        <w:instrText xml:space="preserve"> PAGEREF _Toc154698208 \h </w:instrText>
      </w:r>
      <w:r>
        <w:rPr>
          <w:noProof/>
        </w:rPr>
      </w:r>
      <w:r>
        <w:rPr>
          <w:noProof/>
        </w:rPr>
        <w:fldChar w:fldCharType="separate"/>
      </w:r>
      <w:r>
        <w:rPr>
          <w:noProof/>
        </w:rPr>
        <w:t>23</w:t>
      </w:r>
      <w:r>
        <w:rPr>
          <w:noProof/>
        </w:rPr>
        <w:fldChar w:fldCharType="end"/>
      </w:r>
    </w:p>
    <w:p w14:paraId="75A0F2FF" w14:textId="1E1A156A" w:rsidR="00E02274" w:rsidRDefault="00E02274">
      <w:pPr>
        <w:pStyle w:val="TOC5"/>
        <w:rPr>
          <w:rFonts w:ascii="Calibri" w:eastAsia="Times New Roman" w:hAnsi="Calibri"/>
          <w:noProof/>
          <w:kern w:val="2"/>
          <w:sz w:val="22"/>
          <w:szCs w:val="22"/>
          <w:lang w:eastAsia="en-GB"/>
        </w:rPr>
      </w:pPr>
      <w:r>
        <w:rPr>
          <w:noProof/>
        </w:rPr>
        <w:t>7.1.2.2.10</w:t>
      </w:r>
      <w:r>
        <w:rPr>
          <w:rFonts w:ascii="Calibri" w:eastAsia="Times New Roman" w:hAnsi="Calibri"/>
          <w:noProof/>
          <w:kern w:val="2"/>
          <w:sz w:val="22"/>
          <w:szCs w:val="22"/>
          <w:lang w:eastAsia="en-GB"/>
        </w:rPr>
        <w:tab/>
      </w:r>
      <w:r>
        <w:rPr>
          <w:noProof/>
        </w:rPr>
        <w:t>Group join request</w:t>
      </w:r>
      <w:r>
        <w:rPr>
          <w:noProof/>
        </w:rPr>
        <w:tab/>
      </w:r>
      <w:r>
        <w:rPr>
          <w:noProof/>
        </w:rPr>
        <w:fldChar w:fldCharType="begin"/>
      </w:r>
      <w:r>
        <w:rPr>
          <w:noProof/>
        </w:rPr>
        <w:instrText xml:space="preserve"> PAGEREF _Toc154698209 \h </w:instrText>
      </w:r>
      <w:r>
        <w:rPr>
          <w:noProof/>
        </w:rPr>
      </w:r>
      <w:r>
        <w:rPr>
          <w:noProof/>
        </w:rPr>
        <w:fldChar w:fldCharType="separate"/>
      </w:r>
      <w:r>
        <w:rPr>
          <w:noProof/>
        </w:rPr>
        <w:t>23</w:t>
      </w:r>
      <w:r>
        <w:rPr>
          <w:noProof/>
        </w:rPr>
        <w:fldChar w:fldCharType="end"/>
      </w:r>
    </w:p>
    <w:p w14:paraId="3A9720FD" w14:textId="01AD2C3B" w:rsidR="00E02274" w:rsidRDefault="00E02274">
      <w:pPr>
        <w:pStyle w:val="TOC5"/>
        <w:rPr>
          <w:rFonts w:ascii="Calibri" w:eastAsia="Times New Roman" w:hAnsi="Calibri"/>
          <w:noProof/>
          <w:kern w:val="2"/>
          <w:sz w:val="22"/>
          <w:szCs w:val="22"/>
          <w:lang w:eastAsia="en-GB"/>
        </w:rPr>
      </w:pPr>
      <w:r>
        <w:rPr>
          <w:noProof/>
        </w:rPr>
        <w:t>7.1.2.2.11</w:t>
      </w:r>
      <w:r>
        <w:rPr>
          <w:rFonts w:ascii="Calibri" w:eastAsia="Times New Roman" w:hAnsi="Calibri"/>
          <w:noProof/>
          <w:kern w:val="2"/>
          <w:sz w:val="22"/>
          <w:szCs w:val="22"/>
          <w:lang w:eastAsia="en-GB"/>
        </w:rPr>
        <w:tab/>
      </w:r>
      <w:r>
        <w:rPr>
          <w:noProof/>
        </w:rPr>
        <w:t>Group join response</w:t>
      </w:r>
      <w:r>
        <w:rPr>
          <w:noProof/>
        </w:rPr>
        <w:tab/>
      </w:r>
      <w:r>
        <w:rPr>
          <w:noProof/>
        </w:rPr>
        <w:fldChar w:fldCharType="begin"/>
      </w:r>
      <w:r>
        <w:rPr>
          <w:noProof/>
        </w:rPr>
        <w:instrText xml:space="preserve"> PAGEREF _Toc154698210 \h </w:instrText>
      </w:r>
      <w:r>
        <w:rPr>
          <w:noProof/>
        </w:rPr>
      </w:r>
      <w:r>
        <w:rPr>
          <w:noProof/>
        </w:rPr>
        <w:fldChar w:fldCharType="separate"/>
      </w:r>
      <w:r>
        <w:rPr>
          <w:noProof/>
        </w:rPr>
        <w:t>24</w:t>
      </w:r>
      <w:r>
        <w:rPr>
          <w:noProof/>
        </w:rPr>
        <w:fldChar w:fldCharType="end"/>
      </w:r>
    </w:p>
    <w:p w14:paraId="52D96998" w14:textId="544EEE47" w:rsidR="00E02274" w:rsidRDefault="00E02274">
      <w:pPr>
        <w:pStyle w:val="TOC5"/>
        <w:rPr>
          <w:rFonts w:ascii="Calibri" w:eastAsia="Times New Roman" w:hAnsi="Calibri"/>
          <w:noProof/>
          <w:kern w:val="2"/>
          <w:sz w:val="22"/>
          <w:szCs w:val="22"/>
          <w:lang w:eastAsia="en-GB"/>
        </w:rPr>
      </w:pPr>
      <w:r>
        <w:rPr>
          <w:noProof/>
        </w:rPr>
        <w:t>7.1.2.2.12</w:t>
      </w:r>
      <w:r>
        <w:rPr>
          <w:rFonts w:ascii="Calibri" w:eastAsia="Times New Roman" w:hAnsi="Calibri"/>
          <w:noProof/>
          <w:kern w:val="2"/>
          <w:sz w:val="22"/>
          <w:szCs w:val="22"/>
          <w:lang w:eastAsia="en-GB"/>
        </w:rPr>
        <w:tab/>
      </w:r>
      <w:r>
        <w:rPr>
          <w:noProof/>
        </w:rPr>
        <w:t>Group call leave request</w:t>
      </w:r>
      <w:r>
        <w:rPr>
          <w:noProof/>
        </w:rPr>
        <w:tab/>
      </w:r>
      <w:r>
        <w:rPr>
          <w:noProof/>
        </w:rPr>
        <w:fldChar w:fldCharType="begin"/>
      </w:r>
      <w:r>
        <w:rPr>
          <w:noProof/>
        </w:rPr>
        <w:instrText xml:space="preserve"> PAGEREF _Toc154698211 \h </w:instrText>
      </w:r>
      <w:r>
        <w:rPr>
          <w:noProof/>
        </w:rPr>
      </w:r>
      <w:r>
        <w:rPr>
          <w:noProof/>
        </w:rPr>
        <w:fldChar w:fldCharType="separate"/>
      </w:r>
      <w:r>
        <w:rPr>
          <w:noProof/>
        </w:rPr>
        <w:t>24</w:t>
      </w:r>
      <w:r>
        <w:rPr>
          <w:noProof/>
        </w:rPr>
        <w:fldChar w:fldCharType="end"/>
      </w:r>
    </w:p>
    <w:p w14:paraId="79B4C455" w14:textId="1D70E908" w:rsidR="00E02274" w:rsidRDefault="00E02274">
      <w:pPr>
        <w:pStyle w:val="TOC5"/>
        <w:rPr>
          <w:rFonts w:ascii="Calibri" w:eastAsia="Times New Roman" w:hAnsi="Calibri"/>
          <w:noProof/>
          <w:kern w:val="2"/>
          <w:sz w:val="22"/>
          <w:szCs w:val="22"/>
          <w:lang w:eastAsia="en-GB"/>
        </w:rPr>
      </w:pPr>
      <w:r>
        <w:rPr>
          <w:noProof/>
        </w:rPr>
        <w:t>7.1.2.2.12a</w:t>
      </w:r>
      <w:r>
        <w:rPr>
          <w:rFonts w:ascii="Calibri" w:eastAsia="Times New Roman" w:hAnsi="Calibri"/>
          <w:noProof/>
          <w:kern w:val="2"/>
          <w:sz w:val="22"/>
          <w:szCs w:val="22"/>
          <w:lang w:eastAsia="en-GB"/>
        </w:rPr>
        <w:tab/>
      </w:r>
      <w:r>
        <w:rPr>
          <w:noProof/>
        </w:rPr>
        <w:t>Group call leave request</w:t>
      </w:r>
      <w:r>
        <w:rPr>
          <w:noProof/>
        </w:rPr>
        <w:tab/>
      </w:r>
      <w:r>
        <w:rPr>
          <w:noProof/>
        </w:rPr>
        <w:fldChar w:fldCharType="begin"/>
      </w:r>
      <w:r>
        <w:rPr>
          <w:noProof/>
        </w:rPr>
        <w:instrText xml:space="preserve"> PAGEREF _Toc154698212 \h </w:instrText>
      </w:r>
      <w:r>
        <w:rPr>
          <w:noProof/>
        </w:rPr>
      </w:r>
      <w:r>
        <w:rPr>
          <w:noProof/>
        </w:rPr>
        <w:fldChar w:fldCharType="separate"/>
      </w:r>
      <w:r>
        <w:rPr>
          <w:noProof/>
        </w:rPr>
        <w:t>24</w:t>
      </w:r>
      <w:r>
        <w:rPr>
          <w:noProof/>
        </w:rPr>
        <w:fldChar w:fldCharType="end"/>
      </w:r>
    </w:p>
    <w:p w14:paraId="26DCE219" w14:textId="426702F5" w:rsidR="00E02274" w:rsidRDefault="00E02274">
      <w:pPr>
        <w:pStyle w:val="TOC5"/>
        <w:rPr>
          <w:rFonts w:ascii="Calibri" w:eastAsia="Times New Roman" w:hAnsi="Calibri"/>
          <w:noProof/>
          <w:kern w:val="2"/>
          <w:sz w:val="22"/>
          <w:szCs w:val="22"/>
          <w:lang w:eastAsia="en-GB"/>
        </w:rPr>
      </w:pPr>
      <w:r>
        <w:rPr>
          <w:noProof/>
        </w:rPr>
        <w:t>7.1.2.2.13</w:t>
      </w:r>
      <w:r>
        <w:rPr>
          <w:rFonts w:ascii="Calibri" w:eastAsia="Times New Roman" w:hAnsi="Calibri"/>
          <w:noProof/>
          <w:kern w:val="2"/>
          <w:sz w:val="22"/>
          <w:szCs w:val="22"/>
          <w:lang w:eastAsia="en-GB"/>
        </w:rPr>
        <w:tab/>
      </w:r>
      <w:r>
        <w:rPr>
          <w:noProof/>
        </w:rPr>
        <w:t>Group call leave response</w:t>
      </w:r>
      <w:r>
        <w:rPr>
          <w:noProof/>
        </w:rPr>
        <w:tab/>
      </w:r>
      <w:r>
        <w:rPr>
          <w:noProof/>
        </w:rPr>
        <w:fldChar w:fldCharType="begin"/>
      </w:r>
      <w:r>
        <w:rPr>
          <w:noProof/>
        </w:rPr>
        <w:instrText xml:space="preserve"> PAGEREF _Toc154698213 \h </w:instrText>
      </w:r>
      <w:r>
        <w:rPr>
          <w:noProof/>
        </w:rPr>
      </w:r>
      <w:r>
        <w:rPr>
          <w:noProof/>
        </w:rPr>
        <w:fldChar w:fldCharType="separate"/>
      </w:r>
      <w:r>
        <w:rPr>
          <w:noProof/>
        </w:rPr>
        <w:t>24</w:t>
      </w:r>
      <w:r>
        <w:rPr>
          <w:noProof/>
        </w:rPr>
        <w:fldChar w:fldCharType="end"/>
      </w:r>
    </w:p>
    <w:p w14:paraId="02DA9E3F" w14:textId="0462B00C" w:rsidR="00E02274" w:rsidRDefault="00E02274">
      <w:pPr>
        <w:pStyle w:val="TOC5"/>
        <w:rPr>
          <w:rFonts w:ascii="Calibri" w:eastAsia="Times New Roman" w:hAnsi="Calibri"/>
          <w:noProof/>
          <w:kern w:val="2"/>
          <w:sz w:val="22"/>
          <w:szCs w:val="22"/>
          <w:lang w:eastAsia="en-GB"/>
        </w:rPr>
      </w:pPr>
      <w:r>
        <w:rPr>
          <w:noProof/>
        </w:rPr>
        <w:t>7.1.2.2.13a</w:t>
      </w:r>
      <w:r>
        <w:rPr>
          <w:rFonts w:ascii="Calibri" w:eastAsia="Times New Roman" w:hAnsi="Calibri"/>
          <w:noProof/>
          <w:kern w:val="2"/>
          <w:sz w:val="22"/>
          <w:szCs w:val="22"/>
          <w:lang w:eastAsia="en-GB"/>
        </w:rPr>
        <w:tab/>
      </w:r>
      <w:r>
        <w:rPr>
          <w:noProof/>
        </w:rPr>
        <w:t>Group call leave response</w:t>
      </w:r>
      <w:r>
        <w:rPr>
          <w:noProof/>
        </w:rPr>
        <w:tab/>
      </w:r>
      <w:r>
        <w:rPr>
          <w:noProof/>
        </w:rPr>
        <w:fldChar w:fldCharType="begin"/>
      </w:r>
      <w:r>
        <w:rPr>
          <w:noProof/>
        </w:rPr>
        <w:instrText xml:space="preserve"> PAGEREF _Toc154698214 \h </w:instrText>
      </w:r>
      <w:r>
        <w:rPr>
          <w:noProof/>
        </w:rPr>
      </w:r>
      <w:r>
        <w:rPr>
          <w:noProof/>
        </w:rPr>
        <w:fldChar w:fldCharType="separate"/>
      </w:r>
      <w:r>
        <w:rPr>
          <w:noProof/>
        </w:rPr>
        <w:t>25</w:t>
      </w:r>
      <w:r>
        <w:rPr>
          <w:noProof/>
        </w:rPr>
        <w:fldChar w:fldCharType="end"/>
      </w:r>
    </w:p>
    <w:p w14:paraId="17F57D1A" w14:textId="06BD8AC0" w:rsidR="00E02274" w:rsidRDefault="00E02274">
      <w:pPr>
        <w:pStyle w:val="TOC5"/>
        <w:rPr>
          <w:rFonts w:ascii="Calibri" w:eastAsia="Times New Roman" w:hAnsi="Calibri"/>
          <w:noProof/>
          <w:kern w:val="2"/>
          <w:sz w:val="22"/>
          <w:szCs w:val="22"/>
          <w:lang w:eastAsia="en-GB"/>
        </w:rPr>
      </w:pPr>
      <w:r>
        <w:rPr>
          <w:noProof/>
        </w:rPr>
        <w:t>7.1.2.2.14</w:t>
      </w:r>
      <w:r>
        <w:rPr>
          <w:rFonts w:ascii="Calibri" w:eastAsia="Times New Roman" w:hAnsi="Calibri"/>
          <w:noProof/>
          <w:kern w:val="2"/>
          <w:sz w:val="22"/>
          <w:szCs w:val="22"/>
          <w:lang w:eastAsia="en-GB"/>
        </w:rPr>
        <w:tab/>
      </w:r>
      <w:r>
        <w:rPr>
          <w:noProof/>
        </w:rPr>
        <w:t>Void</w:t>
      </w:r>
      <w:r>
        <w:rPr>
          <w:noProof/>
        </w:rPr>
        <w:tab/>
      </w:r>
      <w:r>
        <w:rPr>
          <w:noProof/>
        </w:rPr>
        <w:fldChar w:fldCharType="begin"/>
      </w:r>
      <w:r>
        <w:rPr>
          <w:noProof/>
        </w:rPr>
        <w:instrText xml:space="preserve"> PAGEREF _Toc154698215 \h </w:instrText>
      </w:r>
      <w:r>
        <w:rPr>
          <w:noProof/>
        </w:rPr>
      </w:r>
      <w:r>
        <w:rPr>
          <w:noProof/>
        </w:rPr>
        <w:fldChar w:fldCharType="separate"/>
      </w:r>
      <w:r>
        <w:rPr>
          <w:noProof/>
        </w:rPr>
        <w:t>25</w:t>
      </w:r>
      <w:r>
        <w:rPr>
          <w:noProof/>
        </w:rPr>
        <w:fldChar w:fldCharType="end"/>
      </w:r>
    </w:p>
    <w:p w14:paraId="3FCD1A5A" w14:textId="2E7F4E95" w:rsidR="00E02274" w:rsidRDefault="00E02274">
      <w:pPr>
        <w:pStyle w:val="TOC5"/>
        <w:rPr>
          <w:rFonts w:ascii="Calibri" w:eastAsia="Times New Roman" w:hAnsi="Calibri"/>
          <w:noProof/>
          <w:kern w:val="2"/>
          <w:sz w:val="22"/>
          <w:szCs w:val="22"/>
          <w:lang w:eastAsia="en-GB"/>
        </w:rPr>
      </w:pPr>
      <w:r>
        <w:rPr>
          <w:noProof/>
        </w:rPr>
        <w:t>7.1.2.2.15</w:t>
      </w:r>
      <w:r>
        <w:rPr>
          <w:rFonts w:ascii="Calibri" w:eastAsia="Times New Roman" w:hAnsi="Calibri"/>
          <w:noProof/>
          <w:kern w:val="2"/>
          <w:sz w:val="22"/>
          <w:szCs w:val="22"/>
          <w:lang w:eastAsia="en-GB"/>
        </w:rPr>
        <w:tab/>
      </w:r>
      <w:r>
        <w:rPr>
          <w:noProof/>
        </w:rPr>
        <w:t>Void</w:t>
      </w:r>
      <w:r>
        <w:rPr>
          <w:noProof/>
        </w:rPr>
        <w:tab/>
      </w:r>
      <w:r>
        <w:rPr>
          <w:noProof/>
        </w:rPr>
        <w:fldChar w:fldCharType="begin"/>
      </w:r>
      <w:r>
        <w:rPr>
          <w:noProof/>
        </w:rPr>
        <w:instrText xml:space="preserve"> PAGEREF _Toc154698216 \h </w:instrText>
      </w:r>
      <w:r>
        <w:rPr>
          <w:noProof/>
        </w:rPr>
      </w:r>
      <w:r>
        <w:rPr>
          <w:noProof/>
        </w:rPr>
        <w:fldChar w:fldCharType="separate"/>
      </w:r>
      <w:r>
        <w:rPr>
          <w:noProof/>
        </w:rPr>
        <w:t>25</w:t>
      </w:r>
      <w:r>
        <w:rPr>
          <w:noProof/>
        </w:rPr>
        <w:fldChar w:fldCharType="end"/>
      </w:r>
    </w:p>
    <w:p w14:paraId="3A78B940" w14:textId="0B1F3964" w:rsidR="00E02274" w:rsidRDefault="00E02274">
      <w:pPr>
        <w:pStyle w:val="TOC5"/>
        <w:rPr>
          <w:rFonts w:ascii="Calibri" w:eastAsia="Times New Roman" w:hAnsi="Calibri"/>
          <w:noProof/>
          <w:kern w:val="2"/>
          <w:sz w:val="22"/>
          <w:szCs w:val="22"/>
          <w:lang w:eastAsia="en-GB"/>
        </w:rPr>
      </w:pPr>
      <w:r>
        <w:rPr>
          <w:noProof/>
        </w:rPr>
        <w:t>7.1.2.2.16</w:t>
      </w:r>
      <w:r>
        <w:rPr>
          <w:rFonts w:ascii="Calibri" w:eastAsia="Times New Roman" w:hAnsi="Calibri"/>
          <w:noProof/>
          <w:kern w:val="2"/>
          <w:sz w:val="22"/>
          <w:szCs w:val="22"/>
          <w:lang w:eastAsia="en-GB"/>
        </w:rPr>
        <w:tab/>
      </w:r>
      <w:r>
        <w:rPr>
          <w:noProof/>
        </w:rPr>
        <w:t>Void</w:t>
      </w:r>
      <w:r>
        <w:rPr>
          <w:noProof/>
        </w:rPr>
        <w:tab/>
      </w:r>
      <w:r>
        <w:rPr>
          <w:noProof/>
        </w:rPr>
        <w:fldChar w:fldCharType="begin"/>
      </w:r>
      <w:r>
        <w:rPr>
          <w:noProof/>
        </w:rPr>
        <w:instrText xml:space="preserve"> PAGEREF _Toc154698217 \h </w:instrText>
      </w:r>
      <w:r>
        <w:rPr>
          <w:noProof/>
        </w:rPr>
      </w:r>
      <w:r>
        <w:rPr>
          <w:noProof/>
        </w:rPr>
        <w:fldChar w:fldCharType="separate"/>
      </w:r>
      <w:r>
        <w:rPr>
          <w:noProof/>
        </w:rPr>
        <w:t>25</w:t>
      </w:r>
      <w:r>
        <w:rPr>
          <w:noProof/>
        </w:rPr>
        <w:fldChar w:fldCharType="end"/>
      </w:r>
    </w:p>
    <w:p w14:paraId="44679BD3" w14:textId="7E1665A3" w:rsidR="00E02274" w:rsidRDefault="00E02274">
      <w:pPr>
        <w:pStyle w:val="TOC5"/>
        <w:rPr>
          <w:rFonts w:ascii="Calibri" w:eastAsia="Times New Roman" w:hAnsi="Calibri"/>
          <w:noProof/>
          <w:kern w:val="2"/>
          <w:sz w:val="22"/>
          <w:szCs w:val="22"/>
          <w:lang w:eastAsia="en-GB"/>
        </w:rPr>
      </w:pPr>
      <w:r>
        <w:rPr>
          <w:noProof/>
        </w:rPr>
        <w:t>7.1.2.2.17</w:t>
      </w:r>
      <w:r>
        <w:rPr>
          <w:rFonts w:ascii="Calibri" w:eastAsia="Times New Roman" w:hAnsi="Calibri"/>
          <w:noProof/>
          <w:kern w:val="2"/>
          <w:sz w:val="22"/>
          <w:szCs w:val="22"/>
          <w:lang w:eastAsia="en-GB"/>
        </w:rPr>
        <w:tab/>
      </w:r>
      <w:r>
        <w:rPr>
          <w:noProof/>
        </w:rPr>
        <w:t>Void</w:t>
      </w:r>
      <w:r>
        <w:rPr>
          <w:noProof/>
        </w:rPr>
        <w:tab/>
      </w:r>
      <w:r>
        <w:rPr>
          <w:noProof/>
        </w:rPr>
        <w:fldChar w:fldCharType="begin"/>
      </w:r>
      <w:r>
        <w:rPr>
          <w:noProof/>
        </w:rPr>
        <w:instrText xml:space="preserve"> PAGEREF _Toc154698218 \h </w:instrText>
      </w:r>
      <w:r>
        <w:rPr>
          <w:noProof/>
        </w:rPr>
      </w:r>
      <w:r>
        <w:rPr>
          <w:noProof/>
        </w:rPr>
        <w:fldChar w:fldCharType="separate"/>
      </w:r>
      <w:r>
        <w:rPr>
          <w:noProof/>
        </w:rPr>
        <w:t>25</w:t>
      </w:r>
      <w:r>
        <w:rPr>
          <w:noProof/>
        </w:rPr>
        <w:fldChar w:fldCharType="end"/>
      </w:r>
    </w:p>
    <w:p w14:paraId="55D1C3BE" w14:textId="1A57B1CC" w:rsidR="00E02274" w:rsidRDefault="00E02274">
      <w:pPr>
        <w:pStyle w:val="TOC5"/>
        <w:rPr>
          <w:rFonts w:ascii="Calibri" w:eastAsia="Times New Roman" w:hAnsi="Calibri"/>
          <w:noProof/>
          <w:kern w:val="2"/>
          <w:sz w:val="22"/>
          <w:szCs w:val="22"/>
          <w:lang w:eastAsia="en-GB"/>
        </w:rPr>
      </w:pPr>
      <w:r>
        <w:rPr>
          <w:noProof/>
        </w:rPr>
        <w:t>7.1.2.2.18</w:t>
      </w:r>
      <w:r>
        <w:rPr>
          <w:rFonts w:ascii="Calibri" w:eastAsia="Times New Roman" w:hAnsi="Calibri"/>
          <w:noProof/>
          <w:kern w:val="2"/>
          <w:sz w:val="22"/>
          <w:szCs w:val="22"/>
          <w:lang w:eastAsia="en-GB"/>
        </w:rPr>
        <w:tab/>
      </w:r>
      <w:r>
        <w:rPr>
          <w:noProof/>
        </w:rPr>
        <w:t>MCVideo emergency group call request</w:t>
      </w:r>
      <w:r>
        <w:rPr>
          <w:noProof/>
        </w:rPr>
        <w:tab/>
      </w:r>
      <w:r>
        <w:rPr>
          <w:noProof/>
        </w:rPr>
        <w:fldChar w:fldCharType="begin"/>
      </w:r>
      <w:r>
        <w:rPr>
          <w:noProof/>
        </w:rPr>
        <w:instrText xml:space="preserve"> PAGEREF _Toc154698219 \h </w:instrText>
      </w:r>
      <w:r>
        <w:rPr>
          <w:noProof/>
        </w:rPr>
      </w:r>
      <w:r>
        <w:rPr>
          <w:noProof/>
        </w:rPr>
        <w:fldChar w:fldCharType="separate"/>
      </w:r>
      <w:r>
        <w:rPr>
          <w:noProof/>
        </w:rPr>
        <w:t>25</w:t>
      </w:r>
      <w:r>
        <w:rPr>
          <w:noProof/>
        </w:rPr>
        <w:fldChar w:fldCharType="end"/>
      </w:r>
    </w:p>
    <w:p w14:paraId="6B4F44E9" w14:textId="5149B1C6" w:rsidR="00E02274" w:rsidRDefault="00E02274">
      <w:pPr>
        <w:pStyle w:val="TOC5"/>
        <w:rPr>
          <w:rFonts w:ascii="Calibri" w:eastAsia="Times New Roman" w:hAnsi="Calibri"/>
          <w:noProof/>
          <w:kern w:val="2"/>
          <w:sz w:val="22"/>
          <w:szCs w:val="22"/>
          <w:lang w:eastAsia="en-GB"/>
        </w:rPr>
      </w:pPr>
      <w:r>
        <w:rPr>
          <w:noProof/>
        </w:rPr>
        <w:t>7.1.2.2.19</w:t>
      </w:r>
      <w:r>
        <w:rPr>
          <w:rFonts w:ascii="Calibri" w:eastAsia="Times New Roman" w:hAnsi="Calibri"/>
          <w:noProof/>
          <w:kern w:val="2"/>
          <w:sz w:val="22"/>
          <w:szCs w:val="22"/>
          <w:lang w:eastAsia="en-GB"/>
        </w:rPr>
        <w:tab/>
      </w:r>
      <w:r>
        <w:rPr>
          <w:noProof/>
        </w:rPr>
        <w:t>MCVideo emergency group call response</w:t>
      </w:r>
      <w:r>
        <w:rPr>
          <w:noProof/>
        </w:rPr>
        <w:tab/>
      </w:r>
      <w:r>
        <w:rPr>
          <w:noProof/>
        </w:rPr>
        <w:fldChar w:fldCharType="begin"/>
      </w:r>
      <w:r>
        <w:rPr>
          <w:noProof/>
        </w:rPr>
        <w:instrText xml:space="preserve"> PAGEREF _Toc154698220 \h </w:instrText>
      </w:r>
      <w:r>
        <w:rPr>
          <w:noProof/>
        </w:rPr>
      </w:r>
      <w:r>
        <w:rPr>
          <w:noProof/>
        </w:rPr>
        <w:fldChar w:fldCharType="separate"/>
      </w:r>
      <w:r>
        <w:rPr>
          <w:noProof/>
        </w:rPr>
        <w:t>26</w:t>
      </w:r>
      <w:r>
        <w:rPr>
          <w:noProof/>
        </w:rPr>
        <w:fldChar w:fldCharType="end"/>
      </w:r>
    </w:p>
    <w:p w14:paraId="5B138645" w14:textId="380BE920" w:rsidR="00E02274" w:rsidRDefault="00E02274">
      <w:pPr>
        <w:pStyle w:val="TOC5"/>
        <w:rPr>
          <w:rFonts w:ascii="Calibri" w:eastAsia="Times New Roman" w:hAnsi="Calibri"/>
          <w:noProof/>
          <w:kern w:val="2"/>
          <w:sz w:val="22"/>
          <w:szCs w:val="22"/>
          <w:lang w:eastAsia="en-GB"/>
        </w:rPr>
      </w:pPr>
      <w:r>
        <w:rPr>
          <w:noProof/>
        </w:rPr>
        <w:t>7.1.2.2.20</w:t>
      </w:r>
      <w:r>
        <w:rPr>
          <w:rFonts w:ascii="Calibri" w:eastAsia="Times New Roman" w:hAnsi="Calibri"/>
          <w:noProof/>
          <w:kern w:val="2"/>
          <w:sz w:val="22"/>
          <w:szCs w:val="22"/>
          <w:lang w:eastAsia="en-GB"/>
        </w:rPr>
        <w:tab/>
      </w:r>
      <w:r>
        <w:rPr>
          <w:noProof/>
        </w:rPr>
        <w:t>MCVideo in-progress emergency group state cancel request</w:t>
      </w:r>
      <w:r>
        <w:rPr>
          <w:noProof/>
        </w:rPr>
        <w:tab/>
      </w:r>
      <w:r>
        <w:rPr>
          <w:noProof/>
        </w:rPr>
        <w:fldChar w:fldCharType="begin"/>
      </w:r>
      <w:r>
        <w:rPr>
          <w:noProof/>
        </w:rPr>
        <w:instrText xml:space="preserve"> PAGEREF _Toc154698221 \h </w:instrText>
      </w:r>
      <w:r>
        <w:rPr>
          <w:noProof/>
        </w:rPr>
      </w:r>
      <w:r>
        <w:rPr>
          <w:noProof/>
        </w:rPr>
        <w:fldChar w:fldCharType="separate"/>
      </w:r>
      <w:r>
        <w:rPr>
          <w:noProof/>
        </w:rPr>
        <w:t>26</w:t>
      </w:r>
      <w:r>
        <w:rPr>
          <w:noProof/>
        </w:rPr>
        <w:fldChar w:fldCharType="end"/>
      </w:r>
    </w:p>
    <w:p w14:paraId="1712E700" w14:textId="6DEEB324" w:rsidR="00E02274" w:rsidRDefault="00E02274">
      <w:pPr>
        <w:pStyle w:val="TOC5"/>
        <w:rPr>
          <w:rFonts w:ascii="Calibri" w:eastAsia="Times New Roman" w:hAnsi="Calibri"/>
          <w:noProof/>
          <w:kern w:val="2"/>
          <w:sz w:val="22"/>
          <w:szCs w:val="22"/>
          <w:lang w:eastAsia="en-GB"/>
        </w:rPr>
      </w:pPr>
      <w:r>
        <w:rPr>
          <w:noProof/>
        </w:rPr>
        <w:t>7.1.2.2.21</w:t>
      </w:r>
      <w:r>
        <w:rPr>
          <w:rFonts w:ascii="Calibri" w:eastAsia="Times New Roman" w:hAnsi="Calibri"/>
          <w:noProof/>
          <w:kern w:val="2"/>
          <w:sz w:val="22"/>
          <w:szCs w:val="22"/>
          <w:lang w:eastAsia="en-GB"/>
        </w:rPr>
        <w:tab/>
      </w:r>
      <w:r>
        <w:rPr>
          <w:noProof/>
        </w:rPr>
        <w:t>MCVideo in-progress emergency group state cancel response</w:t>
      </w:r>
      <w:r>
        <w:rPr>
          <w:noProof/>
        </w:rPr>
        <w:tab/>
      </w:r>
      <w:r>
        <w:rPr>
          <w:noProof/>
        </w:rPr>
        <w:fldChar w:fldCharType="begin"/>
      </w:r>
      <w:r>
        <w:rPr>
          <w:noProof/>
        </w:rPr>
        <w:instrText xml:space="preserve"> PAGEREF _Toc154698222 \h </w:instrText>
      </w:r>
      <w:r>
        <w:rPr>
          <w:noProof/>
        </w:rPr>
      </w:r>
      <w:r>
        <w:rPr>
          <w:noProof/>
        </w:rPr>
        <w:fldChar w:fldCharType="separate"/>
      </w:r>
      <w:r>
        <w:rPr>
          <w:noProof/>
        </w:rPr>
        <w:t>27</w:t>
      </w:r>
      <w:r>
        <w:rPr>
          <w:noProof/>
        </w:rPr>
        <w:fldChar w:fldCharType="end"/>
      </w:r>
    </w:p>
    <w:p w14:paraId="4B34ADFC" w14:textId="1C820F63" w:rsidR="00E02274" w:rsidRDefault="00E02274">
      <w:pPr>
        <w:pStyle w:val="TOC5"/>
        <w:rPr>
          <w:rFonts w:ascii="Calibri" w:eastAsia="Times New Roman" w:hAnsi="Calibri"/>
          <w:noProof/>
          <w:kern w:val="2"/>
          <w:sz w:val="22"/>
          <w:szCs w:val="22"/>
          <w:lang w:eastAsia="en-GB"/>
        </w:rPr>
      </w:pPr>
      <w:r>
        <w:rPr>
          <w:noProof/>
        </w:rPr>
        <w:t>7.1.2.2.22</w:t>
      </w:r>
      <w:r>
        <w:rPr>
          <w:rFonts w:ascii="Calibri" w:eastAsia="Times New Roman" w:hAnsi="Calibri"/>
          <w:noProof/>
          <w:kern w:val="2"/>
          <w:sz w:val="22"/>
          <w:szCs w:val="22"/>
          <w:lang w:eastAsia="en-GB"/>
        </w:rPr>
        <w:tab/>
      </w:r>
      <w:r>
        <w:rPr>
          <w:noProof/>
        </w:rPr>
        <w:t>MCVideo imminent peril group call request</w:t>
      </w:r>
      <w:r>
        <w:rPr>
          <w:noProof/>
        </w:rPr>
        <w:tab/>
      </w:r>
      <w:r>
        <w:rPr>
          <w:noProof/>
        </w:rPr>
        <w:fldChar w:fldCharType="begin"/>
      </w:r>
      <w:r>
        <w:rPr>
          <w:noProof/>
        </w:rPr>
        <w:instrText xml:space="preserve"> PAGEREF _Toc154698223 \h </w:instrText>
      </w:r>
      <w:r>
        <w:rPr>
          <w:noProof/>
        </w:rPr>
      </w:r>
      <w:r>
        <w:rPr>
          <w:noProof/>
        </w:rPr>
        <w:fldChar w:fldCharType="separate"/>
      </w:r>
      <w:r>
        <w:rPr>
          <w:noProof/>
        </w:rPr>
        <w:t>27</w:t>
      </w:r>
      <w:r>
        <w:rPr>
          <w:noProof/>
        </w:rPr>
        <w:fldChar w:fldCharType="end"/>
      </w:r>
    </w:p>
    <w:p w14:paraId="3F038539" w14:textId="4BBA5047" w:rsidR="00E02274" w:rsidRDefault="00E02274">
      <w:pPr>
        <w:pStyle w:val="TOC5"/>
        <w:rPr>
          <w:rFonts w:ascii="Calibri" w:eastAsia="Times New Roman" w:hAnsi="Calibri"/>
          <w:noProof/>
          <w:kern w:val="2"/>
          <w:sz w:val="22"/>
          <w:szCs w:val="22"/>
          <w:lang w:eastAsia="en-GB"/>
        </w:rPr>
      </w:pPr>
      <w:r>
        <w:rPr>
          <w:noProof/>
        </w:rPr>
        <w:t>7.1.2.2.23</w:t>
      </w:r>
      <w:r>
        <w:rPr>
          <w:rFonts w:ascii="Calibri" w:eastAsia="Times New Roman" w:hAnsi="Calibri"/>
          <w:noProof/>
          <w:kern w:val="2"/>
          <w:sz w:val="22"/>
          <w:szCs w:val="22"/>
          <w:lang w:eastAsia="en-GB"/>
        </w:rPr>
        <w:tab/>
      </w:r>
      <w:r>
        <w:rPr>
          <w:noProof/>
        </w:rPr>
        <w:t>MCVideo imminent peril group call response</w:t>
      </w:r>
      <w:r>
        <w:rPr>
          <w:noProof/>
        </w:rPr>
        <w:tab/>
      </w:r>
      <w:r>
        <w:rPr>
          <w:noProof/>
        </w:rPr>
        <w:fldChar w:fldCharType="begin"/>
      </w:r>
      <w:r>
        <w:rPr>
          <w:noProof/>
        </w:rPr>
        <w:instrText xml:space="preserve"> PAGEREF _Toc154698224 \h </w:instrText>
      </w:r>
      <w:r>
        <w:rPr>
          <w:noProof/>
        </w:rPr>
      </w:r>
      <w:r>
        <w:rPr>
          <w:noProof/>
        </w:rPr>
        <w:fldChar w:fldCharType="separate"/>
      </w:r>
      <w:r>
        <w:rPr>
          <w:noProof/>
        </w:rPr>
        <w:t>27</w:t>
      </w:r>
      <w:r>
        <w:rPr>
          <w:noProof/>
        </w:rPr>
        <w:fldChar w:fldCharType="end"/>
      </w:r>
    </w:p>
    <w:p w14:paraId="051AAC09" w14:textId="49F05663" w:rsidR="00E02274" w:rsidRDefault="00E02274">
      <w:pPr>
        <w:pStyle w:val="TOC5"/>
        <w:rPr>
          <w:rFonts w:ascii="Calibri" w:eastAsia="Times New Roman" w:hAnsi="Calibri"/>
          <w:noProof/>
          <w:kern w:val="2"/>
          <w:sz w:val="22"/>
          <w:szCs w:val="22"/>
          <w:lang w:eastAsia="en-GB"/>
        </w:rPr>
      </w:pPr>
      <w:r>
        <w:rPr>
          <w:noProof/>
        </w:rPr>
        <w:t>7.1.2.2.24</w:t>
      </w:r>
      <w:r>
        <w:rPr>
          <w:rFonts w:ascii="Calibri" w:eastAsia="Times New Roman" w:hAnsi="Calibri"/>
          <w:noProof/>
          <w:kern w:val="2"/>
          <w:sz w:val="22"/>
          <w:szCs w:val="22"/>
          <w:lang w:eastAsia="en-GB"/>
        </w:rPr>
        <w:tab/>
      </w:r>
      <w:r>
        <w:rPr>
          <w:noProof/>
        </w:rPr>
        <w:t>MCVideo imminent peril group call cancel request</w:t>
      </w:r>
      <w:r>
        <w:rPr>
          <w:noProof/>
        </w:rPr>
        <w:tab/>
      </w:r>
      <w:r>
        <w:rPr>
          <w:noProof/>
        </w:rPr>
        <w:fldChar w:fldCharType="begin"/>
      </w:r>
      <w:r>
        <w:rPr>
          <w:noProof/>
        </w:rPr>
        <w:instrText xml:space="preserve"> PAGEREF _Toc154698225 \h </w:instrText>
      </w:r>
      <w:r>
        <w:rPr>
          <w:noProof/>
        </w:rPr>
      </w:r>
      <w:r>
        <w:rPr>
          <w:noProof/>
        </w:rPr>
        <w:fldChar w:fldCharType="separate"/>
      </w:r>
      <w:r>
        <w:rPr>
          <w:noProof/>
        </w:rPr>
        <w:t>27</w:t>
      </w:r>
      <w:r>
        <w:rPr>
          <w:noProof/>
        </w:rPr>
        <w:fldChar w:fldCharType="end"/>
      </w:r>
    </w:p>
    <w:p w14:paraId="6B467DF4" w14:textId="5D025D20" w:rsidR="00E02274" w:rsidRDefault="00E02274">
      <w:pPr>
        <w:pStyle w:val="TOC5"/>
        <w:rPr>
          <w:rFonts w:ascii="Calibri" w:eastAsia="Times New Roman" w:hAnsi="Calibri"/>
          <w:noProof/>
          <w:kern w:val="2"/>
          <w:sz w:val="22"/>
          <w:szCs w:val="22"/>
          <w:lang w:eastAsia="en-GB"/>
        </w:rPr>
      </w:pPr>
      <w:r>
        <w:rPr>
          <w:noProof/>
        </w:rPr>
        <w:t>7.1.2.2.25</w:t>
      </w:r>
      <w:r>
        <w:rPr>
          <w:rFonts w:ascii="Calibri" w:eastAsia="Times New Roman" w:hAnsi="Calibri"/>
          <w:noProof/>
          <w:kern w:val="2"/>
          <w:sz w:val="22"/>
          <w:szCs w:val="22"/>
          <w:lang w:eastAsia="en-GB"/>
        </w:rPr>
        <w:tab/>
      </w:r>
      <w:r>
        <w:rPr>
          <w:noProof/>
        </w:rPr>
        <w:t>MCVideo imminent peril group call cancel response</w:t>
      </w:r>
      <w:r>
        <w:rPr>
          <w:noProof/>
        </w:rPr>
        <w:tab/>
      </w:r>
      <w:r>
        <w:rPr>
          <w:noProof/>
        </w:rPr>
        <w:fldChar w:fldCharType="begin"/>
      </w:r>
      <w:r>
        <w:rPr>
          <w:noProof/>
        </w:rPr>
        <w:instrText xml:space="preserve"> PAGEREF _Toc154698226 \h </w:instrText>
      </w:r>
      <w:r>
        <w:rPr>
          <w:noProof/>
        </w:rPr>
      </w:r>
      <w:r>
        <w:rPr>
          <w:noProof/>
        </w:rPr>
        <w:fldChar w:fldCharType="separate"/>
      </w:r>
      <w:r>
        <w:rPr>
          <w:noProof/>
        </w:rPr>
        <w:t>28</w:t>
      </w:r>
      <w:r>
        <w:rPr>
          <w:noProof/>
        </w:rPr>
        <w:fldChar w:fldCharType="end"/>
      </w:r>
    </w:p>
    <w:p w14:paraId="0A5AEBAF" w14:textId="28B4A7DB" w:rsidR="00E02274" w:rsidRDefault="00E02274">
      <w:pPr>
        <w:pStyle w:val="TOC4"/>
        <w:rPr>
          <w:rFonts w:ascii="Calibri" w:eastAsia="Times New Roman" w:hAnsi="Calibri"/>
          <w:noProof/>
          <w:kern w:val="2"/>
          <w:sz w:val="22"/>
          <w:szCs w:val="22"/>
          <w:lang w:eastAsia="en-GB"/>
        </w:rPr>
      </w:pPr>
      <w:r w:rsidRPr="004327D6">
        <w:rPr>
          <w:noProof/>
          <w:lang w:val="nl-NL" w:eastAsia="zh-CN"/>
        </w:rPr>
        <w:t>7</w:t>
      </w:r>
      <w:r w:rsidRPr="004327D6">
        <w:rPr>
          <w:noProof/>
          <w:lang w:val="nl-NL"/>
        </w:rPr>
        <w:t>.</w:t>
      </w:r>
      <w:r w:rsidRPr="004327D6">
        <w:rPr>
          <w:noProof/>
          <w:lang w:val="nl-NL" w:eastAsia="zh-CN"/>
        </w:rPr>
        <w:t>1</w:t>
      </w:r>
      <w:r w:rsidRPr="004327D6">
        <w:rPr>
          <w:noProof/>
          <w:lang w:val="nl-NL"/>
        </w:rPr>
        <w:t>.2.3</w:t>
      </w:r>
      <w:r>
        <w:rPr>
          <w:rFonts w:ascii="Calibri" w:eastAsia="Times New Roman" w:hAnsi="Calibri"/>
          <w:noProof/>
          <w:kern w:val="2"/>
          <w:sz w:val="22"/>
          <w:szCs w:val="22"/>
          <w:lang w:eastAsia="en-GB"/>
        </w:rPr>
        <w:tab/>
      </w:r>
      <w:r w:rsidRPr="004327D6">
        <w:rPr>
          <w:noProof/>
          <w:lang w:val="nl-NL"/>
        </w:rPr>
        <w:t>Group call within one MC system</w:t>
      </w:r>
      <w:r>
        <w:rPr>
          <w:noProof/>
        </w:rPr>
        <w:tab/>
      </w:r>
      <w:r>
        <w:rPr>
          <w:noProof/>
        </w:rPr>
        <w:fldChar w:fldCharType="begin"/>
      </w:r>
      <w:r>
        <w:rPr>
          <w:noProof/>
        </w:rPr>
        <w:instrText xml:space="preserve"> PAGEREF _Toc154698227 \h </w:instrText>
      </w:r>
      <w:r>
        <w:rPr>
          <w:noProof/>
        </w:rPr>
      </w:r>
      <w:r>
        <w:rPr>
          <w:noProof/>
        </w:rPr>
        <w:fldChar w:fldCharType="separate"/>
      </w:r>
      <w:r>
        <w:rPr>
          <w:noProof/>
        </w:rPr>
        <w:t>28</w:t>
      </w:r>
      <w:r>
        <w:rPr>
          <w:noProof/>
        </w:rPr>
        <w:fldChar w:fldCharType="end"/>
      </w:r>
    </w:p>
    <w:p w14:paraId="5D105DBB" w14:textId="1F400A92" w:rsidR="00E02274" w:rsidRDefault="00E02274">
      <w:pPr>
        <w:pStyle w:val="TOC5"/>
        <w:rPr>
          <w:rFonts w:ascii="Calibri" w:eastAsia="Times New Roman" w:hAnsi="Calibri"/>
          <w:noProof/>
          <w:kern w:val="2"/>
          <w:sz w:val="22"/>
          <w:szCs w:val="22"/>
          <w:lang w:eastAsia="en-GB"/>
        </w:rPr>
      </w:pPr>
      <w:r w:rsidRPr="004327D6">
        <w:rPr>
          <w:noProof/>
          <w:lang w:val="nl-NL" w:eastAsia="zh-CN"/>
        </w:rPr>
        <w:t>7</w:t>
      </w:r>
      <w:r w:rsidRPr="004327D6">
        <w:rPr>
          <w:noProof/>
          <w:lang w:val="nl-NL"/>
        </w:rPr>
        <w:t>.</w:t>
      </w:r>
      <w:r w:rsidRPr="004327D6">
        <w:rPr>
          <w:noProof/>
          <w:lang w:val="nl-NL" w:eastAsia="zh-CN"/>
        </w:rPr>
        <w:t>1</w:t>
      </w:r>
      <w:r w:rsidRPr="004327D6">
        <w:rPr>
          <w:noProof/>
          <w:lang w:val="nl-NL"/>
        </w:rPr>
        <w:t>.2.3.1</w:t>
      </w:r>
      <w:r>
        <w:rPr>
          <w:rFonts w:ascii="Calibri" w:eastAsia="Times New Roman" w:hAnsi="Calibri"/>
          <w:noProof/>
          <w:kern w:val="2"/>
          <w:sz w:val="22"/>
          <w:szCs w:val="22"/>
          <w:lang w:eastAsia="en-GB"/>
        </w:rPr>
        <w:tab/>
      </w:r>
      <w:r w:rsidRPr="004327D6">
        <w:rPr>
          <w:noProof/>
          <w:lang w:val="nl-NL"/>
        </w:rPr>
        <w:t>Group call models</w:t>
      </w:r>
      <w:r>
        <w:rPr>
          <w:noProof/>
        </w:rPr>
        <w:tab/>
      </w:r>
      <w:r>
        <w:rPr>
          <w:noProof/>
        </w:rPr>
        <w:fldChar w:fldCharType="begin"/>
      </w:r>
      <w:r>
        <w:rPr>
          <w:noProof/>
        </w:rPr>
        <w:instrText xml:space="preserve"> PAGEREF _Toc154698228 \h </w:instrText>
      </w:r>
      <w:r>
        <w:rPr>
          <w:noProof/>
        </w:rPr>
      </w:r>
      <w:r>
        <w:rPr>
          <w:noProof/>
        </w:rPr>
        <w:fldChar w:fldCharType="separate"/>
      </w:r>
      <w:r>
        <w:rPr>
          <w:noProof/>
        </w:rPr>
        <w:t>28</w:t>
      </w:r>
      <w:r>
        <w:rPr>
          <w:noProof/>
        </w:rPr>
        <w:fldChar w:fldCharType="end"/>
      </w:r>
    </w:p>
    <w:p w14:paraId="57E8C1DF" w14:textId="24FC39AC" w:rsidR="00E02274" w:rsidRDefault="00E02274">
      <w:pPr>
        <w:pStyle w:val="TOC6"/>
        <w:rPr>
          <w:rFonts w:ascii="Calibri" w:eastAsia="Times New Roman" w:hAnsi="Calibri"/>
          <w:noProof/>
          <w:kern w:val="2"/>
          <w:sz w:val="22"/>
          <w:szCs w:val="22"/>
          <w:lang w:eastAsia="en-GB"/>
        </w:rPr>
      </w:pPr>
      <w:r>
        <w:rPr>
          <w:noProof/>
          <w:lang w:eastAsia="zh-CN"/>
        </w:rPr>
        <w:t>7</w:t>
      </w:r>
      <w:r>
        <w:rPr>
          <w:noProof/>
        </w:rPr>
        <w:t>.</w:t>
      </w:r>
      <w:r>
        <w:rPr>
          <w:noProof/>
          <w:lang w:eastAsia="zh-CN"/>
        </w:rPr>
        <w:t>1</w:t>
      </w:r>
      <w:r>
        <w:rPr>
          <w:noProof/>
        </w:rPr>
        <w:t>.2.3.1.1</w:t>
      </w:r>
      <w:r>
        <w:rPr>
          <w:rFonts w:ascii="Calibri" w:eastAsia="Times New Roman" w:hAnsi="Calibri"/>
          <w:noProof/>
          <w:kern w:val="2"/>
          <w:sz w:val="22"/>
          <w:szCs w:val="22"/>
          <w:lang w:eastAsia="en-GB"/>
        </w:rPr>
        <w:tab/>
      </w:r>
      <w:r>
        <w:rPr>
          <w:noProof/>
        </w:rPr>
        <w:t>Pre-arranged group call</w:t>
      </w:r>
      <w:r>
        <w:rPr>
          <w:noProof/>
        </w:rPr>
        <w:tab/>
      </w:r>
      <w:r>
        <w:rPr>
          <w:noProof/>
        </w:rPr>
        <w:fldChar w:fldCharType="begin"/>
      </w:r>
      <w:r>
        <w:rPr>
          <w:noProof/>
        </w:rPr>
        <w:instrText xml:space="preserve"> PAGEREF _Toc154698229 \h </w:instrText>
      </w:r>
      <w:r>
        <w:rPr>
          <w:noProof/>
        </w:rPr>
      </w:r>
      <w:r>
        <w:rPr>
          <w:noProof/>
        </w:rPr>
        <w:fldChar w:fldCharType="separate"/>
      </w:r>
      <w:r>
        <w:rPr>
          <w:noProof/>
        </w:rPr>
        <w:t>28</w:t>
      </w:r>
      <w:r>
        <w:rPr>
          <w:noProof/>
        </w:rPr>
        <w:fldChar w:fldCharType="end"/>
      </w:r>
    </w:p>
    <w:p w14:paraId="17627A48" w14:textId="71D42BB9" w:rsidR="00E02274" w:rsidRDefault="00E02274">
      <w:pPr>
        <w:pStyle w:val="TOC6"/>
        <w:rPr>
          <w:rFonts w:ascii="Calibri" w:eastAsia="Times New Roman" w:hAnsi="Calibri"/>
          <w:noProof/>
          <w:kern w:val="2"/>
          <w:sz w:val="22"/>
          <w:szCs w:val="22"/>
          <w:lang w:eastAsia="en-GB"/>
        </w:rPr>
      </w:pPr>
      <w:r>
        <w:rPr>
          <w:noProof/>
          <w:lang w:eastAsia="zh-CN"/>
        </w:rPr>
        <w:t>7</w:t>
      </w:r>
      <w:r>
        <w:rPr>
          <w:noProof/>
        </w:rPr>
        <w:t>.</w:t>
      </w:r>
      <w:r>
        <w:rPr>
          <w:noProof/>
          <w:lang w:eastAsia="zh-CN"/>
        </w:rPr>
        <w:t>1</w:t>
      </w:r>
      <w:r>
        <w:rPr>
          <w:noProof/>
        </w:rPr>
        <w:t>.2.3.1.2</w:t>
      </w:r>
      <w:r>
        <w:rPr>
          <w:rFonts w:ascii="Calibri" w:eastAsia="Times New Roman" w:hAnsi="Calibri"/>
          <w:noProof/>
          <w:kern w:val="2"/>
          <w:sz w:val="22"/>
          <w:szCs w:val="22"/>
          <w:lang w:eastAsia="en-GB"/>
        </w:rPr>
        <w:tab/>
      </w:r>
      <w:r>
        <w:rPr>
          <w:noProof/>
          <w:lang w:eastAsia="zh-CN"/>
        </w:rPr>
        <w:t>Chat</w:t>
      </w:r>
      <w:r>
        <w:rPr>
          <w:noProof/>
        </w:rPr>
        <w:t xml:space="preserve"> group call</w:t>
      </w:r>
      <w:r>
        <w:rPr>
          <w:noProof/>
        </w:rPr>
        <w:tab/>
      </w:r>
      <w:r>
        <w:rPr>
          <w:noProof/>
        </w:rPr>
        <w:fldChar w:fldCharType="begin"/>
      </w:r>
      <w:r>
        <w:rPr>
          <w:noProof/>
        </w:rPr>
        <w:instrText xml:space="preserve"> PAGEREF _Toc154698230 \h </w:instrText>
      </w:r>
      <w:r>
        <w:rPr>
          <w:noProof/>
        </w:rPr>
      </w:r>
      <w:r>
        <w:rPr>
          <w:noProof/>
        </w:rPr>
        <w:fldChar w:fldCharType="separate"/>
      </w:r>
      <w:r>
        <w:rPr>
          <w:noProof/>
        </w:rPr>
        <w:t>33</w:t>
      </w:r>
      <w:r>
        <w:rPr>
          <w:noProof/>
        </w:rPr>
        <w:fldChar w:fldCharType="end"/>
      </w:r>
    </w:p>
    <w:p w14:paraId="37F9CFB5" w14:textId="2D9DE0F9" w:rsidR="00E02274" w:rsidRDefault="00E02274">
      <w:pPr>
        <w:pStyle w:val="TOC5"/>
        <w:rPr>
          <w:rFonts w:ascii="Calibri" w:eastAsia="Times New Roman" w:hAnsi="Calibri"/>
          <w:noProof/>
          <w:kern w:val="2"/>
          <w:sz w:val="22"/>
          <w:szCs w:val="22"/>
          <w:lang w:eastAsia="en-GB"/>
        </w:rPr>
      </w:pPr>
      <w:r>
        <w:rPr>
          <w:noProof/>
        </w:rPr>
        <w:t>7.1.2.3.2</w:t>
      </w:r>
      <w:r>
        <w:rPr>
          <w:rFonts w:ascii="Calibri" w:eastAsia="Times New Roman" w:hAnsi="Calibri"/>
          <w:noProof/>
          <w:kern w:val="2"/>
          <w:sz w:val="22"/>
          <w:szCs w:val="22"/>
          <w:lang w:eastAsia="en-GB"/>
        </w:rPr>
        <w:tab/>
      </w:r>
      <w:r>
        <w:rPr>
          <w:noProof/>
        </w:rPr>
        <w:t>Exiting group call due to de-affiliation</w:t>
      </w:r>
      <w:r>
        <w:rPr>
          <w:noProof/>
        </w:rPr>
        <w:tab/>
      </w:r>
      <w:r>
        <w:rPr>
          <w:noProof/>
        </w:rPr>
        <w:fldChar w:fldCharType="begin"/>
      </w:r>
      <w:r>
        <w:rPr>
          <w:noProof/>
        </w:rPr>
        <w:instrText xml:space="preserve"> PAGEREF _Toc154698231 \h </w:instrText>
      </w:r>
      <w:r>
        <w:rPr>
          <w:noProof/>
        </w:rPr>
      </w:r>
      <w:r>
        <w:rPr>
          <w:noProof/>
        </w:rPr>
        <w:fldChar w:fldCharType="separate"/>
      </w:r>
      <w:r>
        <w:rPr>
          <w:noProof/>
        </w:rPr>
        <w:t>39</w:t>
      </w:r>
      <w:r>
        <w:rPr>
          <w:noProof/>
        </w:rPr>
        <w:fldChar w:fldCharType="end"/>
      </w:r>
    </w:p>
    <w:p w14:paraId="05A22B66" w14:textId="0FE500EE" w:rsidR="00E02274" w:rsidRDefault="00E02274">
      <w:pPr>
        <w:pStyle w:val="TOC5"/>
        <w:rPr>
          <w:rFonts w:ascii="Calibri" w:eastAsia="Times New Roman" w:hAnsi="Calibri"/>
          <w:noProof/>
          <w:kern w:val="2"/>
          <w:sz w:val="22"/>
          <w:szCs w:val="22"/>
          <w:lang w:eastAsia="en-GB"/>
        </w:rPr>
      </w:pPr>
      <w:r>
        <w:rPr>
          <w:noProof/>
        </w:rPr>
        <w:t>7.1.2.3.3</w:t>
      </w:r>
      <w:r>
        <w:rPr>
          <w:rFonts w:ascii="Calibri" w:eastAsia="Times New Roman" w:hAnsi="Calibri"/>
          <w:noProof/>
          <w:kern w:val="2"/>
          <w:sz w:val="22"/>
          <w:szCs w:val="22"/>
          <w:lang w:eastAsia="en-GB"/>
        </w:rPr>
        <w:tab/>
      </w:r>
      <w:r>
        <w:rPr>
          <w:noProof/>
        </w:rPr>
        <w:t>MCVideo user leaving a group call</w:t>
      </w:r>
      <w:r>
        <w:rPr>
          <w:noProof/>
        </w:rPr>
        <w:tab/>
      </w:r>
      <w:r>
        <w:rPr>
          <w:noProof/>
        </w:rPr>
        <w:fldChar w:fldCharType="begin"/>
      </w:r>
      <w:r>
        <w:rPr>
          <w:noProof/>
        </w:rPr>
        <w:instrText xml:space="preserve"> PAGEREF _Toc154698232 \h </w:instrText>
      </w:r>
      <w:r>
        <w:rPr>
          <w:noProof/>
        </w:rPr>
      </w:r>
      <w:r>
        <w:rPr>
          <w:noProof/>
        </w:rPr>
        <w:fldChar w:fldCharType="separate"/>
      </w:r>
      <w:r>
        <w:rPr>
          <w:noProof/>
        </w:rPr>
        <w:t>40</w:t>
      </w:r>
      <w:r>
        <w:rPr>
          <w:noProof/>
        </w:rPr>
        <w:fldChar w:fldCharType="end"/>
      </w:r>
    </w:p>
    <w:p w14:paraId="396796F6" w14:textId="53685902"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1</w:t>
      </w:r>
      <w:r>
        <w:rPr>
          <w:noProof/>
        </w:rPr>
        <w:t>.2.</w:t>
      </w:r>
      <w:r>
        <w:rPr>
          <w:noProof/>
          <w:lang w:eastAsia="zh-CN"/>
        </w:rPr>
        <w:t>4</w:t>
      </w:r>
      <w:r>
        <w:rPr>
          <w:rFonts w:ascii="Calibri" w:eastAsia="Times New Roman" w:hAnsi="Calibri"/>
          <w:noProof/>
          <w:kern w:val="2"/>
          <w:sz w:val="22"/>
          <w:szCs w:val="22"/>
          <w:lang w:eastAsia="en-GB"/>
        </w:rPr>
        <w:tab/>
      </w:r>
      <w:r>
        <w:rPr>
          <w:noProof/>
        </w:rPr>
        <w:t>Broadcast group call</w:t>
      </w:r>
      <w:r>
        <w:rPr>
          <w:noProof/>
        </w:rPr>
        <w:tab/>
      </w:r>
      <w:r>
        <w:rPr>
          <w:noProof/>
        </w:rPr>
        <w:fldChar w:fldCharType="begin"/>
      </w:r>
      <w:r>
        <w:rPr>
          <w:noProof/>
        </w:rPr>
        <w:instrText xml:space="preserve"> PAGEREF _Toc154698233 \h </w:instrText>
      </w:r>
      <w:r>
        <w:rPr>
          <w:noProof/>
        </w:rPr>
      </w:r>
      <w:r>
        <w:rPr>
          <w:noProof/>
        </w:rPr>
        <w:fldChar w:fldCharType="separate"/>
      </w:r>
      <w:r>
        <w:rPr>
          <w:noProof/>
        </w:rPr>
        <w:t>41</w:t>
      </w:r>
      <w:r>
        <w:rPr>
          <w:noProof/>
        </w:rPr>
        <w:fldChar w:fldCharType="end"/>
      </w:r>
    </w:p>
    <w:p w14:paraId="561729F7" w14:textId="3FAA371E"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1</w:t>
      </w:r>
      <w:r>
        <w:rPr>
          <w:noProof/>
        </w:rPr>
        <w:t>.2.</w:t>
      </w:r>
      <w:r>
        <w:rPr>
          <w:noProof/>
          <w:lang w:eastAsia="zh-CN"/>
        </w:rPr>
        <w:t>4</w:t>
      </w:r>
      <w:r>
        <w:rPr>
          <w:noProof/>
        </w:rPr>
        <w:t>.1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_Toc154698234 \h </w:instrText>
      </w:r>
      <w:r>
        <w:rPr>
          <w:noProof/>
        </w:rPr>
      </w:r>
      <w:r>
        <w:rPr>
          <w:noProof/>
        </w:rPr>
        <w:fldChar w:fldCharType="separate"/>
      </w:r>
      <w:r>
        <w:rPr>
          <w:noProof/>
        </w:rPr>
        <w:t>41</w:t>
      </w:r>
      <w:r>
        <w:rPr>
          <w:noProof/>
        </w:rPr>
        <w:fldChar w:fldCharType="end"/>
      </w:r>
    </w:p>
    <w:p w14:paraId="51B1D753" w14:textId="4B39EA2E"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1</w:t>
      </w:r>
      <w:r>
        <w:rPr>
          <w:noProof/>
        </w:rPr>
        <w:t>.2.</w:t>
      </w:r>
      <w:r>
        <w:rPr>
          <w:noProof/>
          <w:lang w:eastAsia="zh-CN"/>
        </w:rPr>
        <w:t>4</w:t>
      </w:r>
      <w:r>
        <w:rPr>
          <w:noProof/>
        </w:rPr>
        <w:t>.2</w:t>
      </w:r>
      <w:r>
        <w:rPr>
          <w:rFonts w:ascii="Calibri" w:eastAsia="Times New Roman" w:hAnsi="Calibri"/>
          <w:noProof/>
          <w:kern w:val="2"/>
          <w:sz w:val="22"/>
          <w:szCs w:val="22"/>
          <w:lang w:eastAsia="en-GB"/>
        </w:rPr>
        <w:tab/>
      </w:r>
      <w:r>
        <w:rPr>
          <w:noProof/>
        </w:rPr>
        <w:t>Common broadcast group call procedure</w:t>
      </w:r>
      <w:r>
        <w:rPr>
          <w:noProof/>
        </w:rPr>
        <w:tab/>
      </w:r>
      <w:r>
        <w:rPr>
          <w:noProof/>
        </w:rPr>
        <w:fldChar w:fldCharType="begin"/>
      </w:r>
      <w:r>
        <w:rPr>
          <w:noProof/>
        </w:rPr>
        <w:instrText xml:space="preserve"> PAGEREF _Toc154698235 \h </w:instrText>
      </w:r>
      <w:r>
        <w:rPr>
          <w:noProof/>
        </w:rPr>
      </w:r>
      <w:r>
        <w:rPr>
          <w:noProof/>
        </w:rPr>
        <w:fldChar w:fldCharType="separate"/>
      </w:r>
      <w:r>
        <w:rPr>
          <w:noProof/>
        </w:rPr>
        <w:t>41</w:t>
      </w:r>
      <w:r>
        <w:rPr>
          <w:noProof/>
        </w:rPr>
        <w:fldChar w:fldCharType="end"/>
      </w:r>
    </w:p>
    <w:p w14:paraId="2E9E68E4" w14:textId="7B8AA02A" w:rsidR="00E02274" w:rsidRDefault="00E02274">
      <w:pPr>
        <w:pStyle w:val="TOC4"/>
        <w:rPr>
          <w:rFonts w:ascii="Calibri" w:eastAsia="Times New Roman" w:hAnsi="Calibri"/>
          <w:noProof/>
          <w:kern w:val="2"/>
          <w:sz w:val="22"/>
          <w:szCs w:val="22"/>
          <w:lang w:eastAsia="en-GB"/>
        </w:rPr>
      </w:pPr>
      <w:r>
        <w:rPr>
          <w:noProof/>
        </w:rPr>
        <w:t>7.1.2.5</w:t>
      </w:r>
      <w:r>
        <w:rPr>
          <w:rFonts w:ascii="Calibri" w:eastAsia="Times New Roman" w:hAnsi="Calibri"/>
          <w:noProof/>
          <w:kern w:val="2"/>
          <w:sz w:val="22"/>
          <w:szCs w:val="22"/>
          <w:lang w:eastAsia="en-GB"/>
        </w:rPr>
        <w:tab/>
      </w:r>
      <w:r>
        <w:rPr>
          <w:noProof/>
        </w:rPr>
        <w:t>Emergency and imminent peril procedures</w:t>
      </w:r>
      <w:r>
        <w:rPr>
          <w:noProof/>
        </w:rPr>
        <w:tab/>
      </w:r>
      <w:r>
        <w:rPr>
          <w:noProof/>
        </w:rPr>
        <w:fldChar w:fldCharType="begin"/>
      </w:r>
      <w:r>
        <w:rPr>
          <w:noProof/>
        </w:rPr>
        <w:instrText xml:space="preserve"> PAGEREF _Toc154698236 \h </w:instrText>
      </w:r>
      <w:r>
        <w:rPr>
          <w:noProof/>
        </w:rPr>
      </w:r>
      <w:r>
        <w:rPr>
          <w:noProof/>
        </w:rPr>
        <w:fldChar w:fldCharType="separate"/>
      </w:r>
      <w:r>
        <w:rPr>
          <w:noProof/>
        </w:rPr>
        <w:t>41</w:t>
      </w:r>
      <w:r>
        <w:rPr>
          <w:noProof/>
        </w:rPr>
        <w:fldChar w:fldCharType="end"/>
      </w:r>
    </w:p>
    <w:p w14:paraId="0E2AAF39" w14:textId="3217373B" w:rsidR="00E02274" w:rsidRDefault="00E02274">
      <w:pPr>
        <w:pStyle w:val="TOC5"/>
        <w:rPr>
          <w:rFonts w:ascii="Calibri" w:eastAsia="Times New Roman" w:hAnsi="Calibri"/>
          <w:noProof/>
          <w:kern w:val="2"/>
          <w:sz w:val="22"/>
          <w:szCs w:val="22"/>
          <w:lang w:eastAsia="en-GB"/>
        </w:rPr>
      </w:pPr>
      <w:r>
        <w:rPr>
          <w:noProof/>
        </w:rPr>
        <w:t>7.1.2.5.1</w:t>
      </w:r>
      <w:r>
        <w:rPr>
          <w:rFonts w:ascii="Calibri" w:eastAsia="Times New Roman" w:hAnsi="Calibri"/>
          <w:noProof/>
          <w:kern w:val="2"/>
          <w:sz w:val="22"/>
          <w:szCs w:val="22"/>
          <w:lang w:eastAsia="en-GB"/>
        </w:rPr>
        <w:tab/>
      </w:r>
      <w:r>
        <w:rPr>
          <w:noProof/>
        </w:rPr>
        <w:t>MCVideo emergency group call</w:t>
      </w:r>
      <w:r>
        <w:rPr>
          <w:noProof/>
        </w:rPr>
        <w:tab/>
      </w:r>
      <w:r>
        <w:rPr>
          <w:noProof/>
        </w:rPr>
        <w:fldChar w:fldCharType="begin"/>
      </w:r>
      <w:r>
        <w:rPr>
          <w:noProof/>
        </w:rPr>
        <w:instrText xml:space="preserve"> PAGEREF _Toc154698237 \h </w:instrText>
      </w:r>
      <w:r>
        <w:rPr>
          <w:noProof/>
        </w:rPr>
      </w:r>
      <w:r>
        <w:rPr>
          <w:noProof/>
        </w:rPr>
        <w:fldChar w:fldCharType="separate"/>
      </w:r>
      <w:r>
        <w:rPr>
          <w:noProof/>
        </w:rPr>
        <w:t>41</w:t>
      </w:r>
      <w:r>
        <w:rPr>
          <w:noProof/>
        </w:rPr>
        <w:fldChar w:fldCharType="end"/>
      </w:r>
    </w:p>
    <w:p w14:paraId="1690E09F" w14:textId="257DB107" w:rsidR="00E02274" w:rsidRDefault="00E02274">
      <w:pPr>
        <w:pStyle w:val="TOC6"/>
        <w:rPr>
          <w:rFonts w:ascii="Calibri" w:eastAsia="Times New Roman" w:hAnsi="Calibri"/>
          <w:noProof/>
          <w:kern w:val="2"/>
          <w:sz w:val="22"/>
          <w:szCs w:val="22"/>
          <w:lang w:eastAsia="en-GB"/>
        </w:rPr>
      </w:pPr>
      <w:r>
        <w:rPr>
          <w:noProof/>
        </w:rPr>
        <w:t>7.1.2.5.1.1</w:t>
      </w:r>
      <w:r>
        <w:rPr>
          <w:rFonts w:ascii="Calibri" w:eastAsia="Times New Roman" w:hAnsi="Calibri"/>
          <w:noProof/>
          <w:kern w:val="2"/>
          <w:sz w:val="22"/>
          <w:szCs w:val="22"/>
          <w:lang w:eastAsia="en-GB"/>
        </w:rPr>
        <w:tab/>
      </w:r>
      <w:r>
        <w:rPr>
          <w:noProof/>
        </w:rPr>
        <w:t>MCVideo emergency group call commencement</w:t>
      </w:r>
      <w:r>
        <w:rPr>
          <w:noProof/>
        </w:rPr>
        <w:tab/>
      </w:r>
      <w:r>
        <w:rPr>
          <w:noProof/>
        </w:rPr>
        <w:fldChar w:fldCharType="begin"/>
      </w:r>
      <w:r>
        <w:rPr>
          <w:noProof/>
        </w:rPr>
        <w:instrText xml:space="preserve"> PAGEREF _Toc154698238 \h </w:instrText>
      </w:r>
      <w:r>
        <w:rPr>
          <w:noProof/>
        </w:rPr>
      </w:r>
      <w:r>
        <w:rPr>
          <w:noProof/>
        </w:rPr>
        <w:fldChar w:fldCharType="separate"/>
      </w:r>
      <w:r>
        <w:rPr>
          <w:noProof/>
        </w:rPr>
        <w:t>41</w:t>
      </w:r>
      <w:r>
        <w:rPr>
          <w:noProof/>
        </w:rPr>
        <w:fldChar w:fldCharType="end"/>
      </w:r>
    </w:p>
    <w:p w14:paraId="4F05EF1B" w14:textId="67BC59B1" w:rsidR="00E02274" w:rsidRDefault="00E02274">
      <w:pPr>
        <w:pStyle w:val="TOC6"/>
        <w:rPr>
          <w:rFonts w:ascii="Calibri" w:eastAsia="Times New Roman" w:hAnsi="Calibri"/>
          <w:noProof/>
          <w:kern w:val="2"/>
          <w:sz w:val="22"/>
          <w:szCs w:val="22"/>
          <w:lang w:eastAsia="en-GB"/>
        </w:rPr>
      </w:pPr>
      <w:r>
        <w:rPr>
          <w:noProof/>
        </w:rPr>
        <w:t>7.1.2.5.1.2</w:t>
      </w:r>
      <w:r>
        <w:rPr>
          <w:rFonts w:ascii="Calibri" w:eastAsia="Times New Roman" w:hAnsi="Calibri"/>
          <w:noProof/>
          <w:kern w:val="2"/>
          <w:sz w:val="22"/>
          <w:szCs w:val="22"/>
          <w:lang w:eastAsia="en-GB"/>
        </w:rPr>
        <w:tab/>
      </w:r>
      <w:r>
        <w:rPr>
          <w:noProof/>
        </w:rPr>
        <w:t>MCVideo group call upgraded to an MCVideo emergency group call</w:t>
      </w:r>
      <w:r>
        <w:rPr>
          <w:noProof/>
        </w:rPr>
        <w:tab/>
      </w:r>
      <w:r>
        <w:rPr>
          <w:noProof/>
        </w:rPr>
        <w:fldChar w:fldCharType="begin"/>
      </w:r>
      <w:r>
        <w:rPr>
          <w:noProof/>
        </w:rPr>
        <w:instrText xml:space="preserve"> PAGEREF _Toc154698239 \h </w:instrText>
      </w:r>
      <w:r>
        <w:rPr>
          <w:noProof/>
        </w:rPr>
      </w:r>
      <w:r>
        <w:rPr>
          <w:noProof/>
        </w:rPr>
        <w:fldChar w:fldCharType="separate"/>
      </w:r>
      <w:r>
        <w:rPr>
          <w:noProof/>
        </w:rPr>
        <w:t>44</w:t>
      </w:r>
      <w:r>
        <w:rPr>
          <w:noProof/>
        </w:rPr>
        <w:fldChar w:fldCharType="end"/>
      </w:r>
    </w:p>
    <w:p w14:paraId="31B2B341" w14:textId="6A8DAB8D" w:rsidR="00E02274" w:rsidRDefault="00E02274">
      <w:pPr>
        <w:pStyle w:val="TOC6"/>
        <w:rPr>
          <w:rFonts w:ascii="Calibri" w:eastAsia="Times New Roman" w:hAnsi="Calibri"/>
          <w:noProof/>
          <w:kern w:val="2"/>
          <w:sz w:val="22"/>
          <w:szCs w:val="22"/>
          <w:lang w:eastAsia="en-GB"/>
        </w:rPr>
      </w:pPr>
      <w:r>
        <w:rPr>
          <w:noProof/>
        </w:rPr>
        <w:t>7.1.2.5.1.3</w:t>
      </w:r>
      <w:r>
        <w:rPr>
          <w:rFonts w:ascii="Calibri" w:eastAsia="Times New Roman" w:hAnsi="Calibri"/>
          <w:noProof/>
          <w:kern w:val="2"/>
          <w:sz w:val="22"/>
          <w:szCs w:val="22"/>
          <w:lang w:eastAsia="en-GB"/>
        </w:rPr>
        <w:tab/>
      </w:r>
      <w:r>
        <w:rPr>
          <w:noProof/>
        </w:rPr>
        <w:t>MCVideo in-progress emergency group state cancel</w:t>
      </w:r>
      <w:r>
        <w:rPr>
          <w:noProof/>
        </w:rPr>
        <w:tab/>
      </w:r>
      <w:r>
        <w:rPr>
          <w:noProof/>
        </w:rPr>
        <w:fldChar w:fldCharType="begin"/>
      </w:r>
      <w:r>
        <w:rPr>
          <w:noProof/>
        </w:rPr>
        <w:instrText xml:space="preserve"> PAGEREF _Toc154698240 \h </w:instrText>
      </w:r>
      <w:r>
        <w:rPr>
          <w:noProof/>
        </w:rPr>
      </w:r>
      <w:r>
        <w:rPr>
          <w:noProof/>
        </w:rPr>
        <w:fldChar w:fldCharType="separate"/>
      </w:r>
      <w:r>
        <w:rPr>
          <w:noProof/>
        </w:rPr>
        <w:t>46</w:t>
      </w:r>
      <w:r>
        <w:rPr>
          <w:noProof/>
        </w:rPr>
        <w:fldChar w:fldCharType="end"/>
      </w:r>
    </w:p>
    <w:p w14:paraId="2F93934A" w14:textId="627F856D" w:rsidR="00E02274" w:rsidRDefault="00E02274">
      <w:pPr>
        <w:pStyle w:val="TOC5"/>
        <w:rPr>
          <w:rFonts w:ascii="Calibri" w:eastAsia="Times New Roman" w:hAnsi="Calibri"/>
          <w:noProof/>
          <w:kern w:val="2"/>
          <w:sz w:val="22"/>
          <w:szCs w:val="22"/>
          <w:lang w:eastAsia="en-GB"/>
        </w:rPr>
      </w:pPr>
      <w:r>
        <w:rPr>
          <w:noProof/>
        </w:rPr>
        <w:t>7.1.2.5.2</w:t>
      </w:r>
      <w:r>
        <w:rPr>
          <w:rFonts w:ascii="Calibri" w:eastAsia="Times New Roman" w:hAnsi="Calibri"/>
          <w:noProof/>
          <w:kern w:val="2"/>
          <w:sz w:val="22"/>
          <w:szCs w:val="22"/>
          <w:lang w:eastAsia="en-GB"/>
        </w:rPr>
        <w:tab/>
      </w:r>
      <w:r>
        <w:rPr>
          <w:noProof/>
        </w:rPr>
        <w:t>MCVideo imminent peril group call</w:t>
      </w:r>
      <w:r>
        <w:rPr>
          <w:noProof/>
        </w:rPr>
        <w:tab/>
      </w:r>
      <w:r>
        <w:rPr>
          <w:noProof/>
        </w:rPr>
        <w:fldChar w:fldCharType="begin"/>
      </w:r>
      <w:r>
        <w:rPr>
          <w:noProof/>
        </w:rPr>
        <w:instrText xml:space="preserve"> PAGEREF _Toc154698241 \h </w:instrText>
      </w:r>
      <w:r>
        <w:rPr>
          <w:noProof/>
        </w:rPr>
      </w:r>
      <w:r>
        <w:rPr>
          <w:noProof/>
        </w:rPr>
        <w:fldChar w:fldCharType="separate"/>
      </w:r>
      <w:r>
        <w:rPr>
          <w:noProof/>
        </w:rPr>
        <w:t>48</w:t>
      </w:r>
      <w:r>
        <w:rPr>
          <w:noProof/>
        </w:rPr>
        <w:fldChar w:fldCharType="end"/>
      </w:r>
    </w:p>
    <w:p w14:paraId="4B864D15" w14:textId="3FF0A9B2" w:rsidR="00E02274" w:rsidRDefault="00E02274">
      <w:pPr>
        <w:pStyle w:val="TOC6"/>
        <w:rPr>
          <w:rFonts w:ascii="Calibri" w:eastAsia="Times New Roman" w:hAnsi="Calibri"/>
          <w:noProof/>
          <w:kern w:val="2"/>
          <w:sz w:val="22"/>
          <w:szCs w:val="22"/>
          <w:lang w:eastAsia="en-GB"/>
        </w:rPr>
      </w:pPr>
      <w:r>
        <w:rPr>
          <w:noProof/>
        </w:rPr>
        <w:t>7.1.2.5.2.1</w:t>
      </w:r>
      <w:r>
        <w:rPr>
          <w:rFonts w:ascii="Calibri" w:eastAsia="Times New Roman" w:hAnsi="Calibri"/>
          <w:noProof/>
          <w:kern w:val="2"/>
          <w:sz w:val="22"/>
          <w:szCs w:val="22"/>
          <w:lang w:eastAsia="en-GB"/>
        </w:rPr>
        <w:tab/>
      </w:r>
      <w:r>
        <w:rPr>
          <w:noProof/>
        </w:rPr>
        <w:t>MCVideo imminent peril group call commencement</w:t>
      </w:r>
      <w:r>
        <w:rPr>
          <w:noProof/>
        </w:rPr>
        <w:tab/>
      </w:r>
      <w:r>
        <w:rPr>
          <w:noProof/>
        </w:rPr>
        <w:fldChar w:fldCharType="begin"/>
      </w:r>
      <w:r>
        <w:rPr>
          <w:noProof/>
        </w:rPr>
        <w:instrText xml:space="preserve"> PAGEREF _Toc154698242 \h </w:instrText>
      </w:r>
      <w:r>
        <w:rPr>
          <w:noProof/>
        </w:rPr>
      </w:r>
      <w:r>
        <w:rPr>
          <w:noProof/>
        </w:rPr>
        <w:fldChar w:fldCharType="separate"/>
      </w:r>
      <w:r>
        <w:rPr>
          <w:noProof/>
        </w:rPr>
        <w:t>48</w:t>
      </w:r>
      <w:r>
        <w:rPr>
          <w:noProof/>
        </w:rPr>
        <w:fldChar w:fldCharType="end"/>
      </w:r>
    </w:p>
    <w:p w14:paraId="7A47F83D" w14:textId="0E5E65CA" w:rsidR="00E02274" w:rsidRDefault="00E02274">
      <w:pPr>
        <w:pStyle w:val="TOC6"/>
        <w:rPr>
          <w:rFonts w:ascii="Calibri" w:eastAsia="Times New Roman" w:hAnsi="Calibri"/>
          <w:noProof/>
          <w:kern w:val="2"/>
          <w:sz w:val="22"/>
          <w:szCs w:val="22"/>
          <w:lang w:eastAsia="en-GB"/>
        </w:rPr>
      </w:pPr>
      <w:r>
        <w:rPr>
          <w:noProof/>
        </w:rPr>
        <w:t>7.1.2.5.2.2</w:t>
      </w:r>
      <w:r>
        <w:rPr>
          <w:rFonts w:ascii="Calibri" w:eastAsia="Times New Roman" w:hAnsi="Calibri"/>
          <w:noProof/>
          <w:kern w:val="2"/>
          <w:sz w:val="22"/>
          <w:szCs w:val="22"/>
          <w:lang w:eastAsia="en-GB"/>
        </w:rPr>
        <w:tab/>
      </w:r>
      <w:r>
        <w:rPr>
          <w:noProof/>
        </w:rPr>
        <w:t>Imminent peril group call upgrade</w:t>
      </w:r>
      <w:r>
        <w:rPr>
          <w:noProof/>
        </w:rPr>
        <w:tab/>
      </w:r>
      <w:r>
        <w:rPr>
          <w:noProof/>
        </w:rPr>
        <w:fldChar w:fldCharType="begin"/>
      </w:r>
      <w:r>
        <w:rPr>
          <w:noProof/>
        </w:rPr>
        <w:instrText xml:space="preserve"> PAGEREF _Toc154698243 \h </w:instrText>
      </w:r>
      <w:r>
        <w:rPr>
          <w:noProof/>
        </w:rPr>
      </w:r>
      <w:r>
        <w:rPr>
          <w:noProof/>
        </w:rPr>
        <w:fldChar w:fldCharType="separate"/>
      </w:r>
      <w:r>
        <w:rPr>
          <w:noProof/>
        </w:rPr>
        <w:t>50</w:t>
      </w:r>
      <w:r>
        <w:rPr>
          <w:noProof/>
        </w:rPr>
        <w:fldChar w:fldCharType="end"/>
      </w:r>
    </w:p>
    <w:p w14:paraId="360B45A8" w14:textId="7C78EF00" w:rsidR="00E02274" w:rsidRDefault="00E02274">
      <w:pPr>
        <w:pStyle w:val="TOC6"/>
        <w:rPr>
          <w:rFonts w:ascii="Calibri" w:eastAsia="Times New Roman" w:hAnsi="Calibri"/>
          <w:noProof/>
          <w:kern w:val="2"/>
          <w:sz w:val="22"/>
          <w:szCs w:val="22"/>
          <w:lang w:eastAsia="en-GB"/>
        </w:rPr>
      </w:pPr>
      <w:r>
        <w:rPr>
          <w:noProof/>
        </w:rPr>
        <w:t>7.1.2.5.2.3</w:t>
      </w:r>
      <w:r>
        <w:rPr>
          <w:rFonts w:ascii="Calibri" w:eastAsia="Times New Roman" w:hAnsi="Calibri"/>
          <w:noProof/>
          <w:kern w:val="2"/>
          <w:sz w:val="22"/>
          <w:szCs w:val="22"/>
          <w:lang w:eastAsia="en-GB"/>
        </w:rPr>
        <w:tab/>
      </w:r>
      <w:r>
        <w:rPr>
          <w:noProof/>
        </w:rPr>
        <w:t>MCVideo imminent peril group call cancel</w:t>
      </w:r>
      <w:r>
        <w:rPr>
          <w:noProof/>
        </w:rPr>
        <w:tab/>
      </w:r>
      <w:r>
        <w:rPr>
          <w:noProof/>
        </w:rPr>
        <w:fldChar w:fldCharType="begin"/>
      </w:r>
      <w:r>
        <w:rPr>
          <w:noProof/>
        </w:rPr>
        <w:instrText xml:space="preserve"> PAGEREF _Toc154698244 \h </w:instrText>
      </w:r>
      <w:r>
        <w:rPr>
          <w:noProof/>
        </w:rPr>
      </w:r>
      <w:r>
        <w:rPr>
          <w:noProof/>
        </w:rPr>
        <w:fldChar w:fldCharType="separate"/>
      </w:r>
      <w:r>
        <w:rPr>
          <w:noProof/>
        </w:rPr>
        <w:t>52</w:t>
      </w:r>
      <w:r>
        <w:rPr>
          <w:noProof/>
        </w:rPr>
        <w:fldChar w:fldCharType="end"/>
      </w:r>
    </w:p>
    <w:p w14:paraId="697BFD7E" w14:textId="2F08B97C" w:rsidR="00E02274" w:rsidRDefault="00E02274">
      <w:pPr>
        <w:pStyle w:val="TOC4"/>
        <w:rPr>
          <w:rFonts w:ascii="Calibri" w:eastAsia="Times New Roman" w:hAnsi="Calibri"/>
          <w:noProof/>
          <w:kern w:val="2"/>
          <w:sz w:val="22"/>
          <w:szCs w:val="22"/>
          <w:lang w:eastAsia="en-GB"/>
        </w:rPr>
      </w:pPr>
      <w:r>
        <w:rPr>
          <w:noProof/>
        </w:rPr>
        <w:t>7.1.2.6</w:t>
      </w:r>
      <w:r>
        <w:rPr>
          <w:rFonts w:ascii="Calibri" w:eastAsia="Times New Roman" w:hAnsi="Calibri"/>
          <w:noProof/>
          <w:kern w:val="2"/>
          <w:sz w:val="22"/>
          <w:szCs w:val="22"/>
          <w:lang w:eastAsia="en-GB"/>
        </w:rPr>
        <w:tab/>
      </w:r>
      <w:r>
        <w:rPr>
          <w:noProof/>
        </w:rPr>
        <w:t>MCVideo emergency alert (on-network and off-network)</w:t>
      </w:r>
      <w:r>
        <w:rPr>
          <w:noProof/>
        </w:rPr>
        <w:tab/>
      </w:r>
      <w:r>
        <w:rPr>
          <w:noProof/>
        </w:rPr>
        <w:fldChar w:fldCharType="begin"/>
      </w:r>
      <w:r>
        <w:rPr>
          <w:noProof/>
        </w:rPr>
        <w:instrText xml:space="preserve"> PAGEREF _Toc154698245 \h </w:instrText>
      </w:r>
      <w:r>
        <w:rPr>
          <w:noProof/>
        </w:rPr>
      </w:r>
      <w:r>
        <w:rPr>
          <w:noProof/>
        </w:rPr>
        <w:fldChar w:fldCharType="separate"/>
      </w:r>
      <w:r>
        <w:rPr>
          <w:noProof/>
        </w:rPr>
        <w:t>53</w:t>
      </w:r>
      <w:r>
        <w:rPr>
          <w:noProof/>
        </w:rPr>
        <w:fldChar w:fldCharType="end"/>
      </w:r>
    </w:p>
    <w:p w14:paraId="54B8C535" w14:textId="6EA394C0" w:rsidR="00E02274" w:rsidRDefault="00E02274">
      <w:pPr>
        <w:pStyle w:val="TOC3"/>
        <w:rPr>
          <w:rFonts w:ascii="Calibri" w:eastAsia="Times New Roman" w:hAnsi="Calibri"/>
          <w:noProof/>
          <w:kern w:val="2"/>
          <w:sz w:val="22"/>
          <w:szCs w:val="22"/>
          <w:lang w:eastAsia="en-GB"/>
        </w:rPr>
      </w:pPr>
      <w:r>
        <w:rPr>
          <w:noProof/>
          <w:lang w:eastAsia="zh-CN"/>
        </w:rPr>
        <w:t>7</w:t>
      </w:r>
      <w:r>
        <w:rPr>
          <w:noProof/>
        </w:rPr>
        <w:t>.</w:t>
      </w:r>
      <w:r>
        <w:rPr>
          <w:noProof/>
          <w:lang w:eastAsia="zh-CN"/>
        </w:rPr>
        <w:t>1.3</w:t>
      </w:r>
      <w:r>
        <w:rPr>
          <w:rFonts w:ascii="Calibri" w:eastAsia="Times New Roman" w:hAnsi="Calibri"/>
          <w:noProof/>
          <w:kern w:val="2"/>
          <w:sz w:val="22"/>
          <w:szCs w:val="22"/>
          <w:lang w:eastAsia="en-GB"/>
        </w:rPr>
        <w:tab/>
      </w:r>
      <w:r>
        <w:rPr>
          <w:noProof/>
        </w:rPr>
        <w:t>Off-network g</w:t>
      </w:r>
      <w:r>
        <w:rPr>
          <w:noProof/>
          <w:lang w:eastAsia="zh-CN"/>
        </w:rPr>
        <w:t>roup communications</w:t>
      </w:r>
      <w:r>
        <w:rPr>
          <w:noProof/>
        </w:rPr>
        <w:tab/>
      </w:r>
      <w:r>
        <w:rPr>
          <w:noProof/>
        </w:rPr>
        <w:fldChar w:fldCharType="begin"/>
      </w:r>
      <w:r>
        <w:rPr>
          <w:noProof/>
        </w:rPr>
        <w:instrText xml:space="preserve"> PAGEREF _Toc154698246 \h </w:instrText>
      </w:r>
      <w:r>
        <w:rPr>
          <w:noProof/>
        </w:rPr>
      </w:r>
      <w:r>
        <w:rPr>
          <w:noProof/>
        </w:rPr>
        <w:fldChar w:fldCharType="separate"/>
      </w:r>
      <w:r>
        <w:rPr>
          <w:noProof/>
        </w:rPr>
        <w:t>53</w:t>
      </w:r>
      <w:r>
        <w:rPr>
          <w:noProof/>
        </w:rPr>
        <w:fldChar w:fldCharType="end"/>
      </w:r>
    </w:p>
    <w:p w14:paraId="4F725473" w14:textId="552E654C"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1.3</w:t>
      </w:r>
      <w:r>
        <w:rPr>
          <w:noProof/>
        </w:rPr>
        <w:t>.1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_Toc154698247 \h </w:instrText>
      </w:r>
      <w:r>
        <w:rPr>
          <w:noProof/>
        </w:rPr>
      </w:r>
      <w:r>
        <w:rPr>
          <w:noProof/>
        </w:rPr>
        <w:fldChar w:fldCharType="separate"/>
      </w:r>
      <w:r>
        <w:rPr>
          <w:noProof/>
        </w:rPr>
        <w:t>53</w:t>
      </w:r>
      <w:r>
        <w:rPr>
          <w:noProof/>
        </w:rPr>
        <w:fldChar w:fldCharType="end"/>
      </w:r>
    </w:p>
    <w:p w14:paraId="701EA394" w14:textId="5C32D3B3"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1.3</w:t>
      </w:r>
      <w:r>
        <w:rPr>
          <w:noProof/>
        </w:rPr>
        <w:t>.2</w:t>
      </w:r>
      <w:r>
        <w:rPr>
          <w:rFonts w:ascii="Calibri" w:eastAsia="Times New Roman" w:hAnsi="Calibri"/>
          <w:noProof/>
          <w:kern w:val="2"/>
          <w:sz w:val="22"/>
          <w:szCs w:val="22"/>
          <w:lang w:eastAsia="en-GB"/>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_Toc154698248 \h </w:instrText>
      </w:r>
      <w:r>
        <w:rPr>
          <w:noProof/>
        </w:rPr>
      </w:r>
      <w:r>
        <w:rPr>
          <w:noProof/>
        </w:rPr>
        <w:fldChar w:fldCharType="separate"/>
      </w:r>
      <w:r>
        <w:rPr>
          <w:noProof/>
        </w:rPr>
        <w:t>53</w:t>
      </w:r>
      <w:r>
        <w:rPr>
          <w:noProof/>
        </w:rPr>
        <w:fldChar w:fldCharType="end"/>
      </w:r>
    </w:p>
    <w:p w14:paraId="627662DE" w14:textId="7138F4CD" w:rsidR="00E02274" w:rsidRDefault="00E02274">
      <w:pPr>
        <w:pStyle w:val="TOC5"/>
        <w:rPr>
          <w:rFonts w:ascii="Calibri" w:eastAsia="Times New Roman" w:hAnsi="Calibri"/>
          <w:noProof/>
          <w:kern w:val="2"/>
          <w:sz w:val="22"/>
          <w:szCs w:val="22"/>
          <w:lang w:eastAsia="en-GB"/>
        </w:rPr>
      </w:pPr>
      <w:r w:rsidRPr="004327D6">
        <w:rPr>
          <w:noProof/>
          <w:lang w:val="en-IN"/>
        </w:rPr>
        <w:t>7.1.3.2</w:t>
      </w:r>
      <w:r w:rsidRPr="004327D6">
        <w:rPr>
          <w:noProof/>
          <w:lang w:val="en-IN" w:eastAsia="ko-KR"/>
        </w:rPr>
        <w:t>.1</w:t>
      </w:r>
      <w:r>
        <w:rPr>
          <w:rFonts w:ascii="Calibri" w:eastAsia="Times New Roman" w:hAnsi="Calibri"/>
          <w:noProof/>
          <w:kern w:val="2"/>
          <w:sz w:val="22"/>
          <w:szCs w:val="22"/>
          <w:lang w:eastAsia="en-GB"/>
        </w:rPr>
        <w:tab/>
      </w:r>
      <w:r w:rsidRPr="004327D6">
        <w:rPr>
          <w:noProof/>
          <w:lang w:val="en-IN" w:eastAsia="ko-KR"/>
        </w:rPr>
        <w:t>Group communication announcement</w:t>
      </w:r>
      <w:r>
        <w:rPr>
          <w:noProof/>
        </w:rPr>
        <w:tab/>
      </w:r>
      <w:r>
        <w:rPr>
          <w:noProof/>
        </w:rPr>
        <w:fldChar w:fldCharType="begin"/>
      </w:r>
      <w:r>
        <w:rPr>
          <w:noProof/>
        </w:rPr>
        <w:instrText xml:space="preserve"> PAGEREF _Toc154698249 \h </w:instrText>
      </w:r>
      <w:r>
        <w:rPr>
          <w:noProof/>
        </w:rPr>
      </w:r>
      <w:r>
        <w:rPr>
          <w:noProof/>
        </w:rPr>
        <w:fldChar w:fldCharType="separate"/>
      </w:r>
      <w:r>
        <w:rPr>
          <w:noProof/>
        </w:rPr>
        <w:t>53</w:t>
      </w:r>
      <w:r>
        <w:rPr>
          <w:noProof/>
        </w:rPr>
        <w:fldChar w:fldCharType="end"/>
      </w:r>
    </w:p>
    <w:p w14:paraId="72BBD375" w14:textId="4A1DF792" w:rsidR="00E02274" w:rsidRDefault="00E02274">
      <w:pPr>
        <w:pStyle w:val="TOC5"/>
        <w:rPr>
          <w:rFonts w:ascii="Calibri" w:eastAsia="Times New Roman" w:hAnsi="Calibri"/>
          <w:noProof/>
          <w:kern w:val="2"/>
          <w:sz w:val="22"/>
          <w:szCs w:val="22"/>
          <w:lang w:eastAsia="en-GB"/>
        </w:rPr>
      </w:pPr>
      <w:r w:rsidRPr="004327D6">
        <w:rPr>
          <w:noProof/>
          <w:lang w:val="en-IN"/>
        </w:rPr>
        <w:t>7.1.3.2</w:t>
      </w:r>
      <w:r w:rsidRPr="004327D6">
        <w:rPr>
          <w:noProof/>
          <w:lang w:val="en-IN" w:eastAsia="ko-KR"/>
        </w:rPr>
        <w:t>.2</w:t>
      </w:r>
      <w:r>
        <w:rPr>
          <w:rFonts w:ascii="Calibri" w:eastAsia="Times New Roman" w:hAnsi="Calibri"/>
          <w:noProof/>
          <w:kern w:val="2"/>
          <w:sz w:val="22"/>
          <w:szCs w:val="22"/>
          <w:lang w:eastAsia="en-GB"/>
        </w:rPr>
        <w:tab/>
      </w:r>
      <w:r w:rsidRPr="004327D6">
        <w:rPr>
          <w:noProof/>
          <w:lang w:val="en-IN" w:eastAsia="ko-KR"/>
        </w:rPr>
        <w:t>Group communication answer r</w:t>
      </w:r>
      <w:r w:rsidRPr="004327D6">
        <w:rPr>
          <w:noProof/>
          <w:lang w:val="en-IN"/>
        </w:rPr>
        <w:t>esponse</w:t>
      </w:r>
      <w:r>
        <w:rPr>
          <w:noProof/>
        </w:rPr>
        <w:tab/>
      </w:r>
      <w:r>
        <w:rPr>
          <w:noProof/>
        </w:rPr>
        <w:fldChar w:fldCharType="begin"/>
      </w:r>
      <w:r>
        <w:rPr>
          <w:noProof/>
        </w:rPr>
        <w:instrText xml:space="preserve"> PAGEREF _Toc154698250 \h </w:instrText>
      </w:r>
      <w:r>
        <w:rPr>
          <w:noProof/>
        </w:rPr>
      </w:r>
      <w:r>
        <w:rPr>
          <w:noProof/>
        </w:rPr>
        <w:fldChar w:fldCharType="separate"/>
      </w:r>
      <w:r>
        <w:rPr>
          <w:noProof/>
        </w:rPr>
        <w:t>54</w:t>
      </w:r>
      <w:r>
        <w:rPr>
          <w:noProof/>
        </w:rPr>
        <w:fldChar w:fldCharType="end"/>
      </w:r>
    </w:p>
    <w:p w14:paraId="2AAC3687" w14:textId="5BE70470" w:rsidR="00E02274" w:rsidRDefault="00E02274">
      <w:pPr>
        <w:pStyle w:val="TOC5"/>
        <w:rPr>
          <w:rFonts w:ascii="Calibri" w:eastAsia="Times New Roman" w:hAnsi="Calibri"/>
          <w:noProof/>
          <w:kern w:val="2"/>
          <w:sz w:val="22"/>
          <w:szCs w:val="22"/>
          <w:lang w:eastAsia="en-GB"/>
        </w:rPr>
      </w:pPr>
      <w:r w:rsidRPr="004327D6">
        <w:rPr>
          <w:noProof/>
          <w:lang w:val="en-IN" w:eastAsia="zh-CN"/>
        </w:rPr>
        <w:t>7</w:t>
      </w:r>
      <w:r w:rsidRPr="004327D6">
        <w:rPr>
          <w:noProof/>
          <w:lang w:val="en-IN"/>
        </w:rPr>
        <w:t>.</w:t>
      </w:r>
      <w:r w:rsidRPr="004327D6">
        <w:rPr>
          <w:noProof/>
          <w:lang w:val="en-IN" w:eastAsia="zh-CN"/>
        </w:rPr>
        <w:t>1.3</w:t>
      </w:r>
      <w:r w:rsidRPr="004327D6">
        <w:rPr>
          <w:noProof/>
          <w:lang w:val="en-IN"/>
        </w:rPr>
        <w:t>.2</w:t>
      </w:r>
      <w:r w:rsidRPr="004327D6">
        <w:rPr>
          <w:noProof/>
          <w:lang w:val="en-IN" w:eastAsia="ko-KR"/>
        </w:rPr>
        <w:t>.3</w:t>
      </w:r>
      <w:r>
        <w:rPr>
          <w:rFonts w:ascii="Calibri" w:eastAsia="Times New Roman" w:hAnsi="Calibri"/>
          <w:noProof/>
          <w:kern w:val="2"/>
          <w:sz w:val="22"/>
          <w:szCs w:val="22"/>
          <w:lang w:eastAsia="en-GB"/>
        </w:rPr>
        <w:tab/>
      </w:r>
      <w:r w:rsidRPr="004327D6">
        <w:rPr>
          <w:noProof/>
          <w:lang w:val="en-IN"/>
        </w:rPr>
        <w:t>MCVideo upgrade to emergency group communication</w:t>
      </w:r>
      <w:r>
        <w:rPr>
          <w:noProof/>
        </w:rPr>
        <w:tab/>
      </w:r>
      <w:r>
        <w:rPr>
          <w:noProof/>
        </w:rPr>
        <w:fldChar w:fldCharType="begin"/>
      </w:r>
      <w:r>
        <w:rPr>
          <w:noProof/>
        </w:rPr>
        <w:instrText xml:space="preserve"> PAGEREF _Toc154698251 \h </w:instrText>
      </w:r>
      <w:r>
        <w:rPr>
          <w:noProof/>
        </w:rPr>
      </w:r>
      <w:r>
        <w:rPr>
          <w:noProof/>
        </w:rPr>
        <w:fldChar w:fldCharType="separate"/>
      </w:r>
      <w:r>
        <w:rPr>
          <w:noProof/>
        </w:rPr>
        <w:t>54</w:t>
      </w:r>
      <w:r>
        <w:rPr>
          <w:noProof/>
        </w:rPr>
        <w:fldChar w:fldCharType="end"/>
      </w:r>
    </w:p>
    <w:p w14:paraId="2BB498CF" w14:textId="5931F23E" w:rsidR="00E02274" w:rsidRDefault="00E02274">
      <w:pPr>
        <w:pStyle w:val="TOC5"/>
        <w:rPr>
          <w:rFonts w:ascii="Calibri" w:eastAsia="Times New Roman" w:hAnsi="Calibri"/>
          <w:noProof/>
          <w:kern w:val="2"/>
          <w:sz w:val="22"/>
          <w:szCs w:val="22"/>
          <w:lang w:eastAsia="en-GB"/>
        </w:rPr>
      </w:pPr>
      <w:r w:rsidRPr="004327D6">
        <w:rPr>
          <w:noProof/>
          <w:lang w:val="en-IN" w:eastAsia="zh-CN"/>
        </w:rPr>
        <w:lastRenderedPageBreak/>
        <w:t>7</w:t>
      </w:r>
      <w:r w:rsidRPr="004327D6">
        <w:rPr>
          <w:noProof/>
          <w:lang w:val="en-IN"/>
        </w:rPr>
        <w:t>.</w:t>
      </w:r>
      <w:r w:rsidRPr="004327D6">
        <w:rPr>
          <w:noProof/>
          <w:lang w:val="en-IN" w:eastAsia="zh-CN"/>
        </w:rPr>
        <w:t>1.3</w:t>
      </w:r>
      <w:r w:rsidRPr="004327D6">
        <w:rPr>
          <w:noProof/>
          <w:lang w:val="en-IN"/>
        </w:rPr>
        <w:t>.2</w:t>
      </w:r>
      <w:r w:rsidRPr="004327D6">
        <w:rPr>
          <w:noProof/>
          <w:lang w:val="en-IN" w:eastAsia="ko-KR"/>
        </w:rPr>
        <w:t>.4</w:t>
      </w:r>
      <w:r>
        <w:rPr>
          <w:rFonts w:ascii="Calibri" w:eastAsia="Times New Roman" w:hAnsi="Calibri"/>
          <w:noProof/>
          <w:kern w:val="2"/>
          <w:sz w:val="22"/>
          <w:szCs w:val="22"/>
          <w:lang w:eastAsia="en-GB"/>
        </w:rPr>
        <w:tab/>
      </w:r>
      <w:r w:rsidRPr="004327D6">
        <w:rPr>
          <w:noProof/>
          <w:lang w:val="en-IN"/>
        </w:rPr>
        <w:t>MCVideo emergency group communication cancel</w:t>
      </w:r>
      <w:r>
        <w:rPr>
          <w:noProof/>
        </w:rPr>
        <w:tab/>
      </w:r>
      <w:r>
        <w:rPr>
          <w:noProof/>
        </w:rPr>
        <w:fldChar w:fldCharType="begin"/>
      </w:r>
      <w:r>
        <w:rPr>
          <w:noProof/>
        </w:rPr>
        <w:instrText xml:space="preserve"> PAGEREF _Toc154698252 \h </w:instrText>
      </w:r>
      <w:r>
        <w:rPr>
          <w:noProof/>
        </w:rPr>
      </w:r>
      <w:r>
        <w:rPr>
          <w:noProof/>
        </w:rPr>
        <w:fldChar w:fldCharType="separate"/>
      </w:r>
      <w:r>
        <w:rPr>
          <w:noProof/>
        </w:rPr>
        <w:t>55</w:t>
      </w:r>
      <w:r>
        <w:rPr>
          <w:noProof/>
        </w:rPr>
        <w:fldChar w:fldCharType="end"/>
      </w:r>
    </w:p>
    <w:p w14:paraId="4A5706C7" w14:textId="121A3BCF" w:rsidR="00E02274" w:rsidRDefault="00E02274">
      <w:pPr>
        <w:pStyle w:val="TOC5"/>
        <w:rPr>
          <w:rFonts w:ascii="Calibri" w:eastAsia="Times New Roman" w:hAnsi="Calibri"/>
          <w:noProof/>
          <w:kern w:val="2"/>
          <w:sz w:val="22"/>
          <w:szCs w:val="22"/>
          <w:lang w:eastAsia="en-GB"/>
        </w:rPr>
      </w:pPr>
      <w:r w:rsidRPr="004327D6">
        <w:rPr>
          <w:noProof/>
          <w:lang w:val="en-IN" w:eastAsia="zh-CN"/>
        </w:rPr>
        <w:t>7</w:t>
      </w:r>
      <w:r w:rsidRPr="004327D6">
        <w:rPr>
          <w:noProof/>
          <w:lang w:val="en-IN"/>
        </w:rPr>
        <w:t>.</w:t>
      </w:r>
      <w:r w:rsidRPr="004327D6">
        <w:rPr>
          <w:noProof/>
          <w:lang w:val="en-IN" w:eastAsia="zh-CN"/>
        </w:rPr>
        <w:t>1.3</w:t>
      </w:r>
      <w:r w:rsidRPr="004327D6">
        <w:rPr>
          <w:noProof/>
          <w:lang w:val="en-IN"/>
        </w:rPr>
        <w:t>.2.5</w:t>
      </w:r>
      <w:r>
        <w:rPr>
          <w:rFonts w:ascii="Calibri" w:eastAsia="Times New Roman" w:hAnsi="Calibri"/>
          <w:noProof/>
          <w:kern w:val="2"/>
          <w:sz w:val="22"/>
          <w:szCs w:val="22"/>
          <w:lang w:eastAsia="en-GB"/>
        </w:rPr>
        <w:tab/>
      </w:r>
      <w:r w:rsidRPr="004327D6">
        <w:rPr>
          <w:noProof/>
          <w:lang w:val="en-IN"/>
        </w:rPr>
        <w:t>MCVideo upgrade to imminent peril group communication</w:t>
      </w:r>
      <w:r>
        <w:rPr>
          <w:noProof/>
        </w:rPr>
        <w:tab/>
      </w:r>
      <w:r>
        <w:rPr>
          <w:noProof/>
        </w:rPr>
        <w:fldChar w:fldCharType="begin"/>
      </w:r>
      <w:r>
        <w:rPr>
          <w:noProof/>
        </w:rPr>
        <w:instrText xml:space="preserve"> PAGEREF _Toc154698253 \h </w:instrText>
      </w:r>
      <w:r>
        <w:rPr>
          <w:noProof/>
        </w:rPr>
      </w:r>
      <w:r>
        <w:rPr>
          <w:noProof/>
        </w:rPr>
        <w:fldChar w:fldCharType="separate"/>
      </w:r>
      <w:r>
        <w:rPr>
          <w:noProof/>
        </w:rPr>
        <w:t>55</w:t>
      </w:r>
      <w:r>
        <w:rPr>
          <w:noProof/>
        </w:rPr>
        <w:fldChar w:fldCharType="end"/>
      </w:r>
    </w:p>
    <w:p w14:paraId="07ABE85F" w14:textId="0C4EA112" w:rsidR="00E02274" w:rsidRDefault="00E02274">
      <w:pPr>
        <w:pStyle w:val="TOC5"/>
        <w:rPr>
          <w:rFonts w:ascii="Calibri" w:eastAsia="Times New Roman" w:hAnsi="Calibri"/>
          <w:noProof/>
          <w:kern w:val="2"/>
          <w:sz w:val="22"/>
          <w:szCs w:val="22"/>
          <w:lang w:eastAsia="en-GB"/>
        </w:rPr>
      </w:pPr>
      <w:r w:rsidRPr="004327D6">
        <w:rPr>
          <w:noProof/>
          <w:lang w:val="en-IN" w:eastAsia="zh-CN"/>
        </w:rPr>
        <w:t>7</w:t>
      </w:r>
      <w:r w:rsidRPr="004327D6">
        <w:rPr>
          <w:noProof/>
          <w:lang w:val="en-IN"/>
        </w:rPr>
        <w:t>.</w:t>
      </w:r>
      <w:r w:rsidRPr="004327D6">
        <w:rPr>
          <w:noProof/>
          <w:lang w:val="en-IN" w:eastAsia="zh-CN"/>
        </w:rPr>
        <w:t>1.3</w:t>
      </w:r>
      <w:r w:rsidRPr="004327D6">
        <w:rPr>
          <w:noProof/>
          <w:lang w:val="en-IN"/>
        </w:rPr>
        <w:t>.2.6</w:t>
      </w:r>
      <w:r>
        <w:rPr>
          <w:rFonts w:ascii="Calibri" w:eastAsia="Times New Roman" w:hAnsi="Calibri"/>
          <w:noProof/>
          <w:kern w:val="2"/>
          <w:sz w:val="22"/>
          <w:szCs w:val="22"/>
          <w:lang w:eastAsia="en-GB"/>
        </w:rPr>
        <w:tab/>
      </w:r>
      <w:r w:rsidRPr="004327D6">
        <w:rPr>
          <w:noProof/>
          <w:lang w:val="en-IN"/>
        </w:rPr>
        <w:t>MCVideo imminent peril group communication cancel</w:t>
      </w:r>
      <w:r>
        <w:rPr>
          <w:noProof/>
        </w:rPr>
        <w:tab/>
      </w:r>
      <w:r>
        <w:rPr>
          <w:noProof/>
        </w:rPr>
        <w:fldChar w:fldCharType="begin"/>
      </w:r>
      <w:r>
        <w:rPr>
          <w:noProof/>
        </w:rPr>
        <w:instrText xml:space="preserve"> PAGEREF _Toc154698254 \h </w:instrText>
      </w:r>
      <w:r>
        <w:rPr>
          <w:noProof/>
        </w:rPr>
      </w:r>
      <w:r>
        <w:rPr>
          <w:noProof/>
        </w:rPr>
        <w:fldChar w:fldCharType="separate"/>
      </w:r>
      <w:r>
        <w:rPr>
          <w:noProof/>
        </w:rPr>
        <w:t>55</w:t>
      </w:r>
      <w:r>
        <w:rPr>
          <w:noProof/>
        </w:rPr>
        <w:fldChar w:fldCharType="end"/>
      </w:r>
    </w:p>
    <w:p w14:paraId="68FE4373" w14:textId="0C88A7C4" w:rsidR="00E02274" w:rsidRDefault="00E02274">
      <w:pPr>
        <w:pStyle w:val="TOC5"/>
        <w:rPr>
          <w:rFonts w:ascii="Calibri" w:eastAsia="Times New Roman" w:hAnsi="Calibri"/>
          <w:noProof/>
          <w:kern w:val="2"/>
          <w:sz w:val="22"/>
          <w:szCs w:val="22"/>
          <w:lang w:eastAsia="en-GB"/>
        </w:rPr>
      </w:pPr>
      <w:r w:rsidRPr="004327D6">
        <w:rPr>
          <w:noProof/>
          <w:lang w:val="en-IN" w:eastAsia="ko-KR"/>
        </w:rPr>
        <w:t>7.1.3.2.7</w:t>
      </w:r>
      <w:r>
        <w:rPr>
          <w:rFonts w:ascii="Calibri" w:eastAsia="Times New Roman" w:hAnsi="Calibri"/>
          <w:noProof/>
          <w:kern w:val="2"/>
          <w:sz w:val="22"/>
          <w:szCs w:val="22"/>
          <w:lang w:eastAsia="en-GB"/>
        </w:rPr>
        <w:tab/>
      </w:r>
      <w:r w:rsidRPr="004327D6">
        <w:rPr>
          <w:noProof/>
          <w:lang w:val="en-IN" w:eastAsia="ko-KR"/>
        </w:rPr>
        <w:t>MCVideo emergency alert announcement</w:t>
      </w:r>
      <w:r>
        <w:rPr>
          <w:noProof/>
        </w:rPr>
        <w:tab/>
      </w:r>
      <w:r>
        <w:rPr>
          <w:noProof/>
        </w:rPr>
        <w:fldChar w:fldCharType="begin"/>
      </w:r>
      <w:r>
        <w:rPr>
          <w:noProof/>
        </w:rPr>
        <w:instrText xml:space="preserve"> PAGEREF _Toc154698255 \h </w:instrText>
      </w:r>
      <w:r>
        <w:rPr>
          <w:noProof/>
        </w:rPr>
      </w:r>
      <w:r>
        <w:rPr>
          <w:noProof/>
        </w:rPr>
        <w:fldChar w:fldCharType="separate"/>
      </w:r>
      <w:r>
        <w:rPr>
          <w:noProof/>
        </w:rPr>
        <w:t>55</w:t>
      </w:r>
      <w:r>
        <w:rPr>
          <w:noProof/>
        </w:rPr>
        <w:fldChar w:fldCharType="end"/>
      </w:r>
    </w:p>
    <w:p w14:paraId="7D6E82CB" w14:textId="2FC92745" w:rsidR="00E02274" w:rsidRDefault="00E02274">
      <w:pPr>
        <w:pStyle w:val="TOC5"/>
        <w:rPr>
          <w:rFonts w:ascii="Calibri" w:eastAsia="Times New Roman" w:hAnsi="Calibri"/>
          <w:noProof/>
          <w:kern w:val="2"/>
          <w:sz w:val="22"/>
          <w:szCs w:val="22"/>
          <w:lang w:eastAsia="en-GB"/>
        </w:rPr>
      </w:pPr>
      <w:r w:rsidRPr="004327D6">
        <w:rPr>
          <w:noProof/>
          <w:lang w:val="en-IN"/>
        </w:rPr>
        <w:t>7.1.3.2.8</w:t>
      </w:r>
      <w:r>
        <w:rPr>
          <w:rFonts w:ascii="Calibri" w:eastAsia="Times New Roman" w:hAnsi="Calibri"/>
          <w:noProof/>
          <w:kern w:val="2"/>
          <w:sz w:val="22"/>
          <w:szCs w:val="22"/>
          <w:lang w:eastAsia="en-GB"/>
        </w:rPr>
        <w:tab/>
      </w:r>
      <w:r w:rsidRPr="004327D6">
        <w:rPr>
          <w:noProof/>
          <w:lang w:val="en-IN"/>
        </w:rPr>
        <w:t xml:space="preserve">MCVideo emergency alert cancel </w:t>
      </w:r>
      <w:r w:rsidRPr="004327D6">
        <w:rPr>
          <w:noProof/>
          <w:lang w:val="en-IN" w:eastAsia="ko-KR"/>
        </w:rPr>
        <w:t>announcement</w:t>
      </w:r>
      <w:r>
        <w:rPr>
          <w:noProof/>
        </w:rPr>
        <w:tab/>
      </w:r>
      <w:r>
        <w:rPr>
          <w:noProof/>
        </w:rPr>
        <w:fldChar w:fldCharType="begin"/>
      </w:r>
      <w:r>
        <w:rPr>
          <w:noProof/>
        </w:rPr>
        <w:instrText xml:space="preserve"> PAGEREF _Toc154698256 \h </w:instrText>
      </w:r>
      <w:r>
        <w:rPr>
          <w:noProof/>
        </w:rPr>
      </w:r>
      <w:r>
        <w:rPr>
          <w:noProof/>
        </w:rPr>
        <w:fldChar w:fldCharType="separate"/>
      </w:r>
      <w:r>
        <w:rPr>
          <w:noProof/>
        </w:rPr>
        <w:t>56</w:t>
      </w:r>
      <w:r>
        <w:rPr>
          <w:noProof/>
        </w:rPr>
        <w:fldChar w:fldCharType="end"/>
      </w:r>
    </w:p>
    <w:p w14:paraId="139C94CB" w14:textId="27726A51"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1.3</w:t>
      </w:r>
      <w:r>
        <w:rPr>
          <w:noProof/>
        </w:rPr>
        <w:t>.3</w:t>
      </w:r>
      <w:r>
        <w:rPr>
          <w:rFonts w:ascii="Calibri" w:eastAsia="Times New Roman" w:hAnsi="Calibri"/>
          <w:noProof/>
          <w:kern w:val="2"/>
          <w:sz w:val="22"/>
          <w:szCs w:val="22"/>
          <w:lang w:eastAsia="en-GB"/>
        </w:rPr>
        <w:tab/>
      </w:r>
      <w:r>
        <w:rPr>
          <w:noProof/>
          <w:lang w:eastAsia="zh-CN"/>
        </w:rPr>
        <w:t>Group communication setup</w:t>
      </w:r>
      <w:r>
        <w:rPr>
          <w:noProof/>
        </w:rPr>
        <w:tab/>
      </w:r>
      <w:r>
        <w:rPr>
          <w:noProof/>
        </w:rPr>
        <w:fldChar w:fldCharType="begin"/>
      </w:r>
      <w:r>
        <w:rPr>
          <w:noProof/>
        </w:rPr>
        <w:instrText xml:space="preserve"> PAGEREF _Toc154698257 \h </w:instrText>
      </w:r>
      <w:r>
        <w:rPr>
          <w:noProof/>
        </w:rPr>
      </w:r>
      <w:r>
        <w:rPr>
          <w:noProof/>
        </w:rPr>
        <w:fldChar w:fldCharType="separate"/>
      </w:r>
      <w:r>
        <w:rPr>
          <w:noProof/>
        </w:rPr>
        <w:t>56</w:t>
      </w:r>
      <w:r>
        <w:rPr>
          <w:noProof/>
        </w:rPr>
        <w:fldChar w:fldCharType="end"/>
      </w:r>
    </w:p>
    <w:p w14:paraId="7904EAB6" w14:textId="2844ED06"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1.3</w:t>
      </w:r>
      <w:r>
        <w:rPr>
          <w:noProof/>
        </w:rPr>
        <w:t>.3.</w:t>
      </w:r>
      <w:r>
        <w:rPr>
          <w:noProof/>
          <w:lang w:eastAsia="zh-CN"/>
        </w:rPr>
        <w:t>1</w:t>
      </w:r>
      <w:r>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_Toc154698258 \h </w:instrText>
      </w:r>
      <w:r>
        <w:rPr>
          <w:noProof/>
        </w:rPr>
      </w:r>
      <w:r>
        <w:rPr>
          <w:noProof/>
        </w:rPr>
        <w:fldChar w:fldCharType="separate"/>
      </w:r>
      <w:r>
        <w:rPr>
          <w:noProof/>
        </w:rPr>
        <w:t>56</w:t>
      </w:r>
      <w:r>
        <w:rPr>
          <w:noProof/>
        </w:rPr>
        <w:fldChar w:fldCharType="end"/>
      </w:r>
    </w:p>
    <w:p w14:paraId="4CAD4672" w14:textId="75A1D2A8"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1.3</w:t>
      </w:r>
      <w:r>
        <w:rPr>
          <w:noProof/>
        </w:rPr>
        <w:t>.3.</w:t>
      </w:r>
      <w:r>
        <w:rPr>
          <w:noProof/>
          <w:lang w:eastAsia="zh-CN"/>
        </w:rPr>
        <w:t>2</w:t>
      </w:r>
      <w:r>
        <w:rPr>
          <w:rFonts w:ascii="Calibri" w:eastAsia="Times New Roman" w:hAnsi="Calibri"/>
          <w:noProof/>
          <w:kern w:val="2"/>
          <w:sz w:val="22"/>
          <w:szCs w:val="22"/>
          <w:lang w:eastAsia="en-GB"/>
        </w:rPr>
        <w:tab/>
      </w:r>
      <w:r>
        <w:rPr>
          <w:noProof/>
          <w:lang w:eastAsia="zh-CN"/>
        </w:rPr>
        <w:t>Procedure</w:t>
      </w:r>
      <w:r>
        <w:rPr>
          <w:noProof/>
        </w:rPr>
        <w:tab/>
      </w:r>
      <w:r>
        <w:rPr>
          <w:noProof/>
        </w:rPr>
        <w:fldChar w:fldCharType="begin"/>
      </w:r>
      <w:r>
        <w:rPr>
          <w:noProof/>
        </w:rPr>
        <w:instrText xml:space="preserve"> PAGEREF _Toc154698259 \h </w:instrText>
      </w:r>
      <w:r>
        <w:rPr>
          <w:noProof/>
        </w:rPr>
      </w:r>
      <w:r>
        <w:rPr>
          <w:noProof/>
        </w:rPr>
        <w:fldChar w:fldCharType="separate"/>
      </w:r>
      <w:r>
        <w:rPr>
          <w:noProof/>
        </w:rPr>
        <w:t>56</w:t>
      </w:r>
      <w:r>
        <w:rPr>
          <w:noProof/>
        </w:rPr>
        <w:fldChar w:fldCharType="end"/>
      </w:r>
    </w:p>
    <w:p w14:paraId="2E7466D8" w14:textId="7AA918BE"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1.3</w:t>
      </w:r>
      <w:r>
        <w:rPr>
          <w:noProof/>
        </w:rPr>
        <w:t>.4</w:t>
      </w:r>
      <w:r>
        <w:rPr>
          <w:rFonts w:ascii="Calibri" w:eastAsia="Times New Roman" w:hAnsi="Calibri"/>
          <w:noProof/>
          <w:kern w:val="2"/>
          <w:sz w:val="22"/>
          <w:szCs w:val="22"/>
          <w:lang w:eastAsia="en-GB"/>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_Toc154698260 \h </w:instrText>
      </w:r>
      <w:r>
        <w:rPr>
          <w:noProof/>
        </w:rPr>
      </w:r>
      <w:r>
        <w:rPr>
          <w:noProof/>
        </w:rPr>
        <w:fldChar w:fldCharType="separate"/>
      </w:r>
      <w:r>
        <w:rPr>
          <w:noProof/>
        </w:rPr>
        <w:t>58</w:t>
      </w:r>
      <w:r>
        <w:rPr>
          <w:noProof/>
        </w:rPr>
        <w:fldChar w:fldCharType="end"/>
      </w:r>
    </w:p>
    <w:p w14:paraId="429A47BB" w14:textId="00C7B912"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1.3</w:t>
      </w:r>
      <w:r>
        <w:rPr>
          <w:noProof/>
        </w:rPr>
        <w:t>.4.</w:t>
      </w:r>
      <w:r>
        <w:rPr>
          <w:noProof/>
          <w:lang w:eastAsia="zh-CN"/>
        </w:rPr>
        <w:t>1</w:t>
      </w:r>
      <w:r>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_Toc154698261 \h </w:instrText>
      </w:r>
      <w:r>
        <w:rPr>
          <w:noProof/>
        </w:rPr>
      </w:r>
      <w:r>
        <w:rPr>
          <w:noProof/>
        </w:rPr>
        <w:fldChar w:fldCharType="separate"/>
      </w:r>
      <w:r>
        <w:rPr>
          <w:noProof/>
        </w:rPr>
        <w:t>58</w:t>
      </w:r>
      <w:r>
        <w:rPr>
          <w:noProof/>
        </w:rPr>
        <w:fldChar w:fldCharType="end"/>
      </w:r>
    </w:p>
    <w:p w14:paraId="33BEB3EA" w14:textId="04A48863"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1.3</w:t>
      </w:r>
      <w:r>
        <w:rPr>
          <w:noProof/>
        </w:rPr>
        <w:t>.4.</w:t>
      </w:r>
      <w:r>
        <w:rPr>
          <w:noProof/>
          <w:lang w:eastAsia="zh-CN"/>
        </w:rPr>
        <w:t>2</w:t>
      </w:r>
      <w:r>
        <w:rPr>
          <w:rFonts w:ascii="Calibri" w:eastAsia="Times New Roman" w:hAnsi="Calibri"/>
          <w:noProof/>
          <w:kern w:val="2"/>
          <w:sz w:val="22"/>
          <w:szCs w:val="22"/>
          <w:lang w:eastAsia="en-GB"/>
        </w:rPr>
        <w:tab/>
      </w:r>
      <w:r>
        <w:rPr>
          <w:noProof/>
          <w:lang w:eastAsia="zh-CN"/>
        </w:rPr>
        <w:t>Procedure</w:t>
      </w:r>
      <w:r>
        <w:rPr>
          <w:noProof/>
        </w:rPr>
        <w:tab/>
      </w:r>
      <w:r>
        <w:rPr>
          <w:noProof/>
        </w:rPr>
        <w:fldChar w:fldCharType="begin"/>
      </w:r>
      <w:r>
        <w:rPr>
          <w:noProof/>
        </w:rPr>
        <w:instrText xml:space="preserve"> PAGEREF _Toc154698262 \h </w:instrText>
      </w:r>
      <w:r>
        <w:rPr>
          <w:noProof/>
        </w:rPr>
      </w:r>
      <w:r>
        <w:rPr>
          <w:noProof/>
        </w:rPr>
        <w:fldChar w:fldCharType="separate"/>
      </w:r>
      <w:r>
        <w:rPr>
          <w:noProof/>
        </w:rPr>
        <w:t>58</w:t>
      </w:r>
      <w:r>
        <w:rPr>
          <w:noProof/>
        </w:rPr>
        <w:fldChar w:fldCharType="end"/>
      </w:r>
    </w:p>
    <w:p w14:paraId="3608EFD3" w14:textId="6C926E7D"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1.3</w:t>
      </w:r>
      <w:r>
        <w:rPr>
          <w:noProof/>
        </w:rPr>
        <w:t>.5</w:t>
      </w:r>
      <w:r>
        <w:rPr>
          <w:rFonts w:ascii="Calibri" w:eastAsia="Times New Roman" w:hAnsi="Calibri"/>
          <w:noProof/>
          <w:kern w:val="2"/>
          <w:sz w:val="22"/>
          <w:szCs w:val="22"/>
          <w:lang w:eastAsia="en-GB"/>
        </w:rPr>
        <w:tab/>
      </w:r>
      <w:r>
        <w:rPr>
          <w:noProof/>
        </w:rPr>
        <w:t>Active join to</w:t>
      </w:r>
      <w:r>
        <w:rPr>
          <w:noProof/>
          <w:lang w:eastAsia="zh-CN"/>
        </w:rPr>
        <w:t xml:space="preserve"> </w:t>
      </w:r>
      <w:r w:rsidRPr="004327D6">
        <w:rPr>
          <w:noProof/>
          <w:lang w:val="en-US"/>
        </w:rPr>
        <w:t>group communication</w:t>
      </w:r>
      <w:r>
        <w:rPr>
          <w:noProof/>
        </w:rPr>
        <w:tab/>
      </w:r>
      <w:r>
        <w:rPr>
          <w:noProof/>
        </w:rPr>
        <w:fldChar w:fldCharType="begin"/>
      </w:r>
      <w:r>
        <w:rPr>
          <w:noProof/>
        </w:rPr>
        <w:instrText xml:space="preserve"> PAGEREF _Toc154698263 \h </w:instrText>
      </w:r>
      <w:r>
        <w:rPr>
          <w:noProof/>
        </w:rPr>
      </w:r>
      <w:r>
        <w:rPr>
          <w:noProof/>
        </w:rPr>
        <w:fldChar w:fldCharType="separate"/>
      </w:r>
      <w:r>
        <w:rPr>
          <w:noProof/>
        </w:rPr>
        <w:t>59</w:t>
      </w:r>
      <w:r>
        <w:rPr>
          <w:noProof/>
        </w:rPr>
        <w:fldChar w:fldCharType="end"/>
      </w:r>
    </w:p>
    <w:p w14:paraId="0FE54700" w14:textId="77225367"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1.3</w:t>
      </w:r>
      <w:r>
        <w:rPr>
          <w:noProof/>
        </w:rPr>
        <w:t>.5.</w:t>
      </w:r>
      <w:r>
        <w:rPr>
          <w:noProof/>
          <w:lang w:eastAsia="zh-CN"/>
        </w:rPr>
        <w:t>1</w:t>
      </w:r>
      <w:r>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_Toc154698264 \h </w:instrText>
      </w:r>
      <w:r>
        <w:rPr>
          <w:noProof/>
        </w:rPr>
      </w:r>
      <w:r>
        <w:rPr>
          <w:noProof/>
        </w:rPr>
        <w:fldChar w:fldCharType="separate"/>
      </w:r>
      <w:r>
        <w:rPr>
          <w:noProof/>
        </w:rPr>
        <w:t>59</w:t>
      </w:r>
      <w:r>
        <w:rPr>
          <w:noProof/>
        </w:rPr>
        <w:fldChar w:fldCharType="end"/>
      </w:r>
    </w:p>
    <w:p w14:paraId="69E17A34" w14:textId="30ED04AA"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1.3</w:t>
      </w:r>
      <w:r>
        <w:rPr>
          <w:noProof/>
        </w:rPr>
        <w:t>.5.</w:t>
      </w:r>
      <w:r>
        <w:rPr>
          <w:noProof/>
          <w:lang w:eastAsia="zh-CN"/>
        </w:rPr>
        <w:t>2</w:t>
      </w:r>
      <w:r>
        <w:rPr>
          <w:rFonts w:ascii="Calibri" w:eastAsia="Times New Roman" w:hAnsi="Calibri"/>
          <w:noProof/>
          <w:kern w:val="2"/>
          <w:sz w:val="22"/>
          <w:szCs w:val="22"/>
          <w:lang w:eastAsia="en-GB"/>
        </w:rPr>
        <w:tab/>
      </w:r>
      <w:r>
        <w:rPr>
          <w:noProof/>
          <w:lang w:eastAsia="zh-CN"/>
        </w:rPr>
        <w:t>Procedure</w:t>
      </w:r>
      <w:r>
        <w:rPr>
          <w:noProof/>
        </w:rPr>
        <w:tab/>
      </w:r>
      <w:r>
        <w:rPr>
          <w:noProof/>
        </w:rPr>
        <w:fldChar w:fldCharType="begin"/>
      </w:r>
      <w:r>
        <w:rPr>
          <w:noProof/>
        </w:rPr>
        <w:instrText xml:space="preserve"> PAGEREF _Toc154698265 \h </w:instrText>
      </w:r>
      <w:r>
        <w:rPr>
          <w:noProof/>
        </w:rPr>
      </w:r>
      <w:r>
        <w:rPr>
          <w:noProof/>
        </w:rPr>
        <w:fldChar w:fldCharType="separate"/>
      </w:r>
      <w:r>
        <w:rPr>
          <w:noProof/>
        </w:rPr>
        <w:t>59</w:t>
      </w:r>
      <w:r>
        <w:rPr>
          <w:noProof/>
        </w:rPr>
        <w:fldChar w:fldCharType="end"/>
      </w:r>
    </w:p>
    <w:p w14:paraId="0A1A075E" w14:textId="65D92FB0" w:rsidR="00E02274" w:rsidRDefault="00E02274">
      <w:pPr>
        <w:pStyle w:val="TOC4"/>
        <w:rPr>
          <w:rFonts w:ascii="Calibri" w:eastAsia="Times New Roman" w:hAnsi="Calibri"/>
          <w:noProof/>
          <w:kern w:val="2"/>
          <w:sz w:val="22"/>
          <w:szCs w:val="22"/>
          <w:lang w:eastAsia="en-GB"/>
        </w:rPr>
      </w:pPr>
      <w:r w:rsidRPr="004327D6">
        <w:rPr>
          <w:noProof/>
          <w:lang w:val="en-IN"/>
        </w:rPr>
        <w:t>7.1.3.6</w:t>
      </w:r>
      <w:r>
        <w:rPr>
          <w:rFonts w:ascii="Calibri" w:eastAsia="Times New Roman" w:hAnsi="Calibri"/>
          <w:noProof/>
          <w:kern w:val="2"/>
          <w:sz w:val="22"/>
          <w:szCs w:val="22"/>
          <w:lang w:eastAsia="en-GB"/>
        </w:rPr>
        <w:tab/>
      </w:r>
      <w:r w:rsidRPr="004327D6">
        <w:rPr>
          <w:noProof/>
          <w:lang w:val="en-IN"/>
        </w:rPr>
        <w:t>Broadcast group communication</w:t>
      </w:r>
      <w:r>
        <w:rPr>
          <w:noProof/>
        </w:rPr>
        <w:tab/>
      </w:r>
      <w:r>
        <w:rPr>
          <w:noProof/>
        </w:rPr>
        <w:fldChar w:fldCharType="begin"/>
      </w:r>
      <w:r>
        <w:rPr>
          <w:noProof/>
        </w:rPr>
        <w:instrText xml:space="preserve"> PAGEREF _Toc154698266 \h </w:instrText>
      </w:r>
      <w:r>
        <w:rPr>
          <w:noProof/>
        </w:rPr>
      </w:r>
      <w:r>
        <w:rPr>
          <w:noProof/>
        </w:rPr>
        <w:fldChar w:fldCharType="separate"/>
      </w:r>
      <w:r>
        <w:rPr>
          <w:noProof/>
        </w:rPr>
        <w:t>60</w:t>
      </w:r>
      <w:r>
        <w:rPr>
          <w:noProof/>
        </w:rPr>
        <w:fldChar w:fldCharType="end"/>
      </w:r>
    </w:p>
    <w:p w14:paraId="239958E6" w14:textId="236A3C87" w:rsidR="00E02274" w:rsidRDefault="00E02274">
      <w:pPr>
        <w:pStyle w:val="TOC4"/>
        <w:rPr>
          <w:rFonts w:ascii="Calibri" w:eastAsia="Times New Roman" w:hAnsi="Calibri"/>
          <w:noProof/>
          <w:kern w:val="2"/>
          <w:sz w:val="22"/>
          <w:szCs w:val="22"/>
          <w:lang w:eastAsia="en-GB"/>
        </w:rPr>
      </w:pPr>
      <w:r w:rsidRPr="004327D6">
        <w:rPr>
          <w:noProof/>
          <w:lang w:val="en-IN"/>
        </w:rPr>
        <w:t>7.1.3.7</w:t>
      </w:r>
      <w:r>
        <w:rPr>
          <w:rFonts w:ascii="Calibri" w:eastAsia="Times New Roman" w:hAnsi="Calibri"/>
          <w:noProof/>
          <w:kern w:val="2"/>
          <w:sz w:val="22"/>
          <w:szCs w:val="22"/>
          <w:lang w:eastAsia="en-GB"/>
        </w:rPr>
        <w:tab/>
      </w:r>
      <w:r w:rsidRPr="004327D6">
        <w:rPr>
          <w:noProof/>
          <w:lang w:val="en-IN"/>
        </w:rPr>
        <w:t>Group communication release due to inactivity</w:t>
      </w:r>
      <w:r>
        <w:rPr>
          <w:noProof/>
        </w:rPr>
        <w:tab/>
      </w:r>
      <w:r>
        <w:rPr>
          <w:noProof/>
        </w:rPr>
        <w:fldChar w:fldCharType="begin"/>
      </w:r>
      <w:r>
        <w:rPr>
          <w:noProof/>
        </w:rPr>
        <w:instrText xml:space="preserve"> PAGEREF _Toc154698267 \h </w:instrText>
      </w:r>
      <w:r>
        <w:rPr>
          <w:noProof/>
        </w:rPr>
      </w:r>
      <w:r>
        <w:rPr>
          <w:noProof/>
        </w:rPr>
        <w:fldChar w:fldCharType="separate"/>
      </w:r>
      <w:r>
        <w:rPr>
          <w:noProof/>
        </w:rPr>
        <w:t>61</w:t>
      </w:r>
      <w:r>
        <w:rPr>
          <w:noProof/>
        </w:rPr>
        <w:fldChar w:fldCharType="end"/>
      </w:r>
    </w:p>
    <w:p w14:paraId="4CF4286D" w14:textId="5D552938" w:rsidR="00E02274" w:rsidRDefault="00E02274">
      <w:pPr>
        <w:pStyle w:val="TOC4"/>
        <w:rPr>
          <w:rFonts w:ascii="Calibri" w:eastAsia="Times New Roman" w:hAnsi="Calibri"/>
          <w:noProof/>
          <w:kern w:val="2"/>
          <w:sz w:val="22"/>
          <w:szCs w:val="22"/>
          <w:lang w:eastAsia="en-GB"/>
        </w:rPr>
      </w:pPr>
      <w:r w:rsidRPr="004327D6">
        <w:rPr>
          <w:noProof/>
          <w:lang w:val="en-IN"/>
        </w:rPr>
        <w:t>7.1.3.8</w:t>
      </w:r>
      <w:r>
        <w:rPr>
          <w:rFonts w:ascii="Calibri" w:eastAsia="Times New Roman" w:hAnsi="Calibri"/>
          <w:noProof/>
          <w:kern w:val="2"/>
          <w:sz w:val="22"/>
          <w:szCs w:val="22"/>
          <w:lang w:eastAsia="en-GB"/>
        </w:rPr>
        <w:tab/>
      </w:r>
      <w:r w:rsidRPr="004327D6">
        <w:rPr>
          <w:noProof/>
          <w:lang w:val="en-IN"/>
        </w:rPr>
        <w:t>Emergency and imminent peril procedures</w:t>
      </w:r>
      <w:r>
        <w:rPr>
          <w:noProof/>
        </w:rPr>
        <w:tab/>
      </w:r>
      <w:r>
        <w:rPr>
          <w:noProof/>
        </w:rPr>
        <w:fldChar w:fldCharType="begin"/>
      </w:r>
      <w:r>
        <w:rPr>
          <w:noProof/>
        </w:rPr>
        <w:instrText xml:space="preserve"> PAGEREF _Toc154698268 \h </w:instrText>
      </w:r>
      <w:r>
        <w:rPr>
          <w:noProof/>
        </w:rPr>
      </w:r>
      <w:r>
        <w:rPr>
          <w:noProof/>
        </w:rPr>
        <w:fldChar w:fldCharType="separate"/>
      </w:r>
      <w:r>
        <w:rPr>
          <w:noProof/>
        </w:rPr>
        <w:t>61</w:t>
      </w:r>
      <w:r>
        <w:rPr>
          <w:noProof/>
        </w:rPr>
        <w:fldChar w:fldCharType="end"/>
      </w:r>
    </w:p>
    <w:p w14:paraId="4DBFB244" w14:textId="6CEB4745" w:rsidR="00E02274" w:rsidRDefault="00E02274">
      <w:pPr>
        <w:pStyle w:val="TOC5"/>
        <w:rPr>
          <w:rFonts w:ascii="Calibri" w:eastAsia="Times New Roman" w:hAnsi="Calibri"/>
          <w:noProof/>
          <w:kern w:val="2"/>
          <w:sz w:val="22"/>
          <w:szCs w:val="22"/>
          <w:lang w:eastAsia="en-GB"/>
        </w:rPr>
      </w:pPr>
      <w:r w:rsidRPr="004327D6">
        <w:rPr>
          <w:noProof/>
          <w:lang w:val="en-IN"/>
        </w:rPr>
        <w:t>7.1.3.8.1</w:t>
      </w:r>
      <w:r>
        <w:rPr>
          <w:rFonts w:ascii="Calibri" w:eastAsia="Times New Roman" w:hAnsi="Calibri"/>
          <w:noProof/>
          <w:kern w:val="2"/>
          <w:sz w:val="22"/>
          <w:szCs w:val="22"/>
          <w:lang w:eastAsia="en-GB"/>
        </w:rPr>
        <w:tab/>
      </w:r>
      <w:r w:rsidRPr="004327D6">
        <w:rPr>
          <w:noProof/>
          <w:lang w:val="en-IN"/>
        </w:rPr>
        <w:t>Emergency group communication</w:t>
      </w:r>
      <w:r>
        <w:rPr>
          <w:noProof/>
        </w:rPr>
        <w:tab/>
      </w:r>
      <w:r>
        <w:rPr>
          <w:noProof/>
        </w:rPr>
        <w:fldChar w:fldCharType="begin"/>
      </w:r>
      <w:r>
        <w:rPr>
          <w:noProof/>
        </w:rPr>
        <w:instrText xml:space="preserve"> PAGEREF _Toc154698269 \h </w:instrText>
      </w:r>
      <w:r>
        <w:rPr>
          <w:noProof/>
        </w:rPr>
      </w:r>
      <w:r>
        <w:rPr>
          <w:noProof/>
        </w:rPr>
        <w:fldChar w:fldCharType="separate"/>
      </w:r>
      <w:r>
        <w:rPr>
          <w:noProof/>
        </w:rPr>
        <w:t>61</w:t>
      </w:r>
      <w:r>
        <w:rPr>
          <w:noProof/>
        </w:rPr>
        <w:fldChar w:fldCharType="end"/>
      </w:r>
    </w:p>
    <w:p w14:paraId="4E26BE48" w14:textId="3FB9D649" w:rsidR="00E02274" w:rsidRDefault="00E02274">
      <w:pPr>
        <w:pStyle w:val="TOC5"/>
        <w:rPr>
          <w:rFonts w:ascii="Calibri" w:eastAsia="Times New Roman" w:hAnsi="Calibri"/>
          <w:noProof/>
          <w:kern w:val="2"/>
          <w:sz w:val="22"/>
          <w:szCs w:val="22"/>
          <w:lang w:eastAsia="en-GB"/>
        </w:rPr>
      </w:pPr>
      <w:r w:rsidRPr="004327D6">
        <w:rPr>
          <w:noProof/>
          <w:lang w:val="en-IN"/>
        </w:rPr>
        <w:t>7.1.3.8.2</w:t>
      </w:r>
      <w:r>
        <w:rPr>
          <w:rFonts w:ascii="Calibri" w:eastAsia="Times New Roman" w:hAnsi="Calibri"/>
          <w:noProof/>
          <w:kern w:val="2"/>
          <w:sz w:val="22"/>
          <w:szCs w:val="22"/>
          <w:lang w:eastAsia="en-GB"/>
        </w:rPr>
        <w:tab/>
      </w:r>
      <w:r w:rsidRPr="004327D6">
        <w:rPr>
          <w:noProof/>
          <w:lang w:val="en-IN"/>
        </w:rPr>
        <w:t>MCVideo imminent peril</w:t>
      </w:r>
      <w:r>
        <w:rPr>
          <w:noProof/>
        </w:rPr>
        <w:tab/>
      </w:r>
      <w:r>
        <w:rPr>
          <w:noProof/>
        </w:rPr>
        <w:fldChar w:fldCharType="begin"/>
      </w:r>
      <w:r>
        <w:rPr>
          <w:noProof/>
        </w:rPr>
        <w:instrText xml:space="preserve"> PAGEREF _Toc154698270 \h </w:instrText>
      </w:r>
      <w:r>
        <w:rPr>
          <w:noProof/>
        </w:rPr>
      </w:r>
      <w:r>
        <w:rPr>
          <w:noProof/>
        </w:rPr>
        <w:fldChar w:fldCharType="separate"/>
      </w:r>
      <w:r>
        <w:rPr>
          <w:noProof/>
        </w:rPr>
        <w:t>62</w:t>
      </w:r>
      <w:r>
        <w:rPr>
          <w:noProof/>
        </w:rPr>
        <w:fldChar w:fldCharType="end"/>
      </w:r>
    </w:p>
    <w:p w14:paraId="3F5EB95B" w14:textId="6C01D5F2" w:rsidR="00E02274" w:rsidRDefault="00E02274">
      <w:pPr>
        <w:pStyle w:val="TOC4"/>
        <w:rPr>
          <w:rFonts w:ascii="Calibri" w:eastAsia="Times New Roman" w:hAnsi="Calibri"/>
          <w:noProof/>
          <w:kern w:val="2"/>
          <w:sz w:val="22"/>
          <w:szCs w:val="22"/>
          <w:lang w:eastAsia="en-GB"/>
        </w:rPr>
      </w:pPr>
      <w:r w:rsidRPr="004327D6">
        <w:rPr>
          <w:noProof/>
          <w:lang w:val="en-IN"/>
        </w:rPr>
        <w:t>7.1.3.9</w:t>
      </w:r>
      <w:r>
        <w:rPr>
          <w:rFonts w:ascii="Calibri" w:eastAsia="Times New Roman" w:hAnsi="Calibri"/>
          <w:noProof/>
          <w:kern w:val="2"/>
          <w:sz w:val="22"/>
          <w:szCs w:val="22"/>
          <w:lang w:eastAsia="en-GB"/>
        </w:rPr>
        <w:tab/>
      </w:r>
      <w:r w:rsidRPr="004327D6">
        <w:rPr>
          <w:noProof/>
          <w:lang w:val="en-IN"/>
        </w:rPr>
        <w:t>MCVideo emergency alert</w:t>
      </w:r>
      <w:r>
        <w:rPr>
          <w:noProof/>
        </w:rPr>
        <w:tab/>
      </w:r>
      <w:r>
        <w:rPr>
          <w:noProof/>
        </w:rPr>
        <w:fldChar w:fldCharType="begin"/>
      </w:r>
      <w:r>
        <w:rPr>
          <w:noProof/>
        </w:rPr>
        <w:instrText xml:space="preserve"> PAGEREF _Toc154698271 \h </w:instrText>
      </w:r>
      <w:r>
        <w:rPr>
          <w:noProof/>
        </w:rPr>
      </w:r>
      <w:r>
        <w:rPr>
          <w:noProof/>
        </w:rPr>
        <w:fldChar w:fldCharType="separate"/>
      </w:r>
      <w:r>
        <w:rPr>
          <w:noProof/>
        </w:rPr>
        <w:t>63</w:t>
      </w:r>
      <w:r>
        <w:rPr>
          <w:noProof/>
        </w:rPr>
        <w:fldChar w:fldCharType="end"/>
      </w:r>
    </w:p>
    <w:p w14:paraId="2FF9B2CC" w14:textId="290D4254" w:rsidR="00E02274" w:rsidRDefault="00E02274">
      <w:pPr>
        <w:pStyle w:val="TOC5"/>
        <w:rPr>
          <w:rFonts w:ascii="Calibri" w:eastAsia="Times New Roman" w:hAnsi="Calibri"/>
          <w:noProof/>
          <w:kern w:val="2"/>
          <w:sz w:val="22"/>
          <w:szCs w:val="22"/>
          <w:lang w:eastAsia="en-GB"/>
        </w:rPr>
      </w:pPr>
      <w:r w:rsidRPr="004327D6">
        <w:rPr>
          <w:noProof/>
          <w:lang w:val="en-IN"/>
        </w:rPr>
        <w:t>7.1.3.9.1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_Toc154698272 \h </w:instrText>
      </w:r>
      <w:r>
        <w:rPr>
          <w:noProof/>
        </w:rPr>
      </w:r>
      <w:r>
        <w:rPr>
          <w:noProof/>
        </w:rPr>
        <w:fldChar w:fldCharType="separate"/>
      </w:r>
      <w:r>
        <w:rPr>
          <w:noProof/>
        </w:rPr>
        <w:t>63</w:t>
      </w:r>
      <w:r>
        <w:rPr>
          <w:noProof/>
        </w:rPr>
        <w:fldChar w:fldCharType="end"/>
      </w:r>
    </w:p>
    <w:p w14:paraId="194D14AD" w14:textId="14E79829" w:rsidR="00E02274" w:rsidRDefault="00E02274">
      <w:pPr>
        <w:pStyle w:val="TOC2"/>
        <w:rPr>
          <w:rFonts w:ascii="Calibri" w:eastAsia="Times New Roman" w:hAnsi="Calibri"/>
          <w:noProof/>
          <w:kern w:val="2"/>
          <w:sz w:val="22"/>
          <w:szCs w:val="22"/>
          <w:lang w:eastAsia="en-GB"/>
        </w:rPr>
      </w:pPr>
      <w:r w:rsidRPr="004327D6">
        <w:rPr>
          <w:noProof/>
          <w:lang w:val="en-US" w:eastAsia="zh-CN"/>
        </w:rPr>
        <w:t>7</w:t>
      </w:r>
      <w:r w:rsidRPr="004327D6">
        <w:rPr>
          <w:noProof/>
          <w:lang w:val="en-US"/>
        </w:rPr>
        <w:t>.</w:t>
      </w:r>
      <w:r w:rsidRPr="004327D6">
        <w:rPr>
          <w:noProof/>
          <w:lang w:val="en-US" w:eastAsia="zh-CN"/>
        </w:rPr>
        <w:t>2</w:t>
      </w:r>
      <w:r>
        <w:rPr>
          <w:rFonts w:ascii="Calibri" w:eastAsia="Times New Roman" w:hAnsi="Calibri"/>
          <w:noProof/>
          <w:kern w:val="2"/>
          <w:sz w:val="22"/>
          <w:szCs w:val="22"/>
          <w:lang w:eastAsia="en-GB"/>
        </w:rPr>
        <w:tab/>
      </w:r>
      <w:r w:rsidRPr="004327D6">
        <w:rPr>
          <w:noProof/>
          <w:lang w:val="en-US"/>
        </w:rPr>
        <w:t>Private call</w:t>
      </w:r>
      <w:r>
        <w:rPr>
          <w:noProof/>
        </w:rPr>
        <w:tab/>
      </w:r>
      <w:r>
        <w:rPr>
          <w:noProof/>
        </w:rPr>
        <w:fldChar w:fldCharType="begin"/>
      </w:r>
      <w:r>
        <w:rPr>
          <w:noProof/>
        </w:rPr>
        <w:instrText xml:space="preserve"> PAGEREF _Toc154698273 \h </w:instrText>
      </w:r>
      <w:r>
        <w:rPr>
          <w:noProof/>
        </w:rPr>
      </w:r>
      <w:r>
        <w:rPr>
          <w:noProof/>
        </w:rPr>
        <w:fldChar w:fldCharType="separate"/>
      </w:r>
      <w:r>
        <w:rPr>
          <w:noProof/>
        </w:rPr>
        <w:t>63</w:t>
      </w:r>
      <w:r>
        <w:rPr>
          <w:noProof/>
        </w:rPr>
        <w:fldChar w:fldCharType="end"/>
      </w:r>
    </w:p>
    <w:p w14:paraId="3D1EFF26" w14:textId="5AD1F586" w:rsidR="00E02274" w:rsidRDefault="00E02274">
      <w:pPr>
        <w:pStyle w:val="TOC3"/>
        <w:rPr>
          <w:rFonts w:ascii="Calibri" w:eastAsia="Times New Roman" w:hAnsi="Calibri"/>
          <w:noProof/>
          <w:kern w:val="2"/>
          <w:sz w:val="22"/>
          <w:szCs w:val="22"/>
          <w:lang w:eastAsia="en-GB"/>
        </w:rPr>
      </w:pPr>
      <w:r>
        <w:rPr>
          <w:noProof/>
          <w:lang w:eastAsia="zh-CN"/>
        </w:rPr>
        <w:t>7</w:t>
      </w:r>
      <w:r>
        <w:rPr>
          <w:noProof/>
        </w:rPr>
        <w:t>.</w:t>
      </w:r>
      <w:r>
        <w:rPr>
          <w:noProof/>
          <w:lang w:eastAsia="zh-CN"/>
        </w:rPr>
        <w:t>2</w:t>
      </w:r>
      <w:r>
        <w:rPr>
          <w:noProof/>
        </w:rPr>
        <w:t>.1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_Toc154698274 \h </w:instrText>
      </w:r>
      <w:r>
        <w:rPr>
          <w:noProof/>
        </w:rPr>
      </w:r>
      <w:r>
        <w:rPr>
          <w:noProof/>
        </w:rPr>
        <w:fldChar w:fldCharType="separate"/>
      </w:r>
      <w:r>
        <w:rPr>
          <w:noProof/>
        </w:rPr>
        <w:t>63</w:t>
      </w:r>
      <w:r>
        <w:rPr>
          <w:noProof/>
        </w:rPr>
        <w:fldChar w:fldCharType="end"/>
      </w:r>
    </w:p>
    <w:p w14:paraId="692F2786" w14:textId="37348F93" w:rsidR="00E02274" w:rsidRDefault="00E02274">
      <w:pPr>
        <w:pStyle w:val="TOC3"/>
        <w:rPr>
          <w:rFonts w:ascii="Calibri" w:eastAsia="Times New Roman" w:hAnsi="Calibri"/>
          <w:noProof/>
          <w:kern w:val="2"/>
          <w:sz w:val="22"/>
          <w:szCs w:val="22"/>
          <w:lang w:eastAsia="en-GB"/>
        </w:rPr>
      </w:pPr>
      <w:r>
        <w:rPr>
          <w:noProof/>
          <w:lang w:eastAsia="zh-CN"/>
        </w:rPr>
        <w:t>7</w:t>
      </w:r>
      <w:r>
        <w:rPr>
          <w:noProof/>
        </w:rPr>
        <w:t>.</w:t>
      </w:r>
      <w:r>
        <w:rPr>
          <w:noProof/>
          <w:lang w:eastAsia="zh-CN"/>
        </w:rPr>
        <w:t>2</w:t>
      </w:r>
      <w:r>
        <w:rPr>
          <w:noProof/>
        </w:rPr>
        <w:t>.2</w:t>
      </w:r>
      <w:r>
        <w:rPr>
          <w:rFonts w:ascii="Calibri" w:eastAsia="Times New Roman" w:hAnsi="Calibri"/>
          <w:noProof/>
          <w:kern w:val="2"/>
          <w:sz w:val="22"/>
          <w:szCs w:val="22"/>
          <w:lang w:eastAsia="en-GB"/>
        </w:rPr>
        <w:tab/>
      </w:r>
      <w:r>
        <w:rPr>
          <w:noProof/>
        </w:rPr>
        <w:t>Private call on-network</w:t>
      </w:r>
      <w:r>
        <w:rPr>
          <w:noProof/>
        </w:rPr>
        <w:tab/>
      </w:r>
      <w:r>
        <w:rPr>
          <w:noProof/>
        </w:rPr>
        <w:fldChar w:fldCharType="begin"/>
      </w:r>
      <w:r>
        <w:rPr>
          <w:noProof/>
        </w:rPr>
        <w:instrText xml:space="preserve"> PAGEREF _Toc154698275 \h </w:instrText>
      </w:r>
      <w:r>
        <w:rPr>
          <w:noProof/>
        </w:rPr>
      </w:r>
      <w:r>
        <w:rPr>
          <w:noProof/>
        </w:rPr>
        <w:fldChar w:fldCharType="separate"/>
      </w:r>
      <w:r>
        <w:rPr>
          <w:noProof/>
        </w:rPr>
        <w:t>63</w:t>
      </w:r>
      <w:r>
        <w:rPr>
          <w:noProof/>
        </w:rPr>
        <w:fldChar w:fldCharType="end"/>
      </w:r>
    </w:p>
    <w:p w14:paraId="510C2DE6" w14:textId="0734E9C4"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2</w:t>
      </w:r>
      <w:r>
        <w:rPr>
          <w:noProof/>
        </w:rPr>
        <w:t>.2.1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_Toc154698276 \h </w:instrText>
      </w:r>
      <w:r>
        <w:rPr>
          <w:noProof/>
        </w:rPr>
      </w:r>
      <w:r>
        <w:rPr>
          <w:noProof/>
        </w:rPr>
        <w:fldChar w:fldCharType="separate"/>
      </w:r>
      <w:r>
        <w:rPr>
          <w:noProof/>
        </w:rPr>
        <w:t>63</w:t>
      </w:r>
      <w:r>
        <w:rPr>
          <w:noProof/>
        </w:rPr>
        <w:fldChar w:fldCharType="end"/>
      </w:r>
    </w:p>
    <w:p w14:paraId="5B49B1CF" w14:textId="43A4F94F"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2</w:t>
      </w:r>
      <w:r>
        <w:rPr>
          <w:noProof/>
        </w:rPr>
        <w:t>.2.2</w:t>
      </w:r>
      <w:r>
        <w:rPr>
          <w:rFonts w:ascii="Calibri" w:eastAsia="Times New Roman" w:hAnsi="Calibri"/>
          <w:noProof/>
          <w:kern w:val="2"/>
          <w:sz w:val="22"/>
          <w:szCs w:val="22"/>
          <w:lang w:eastAsia="en-GB"/>
        </w:rPr>
        <w:tab/>
      </w:r>
      <w:r>
        <w:rPr>
          <w:noProof/>
        </w:rPr>
        <w:t>Information flows for private call in on-network</w:t>
      </w:r>
      <w:r>
        <w:rPr>
          <w:noProof/>
        </w:rPr>
        <w:tab/>
      </w:r>
      <w:r>
        <w:rPr>
          <w:noProof/>
        </w:rPr>
        <w:fldChar w:fldCharType="begin"/>
      </w:r>
      <w:r>
        <w:rPr>
          <w:noProof/>
        </w:rPr>
        <w:instrText xml:space="preserve"> PAGEREF _Toc154698277 \h </w:instrText>
      </w:r>
      <w:r>
        <w:rPr>
          <w:noProof/>
        </w:rPr>
      </w:r>
      <w:r>
        <w:rPr>
          <w:noProof/>
        </w:rPr>
        <w:fldChar w:fldCharType="separate"/>
      </w:r>
      <w:r>
        <w:rPr>
          <w:noProof/>
        </w:rPr>
        <w:t>63</w:t>
      </w:r>
      <w:r>
        <w:rPr>
          <w:noProof/>
        </w:rPr>
        <w:fldChar w:fldCharType="end"/>
      </w:r>
    </w:p>
    <w:p w14:paraId="35374990" w14:textId="4953BD3B" w:rsidR="00E02274" w:rsidRDefault="00E02274">
      <w:pPr>
        <w:pStyle w:val="TOC5"/>
        <w:rPr>
          <w:rFonts w:ascii="Calibri" w:eastAsia="Times New Roman" w:hAnsi="Calibri"/>
          <w:noProof/>
          <w:kern w:val="2"/>
          <w:sz w:val="22"/>
          <w:szCs w:val="22"/>
          <w:lang w:eastAsia="en-GB"/>
        </w:rPr>
      </w:pPr>
      <w:r>
        <w:rPr>
          <w:noProof/>
        </w:rPr>
        <w:t>7.2.2.2.1</w:t>
      </w:r>
      <w:r>
        <w:rPr>
          <w:rFonts w:ascii="Calibri" w:eastAsia="Times New Roman" w:hAnsi="Calibri"/>
          <w:noProof/>
          <w:kern w:val="2"/>
          <w:sz w:val="22"/>
          <w:szCs w:val="22"/>
          <w:lang w:eastAsia="en-GB"/>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_Toc154698278 \h </w:instrText>
      </w:r>
      <w:r>
        <w:rPr>
          <w:noProof/>
        </w:rPr>
      </w:r>
      <w:r>
        <w:rPr>
          <w:noProof/>
        </w:rPr>
        <w:fldChar w:fldCharType="separate"/>
      </w:r>
      <w:r>
        <w:rPr>
          <w:noProof/>
        </w:rPr>
        <w:t>63</w:t>
      </w:r>
      <w:r>
        <w:rPr>
          <w:noProof/>
        </w:rPr>
        <w:fldChar w:fldCharType="end"/>
      </w:r>
    </w:p>
    <w:p w14:paraId="250DDA5A" w14:textId="446A7FDF" w:rsidR="00E02274" w:rsidRDefault="00E02274">
      <w:pPr>
        <w:pStyle w:val="TOC5"/>
        <w:rPr>
          <w:rFonts w:ascii="Calibri" w:eastAsia="Times New Roman" w:hAnsi="Calibri"/>
          <w:noProof/>
          <w:kern w:val="2"/>
          <w:sz w:val="22"/>
          <w:szCs w:val="22"/>
          <w:lang w:eastAsia="en-GB"/>
        </w:rPr>
      </w:pPr>
      <w:r>
        <w:rPr>
          <w:noProof/>
        </w:rPr>
        <w:t>7.2.2.2.2</w:t>
      </w:r>
      <w:r>
        <w:rPr>
          <w:rFonts w:ascii="Calibri" w:eastAsia="Times New Roman" w:hAnsi="Calibri"/>
          <w:noProof/>
          <w:kern w:val="2"/>
          <w:sz w:val="22"/>
          <w:szCs w:val="22"/>
          <w:lang w:eastAsia="en-GB"/>
        </w:rPr>
        <w:tab/>
      </w:r>
      <w:r>
        <w:rPr>
          <w:noProof/>
        </w:rPr>
        <w:t>MCVideo private call request</w:t>
      </w:r>
      <w:r>
        <w:rPr>
          <w:noProof/>
        </w:rPr>
        <w:tab/>
      </w:r>
      <w:r>
        <w:rPr>
          <w:noProof/>
        </w:rPr>
        <w:fldChar w:fldCharType="begin"/>
      </w:r>
      <w:r>
        <w:rPr>
          <w:noProof/>
        </w:rPr>
        <w:instrText xml:space="preserve"> PAGEREF _Toc154698279 \h </w:instrText>
      </w:r>
      <w:r>
        <w:rPr>
          <w:noProof/>
        </w:rPr>
      </w:r>
      <w:r>
        <w:rPr>
          <w:noProof/>
        </w:rPr>
        <w:fldChar w:fldCharType="separate"/>
      </w:r>
      <w:r>
        <w:rPr>
          <w:noProof/>
        </w:rPr>
        <w:t>64</w:t>
      </w:r>
      <w:r>
        <w:rPr>
          <w:noProof/>
        </w:rPr>
        <w:fldChar w:fldCharType="end"/>
      </w:r>
    </w:p>
    <w:p w14:paraId="1F7E7BA6" w14:textId="50441826" w:rsidR="00E02274" w:rsidRDefault="00E02274">
      <w:pPr>
        <w:pStyle w:val="TOC5"/>
        <w:rPr>
          <w:rFonts w:ascii="Calibri" w:eastAsia="Times New Roman" w:hAnsi="Calibri"/>
          <w:noProof/>
          <w:kern w:val="2"/>
          <w:sz w:val="22"/>
          <w:szCs w:val="22"/>
          <w:lang w:eastAsia="en-GB"/>
        </w:rPr>
      </w:pPr>
      <w:r>
        <w:rPr>
          <w:noProof/>
        </w:rPr>
        <w:t>7.2.2.2.3</w:t>
      </w:r>
      <w:r>
        <w:rPr>
          <w:rFonts w:ascii="Calibri" w:eastAsia="Times New Roman" w:hAnsi="Calibri"/>
          <w:noProof/>
          <w:kern w:val="2"/>
          <w:sz w:val="22"/>
          <w:szCs w:val="22"/>
          <w:lang w:eastAsia="en-GB"/>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_Toc154698280 \h </w:instrText>
      </w:r>
      <w:r>
        <w:rPr>
          <w:noProof/>
        </w:rPr>
      </w:r>
      <w:r>
        <w:rPr>
          <w:noProof/>
        </w:rPr>
        <w:fldChar w:fldCharType="separate"/>
      </w:r>
      <w:r>
        <w:rPr>
          <w:noProof/>
        </w:rPr>
        <w:t>65</w:t>
      </w:r>
      <w:r>
        <w:rPr>
          <w:noProof/>
        </w:rPr>
        <w:fldChar w:fldCharType="end"/>
      </w:r>
    </w:p>
    <w:p w14:paraId="525A57AF" w14:textId="29AEA8EF" w:rsidR="00E02274" w:rsidRDefault="00E02274">
      <w:pPr>
        <w:pStyle w:val="TOC5"/>
        <w:rPr>
          <w:rFonts w:ascii="Calibri" w:eastAsia="Times New Roman" w:hAnsi="Calibri"/>
          <w:noProof/>
          <w:kern w:val="2"/>
          <w:sz w:val="22"/>
          <w:szCs w:val="22"/>
          <w:lang w:eastAsia="en-GB"/>
        </w:rPr>
      </w:pPr>
      <w:r>
        <w:rPr>
          <w:noProof/>
        </w:rPr>
        <w:t>7.2.2.2.4</w:t>
      </w:r>
      <w:r>
        <w:rPr>
          <w:rFonts w:ascii="Calibri" w:eastAsia="Times New Roman" w:hAnsi="Calibri"/>
          <w:noProof/>
          <w:kern w:val="2"/>
          <w:sz w:val="22"/>
          <w:szCs w:val="22"/>
          <w:lang w:eastAsia="en-GB"/>
        </w:rPr>
        <w:tab/>
      </w:r>
      <w:r>
        <w:rPr>
          <w:noProof/>
        </w:rPr>
        <w:t>MCVideo private call response</w:t>
      </w:r>
      <w:r>
        <w:rPr>
          <w:noProof/>
        </w:rPr>
        <w:tab/>
      </w:r>
      <w:r>
        <w:rPr>
          <w:noProof/>
        </w:rPr>
        <w:fldChar w:fldCharType="begin"/>
      </w:r>
      <w:r>
        <w:rPr>
          <w:noProof/>
        </w:rPr>
        <w:instrText xml:space="preserve"> PAGEREF _Toc154698281 \h </w:instrText>
      </w:r>
      <w:r>
        <w:rPr>
          <w:noProof/>
        </w:rPr>
      </w:r>
      <w:r>
        <w:rPr>
          <w:noProof/>
        </w:rPr>
        <w:fldChar w:fldCharType="separate"/>
      </w:r>
      <w:r>
        <w:rPr>
          <w:noProof/>
        </w:rPr>
        <w:t>65</w:t>
      </w:r>
      <w:r>
        <w:rPr>
          <w:noProof/>
        </w:rPr>
        <w:fldChar w:fldCharType="end"/>
      </w:r>
    </w:p>
    <w:p w14:paraId="6EE2C03E" w14:textId="3D4A91CA" w:rsidR="00E02274" w:rsidRDefault="00E02274">
      <w:pPr>
        <w:pStyle w:val="TOC5"/>
        <w:rPr>
          <w:rFonts w:ascii="Calibri" w:eastAsia="Times New Roman" w:hAnsi="Calibri"/>
          <w:noProof/>
          <w:kern w:val="2"/>
          <w:sz w:val="22"/>
          <w:szCs w:val="22"/>
          <w:lang w:eastAsia="en-GB"/>
        </w:rPr>
      </w:pPr>
      <w:r>
        <w:rPr>
          <w:noProof/>
        </w:rPr>
        <w:t>7.2.2.2.5</w:t>
      </w:r>
      <w:r>
        <w:rPr>
          <w:rFonts w:ascii="Calibri" w:eastAsia="Times New Roman" w:hAnsi="Calibri"/>
          <w:noProof/>
          <w:kern w:val="2"/>
          <w:sz w:val="22"/>
          <w:szCs w:val="22"/>
          <w:lang w:eastAsia="en-GB"/>
        </w:rPr>
        <w:tab/>
      </w:r>
      <w:r>
        <w:rPr>
          <w:noProof/>
        </w:rPr>
        <w:t>MCVideo call end request</w:t>
      </w:r>
      <w:r>
        <w:rPr>
          <w:noProof/>
        </w:rPr>
        <w:tab/>
      </w:r>
      <w:r>
        <w:rPr>
          <w:noProof/>
        </w:rPr>
        <w:fldChar w:fldCharType="begin"/>
      </w:r>
      <w:r>
        <w:rPr>
          <w:noProof/>
        </w:rPr>
        <w:instrText xml:space="preserve"> PAGEREF _Toc154698282 \h </w:instrText>
      </w:r>
      <w:r>
        <w:rPr>
          <w:noProof/>
        </w:rPr>
      </w:r>
      <w:r>
        <w:rPr>
          <w:noProof/>
        </w:rPr>
        <w:fldChar w:fldCharType="separate"/>
      </w:r>
      <w:r>
        <w:rPr>
          <w:noProof/>
        </w:rPr>
        <w:t>66</w:t>
      </w:r>
      <w:r>
        <w:rPr>
          <w:noProof/>
        </w:rPr>
        <w:fldChar w:fldCharType="end"/>
      </w:r>
    </w:p>
    <w:p w14:paraId="0BF60B67" w14:textId="037426DA" w:rsidR="00E02274" w:rsidRDefault="00E02274">
      <w:pPr>
        <w:pStyle w:val="TOC5"/>
        <w:rPr>
          <w:rFonts w:ascii="Calibri" w:eastAsia="Times New Roman" w:hAnsi="Calibri"/>
          <w:noProof/>
          <w:kern w:val="2"/>
          <w:sz w:val="22"/>
          <w:szCs w:val="22"/>
          <w:lang w:eastAsia="en-GB"/>
        </w:rPr>
      </w:pPr>
      <w:r>
        <w:rPr>
          <w:noProof/>
        </w:rPr>
        <w:t>7.2.2.2.6</w:t>
      </w:r>
      <w:r>
        <w:rPr>
          <w:rFonts w:ascii="Calibri" w:eastAsia="Times New Roman" w:hAnsi="Calibri"/>
          <w:noProof/>
          <w:kern w:val="2"/>
          <w:sz w:val="22"/>
          <w:szCs w:val="22"/>
          <w:lang w:eastAsia="en-GB"/>
        </w:rPr>
        <w:tab/>
      </w:r>
      <w:r>
        <w:rPr>
          <w:noProof/>
        </w:rPr>
        <w:t>MCVideo emergency private call request (MCVideo client to MCVideo server)</w:t>
      </w:r>
      <w:r>
        <w:rPr>
          <w:noProof/>
        </w:rPr>
        <w:tab/>
      </w:r>
      <w:r>
        <w:rPr>
          <w:noProof/>
        </w:rPr>
        <w:fldChar w:fldCharType="begin"/>
      </w:r>
      <w:r>
        <w:rPr>
          <w:noProof/>
        </w:rPr>
        <w:instrText xml:space="preserve"> PAGEREF _Toc154698283 \h </w:instrText>
      </w:r>
      <w:r>
        <w:rPr>
          <w:noProof/>
        </w:rPr>
      </w:r>
      <w:r>
        <w:rPr>
          <w:noProof/>
        </w:rPr>
        <w:fldChar w:fldCharType="separate"/>
      </w:r>
      <w:r>
        <w:rPr>
          <w:noProof/>
        </w:rPr>
        <w:t>66</w:t>
      </w:r>
      <w:r>
        <w:rPr>
          <w:noProof/>
        </w:rPr>
        <w:fldChar w:fldCharType="end"/>
      </w:r>
    </w:p>
    <w:p w14:paraId="79203213" w14:textId="373F5BF6" w:rsidR="00E02274" w:rsidRDefault="00E02274">
      <w:pPr>
        <w:pStyle w:val="TOC5"/>
        <w:rPr>
          <w:rFonts w:ascii="Calibri" w:eastAsia="Times New Roman" w:hAnsi="Calibri"/>
          <w:noProof/>
          <w:kern w:val="2"/>
          <w:sz w:val="22"/>
          <w:szCs w:val="22"/>
          <w:lang w:eastAsia="en-GB"/>
        </w:rPr>
      </w:pPr>
      <w:r>
        <w:rPr>
          <w:noProof/>
        </w:rPr>
        <w:t>7.2.2.2.7</w:t>
      </w:r>
      <w:r>
        <w:rPr>
          <w:rFonts w:ascii="Calibri" w:eastAsia="Times New Roman" w:hAnsi="Calibri"/>
          <w:noProof/>
          <w:kern w:val="2"/>
          <w:sz w:val="22"/>
          <w:szCs w:val="22"/>
          <w:lang w:eastAsia="en-GB"/>
        </w:rPr>
        <w:tab/>
      </w:r>
      <w:r>
        <w:rPr>
          <w:noProof/>
        </w:rPr>
        <w:t>MCVideo emergency private call request</w:t>
      </w:r>
      <w:r>
        <w:rPr>
          <w:noProof/>
        </w:rPr>
        <w:tab/>
      </w:r>
      <w:r>
        <w:rPr>
          <w:noProof/>
        </w:rPr>
        <w:fldChar w:fldCharType="begin"/>
      </w:r>
      <w:r>
        <w:rPr>
          <w:noProof/>
        </w:rPr>
        <w:instrText xml:space="preserve"> PAGEREF _Toc154698284 \h </w:instrText>
      </w:r>
      <w:r>
        <w:rPr>
          <w:noProof/>
        </w:rPr>
      </w:r>
      <w:r>
        <w:rPr>
          <w:noProof/>
        </w:rPr>
        <w:fldChar w:fldCharType="separate"/>
      </w:r>
      <w:r>
        <w:rPr>
          <w:noProof/>
        </w:rPr>
        <w:t>67</w:t>
      </w:r>
      <w:r>
        <w:rPr>
          <w:noProof/>
        </w:rPr>
        <w:fldChar w:fldCharType="end"/>
      </w:r>
    </w:p>
    <w:p w14:paraId="632E03ED" w14:textId="261980AE" w:rsidR="00E02274" w:rsidRDefault="00E02274">
      <w:pPr>
        <w:pStyle w:val="TOC5"/>
        <w:rPr>
          <w:rFonts w:ascii="Calibri" w:eastAsia="Times New Roman" w:hAnsi="Calibri"/>
          <w:noProof/>
          <w:kern w:val="2"/>
          <w:sz w:val="22"/>
          <w:szCs w:val="22"/>
          <w:lang w:eastAsia="en-GB"/>
        </w:rPr>
      </w:pPr>
      <w:r>
        <w:rPr>
          <w:noProof/>
        </w:rPr>
        <w:t>7.2.2.2.8</w:t>
      </w:r>
      <w:r>
        <w:rPr>
          <w:rFonts w:ascii="Calibri" w:eastAsia="Times New Roman" w:hAnsi="Calibri"/>
          <w:noProof/>
          <w:kern w:val="2"/>
          <w:sz w:val="22"/>
          <w:szCs w:val="22"/>
          <w:lang w:eastAsia="en-GB"/>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_Toc154698285 \h </w:instrText>
      </w:r>
      <w:r>
        <w:rPr>
          <w:noProof/>
        </w:rPr>
      </w:r>
      <w:r>
        <w:rPr>
          <w:noProof/>
        </w:rPr>
        <w:fldChar w:fldCharType="separate"/>
      </w:r>
      <w:r>
        <w:rPr>
          <w:noProof/>
        </w:rPr>
        <w:t>67</w:t>
      </w:r>
      <w:r>
        <w:rPr>
          <w:noProof/>
        </w:rPr>
        <w:fldChar w:fldCharType="end"/>
      </w:r>
    </w:p>
    <w:p w14:paraId="77599334" w14:textId="1FA6DFF5" w:rsidR="00E02274" w:rsidRDefault="00E02274">
      <w:pPr>
        <w:pStyle w:val="TOC5"/>
        <w:rPr>
          <w:rFonts w:ascii="Calibri" w:eastAsia="Times New Roman" w:hAnsi="Calibri"/>
          <w:noProof/>
          <w:kern w:val="2"/>
          <w:sz w:val="22"/>
          <w:szCs w:val="22"/>
          <w:lang w:eastAsia="en-GB"/>
        </w:rPr>
      </w:pPr>
      <w:r>
        <w:rPr>
          <w:noProof/>
        </w:rPr>
        <w:t>7.2.2.2.9</w:t>
      </w:r>
      <w:r>
        <w:rPr>
          <w:rFonts w:ascii="Calibri" w:eastAsia="Times New Roman" w:hAnsi="Calibri"/>
          <w:noProof/>
          <w:kern w:val="2"/>
          <w:sz w:val="22"/>
          <w:szCs w:val="22"/>
          <w:lang w:eastAsia="en-GB"/>
        </w:rPr>
        <w:tab/>
      </w:r>
      <w:r>
        <w:rPr>
          <w:noProof/>
        </w:rPr>
        <w:t>Emergency MCVideo private call response</w:t>
      </w:r>
      <w:r>
        <w:rPr>
          <w:noProof/>
        </w:rPr>
        <w:tab/>
      </w:r>
      <w:r>
        <w:rPr>
          <w:noProof/>
        </w:rPr>
        <w:fldChar w:fldCharType="begin"/>
      </w:r>
      <w:r>
        <w:rPr>
          <w:noProof/>
        </w:rPr>
        <w:instrText xml:space="preserve"> PAGEREF _Toc154698286 \h </w:instrText>
      </w:r>
      <w:r>
        <w:rPr>
          <w:noProof/>
        </w:rPr>
      </w:r>
      <w:r>
        <w:rPr>
          <w:noProof/>
        </w:rPr>
        <w:fldChar w:fldCharType="separate"/>
      </w:r>
      <w:r>
        <w:rPr>
          <w:noProof/>
        </w:rPr>
        <w:t>67</w:t>
      </w:r>
      <w:r>
        <w:rPr>
          <w:noProof/>
        </w:rPr>
        <w:fldChar w:fldCharType="end"/>
      </w:r>
    </w:p>
    <w:p w14:paraId="4271389D" w14:textId="64CC76A4" w:rsidR="00E02274" w:rsidRDefault="00E02274">
      <w:pPr>
        <w:pStyle w:val="TOC5"/>
        <w:rPr>
          <w:rFonts w:ascii="Calibri" w:eastAsia="Times New Roman" w:hAnsi="Calibri"/>
          <w:noProof/>
          <w:kern w:val="2"/>
          <w:sz w:val="22"/>
          <w:szCs w:val="22"/>
          <w:lang w:eastAsia="en-GB"/>
        </w:rPr>
      </w:pPr>
      <w:r>
        <w:rPr>
          <w:noProof/>
        </w:rPr>
        <w:t>7.2.2.2.10</w:t>
      </w:r>
      <w:r>
        <w:rPr>
          <w:rFonts w:ascii="Calibri" w:eastAsia="Times New Roman" w:hAnsi="Calibri"/>
          <w:noProof/>
          <w:kern w:val="2"/>
          <w:sz w:val="22"/>
          <w:szCs w:val="22"/>
          <w:lang w:eastAsia="en-GB"/>
        </w:rPr>
        <w:tab/>
      </w:r>
      <w:r>
        <w:rPr>
          <w:noProof/>
        </w:rPr>
        <w:t>MCVideo progress indication</w:t>
      </w:r>
      <w:r>
        <w:rPr>
          <w:noProof/>
        </w:rPr>
        <w:tab/>
      </w:r>
      <w:r>
        <w:rPr>
          <w:noProof/>
        </w:rPr>
        <w:fldChar w:fldCharType="begin"/>
      </w:r>
      <w:r>
        <w:rPr>
          <w:noProof/>
        </w:rPr>
        <w:instrText xml:space="preserve"> PAGEREF _Toc154698287 \h </w:instrText>
      </w:r>
      <w:r>
        <w:rPr>
          <w:noProof/>
        </w:rPr>
      </w:r>
      <w:r>
        <w:rPr>
          <w:noProof/>
        </w:rPr>
        <w:fldChar w:fldCharType="separate"/>
      </w:r>
      <w:r>
        <w:rPr>
          <w:noProof/>
        </w:rPr>
        <w:t>68</w:t>
      </w:r>
      <w:r>
        <w:rPr>
          <w:noProof/>
        </w:rPr>
        <w:fldChar w:fldCharType="end"/>
      </w:r>
    </w:p>
    <w:p w14:paraId="0C95A94B" w14:textId="1B1897C9" w:rsidR="00E02274" w:rsidRDefault="00E02274">
      <w:pPr>
        <w:pStyle w:val="TOC5"/>
        <w:rPr>
          <w:rFonts w:ascii="Calibri" w:eastAsia="Times New Roman" w:hAnsi="Calibri"/>
          <w:noProof/>
          <w:kern w:val="2"/>
          <w:sz w:val="22"/>
          <w:szCs w:val="22"/>
          <w:lang w:eastAsia="en-GB"/>
        </w:rPr>
      </w:pPr>
      <w:r>
        <w:rPr>
          <w:noProof/>
        </w:rPr>
        <w:t>7.2.2.2.11</w:t>
      </w:r>
      <w:r>
        <w:rPr>
          <w:rFonts w:ascii="Calibri" w:eastAsia="Times New Roman" w:hAnsi="Calibri"/>
          <w:noProof/>
          <w:kern w:val="2"/>
          <w:sz w:val="22"/>
          <w:szCs w:val="22"/>
          <w:lang w:eastAsia="en-GB"/>
        </w:rPr>
        <w:tab/>
      </w:r>
      <w:r>
        <w:rPr>
          <w:noProof/>
        </w:rPr>
        <w:t>MCVideo functional alias resolution response</w:t>
      </w:r>
      <w:r>
        <w:rPr>
          <w:noProof/>
        </w:rPr>
        <w:tab/>
      </w:r>
      <w:r>
        <w:rPr>
          <w:noProof/>
        </w:rPr>
        <w:fldChar w:fldCharType="begin"/>
      </w:r>
      <w:r>
        <w:rPr>
          <w:noProof/>
        </w:rPr>
        <w:instrText xml:space="preserve"> PAGEREF _Toc154698288 \h </w:instrText>
      </w:r>
      <w:r>
        <w:rPr>
          <w:noProof/>
        </w:rPr>
      </w:r>
      <w:r>
        <w:rPr>
          <w:noProof/>
        </w:rPr>
        <w:fldChar w:fldCharType="separate"/>
      </w:r>
      <w:r>
        <w:rPr>
          <w:noProof/>
        </w:rPr>
        <w:t>68</w:t>
      </w:r>
      <w:r>
        <w:rPr>
          <w:noProof/>
        </w:rPr>
        <w:fldChar w:fldCharType="end"/>
      </w:r>
    </w:p>
    <w:p w14:paraId="648C55F2" w14:textId="6006CC01"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2</w:t>
      </w:r>
      <w:r>
        <w:rPr>
          <w:noProof/>
        </w:rPr>
        <w:t>.2.3</w:t>
      </w:r>
      <w:r>
        <w:rPr>
          <w:rFonts w:ascii="Calibri" w:eastAsia="Times New Roman" w:hAnsi="Calibri"/>
          <w:noProof/>
          <w:kern w:val="2"/>
          <w:sz w:val="22"/>
          <w:szCs w:val="22"/>
          <w:lang w:eastAsia="en-GB"/>
        </w:rPr>
        <w:tab/>
      </w:r>
      <w:r>
        <w:rPr>
          <w:noProof/>
        </w:rPr>
        <w:t>Private call within one MC system</w:t>
      </w:r>
      <w:r>
        <w:rPr>
          <w:noProof/>
        </w:rPr>
        <w:tab/>
      </w:r>
      <w:r>
        <w:rPr>
          <w:noProof/>
        </w:rPr>
        <w:fldChar w:fldCharType="begin"/>
      </w:r>
      <w:r>
        <w:rPr>
          <w:noProof/>
        </w:rPr>
        <w:instrText xml:space="preserve"> PAGEREF _Toc154698289 \h </w:instrText>
      </w:r>
      <w:r>
        <w:rPr>
          <w:noProof/>
        </w:rPr>
      </w:r>
      <w:r>
        <w:rPr>
          <w:noProof/>
        </w:rPr>
        <w:fldChar w:fldCharType="separate"/>
      </w:r>
      <w:r>
        <w:rPr>
          <w:noProof/>
        </w:rPr>
        <w:t>68</w:t>
      </w:r>
      <w:r>
        <w:rPr>
          <w:noProof/>
        </w:rPr>
        <w:fldChar w:fldCharType="end"/>
      </w:r>
    </w:p>
    <w:p w14:paraId="76CA0B7D" w14:textId="104F23BE" w:rsidR="00E02274" w:rsidRDefault="00E02274">
      <w:pPr>
        <w:pStyle w:val="TOC5"/>
        <w:rPr>
          <w:rFonts w:ascii="Calibri" w:eastAsia="Times New Roman" w:hAnsi="Calibri"/>
          <w:noProof/>
          <w:kern w:val="2"/>
          <w:sz w:val="22"/>
          <w:szCs w:val="22"/>
          <w:lang w:eastAsia="en-GB"/>
        </w:rPr>
      </w:pPr>
      <w:r w:rsidRPr="004327D6">
        <w:rPr>
          <w:noProof/>
          <w:lang w:val="en-US" w:eastAsia="zh-CN"/>
        </w:rPr>
        <w:t>7</w:t>
      </w:r>
      <w:r w:rsidRPr="004327D6">
        <w:rPr>
          <w:noProof/>
          <w:lang w:val="en-US"/>
        </w:rPr>
        <w:t>.</w:t>
      </w:r>
      <w:r w:rsidRPr="004327D6">
        <w:rPr>
          <w:noProof/>
          <w:lang w:val="en-US" w:eastAsia="zh-CN"/>
        </w:rPr>
        <w:t>2</w:t>
      </w:r>
      <w:r w:rsidRPr="004327D6">
        <w:rPr>
          <w:noProof/>
          <w:lang w:val="en-US"/>
        </w:rPr>
        <w:t>.2.3.1</w:t>
      </w:r>
      <w:r>
        <w:rPr>
          <w:rFonts w:ascii="Calibri" w:eastAsia="Times New Roman" w:hAnsi="Calibri"/>
          <w:noProof/>
          <w:kern w:val="2"/>
          <w:sz w:val="22"/>
          <w:szCs w:val="22"/>
          <w:lang w:eastAsia="en-GB"/>
        </w:rPr>
        <w:tab/>
      </w:r>
      <w:r w:rsidRPr="004327D6">
        <w:rPr>
          <w:noProof/>
          <w:lang w:val="en-US"/>
        </w:rPr>
        <w:t>Private call setup in automatic commencement mode</w:t>
      </w:r>
      <w:r>
        <w:rPr>
          <w:noProof/>
        </w:rPr>
        <w:tab/>
      </w:r>
      <w:r>
        <w:rPr>
          <w:noProof/>
        </w:rPr>
        <w:fldChar w:fldCharType="begin"/>
      </w:r>
      <w:r>
        <w:rPr>
          <w:noProof/>
        </w:rPr>
        <w:instrText xml:space="preserve"> PAGEREF _Toc154698290 \h </w:instrText>
      </w:r>
      <w:r>
        <w:rPr>
          <w:noProof/>
        </w:rPr>
      </w:r>
      <w:r>
        <w:rPr>
          <w:noProof/>
        </w:rPr>
        <w:fldChar w:fldCharType="separate"/>
      </w:r>
      <w:r>
        <w:rPr>
          <w:noProof/>
        </w:rPr>
        <w:t>68</w:t>
      </w:r>
      <w:r>
        <w:rPr>
          <w:noProof/>
        </w:rPr>
        <w:fldChar w:fldCharType="end"/>
      </w:r>
    </w:p>
    <w:p w14:paraId="4027ADCD" w14:textId="5FCDD640" w:rsidR="00E02274" w:rsidRDefault="00E02274">
      <w:pPr>
        <w:pStyle w:val="TOC5"/>
        <w:rPr>
          <w:rFonts w:ascii="Calibri" w:eastAsia="Times New Roman" w:hAnsi="Calibri"/>
          <w:noProof/>
          <w:kern w:val="2"/>
          <w:sz w:val="22"/>
          <w:szCs w:val="22"/>
          <w:lang w:eastAsia="en-GB"/>
        </w:rPr>
      </w:pPr>
      <w:r>
        <w:rPr>
          <w:noProof/>
        </w:rPr>
        <w:t>7.2.2.3.2</w:t>
      </w:r>
      <w:r>
        <w:rPr>
          <w:rFonts w:ascii="Calibri" w:eastAsia="Times New Roman" w:hAnsi="Calibri"/>
          <w:noProof/>
          <w:kern w:val="2"/>
          <w:sz w:val="22"/>
          <w:szCs w:val="22"/>
          <w:lang w:eastAsia="en-GB"/>
        </w:rPr>
        <w:tab/>
      </w:r>
      <w:r>
        <w:rPr>
          <w:noProof/>
        </w:rPr>
        <w:t>Private call setup in manual commencement mode</w:t>
      </w:r>
      <w:r>
        <w:rPr>
          <w:noProof/>
        </w:rPr>
        <w:tab/>
      </w:r>
      <w:r>
        <w:rPr>
          <w:noProof/>
        </w:rPr>
        <w:fldChar w:fldCharType="begin"/>
      </w:r>
      <w:r>
        <w:rPr>
          <w:noProof/>
        </w:rPr>
        <w:instrText xml:space="preserve"> PAGEREF _Toc154698291 \h </w:instrText>
      </w:r>
      <w:r>
        <w:rPr>
          <w:noProof/>
        </w:rPr>
      </w:r>
      <w:r>
        <w:rPr>
          <w:noProof/>
        </w:rPr>
        <w:fldChar w:fldCharType="separate"/>
      </w:r>
      <w:r>
        <w:rPr>
          <w:noProof/>
        </w:rPr>
        <w:t>70</w:t>
      </w:r>
      <w:r>
        <w:rPr>
          <w:noProof/>
        </w:rPr>
        <w:fldChar w:fldCharType="end"/>
      </w:r>
    </w:p>
    <w:p w14:paraId="4D4360D2" w14:textId="55F79F28" w:rsidR="00E02274" w:rsidRDefault="00E02274">
      <w:pPr>
        <w:pStyle w:val="TOC6"/>
        <w:rPr>
          <w:rFonts w:ascii="Calibri" w:eastAsia="Times New Roman" w:hAnsi="Calibri"/>
          <w:noProof/>
          <w:kern w:val="2"/>
          <w:sz w:val="22"/>
          <w:szCs w:val="22"/>
          <w:lang w:eastAsia="en-GB"/>
        </w:rPr>
      </w:pPr>
      <w:r>
        <w:rPr>
          <w:noProof/>
        </w:rPr>
        <w:t>7.2.2.3.2.1</w:t>
      </w:r>
      <w:r>
        <w:rPr>
          <w:rFonts w:ascii="Calibri" w:eastAsia="Times New Roman" w:hAnsi="Calibri"/>
          <w:noProof/>
          <w:kern w:val="2"/>
          <w:sz w:val="22"/>
          <w:szCs w:val="22"/>
          <w:lang w:eastAsia="en-GB"/>
        </w:rPr>
        <w:tab/>
      </w:r>
      <w:r>
        <w:rPr>
          <w:noProof/>
        </w:rPr>
        <w:t>Description</w:t>
      </w:r>
      <w:r>
        <w:rPr>
          <w:noProof/>
        </w:rPr>
        <w:tab/>
      </w:r>
      <w:r>
        <w:rPr>
          <w:noProof/>
        </w:rPr>
        <w:fldChar w:fldCharType="begin"/>
      </w:r>
      <w:r>
        <w:rPr>
          <w:noProof/>
        </w:rPr>
        <w:instrText xml:space="preserve"> PAGEREF _Toc154698292 \h </w:instrText>
      </w:r>
      <w:r>
        <w:rPr>
          <w:noProof/>
        </w:rPr>
      </w:r>
      <w:r>
        <w:rPr>
          <w:noProof/>
        </w:rPr>
        <w:fldChar w:fldCharType="separate"/>
      </w:r>
      <w:r>
        <w:rPr>
          <w:noProof/>
        </w:rPr>
        <w:t>70</w:t>
      </w:r>
      <w:r>
        <w:rPr>
          <w:noProof/>
        </w:rPr>
        <w:fldChar w:fldCharType="end"/>
      </w:r>
    </w:p>
    <w:p w14:paraId="2CE63FD7" w14:textId="0A205F83" w:rsidR="00E02274" w:rsidRDefault="00E02274">
      <w:pPr>
        <w:pStyle w:val="TOC6"/>
        <w:rPr>
          <w:rFonts w:ascii="Calibri" w:eastAsia="Times New Roman" w:hAnsi="Calibri"/>
          <w:noProof/>
          <w:kern w:val="2"/>
          <w:sz w:val="22"/>
          <w:szCs w:val="22"/>
          <w:lang w:eastAsia="en-GB"/>
        </w:rPr>
      </w:pPr>
      <w:r>
        <w:rPr>
          <w:noProof/>
        </w:rPr>
        <w:t>7.2.2.3.2.2</w:t>
      </w:r>
      <w:r>
        <w:rPr>
          <w:rFonts w:ascii="Calibri" w:eastAsia="Times New Roman" w:hAnsi="Calibri"/>
          <w:noProof/>
          <w:kern w:val="2"/>
          <w:sz w:val="22"/>
          <w:szCs w:val="22"/>
          <w:lang w:eastAsia="en-GB"/>
        </w:rPr>
        <w:tab/>
      </w:r>
      <w:r>
        <w:rPr>
          <w:noProof/>
        </w:rPr>
        <w:t>Procedure</w:t>
      </w:r>
      <w:r>
        <w:rPr>
          <w:noProof/>
        </w:rPr>
        <w:tab/>
      </w:r>
      <w:r>
        <w:rPr>
          <w:noProof/>
        </w:rPr>
        <w:fldChar w:fldCharType="begin"/>
      </w:r>
      <w:r>
        <w:rPr>
          <w:noProof/>
        </w:rPr>
        <w:instrText xml:space="preserve"> PAGEREF _Toc154698293 \h </w:instrText>
      </w:r>
      <w:r>
        <w:rPr>
          <w:noProof/>
        </w:rPr>
      </w:r>
      <w:r>
        <w:rPr>
          <w:noProof/>
        </w:rPr>
        <w:fldChar w:fldCharType="separate"/>
      </w:r>
      <w:r>
        <w:rPr>
          <w:noProof/>
        </w:rPr>
        <w:t>70</w:t>
      </w:r>
      <w:r>
        <w:rPr>
          <w:noProof/>
        </w:rPr>
        <w:fldChar w:fldCharType="end"/>
      </w:r>
    </w:p>
    <w:p w14:paraId="182BF5FF" w14:textId="2EDCE46B" w:rsidR="00E02274" w:rsidRDefault="00E02274">
      <w:pPr>
        <w:pStyle w:val="TOC5"/>
        <w:rPr>
          <w:rFonts w:ascii="Calibri" w:eastAsia="Times New Roman" w:hAnsi="Calibri"/>
          <w:noProof/>
          <w:kern w:val="2"/>
          <w:sz w:val="22"/>
          <w:szCs w:val="22"/>
          <w:lang w:eastAsia="en-GB"/>
        </w:rPr>
      </w:pPr>
      <w:r>
        <w:rPr>
          <w:noProof/>
        </w:rPr>
        <w:t>7.2.2.3.3</w:t>
      </w:r>
      <w:r>
        <w:rPr>
          <w:rFonts w:ascii="Calibri" w:eastAsia="Times New Roman" w:hAnsi="Calibri"/>
          <w:noProof/>
          <w:kern w:val="2"/>
          <w:sz w:val="22"/>
          <w:szCs w:val="22"/>
          <w:lang w:eastAsia="en-GB"/>
        </w:rPr>
        <w:tab/>
      </w:r>
      <w:r>
        <w:rPr>
          <w:noProof/>
        </w:rPr>
        <w:t>Private call release</w:t>
      </w:r>
      <w:r>
        <w:rPr>
          <w:noProof/>
        </w:rPr>
        <w:tab/>
      </w:r>
      <w:r>
        <w:rPr>
          <w:noProof/>
        </w:rPr>
        <w:fldChar w:fldCharType="begin"/>
      </w:r>
      <w:r>
        <w:rPr>
          <w:noProof/>
        </w:rPr>
        <w:instrText xml:space="preserve"> PAGEREF _Toc154698294 \h </w:instrText>
      </w:r>
      <w:r>
        <w:rPr>
          <w:noProof/>
        </w:rPr>
      </w:r>
      <w:r>
        <w:rPr>
          <w:noProof/>
        </w:rPr>
        <w:fldChar w:fldCharType="separate"/>
      </w:r>
      <w:r>
        <w:rPr>
          <w:noProof/>
        </w:rPr>
        <w:t>72</w:t>
      </w:r>
      <w:r>
        <w:rPr>
          <w:noProof/>
        </w:rPr>
        <w:fldChar w:fldCharType="end"/>
      </w:r>
    </w:p>
    <w:p w14:paraId="6988F7C6" w14:textId="13A5D68B" w:rsidR="00E02274" w:rsidRDefault="00E02274">
      <w:pPr>
        <w:pStyle w:val="TOC6"/>
        <w:rPr>
          <w:rFonts w:ascii="Calibri" w:eastAsia="Times New Roman" w:hAnsi="Calibri"/>
          <w:noProof/>
          <w:kern w:val="2"/>
          <w:sz w:val="22"/>
          <w:szCs w:val="22"/>
          <w:lang w:eastAsia="en-GB"/>
        </w:rPr>
      </w:pPr>
      <w:r>
        <w:rPr>
          <w:noProof/>
        </w:rPr>
        <w:t>7.2.2.3.3.1</w:t>
      </w:r>
      <w:r>
        <w:rPr>
          <w:rFonts w:ascii="Calibri" w:eastAsia="Times New Roman" w:hAnsi="Calibri"/>
          <w:noProof/>
          <w:kern w:val="2"/>
          <w:sz w:val="22"/>
          <w:szCs w:val="22"/>
          <w:lang w:eastAsia="en-GB"/>
        </w:rPr>
        <w:tab/>
      </w:r>
      <w:r>
        <w:rPr>
          <w:noProof/>
        </w:rPr>
        <w:t>Client initiated</w:t>
      </w:r>
      <w:r>
        <w:rPr>
          <w:noProof/>
        </w:rPr>
        <w:tab/>
      </w:r>
      <w:r>
        <w:rPr>
          <w:noProof/>
        </w:rPr>
        <w:fldChar w:fldCharType="begin"/>
      </w:r>
      <w:r>
        <w:rPr>
          <w:noProof/>
        </w:rPr>
        <w:instrText xml:space="preserve"> PAGEREF _Toc154698295 \h </w:instrText>
      </w:r>
      <w:r>
        <w:rPr>
          <w:noProof/>
        </w:rPr>
      </w:r>
      <w:r>
        <w:rPr>
          <w:noProof/>
        </w:rPr>
        <w:fldChar w:fldCharType="separate"/>
      </w:r>
      <w:r>
        <w:rPr>
          <w:noProof/>
        </w:rPr>
        <w:t>72</w:t>
      </w:r>
      <w:r>
        <w:rPr>
          <w:noProof/>
        </w:rPr>
        <w:fldChar w:fldCharType="end"/>
      </w:r>
    </w:p>
    <w:p w14:paraId="4696535A" w14:textId="0D16A741" w:rsidR="00E02274" w:rsidRDefault="00E02274">
      <w:pPr>
        <w:pStyle w:val="TOC6"/>
        <w:rPr>
          <w:rFonts w:ascii="Calibri" w:eastAsia="Times New Roman" w:hAnsi="Calibri"/>
          <w:noProof/>
          <w:kern w:val="2"/>
          <w:sz w:val="22"/>
          <w:szCs w:val="22"/>
          <w:lang w:eastAsia="en-GB"/>
        </w:rPr>
      </w:pPr>
      <w:r w:rsidRPr="004327D6">
        <w:rPr>
          <w:noProof/>
          <w:lang w:val="en-US"/>
        </w:rPr>
        <w:t>7.2.2.3.3.2</w:t>
      </w:r>
      <w:r>
        <w:rPr>
          <w:rFonts w:ascii="Calibri" w:eastAsia="Times New Roman" w:hAnsi="Calibri"/>
          <w:noProof/>
          <w:kern w:val="2"/>
          <w:sz w:val="22"/>
          <w:szCs w:val="22"/>
          <w:lang w:eastAsia="en-GB"/>
        </w:rPr>
        <w:tab/>
      </w:r>
      <w:r w:rsidRPr="004327D6">
        <w:rPr>
          <w:noProof/>
          <w:lang w:val="en-US"/>
        </w:rPr>
        <w:t>Server initiated</w:t>
      </w:r>
      <w:r>
        <w:rPr>
          <w:noProof/>
        </w:rPr>
        <w:tab/>
      </w:r>
      <w:r>
        <w:rPr>
          <w:noProof/>
        </w:rPr>
        <w:fldChar w:fldCharType="begin"/>
      </w:r>
      <w:r>
        <w:rPr>
          <w:noProof/>
        </w:rPr>
        <w:instrText xml:space="preserve"> PAGEREF _Toc154698296 \h </w:instrText>
      </w:r>
      <w:r>
        <w:rPr>
          <w:noProof/>
        </w:rPr>
      </w:r>
      <w:r>
        <w:rPr>
          <w:noProof/>
        </w:rPr>
        <w:fldChar w:fldCharType="separate"/>
      </w:r>
      <w:r>
        <w:rPr>
          <w:noProof/>
        </w:rPr>
        <w:t>73</w:t>
      </w:r>
      <w:r>
        <w:rPr>
          <w:noProof/>
        </w:rPr>
        <w:fldChar w:fldCharType="end"/>
      </w:r>
    </w:p>
    <w:p w14:paraId="1008772B" w14:textId="479AC92D" w:rsidR="00E02274" w:rsidRDefault="00E02274">
      <w:pPr>
        <w:pStyle w:val="TOC4"/>
        <w:rPr>
          <w:rFonts w:ascii="Calibri" w:eastAsia="Times New Roman" w:hAnsi="Calibri"/>
          <w:noProof/>
          <w:kern w:val="2"/>
          <w:sz w:val="22"/>
          <w:szCs w:val="22"/>
          <w:lang w:eastAsia="en-GB"/>
        </w:rPr>
      </w:pPr>
      <w:r w:rsidRPr="004327D6">
        <w:rPr>
          <w:noProof/>
          <w:lang w:val="nl-NL"/>
        </w:rPr>
        <w:t>7.2.2.4</w:t>
      </w:r>
      <w:r>
        <w:rPr>
          <w:rFonts w:ascii="Calibri" w:eastAsia="Times New Roman" w:hAnsi="Calibri"/>
          <w:noProof/>
          <w:kern w:val="2"/>
          <w:sz w:val="22"/>
          <w:szCs w:val="22"/>
          <w:lang w:eastAsia="en-GB"/>
        </w:rPr>
        <w:tab/>
      </w:r>
      <w:r w:rsidRPr="004327D6">
        <w:rPr>
          <w:noProof/>
          <w:lang w:val="nl-NL"/>
        </w:rPr>
        <w:t>MCVideo emergency private call</w:t>
      </w:r>
      <w:r>
        <w:rPr>
          <w:noProof/>
        </w:rPr>
        <w:tab/>
      </w:r>
      <w:r>
        <w:rPr>
          <w:noProof/>
        </w:rPr>
        <w:fldChar w:fldCharType="begin"/>
      </w:r>
      <w:r>
        <w:rPr>
          <w:noProof/>
        </w:rPr>
        <w:instrText xml:space="preserve"> PAGEREF _Toc154698297 \h </w:instrText>
      </w:r>
      <w:r>
        <w:rPr>
          <w:noProof/>
        </w:rPr>
      </w:r>
      <w:r>
        <w:rPr>
          <w:noProof/>
        </w:rPr>
        <w:fldChar w:fldCharType="separate"/>
      </w:r>
      <w:r>
        <w:rPr>
          <w:noProof/>
        </w:rPr>
        <w:t>74</w:t>
      </w:r>
      <w:r>
        <w:rPr>
          <w:noProof/>
        </w:rPr>
        <w:fldChar w:fldCharType="end"/>
      </w:r>
    </w:p>
    <w:p w14:paraId="2FD06D6F" w14:textId="4C69DAC3" w:rsidR="00E02274" w:rsidRDefault="00E02274">
      <w:pPr>
        <w:pStyle w:val="TOC5"/>
        <w:rPr>
          <w:rFonts w:ascii="Calibri" w:eastAsia="Times New Roman" w:hAnsi="Calibri"/>
          <w:noProof/>
          <w:kern w:val="2"/>
          <w:sz w:val="22"/>
          <w:szCs w:val="22"/>
          <w:lang w:eastAsia="en-GB"/>
        </w:rPr>
      </w:pPr>
      <w:r>
        <w:rPr>
          <w:noProof/>
        </w:rPr>
        <w:t>7.2.2.4.1</w:t>
      </w:r>
      <w:r>
        <w:rPr>
          <w:rFonts w:ascii="Calibri" w:eastAsia="Times New Roman" w:hAnsi="Calibri"/>
          <w:noProof/>
          <w:kern w:val="2"/>
          <w:sz w:val="22"/>
          <w:szCs w:val="22"/>
          <w:lang w:eastAsia="en-GB"/>
        </w:rPr>
        <w:tab/>
      </w:r>
      <w:r>
        <w:rPr>
          <w:noProof/>
        </w:rPr>
        <w:t>MCVideo emergency private call commencement</w:t>
      </w:r>
      <w:r>
        <w:rPr>
          <w:noProof/>
        </w:rPr>
        <w:tab/>
      </w:r>
      <w:r>
        <w:rPr>
          <w:noProof/>
        </w:rPr>
        <w:fldChar w:fldCharType="begin"/>
      </w:r>
      <w:r>
        <w:rPr>
          <w:noProof/>
        </w:rPr>
        <w:instrText xml:space="preserve"> PAGEREF _Toc154698298 \h </w:instrText>
      </w:r>
      <w:r>
        <w:rPr>
          <w:noProof/>
        </w:rPr>
      </w:r>
      <w:r>
        <w:rPr>
          <w:noProof/>
        </w:rPr>
        <w:fldChar w:fldCharType="separate"/>
      </w:r>
      <w:r>
        <w:rPr>
          <w:noProof/>
        </w:rPr>
        <w:t>74</w:t>
      </w:r>
      <w:r>
        <w:rPr>
          <w:noProof/>
        </w:rPr>
        <w:fldChar w:fldCharType="end"/>
      </w:r>
    </w:p>
    <w:p w14:paraId="6A0319BB" w14:textId="04EBDA7A" w:rsidR="00E02274" w:rsidRDefault="00E02274">
      <w:pPr>
        <w:pStyle w:val="TOC5"/>
        <w:rPr>
          <w:rFonts w:ascii="Calibri" w:eastAsia="Times New Roman" w:hAnsi="Calibri"/>
          <w:noProof/>
          <w:kern w:val="2"/>
          <w:sz w:val="22"/>
          <w:szCs w:val="22"/>
          <w:lang w:eastAsia="en-GB"/>
        </w:rPr>
      </w:pPr>
      <w:r>
        <w:rPr>
          <w:noProof/>
        </w:rPr>
        <w:t>7.2.2.4.2</w:t>
      </w:r>
      <w:r>
        <w:rPr>
          <w:rFonts w:ascii="Calibri" w:eastAsia="Times New Roman" w:hAnsi="Calibri"/>
          <w:noProof/>
          <w:kern w:val="2"/>
          <w:sz w:val="22"/>
          <w:szCs w:val="22"/>
          <w:lang w:eastAsia="en-GB"/>
        </w:rPr>
        <w:tab/>
      </w:r>
      <w:r>
        <w:rPr>
          <w:noProof/>
        </w:rPr>
        <w:t>MCVideo private call emergency upgrade</w:t>
      </w:r>
      <w:r>
        <w:rPr>
          <w:noProof/>
        </w:rPr>
        <w:tab/>
      </w:r>
      <w:r>
        <w:rPr>
          <w:noProof/>
        </w:rPr>
        <w:fldChar w:fldCharType="begin"/>
      </w:r>
      <w:r>
        <w:rPr>
          <w:noProof/>
        </w:rPr>
        <w:instrText xml:space="preserve"> PAGEREF _Toc154698299 \h </w:instrText>
      </w:r>
      <w:r>
        <w:rPr>
          <w:noProof/>
        </w:rPr>
      </w:r>
      <w:r>
        <w:rPr>
          <w:noProof/>
        </w:rPr>
        <w:fldChar w:fldCharType="separate"/>
      </w:r>
      <w:r>
        <w:rPr>
          <w:noProof/>
        </w:rPr>
        <w:t>76</w:t>
      </w:r>
      <w:r>
        <w:rPr>
          <w:noProof/>
        </w:rPr>
        <w:fldChar w:fldCharType="end"/>
      </w:r>
    </w:p>
    <w:p w14:paraId="13FF160B" w14:textId="6B643FD5" w:rsidR="00E02274" w:rsidRDefault="00E02274">
      <w:pPr>
        <w:pStyle w:val="TOC3"/>
        <w:rPr>
          <w:rFonts w:ascii="Calibri" w:eastAsia="Times New Roman" w:hAnsi="Calibri"/>
          <w:noProof/>
          <w:kern w:val="2"/>
          <w:sz w:val="22"/>
          <w:szCs w:val="22"/>
          <w:lang w:eastAsia="en-GB"/>
        </w:rPr>
      </w:pPr>
      <w:r>
        <w:rPr>
          <w:noProof/>
          <w:lang w:eastAsia="zh-CN"/>
        </w:rPr>
        <w:t>7</w:t>
      </w:r>
      <w:r>
        <w:rPr>
          <w:noProof/>
        </w:rPr>
        <w:t>.</w:t>
      </w:r>
      <w:r>
        <w:rPr>
          <w:noProof/>
          <w:lang w:eastAsia="zh-CN"/>
        </w:rPr>
        <w:t>2.3</w:t>
      </w:r>
      <w:r>
        <w:rPr>
          <w:rFonts w:ascii="Calibri" w:eastAsia="Times New Roman" w:hAnsi="Calibri"/>
          <w:noProof/>
          <w:kern w:val="2"/>
          <w:sz w:val="22"/>
          <w:szCs w:val="22"/>
          <w:lang w:eastAsia="en-GB"/>
        </w:rPr>
        <w:tab/>
      </w:r>
      <w:r>
        <w:rPr>
          <w:noProof/>
        </w:rPr>
        <w:t>Off-network p</w:t>
      </w:r>
      <w:r>
        <w:rPr>
          <w:noProof/>
          <w:lang w:eastAsia="zh-CN"/>
        </w:rPr>
        <w:t>rivate communications</w:t>
      </w:r>
      <w:r>
        <w:rPr>
          <w:noProof/>
        </w:rPr>
        <w:tab/>
      </w:r>
      <w:r>
        <w:rPr>
          <w:noProof/>
        </w:rPr>
        <w:fldChar w:fldCharType="begin"/>
      </w:r>
      <w:r>
        <w:rPr>
          <w:noProof/>
        </w:rPr>
        <w:instrText xml:space="preserve"> PAGEREF _Toc154698300 \h </w:instrText>
      </w:r>
      <w:r>
        <w:rPr>
          <w:noProof/>
        </w:rPr>
      </w:r>
      <w:r>
        <w:rPr>
          <w:noProof/>
        </w:rPr>
        <w:fldChar w:fldCharType="separate"/>
      </w:r>
      <w:r>
        <w:rPr>
          <w:noProof/>
        </w:rPr>
        <w:t>77</w:t>
      </w:r>
      <w:r>
        <w:rPr>
          <w:noProof/>
        </w:rPr>
        <w:fldChar w:fldCharType="end"/>
      </w:r>
    </w:p>
    <w:p w14:paraId="3BFD682E" w14:textId="587ABCBE"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2.3</w:t>
      </w:r>
      <w:r>
        <w:rPr>
          <w:noProof/>
        </w:rPr>
        <w:t>.1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_Toc154698301 \h </w:instrText>
      </w:r>
      <w:r>
        <w:rPr>
          <w:noProof/>
        </w:rPr>
      </w:r>
      <w:r>
        <w:rPr>
          <w:noProof/>
        </w:rPr>
        <w:fldChar w:fldCharType="separate"/>
      </w:r>
      <w:r>
        <w:rPr>
          <w:noProof/>
        </w:rPr>
        <w:t>77</w:t>
      </w:r>
      <w:r>
        <w:rPr>
          <w:noProof/>
        </w:rPr>
        <w:fldChar w:fldCharType="end"/>
      </w:r>
    </w:p>
    <w:p w14:paraId="039291CB" w14:textId="6C05C9ED"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2.3</w:t>
      </w:r>
      <w:r>
        <w:rPr>
          <w:noProof/>
        </w:rPr>
        <w:t>.2</w:t>
      </w:r>
      <w:r>
        <w:rPr>
          <w:rFonts w:ascii="Calibri" w:eastAsia="Times New Roman" w:hAnsi="Calibri"/>
          <w:noProof/>
          <w:kern w:val="2"/>
          <w:sz w:val="22"/>
          <w:szCs w:val="22"/>
          <w:lang w:eastAsia="en-GB"/>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_Toc154698302 \h </w:instrText>
      </w:r>
      <w:r>
        <w:rPr>
          <w:noProof/>
        </w:rPr>
      </w:r>
      <w:r>
        <w:rPr>
          <w:noProof/>
        </w:rPr>
        <w:fldChar w:fldCharType="separate"/>
      </w:r>
      <w:r>
        <w:rPr>
          <w:noProof/>
        </w:rPr>
        <w:t>77</w:t>
      </w:r>
      <w:r>
        <w:rPr>
          <w:noProof/>
        </w:rPr>
        <w:fldChar w:fldCharType="end"/>
      </w:r>
    </w:p>
    <w:p w14:paraId="28EFCD7F" w14:textId="5E94B18F" w:rsidR="00E02274" w:rsidRDefault="00E02274">
      <w:pPr>
        <w:pStyle w:val="TOC5"/>
        <w:rPr>
          <w:rFonts w:ascii="Calibri" w:eastAsia="Times New Roman" w:hAnsi="Calibri"/>
          <w:noProof/>
          <w:kern w:val="2"/>
          <w:sz w:val="22"/>
          <w:szCs w:val="22"/>
          <w:lang w:eastAsia="en-GB"/>
        </w:rPr>
      </w:pPr>
      <w:r w:rsidRPr="004327D6">
        <w:rPr>
          <w:noProof/>
          <w:lang w:val="en-IN"/>
        </w:rPr>
        <w:t>7.2.3.2.1</w:t>
      </w:r>
      <w:r>
        <w:rPr>
          <w:rFonts w:ascii="Calibri" w:eastAsia="Times New Roman" w:hAnsi="Calibri"/>
          <w:noProof/>
          <w:kern w:val="2"/>
          <w:sz w:val="22"/>
          <w:szCs w:val="22"/>
          <w:lang w:eastAsia="en-GB"/>
        </w:rPr>
        <w:tab/>
      </w:r>
      <w:r w:rsidRPr="004327D6">
        <w:rPr>
          <w:noProof/>
          <w:lang w:val="en-IN" w:eastAsia="zh-CN"/>
        </w:rPr>
        <w:t>Private communication request</w:t>
      </w:r>
      <w:r>
        <w:rPr>
          <w:noProof/>
        </w:rPr>
        <w:tab/>
      </w:r>
      <w:r>
        <w:rPr>
          <w:noProof/>
        </w:rPr>
        <w:fldChar w:fldCharType="begin"/>
      </w:r>
      <w:r>
        <w:rPr>
          <w:noProof/>
        </w:rPr>
        <w:instrText xml:space="preserve"> PAGEREF _Toc154698303 \h </w:instrText>
      </w:r>
      <w:r>
        <w:rPr>
          <w:noProof/>
        </w:rPr>
      </w:r>
      <w:r>
        <w:rPr>
          <w:noProof/>
        </w:rPr>
        <w:fldChar w:fldCharType="separate"/>
      </w:r>
      <w:r>
        <w:rPr>
          <w:noProof/>
        </w:rPr>
        <w:t>77</w:t>
      </w:r>
      <w:r>
        <w:rPr>
          <w:noProof/>
        </w:rPr>
        <w:fldChar w:fldCharType="end"/>
      </w:r>
    </w:p>
    <w:p w14:paraId="12AB562F" w14:textId="6DE7A453" w:rsidR="00E02274" w:rsidRDefault="00E02274">
      <w:pPr>
        <w:pStyle w:val="TOC5"/>
        <w:rPr>
          <w:rFonts w:ascii="Calibri" w:eastAsia="Times New Roman" w:hAnsi="Calibri"/>
          <w:noProof/>
          <w:kern w:val="2"/>
          <w:sz w:val="22"/>
          <w:szCs w:val="22"/>
          <w:lang w:eastAsia="en-GB"/>
        </w:rPr>
      </w:pPr>
      <w:r w:rsidRPr="004327D6">
        <w:rPr>
          <w:noProof/>
          <w:lang w:val="en-IN" w:eastAsia="zh-CN"/>
        </w:rPr>
        <w:t>7.2.3.2.2</w:t>
      </w:r>
      <w:r>
        <w:rPr>
          <w:rFonts w:ascii="Calibri" w:eastAsia="Times New Roman" w:hAnsi="Calibri"/>
          <w:noProof/>
          <w:kern w:val="2"/>
          <w:sz w:val="22"/>
          <w:szCs w:val="22"/>
          <w:lang w:eastAsia="en-GB"/>
        </w:rPr>
        <w:tab/>
      </w:r>
      <w:r w:rsidRPr="004327D6">
        <w:rPr>
          <w:noProof/>
          <w:lang w:val="en-IN"/>
        </w:rPr>
        <w:t>Private communication answer re</w:t>
      </w:r>
      <w:r w:rsidRPr="004327D6">
        <w:rPr>
          <w:noProof/>
          <w:lang w:val="en-IN" w:eastAsia="zh-CN"/>
        </w:rPr>
        <w:t>sponse</w:t>
      </w:r>
      <w:r>
        <w:rPr>
          <w:noProof/>
        </w:rPr>
        <w:tab/>
      </w:r>
      <w:r>
        <w:rPr>
          <w:noProof/>
        </w:rPr>
        <w:fldChar w:fldCharType="begin"/>
      </w:r>
      <w:r>
        <w:rPr>
          <w:noProof/>
        </w:rPr>
        <w:instrText xml:space="preserve"> PAGEREF _Toc154698304 \h </w:instrText>
      </w:r>
      <w:r>
        <w:rPr>
          <w:noProof/>
        </w:rPr>
      </w:r>
      <w:r>
        <w:rPr>
          <w:noProof/>
        </w:rPr>
        <w:fldChar w:fldCharType="separate"/>
      </w:r>
      <w:r>
        <w:rPr>
          <w:noProof/>
        </w:rPr>
        <w:t>78</w:t>
      </w:r>
      <w:r>
        <w:rPr>
          <w:noProof/>
        </w:rPr>
        <w:fldChar w:fldCharType="end"/>
      </w:r>
    </w:p>
    <w:p w14:paraId="521602C5" w14:textId="4B57E83C" w:rsidR="00E02274" w:rsidRDefault="00E02274">
      <w:pPr>
        <w:pStyle w:val="TOC5"/>
        <w:rPr>
          <w:rFonts w:ascii="Calibri" w:eastAsia="Times New Roman" w:hAnsi="Calibri"/>
          <w:noProof/>
          <w:kern w:val="2"/>
          <w:sz w:val="22"/>
          <w:szCs w:val="22"/>
          <w:lang w:eastAsia="en-GB"/>
        </w:rPr>
      </w:pPr>
      <w:r w:rsidRPr="004327D6">
        <w:rPr>
          <w:noProof/>
          <w:lang w:val="en-IN" w:eastAsia="zh-CN"/>
        </w:rPr>
        <w:t>7.2.3.2.3</w:t>
      </w:r>
      <w:r>
        <w:rPr>
          <w:rFonts w:ascii="Calibri" w:eastAsia="Times New Roman" w:hAnsi="Calibri"/>
          <w:noProof/>
          <w:kern w:val="2"/>
          <w:sz w:val="22"/>
          <w:szCs w:val="22"/>
          <w:lang w:eastAsia="en-GB"/>
        </w:rPr>
        <w:tab/>
      </w:r>
      <w:r w:rsidRPr="004327D6">
        <w:rPr>
          <w:noProof/>
          <w:lang w:val="en-IN" w:eastAsia="zh-CN"/>
        </w:rPr>
        <w:t>Private communication release request</w:t>
      </w:r>
      <w:r>
        <w:rPr>
          <w:noProof/>
        </w:rPr>
        <w:tab/>
      </w:r>
      <w:r>
        <w:rPr>
          <w:noProof/>
        </w:rPr>
        <w:fldChar w:fldCharType="begin"/>
      </w:r>
      <w:r>
        <w:rPr>
          <w:noProof/>
        </w:rPr>
        <w:instrText xml:space="preserve"> PAGEREF _Toc154698305 \h </w:instrText>
      </w:r>
      <w:r>
        <w:rPr>
          <w:noProof/>
        </w:rPr>
      </w:r>
      <w:r>
        <w:rPr>
          <w:noProof/>
        </w:rPr>
        <w:fldChar w:fldCharType="separate"/>
      </w:r>
      <w:r>
        <w:rPr>
          <w:noProof/>
        </w:rPr>
        <w:t>78</w:t>
      </w:r>
      <w:r>
        <w:rPr>
          <w:noProof/>
        </w:rPr>
        <w:fldChar w:fldCharType="end"/>
      </w:r>
    </w:p>
    <w:p w14:paraId="31751429" w14:textId="19D0EBB4" w:rsidR="00E02274" w:rsidRDefault="00E02274">
      <w:pPr>
        <w:pStyle w:val="TOC5"/>
        <w:rPr>
          <w:rFonts w:ascii="Calibri" w:eastAsia="Times New Roman" w:hAnsi="Calibri"/>
          <w:noProof/>
          <w:kern w:val="2"/>
          <w:sz w:val="22"/>
          <w:szCs w:val="22"/>
          <w:lang w:eastAsia="en-GB"/>
        </w:rPr>
      </w:pPr>
      <w:r w:rsidRPr="004327D6">
        <w:rPr>
          <w:noProof/>
          <w:lang w:val="en-IN" w:eastAsia="zh-CN"/>
        </w:rPr>
        <w:t>7.2.3.2.4</w:t>
      </w:r>
      <w:r>
        <w:rPr>
          <w:rFonts w:ascii="Calibri" w:eastAsia="Times New Roman" w:hAnsi="Calibri"/>
          <w:noProof/>
          <w:kern w:val="2"/>
          <w:sz w:val="22"/>
          <w:szCs w:val="22"/>
          <w:lang w:eastAsia="en-GB"/>
        </w:rPr>
        <w:tab/>
      </w:r>
      <w:r w:rsidRPr="004327D6">
        <w:rPr>
          <w:noProof/>
          <w:lang w:val="en-IN" w:eastAsia="zh-CN"/>
        </w:rPr>
        <w:t xml:space="preserve">Private communication release </w:t>
      </w:r>
      <w:r w:rsidRPr="004327D6">
        <w:rPr>
          <w:noProof/>
          <w:lang w:val="en-IN"/>
        </w:rPr>
        <w:t>re</w:t>
      </w:r>
      <w:r w:rsidRPr="004327D6">
        <w:rPr>
          <w:noProof/>
          <w:lang w:val="en-IN" w:eastAsia="zh-CN"/>
        </w:rPr>
        <w:t>sponse</w:t>
      </w:r>
      <w:r>
        <w:rPr>
          <w:noProof/>
        </w:rPr>
        <w:tab/>
      </w:r>
      <w:r>
        <w:rPr>
          <w:noProof/>
        </w:rPr>
        <w:fldChar w:fldCharType="begin"/>
      </w:r>
      <w:r>
        <w:rPr>
          <w:noProof/>
        </w:rPr>
        <w:instrText xml:space="preserve"> PAGEREF _Toc154698306 \h </w:instrText>
      </w:r>
      <w:r>
        <w:rPr>
          <w:noProof/>
        </w:rPr>
      </w:r>
      <w:r>
        <w:rPr>
          <w:noProof/>
        </w:rPr>
        <w:fldChar w:fldCharType="separate"/>
      </w:r>
      <w:r>
        <w:rPr>
          <w:noProof/>
        </w:rPr>
        <w:t>78</w:t>
      </w:r>
      <w:r>
        <w:rPr>
          <w:noProof/>
        </w:rPr>
        <w:fldChar w:fldCharType="end"/>
      </w:r>
    </w:p>
    <w:p w14:paraId="73934581" w14:textId="178E9B71" w:rsidR="00E02274" w:rsidRDefault="00E02274">
      <w:pPr>
        <w:pStyle w:val="TOC4"/>
        <w:rPr>
          <w:rFonts w:ascii="Calibri" w:eastAsia="Times New Roman" w:hAnsi="Calibri"/>
          <w:noProof/>
          <w:kern w:val="2"/>
          <w:sz w:val="22"/>
          <w:szCs w:val="22"/>
          <w:lang w:eastAsia="en-GB"/>
        </w:rPr>
      </w:pPr>
      <w:r>
        <w:rPr>
          <w:noProof/>
          <w:lang w:eastAsia="zh-CN"/>
        </w:rPr>
        <w:t>7.2.3.3</w:t>
      </w:r>
      <w:r>
        <w:rPr>
          <w:rFonts w:ascii="Calibri" w:eastAsia="Times New Roman" w:hAnsi="Calibri"/>
          <w:noProof/>
          <w:kern w:val="2"/>
          <w:sz w:val="22"/>
          <w:szCs w:val="22"/>
          <w:lang w:eastAsia="en-GB"/>
        </w:rPr>
        <w:tab/>
      </w:r>
      <w:r>
        <w:rPr>
          <w:noProof/>
          <w:lang w:eastAsia="zh-CN"/>
        </w:rPr>
        <w:t>Use of ProSe for off-network private communications</w:t>
      </w:r>
      <w:r>
        <w:rPr>
          <w:noProof/>
        </w:rPr>
        <w:tab/>
      </w:r>
      <w:r>
        <w:rPr>
          <w:noProof/>
        </w:rPr>
        <w:fldChar w:fldCharType="begin"/>
      </w:r>
      <w:r>
        <w:rPr>
          <w:noProof/>
        </w:rPr>
        <w:instrText xml:space="preserve"> PAGEREF _Toc154698307 \h </w:instrText>
      </w:r>
      <w:r>
        <w:rPr>
          <w:noProof/>
        </w:rPr>
      </w:r>
      <w:r>
        <w:rPr>
          <w:noProof/>
        </w:rPr>
        <w:fldChar w:fldCharType="separate"/>
      </w:r>
      <w:r>
        <w:rPr>
          <w:noProof/>
        </w:rPr>
        <w:t>79</w:t>
      </w:r>
      <w:r>
        <w:rPr>
          <w:noProof/>
        </w:rPr>
        <w:fldChar w:fldCharType="end"/>
      </w:r>
    </w:p>
    <w:p w14:paraId="73DE532E" w14:textId="45601184"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2.3</w:t>
      </w:r>
      <w:r>
        <w:rPr>
          <w:noProof/>
        </w:rPr>
        <w:t>.4</w:t>
      </w:r>
      <w:r>
        <w:rPr>
          <w:rFonts w:ascii="Calibri" w:eastAsia="Times New Roman" w:hAnsi="Calibri"/>
          <w:noProof/>
          <w:kern w:val="2"/>
          <w:sz w:val="22"/>
          <w:szCs w:val="22"/>
          <w:lang w:eastAsia="en-GB"/>
        </w:rPr>
        <w:tab/>
      </w:r>
      <w:r>
        <w:rPr>
          <w:noProof/>
          <w:lang w:eastAsia="zh-CN"/>
        </w:rPr>
        <w:t>Automatic commencement private communication</w:t>
      </w:r>
      <w:r>
        <w:rPr>
          <w:noProof/>
        </w:rPr>
        <w:tab/>
      </w:r>
      <w:r>
        <w:rPr>
          <w:noProof/>
        </w:rPr>
        <w:fldChar w:fldCharType="begin"/>
      </w:r>
      <w:r>
        <w:rPr>
          <w:noProof/>
        </w:rPr>
        <w:instrText xml:space="preserve"> PAGEREF _Toc154698308 \h </w:instrText>
      </w:r>
      <w:r>
        <w:rPr>
          <w:noProof/>
        </w:rPr>
      </w:r>
      <w:r>
        <w:rPr>
          <w:noProof/>
        </w:rPr>
        <w:fldChar w:fldCharType="separate"/>
      </w:r>
      <w:r>
        <w:rPr>
          <w:noProof/>
        </w:rPr>
        <w:t>79</w:t>
      </w:r>
      <w:r>
        <w:rPr>
          <w:noProof/>
        </w:rPr>
        <w:fldChar w:fldCharType="end"/>
      </w:r>
    </w:p>
    <w:p w14:paraId="332A0C84" w14:textId="3A79F56D"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2.3</w:t>
      </w:r>
      <w:r>
        <w:rPr>
          <w:noProof/>
        </w:rPr>
        <w:t>.4.</w:t>
      </w:r>
      <w:r>
        <w:rPr>
          <w:noProof/>
          <w:lang w:eastAsia="zh-CN"/>
        </w:rPr>
        <w:t>1</w:t>
      </w:r>
      <w:r>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_Toc154698309 \h </w:instrText>
      </w:r>
      <w:r>
        <w:rPr>
          <w:noProof/>
        </w:rPr>
      </w:r>
      <w:r>
        <w:rPr>
          <w:noProof/>
        </w:rPr>
        <w:fldChar w:fldCharType="separate"/>
      </w:r>
      <w:r>
        <w:rPr>
          <w:noProof/>
        </w:rPr>
        <w:t>79</w:t>
      </w:r>
      <w:r>
        <w:rPr>
          <w:noProof/>
        </w:rPr>
        <w:fldChar w:fldCharType="end"/>
      </w:r>
    </w:p>
    <w:p w14:paraId="6F2EE0B8" w14:textId="44A3749E"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2.3</w:t>
      </w:r>
      <w:r>
        <w:rPr>
          <w:noProof/>
        </w:rPr>
        <w:t>.4.</w:t>
      </w:r>
      <w:r>
        <w:rPr>
          <w:noProof/>
          <w:lang w:eastAsia="zh-CN"/>
        </w:rPr>
        <w:t>2</w:t>
      </w:r>
      <w:r>
        <w:rPr>
          <w:rFonts w:ascii="Calibri" w:eastAsia="Times New Roman" w:hAnsi="Calibri"/>
          <w:noProof/>
          <w:kern w:val="2"/>
          <w:sz w:val="22"/>
          <w:szCs w:val="22"/>
          <w:lang w:eastAsia="en-GB"/>
        </w:rPr>
        <w:tab/>
      </w:r>
      <w:r>
        <w:rPr>
          <w:noProof/>
          <w:lang w:eastAsia="zh-CN"/>
        </w:rPr>
        <w:t>Procedure</w:t>
      </w:r>
      <w:r>
        <w:rPr>
          <w:noProof/>
        </w:rPr>
        <w:tab/>
      </w:r>
      <w:r>
        <w:rPr>
          <w:noProof/>
        </w:rPr>
        <w:fldChar w:fldCharType="begin"/>
      </w:r>
      <w:r>
        <w:rPr>
          <w:noProof/>
        </w:rPr>
        <w:instrText xml:space="preserve"> PAGEREF _Toc154698310 \h </w:instrText>
      </w:r>
      <w:r>
        <w:rPr>
          <w:noProof/>
        </w:rPr>
      </w:r>
      <w:r>
        <w:rPr>
          <w:noProof/>
        </w:rPr>
        <w:fldChar w:fldCharType="separate"/>
      </w:r>
      <w:r>
        <w:rPr>
          <w:noProof/>
        </w:rPr>
        <w:t>79</w:t>
      </w:r>
      <w:r>
        <w:rPr>
          <w:noProof/>
        </w:rPr>
        <w:fldChar w:fldCharType="end"/>
      </w:r>
    </w:p>
    <w:p w14:paraId="746FD898" w14:textId="020F1A3A"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2.3</w:t>
      </w:r>
      <w:r>
        <w:rPr>
          <w:noProof/>
        </w:rPr>
        <w:t>.5</w:t>
      </w:r>
      <w:r>
        <w:rPr>
          <w:rFonts w:ascii="Calibri" w:eastAsia="Times New Roman" w:hAnsi="Calibri"/>
          <w:noProof/>
          <w:kern w:val="2"/>
          <w:sz w:val="22"/>
          <w:szCs w:val="22"/>
          <w:lang w:eastAsia="en-GB"/>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_Toc154698311 \h </w:instrText>
      </w:r>
      <w:r>
        <w:rPr>
          <w:noProof/>
        </w:rPr>
      </w:r>
      <w:r>
        <w:rPr>
          <w:noProof/>
        </w:rPr>
        <w:fldChar w:fldCharType="separate"/>
      </w:r>
      <w:r>
        <w:rPr>
          <w:noProof/>
        </w:rPr>
        <w:t>81</w:t>
      </w:r>
      <w:r>
        <w:rPr>
          <w:noProof/>
        </w:rPr>
        <w:fldChar w:fldCharType="end"/>
      </w:r>
    </w:p>
    <w:p w14:paraId="01D532D6" w14:textId="6BE2BC27"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2.3</w:t>
      </w:r>
      <w:r>
        <w:rPr>
          <w:noProof/>
        </w:rPr>
        <w:t>.5.</w:t>
      </w:r>
      <w:r>
        <w:rPr>
          <w:noProof/>
          <w:lang w:eastAsia="zh-CN"/>
        </w:rPr>
        <w:t>1</w:t>
      </w:r>
      <w:r>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_Toc154698312 \h </w:instrText>
      </w:r>
      <w:r>
        <w:rPr>
          <w:noProof/>
        </w:rPr>
      </w:r>
      <w:r>
        <w:rPr>
          <w:noProof/>
        </w:rPr>
        <w:fldChar w:fldCharType="separate"/>
      </w:r>
      <w:r>
        <w:rPr>
          <w:noProof/>
        </w:rPr>
        <w:t>81</w:t>
      </w:r>
      <w:r>
        <w:rPr>
          <w:noProof/>
        </w:rPr>
        <w:fldChar w:fldCharType="end"/>
      </w:r>
    </w:p>
    <w:p w14:paraId="6B0BF9B5" w14:textId="0D9E2ACD"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2.3</w:t>
      </w:r>
      <w:r>
        <w:rPr>
          <w:noProof/>
        </w:rPr>
        <w:t>.5.</w:t>
      </w:r>
      <w:r>
        <w:rPr>
          <w:noProof/>
          <w:lang w:eastAsia="zh-CN"/>
        </w:rPr>
        <w:t>2</w:t>
      </w:r>
      <w:r>
        <w:rPr>
          <w:rFonts w:ascii="Calibri" w:eastAsia="Times New Roman" w:hAnsi="Calibri"/>
          <w:noProof/>
          <w:kern w:val="2"/>
          <w:sz w:val="22"/>
          <w:szCs w:val="22"/>
          <w:lang w:eastAsia="en-GB"/>
        </w:rPr>
        <w:tab/>
      </w:r>
      <w:r>
        <w:rPr>
          <w:noProof/>
          <w:lang w:eastAsia="zh-CN"/>
        </w:rPr>
        <w:t>Procedure – Communication accepted</w:t>
      </w:r>
      <w:r>
        <w:rPr>
          <w:noProof/>
        </w:rPr>
        <w:tab/>
      </w:r>
      <w:r>
        <w:rPr>
          <w:noProof/>
        </w:rPr>
        <w:fldChar w:fldCharType="begin"/>
      </w:r>
      <w:r>
        <w:rPr>
          <w:noProof/>
        </w:rPr>
        <w:instrText xml:space="preserve"> PAGEREF _Toc154698313 \h </w:instrText>
      </w:r>
      <w:r>
        <w:rPr>
          <w:noProof/>
        </w:rPr>
      </w:r>
      <w:r>
        <w:rPr>
          <w:noProof/>
        </w:rPr>
        <w:fldChar w:fldCharType="separate"/>
      </w:r>
      <w:r>
        <w:rPr>
          <w:noProof/>
        </w:rPr>
        <w:t>81</w:t>
      </w:r>
      <w:r>
        <w:rPr>
          <w:noProof/>
        </w:rPr>
        <w:fldChar w:fldCharType="end"/>
      </w:r>
    </w:p>
    <w:p w14:paraId="457776EA" w14:textId="2AC10FC8" w:rsidR="00E02274" w:rsidRDefault="00E02274">
      <w:pPr>
        <w:pStyle w:val="TOC5"/>
        <w:rPr>
          <w:rFonts w:ascii="Calibri" w:eastAsia="Times New Roman" w:hAnsi="Calibri"/>
          <w:noProof/>
          <w:kern w:val="2"/>
          <w:sz w:val="22"/>
          <w:szCs w:val="22"/>
          <w:lang w:eastAsia="en-GB"/>
        </w:rPr>
      </w:pPr>
      <w:r>
        <w:rPr>
          <w:noProof/>
          <w:lang w:eastAsia="zh-CN"/>
        </w:rPr>
        <w:lastRenderedPageBreak/>
        <w:t>7</w:t>
      </w:r>
      <w:r>
        <w:rPr>
          <w:noProof/>
        </w:rPr>
        <w:t>.</w:t>
      </w:r>
      <w:r>
        <w:rPr>
          <w:noProof/>
          <w:lang w:eastAsia="zh-CN"/>
        </w:rPr>
        <w:t>2.3</w:t>
      </w:r>
      <w:r>
        <w:rPr>
          <w:noProof/>
        </w:rPr>
        <w:t>.5.</w:t>
      </w:r>
      <w:r>
        <w:rPr>
          <w:noProof/>
          <w:lang w:eastAsia="zh-CN"/>
        </w:rPr>
        <w:t>3</w:t>
      </w:r>
      <w:r>
        <w:rPr>
          <w:rFonts w:ascii="Calibri" w:eastAsia="Times New Roman" w:hAnsi="Calibri"/>
          <w:noProof/>
          <w:kern w:val="2"/>
          <w:sz w:val="22"/>
          <w:szCs w:val="22"/>
          <w:lang w:eastAsia="en-GB"/>
        </w:rPr>
        <w:tab/>
      </w:r>
      <w:r>
        <w:rPr>
          <w:noProof/>
          <w:lang w:eastAsia="zh-CN"/>
        </w:rPr>
        <w:t>Procedure – Communication rejected/ignored</w:t>
      </w:r>
      <w:r>
        <w:rPr>
          <w:noProof/>
        </w:rPr>
        <w:tab/>
      </w:r>
      <w:r>
        <w:rPr>
          <w:noProof/>
        </w:rPr>
        <w:fldChar w:fldCharType="begin"/>
      </w:r>
      <w:r>
        <w:rPr>
          <w:noProof/>
        </w:rPr>
        <w:instrText xml:space="preserve"> PAGEREF _Toc154698314 \h </w:instrText>
      </w:r>
      <w:r>
        <w:rPr>
          <w:noProof/>
        </w:rPr>
      </w:r>
      <w:r>
        <w:rPr>
          <w:noProof/>
        </w:rPr>
        <w:fldChar w:fldCharType="separate"/>
      </w:r>
      <w:r>
        <w:rPr>
          <w:noProof/>
        </w:rPr>
        <w:t>83</w:t>
      </w:r>
      <w:r>
        <w:rPr>
          <w:noProof/>
        </w:rPr>
        <w:fldChar w:fldCharType="end"/>
      </w:r>
    </w:p>
    <w:p w14:paraId="1319B79E" w14:textId="0D4CA417"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2.3</w:t>
      </w:r>
      <w:r>
        <w:rPr>
          <w:noProof/>
        </w:rPr>
        <w:t>.6</w:t>
      </w:r>
      <w:r>
        <w:rPr>
          <w:rFonts w:ascii="Calibri" w:eastAsia="Times New Roman" w:hAnsi="Calibri"/>
          <w:noProof/>
          <w:kern w:val="2"/>
          <w:sz w:val="22"/>
          <w:szCs w:val="22"/>
          <w:lang w:eastAsia="en-GB"/>
        </w:rPr>
        <w:tab/>
      </w:r>
      <w:r>
        <w:rPr>
          <w:noProof/>
          <w:lang w:eastAsia="zh-CN"/>
        </w:rPr>
        <w:t>Private communication release</w:t>
      </w:r>
      <w:r>
        <w:rPr>
          <w:noProof/>
        </w:rPr>
        <w:tab/>
      </w:r>
      <w:r>
        <w:rPr>
          <w:noProof/>
        </w:rPr>
        <w:fldChar w:fldCharType="begin"/>
      </w:r>
      <w:r>
        <w:rPr>
          <w:noProof/>
        </w:rPr>
        <w:instrText xml:space="preserve"> PAGEREF _Toc154698315 \h </w:instrText>
      </w:r>
      <w:r>
        <w:rPr>
          <w:noProof/>
        </w:rPr>
      </w:r>
      <w:r>
        <w:rPr>
          <w:noProof/>
        </w:rPr>
        <w:fldChar w:fldCharType="separate"/>
      </w:r>
      <w:r>
        <w:rPr>
          <w:noProof/>
        </w:rPr>
        <w:t>84</w:t>
      </w:r>
      <w:r>
        <w:rPr>
          <w:noProof/>
        </w:rPr>
        <w:fldChar w:fldCharType="end"/>
      </w:r>
    </w:p>
    <w:p w14:paraId="5CA5DC3F" w14:textId="0F2A3293"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2.3</w:t>
      </w:r>
      <w:r>
        <w:rPr>
          <w:noProof/>
        </w:rPr>
        <w:t>.6.</w:t>
      </w:r>
      <w:r>
        <w:rPr>
          <w:noProof/>
          <w:lang w:eastAsia="zh-CN"/>
        </w:rPr>
        <w:t>1</w:t>
      </w:r>
      <w:r>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_Toc154698316 \h </w:instrText>
      </w:r>
      <w:r>
        <w:rPr>
          <w:noProof/>
        </w:rPr>
      </w:r>
      <w:r>
        <w:rPr>
          <w:noProof/>
        </w:rPr>
        <w:fldChar w:fldCharType="separate"/>
      </w:r>
      <w:r>
        <w:rPr>
          <w:noProof/>
        </w:rPr>
        <w:t>84</w:t>
      </w:r>
      <w:r>
        <w:rPr>
          <w:noProof/>
        </w:rPr>
        <w:fldChar w:fldCharType="end"/>
      </w:r>
    </w:p>
    <w:p w14:paraId="61FF5166" w14:textId="0F4AE7C5"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2.3</w:t>
      </w:r>
      <w:r>
        <w:rPr>
          <w:noProof/>
        </w:rPr>
        <w:t>.6.</w:t>
      </w:r>
      <w:r>
        <w:rPr>
          <w:noProof/>
          <w:lang w:eastAsia="zh-CN"/>
        </w:rPr>
        <w:t>2</w:t>
      </w:r>
      <w:r>
        <w:rPr>
          <w:rFonts w:ascii="Calibri" w:eastAsia="Times New Roman" w:hAnsi="Calibri"/>
          <w:noProof/>
          <w:kern w:val="2"/>
          <w:sz w:val="22"/>
          <w:szCs w:val="22"/>
          <w:lang w:eastAsia="en-GB"/>
        </w:rPr>
        <w:tab/>
      </w:r>
      <w:r>
        <w:rPr>
          <w:noProof/>
          <w:lang w:eastAsia="zh-CN"/>
        </w:rPr>
        <w:t>Procedure</w:t>
      </w:r>
      <w:r>
        <w:rPr>
          <w:noProof/>
        </w:rPr>
        <w:tab/>
      </w:r>
      <w:r>
        <w:rPr>
          <w:noProof/>
        </w:rPr>
        <w:fldChar w:fldCharType="begin"/>
      </w:r>
      <w:r>
        <w:rPr>
          <w:noProof/>
        </w:rPr>
        <w:instrText xml:space="preserve"> PAGEREF _Toc154698317 \h </w:instrText>
      </w:r>
      <w:r>
        <w:rPr>
          <w:noProof/>
        </w:rPr>
      </w:r>
      <w:r>
        <w:rPr>
          <w:noProof/>
        </w:rPr>
        <w:fldChar w:fldCharType="separate"/>
      </w:r>
      <w:r>
        <w:rPr>
          <w:noProof/>
        </w:rPr>
        <w:t>84</w:t>
      </w:r>
      <w:r>
        <w:rPr>
          <w:noProof/>
        </w:rPr>
        <w:fldChar w:fldCharType="end"/>
      </w:r>
    </w:p>
    <w:p w14:paraId="1AE2A134" w14:textId="3EBA9B72" w:rsidR="00E02274" w:rsidRDefault="00E02274">
      <w:pPr>
        <w:pStyle w:val="TOC2"/>
        <w:rPr>
          <w:rFonts w:ascii="Calibri" w:eastAsia="Times New Roman" w:hAnsi="Calibri"/>
          <w:noProof/>
          <w:kern w:val="2"/>
          <w:sz w:val="22"/>
          <w:szCs w:val="22"/>
          <w:lang w:eastAsia="en-GB"/>
        </w:rPr>
      </w:pPr>
      <w:r>
        <w:rPr>
          <w:noProof/>
          <w:lang w:eastAsia="zh-CN"/>
        </w:rPr>
        <w:t>7.3</w:t>
      </w:r>
      <w:r>
        <w:rPr>
          <w:rFonts w:ascii="Calibri" w:eastAsia="Times New Roman" w:hAnsi="Calibri"/>
          <w:noProof/>
          <w:kern w:val="2"/>
          <w:sz w:val="22"/>
          <w:szCs w:val="22"/>
          <w:lang w:eastAsia="en-GB"/>
        </w:rPr>
        <w:tab/>
      </w:r>
      <w:r>
        <w:rPr>
          <w:noProof/>
          <w:lang w:eastAsia="zh-CN"/>
        </w:rPr>
        <w:t>Video pull</w:t>
      </w:r>
      <w:r>
        <w:rPr>
          <w:noProof/>
        </w:rPr>
        <w:tab/>
      </w:r>
      <w:r>
        <w:rPr>
          <w:noProof/>
        </w:rPr>
        <w:fldChar w:fldCharType="begin"/>
      </w:r>
      <w:r>
        <w:rPr>
          <w:noProof/>
        </w:rPr>
        <w:instrText xml:space="preserve"> PAGEREF _Toc154698318 \h </w:instrText>
      </w:r>
      <w:r>
        <w:rPr>
          <w:noProof/>
        </w:rPr>
      </w:r>
      <w:r>
        <w:rPr>
          <w:noProof/>
        </w:rPr>
        <w:fldChar w:fldCharType="separate"/>
      </w:r>
      <w:r>
        <w:rPr>
          <w:noProof/>
        </w:rPr>
        <w:t>85</w:t>
      </w:r>
      <w:r>
        <w:rPr>
          <w:noProof/>
        </w:rPr>
        <w:fldChar w:fldCharType="end"/>
      </w:r>
    </w:p>
    <w:p w14:paraId="034F17FE" w14:textId="2ADF448C" w:rsidR="00E02274" w:rsidRDefault="00E02274">
      <w:pPr>
        <w:pStyle w:val="TOC3"/>
        <w:rPr>
          <w:rFonts w:ascii="Calibri" w:eastAsia="Times New Roman" w:hAnsi="Calibri"/>
          <w:noProof/>
          <w:kern w:val="2"/>
          <w:sz w:val="22"/>
          <w:szCs w:val="22"/>
          <w:lang w:eastAsia="en-GB"/>
        </w:rPr>
      </w:pPr>
      <w:r>
        <w:rPr>
          <w:noProof/>
          <w:lang w:eastAsia="zh-CN"/>
        </w:rPr>
        <w:t>7.3.1</w:t>
      </w:r>
      <w:r>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_Toc154698319 \h </w:instrText>
      </w:r>
      <w:r>
        <w:rPr>
          <w:noProof/>
        </w:rPr>
      </w:r>
      <w:r>
        <w:rPr>
          <w:noProof/>
        </w:rPr>
        <w:fldChar w:fldCharType="separate"/>
      </w:r>
      <w:r>
        <w:rPr>
          <w:noProof/>
        </w:rPr>
        <w:t>85</w:t>
      </w:r>
      <w:r>
        <w:rPr>
          <w:noProof/>
        </w:rPr>
        <w:fldChar w:fldCharType="end"/>
      </w:r>
    </w:p>
    <w:p w14:paraId="0C58256C" w14:textId="66FDF38F" w:rsidR="00E02274" w:rsidRDefault="00E02274">
      <w:pPr>
        <w:pStyle w:val="TOC3"/>
        <w:rPr>
          <w:rFonts w:ascii="Calibri" w:eastAsia="Times New Roman" w:hAnsi="Calibri"/>
          <w:noProof/>
          <w:kern w:val="2"/>
          <w:sz w:val="22"/>
          <w:szCs w:val="22"/>
          <w:lang w:eastAsia="en-GB"/>
        </w:rPr>
      </w:pPr>
      <w:r>
        <w:rPr>
          <w:noProof/>
          <w:lang w:eastAsia="zh-CN"/>
        </w:rPr>
        <w:t>7.3.2</w:t>
      </w:r>
      <w:r>
        <w:rPr>
          <w:rFonts w:ascii="Calibri" w:eastAsia="Times New Roman" w:hAnsi="Calibri"/>
          <w:noProof/>
          <w:kern w:val="2"/>
          <w:sz w:val="22"/>
          <w:szCs w:val="22"/>
          <w:lang w:eastAsia="en-GB"/>
        </w:rPr>
        <w:tab/>
      </w:r>
      <w:r>
        <w:rPr>
          <w:noProof/>
          <w:lang w:eastAsia="zh-CN"/>
        </w:rPr>
        <w:t>On-network video pull</w:t>
      </w:r>
      <w:r>
        <w:rPr>
          <w:noProof/>
        </w:rPr>
        <w:tab/>
      </w:r>
      <w:r>
        <w:rPr>
          <w:noProof/>
        </w:rPr>
        <w:fldChar w:fldCharType="begin"/>
      </w:r>
      <w:r>
        <w:rPr>
          <w:noProof/>
        </w:rPr>
        <w:instrText xml:space="preserve"> PAGEREF _Toc154698320 \h </w:instrText>
      </w:r>
      <w:r>
        <w:rPr>
          <w:noProof/>
        </w:rPr>
      </w:r>
      <w:r>
        <w:rPr>
          <w:noProof/>
        </w:rPr>
        <w:fldChar w:fldCharType="separate"/>
      </w:r>
      <w:r>
        <w:rPr>
          <w:noProof/>
        </w:rPr>
        <w:t>85</w:t>
      </w:r>
      <w:r>
        <w:rPr>
          <w:noProof/>
        </w:rPr>
        <w:fldChar w:fldCharType="end"/>
      </w:r>
    </w:p>
    <w:p w14:paraId="2CA051EA" w14:textId="04976638"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3.2</w:t>
      </w:r>
      <w:r>
        <w:rPr>
          <w:noProof/>
        </w:rPr>
        <w:t>.1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_Toc154698321 \h </w:instrText>
      </w:r>
      <w:r>
        <w:rPr>
          <w:noProof/>
        </w:rPr>
      </w:r>
      <w:r>
        <w:rPr>
          <w:noProof/>
        </w:rPr>
        <w:fldChar w:fldCharType="separate"/>
      </w:r>
      <w:r>
        <w:rPr>
          <w:noProof/>
        </w:rPr>
        <w:t>85</w:t>
      </w:r>
      <w:r>
        <w:rPr>
          <w:noProof/>
        </w:rPr>
        <w:fldChar w:fldCharType="end"/>
      </w:r>
    </w:p>
    <w:p w14:paraId="1D7358E4" w14:textId="027E6961"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3</w:t>
      </w:r>
      <w:r>
        <w:rPr>
          <w:noProof/>
        </w:rPr>
        <w:t>.2.2</w:t>
      </w:r>
      <w:r>
        <w:rPr>
          <w:rFonts w:ascii="Calibri" w:eastAsia="Times New Roman" w:hAnsi="Calibri"/>
          <w:noProof/>
          <w:kern w:val="2"/>
          <w:sz w:val="22"/>
          <w:szCs w:val="22"/>
          <w:lang w:eastAsia="en-GB"/>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_Toc154698322 \h </w:instrText>
      </w:r>
      <w:r>
        <w:rPr>
          <w:noProof/>
        </w:rPr>
      </w:r>
      <w:r>
        <w:rPr>
          <w:noProof/>
        </w:rPr>
        <w:fldChar w:fldCharType="separate"/>
      </w:r>
      <w:r>
        <w:rPr>
          <w:noProof/>
        </w:rPr>
        <w:t>85</w:t>
      </w:r>
      <w:r>
        <w:rPr>
          <w:noProof/>
        </w:rPr>
        <w:fldChar w:fldCharType="end"/>
      </w:r>
    </w:p>
    <w:p w14:paraId="6D25D3B7" w14:textId="670E8DA4" w:rsidR="00E02274" w:rsidRDefault="00E02274">
      <w:pPr>
        <w:pStyle w:val="TOC5"/>
        <w:rPr>
          <w:rFonts w:ascii="Calibri" w:eastAsia="Times New Roman" w:hAnsi="Calibri"/>
          <w:noProof/>
          <w:kern w:val="2"/>
          <w:sz w:val="22"/>
          <w:szCs w:val="22"/>
          <w:lang w:eastAsia="en-GB"/>
        </w:rPr>
      </w:pPr>
      <w:r>
        <w:rPr>
          <w:noProof/>
          <w:lang w:eastAsia="zh-CN"/>
        </w:rPr>
        <w:t>7</w:t>
      </w:r>
      <w:r>
        <w:rPr>
          <w:noProof/>
        </w:rPr>
        <w:t>.3</w:t>
      </w:r>
      <w:r>
        <w:rPr>
          <w:noProof/>
          <w:lang w:eastAsia="zh-CN"/>
        </w:rPr>
        <w:t>.2.2</w:t>
      </w:r>
      <w:r>
        <w:rPr>
          <w:noProof/>
        </w:rPr>
        <w:t>.</w:t>
      </w:r>
      <w:r>
        <w:rPr>
          <w:noProof/>
          <w:lang w:eastAsia="zh-CN"/>
        </w:rPr>
        <w:t>1</w:t>
      </w:r>
      <w:r>
        <w:rPr>
          <w:rFonts w:ascii="Calibri" w:eastAsia="Times New Roman" w:hAnsi="Calibri"/>
          <w:noProof/>
          <w:kern w:val="2"/>
          <w:sz w:val="22"/>
          <w:szCs w:val="22"/>
          <w:lang w:eastAsia="en-GB"/>
        </w:rPr>
        <w:tab/>
      </w:r>
      <w:r>
        <w:rPr>
          <w:noProof/>
        </w:rPr>
        <w:t>MCVideo pull from server request</w:t>
      </w:r>
      <w:r>
        <w:rPr>
          <w:noProof/>
        </w:rPr>
        <w:tab/>
      </w:r>
      <w:r>
        <w:rPr>
          <w:noProof/>
        </w:rPr>
        <w:fldChar w:fldCharType="begin"/>
      </w:r>
      <w:r>
        <w:rPr>
          <w:noProof/>
        </w:rPr>
        <w:instrText xml:space="preserve"> PAGEREF _Toc154698323 \h </w:instrText>
      </w:r>
      <w:r>
        <w:rPr>
          <w:noProof/>
        </w:rPr>
      </w:r>
      <w:r>
        <w:rPr>
          <w:noProof/>
        </w:rPr>
        <w:fldChar w:fldCharType="separate"/>
      </w:r>
      <w:r>
        <w:rPr>
          <w:noProof/>
        </w:rPr>
        <w:t>86</w:t>
      </w:r>
      <w:r>
        <w:rPr>
          <w:noProof/>
        </w:rPr>
        <w:fldChar w:fldCharType="end"/>
      </w:r>
    </w:p>
    <w:p w14:paraId="5F381478" w14:textId="7A427A78" w:rsidR="00E02274" w:rsidRDefault="00E02274">
      <w:pPr>
        <w:pStyle w:val="TOC5"/>
        <w:rPr>
          <w:rFonts w:ascii="Calibri" w:eastAsia="Times New Roman" w:hAnsi="Calibri"/>
          <w:noProof/>
          <w:kern w:val="2"/>
          <w:sz w:val="22"/>
          <w:szCs w:val="22"/>
          <w:lang w:eastAsia="en-GB"/>
        </w:rPr>
      </w:pPr>
      <w:r>
        <w:rPr>
          <w:noProof/>
          <w:lang w:eastAsia="zh-CN"/>
        </w:rPr>
        <w:t>7</w:t>
      </w:r>
      <w:r>
        <w:rPr>
          <w:noProof/>
        </w:rPr>
        <w:t>.3</w:t>
      </w:r>
      <w:r>
        <w:rPr>
          <w:noProof/>
          <w:lang w:eastAsia="zh-CN"/>
        </w:rPr>
        <w:t>.2.2</w:t>
      </w:r>
      <w:r>
        <w:rPr>
          <w:noProof/>
        </w:rPr>
        <w:t>.2</w:t>
      </w:r>
      <w:r>
        <w:rPr>
          <w:rFonts w:ascii="Calibri" w:eastAsia="Times New Roman" w:hAnsi="Calibri"/>
          <w:noProof/>
          <w:kern w:val="2"/>
          <w:sz w:val="22"/>
          <w:szCs w:val="22"/>
          <w:lang w:eastAsia="en-GB"/>
        </w:rPr>
        <w:tab/>
      </w:r>
      <w:r>
        <w:rPr>
          <w:noProof/>
        </w:rPr>
        <w:t>MCVideo pull from server response</w:t>
      </w:r>
      <w:r>
        <w:rPr>
          <w:noProof/>
        </w:rPr>
        <w:tab/>
      </w:r>
      <w:r>
        <w:rPr>
          <w:noProof/>
        </w:rPr>
        <w:fldChar w:fldCharType="begin"/>
      </w:r>
      <w:r>
        <w:rPr>
          <w:noProof/>
        </w:rPr>
        <w:instrText xml:space="preserve"> PAGEREF _Toc154698324 \h </w:instrText>
      </w:r>
      <w:r>
        <w:rPr>
          <w:noProof/>
        </w:rPr>
      </w:r>
      <w:r>
        <w:rPr>
          <w:noProof/>
        </w:rPr>
        <w:fldChar w:fldCharType="separate"/>
      </w:r>
      <w:r>
        <w:rPr>
          <w:noProof/>
        </w:rPr>
        <w:t>86</w:t>
      </w:r>
      <w:r>
        <w:rPr>
          <w:noProof/>
        </w:rPr>
        <w:fldChar w:fldCharType="end"/>
      </w:r>
    </w:p>
    <w:p w14:paraId="057620EE" w14:textId="3C89C7C4" w:rsidR="00E02274" w:rsidRDefault="00E02274">
      <w:pPr>
        <w:pStyle w:val="TOC5"/>
        <w:rPr>
          <w:rFonts w:ascii="Calibri" w:eastAsia="Times New Roman" w:hAnsi="Calibri"/>
          <w:noProof/>
          <w:kern w:val="2"/>
          <w:sz w:val="22"/>
          <w:szCs w:val="22"/>
          <w:lang w:eastAsia="en-GB"/>
        </w:rPr>
      </w:pPr>
      <w:r>
        <w:rPr>
          <w:noProof/>
          <w:lang w:eastAsia="zh-CN"/>
        </w:rPr>
        <w:t>7</w:t>
      </w:r>
      <w:r>
        <w:rPr>
          <w:noProof/>
        </w:rPr>
        <w:t>.3</w:t>
      </w:r>
      <w:r>
        <w:rPr>
          <w:noProof/>
          <w:lang w:eastAsia="zh-CN"/>
        </w:rPr>
        <w:t>.2.2</w:t>
      </w:r>
      <w:r>
        <w:rPr>
          <w:noProof/>
        </w:rPr>
        <w:t>.3</w:t>
      </w:r>
      <w:r>
        <w:rPr>
          <w:rFonts w:ascii="Calibri" w:eastAsia="Times New Roman" w:hAnsi="Calibri"/>
          <w:noProof/>
          <w:kern w:val="2"/>
          <w:sz w:val="22"/>
          <w:szCs w:val="22"/>
          <w:lang w:eastAsia="en-GB"/>
        </w:rPr>
        <w:tab/>
      </w:r>
      <w:r>
        <w:rPr>
          <w:noProof/>
        </w:rPr>
        <w:t>MCVideo pull from server complete request</w:t>
      </w:r>
      <w:r>
        <w:rPr>
          <w:noProof/>
        </w:rPr>
        <w:tab/>
      </w:r>
      <w:r>
        <w:rPr>
          <w:noProof/>
        </w:rPr>
        <w:fldChar w:fldCharType="begin"/>
      </w:r>
      <w:r>
        <w:rPr>
          <w:noProof/>
        </w:rPr>
        <w:instrText xml:space="preserve"> PAGEREF _Toc154698325 \h </w:instrText>
      </w:r>
      <w:r>
        <w:rPr>
          <w:noProof/>
        </w:rPr>
      </w:r>
      <w:r>
        <w:rPr>
          <w:noProof/>
        </w:rPr>
        <w:fldChar w:fldCharType="separate"/>
      </w:r>
      <w:r>
        <w:rPr>
          <w:noProof/>
        </w:rPr>
        <w:t>86</w:t>
      </w:r>
      <w:r>
        <w:rPr>
          <w:noProof/>
        </w:rPr>
        <w:fldChar w:fldCharType="end"/>
      </w:r>
    </w:p>
    <w:p w14:paraId="1FD9FC11" w14:textId="792B04B3" w:rsidR="00E02274" w:rsidRDefault="00E02274">
      <w:pPr>
        <w:pStyle w:val="TOC5"/>
        <w:rPr>
          <w:rFonts w:ascii="Calibri" w:eastAsia="Times New Roman" w:hAnsi="Calibri"/>
          <w:noProof/>
          <w:kern w:val="2"/>
          <w:sz w:val="22"/>
          <w:szCs w:val="22"/>
          <w:lang w:eastAsia="en-GB"/>
        </w:rPr>
      </w:pPr>
      <w:r>
        <w:rPr>
          <w:noProof/>
          <w:lang w:eastAsia="zh-CN"/>
        </w:rPr>
        <w:t>7</w:t>
      </w:r>
      <w:r>
        <w:rPr>
          <w:noProof/>
        </w:rPr>
        <w:t>.3</w:t>
      </w:r>
      <w:r>
        <w:rPr>
          <w:noProof/>
          <w:lang w:eastAsia="zh-CN"/>
        </w:rPr>
        <w:t>.2.2</w:t>
      </w:r>
      <w:r>
        <w:rPr>
          <w:noProof/>
        </w:rPr>
        <w:t>.4</w:t>
      </w:r>
      <w:r>
        <w:rPr>
          <w:rFonts w:ascii="Calibri" w:eastAsia="Times New Roman" w:hAnsi="Calibri"/>
          <w:noProof/>
          <w:kern w:val="2"/>
          <w:sz w:val="22"/>
          <w:szCs w:val="22"/>
          <w:lang w:eastAsia="en-GB"/>
        </w:rPr>
        <w:tab/>
      </w:r>
      <w:r>
        <w:rPr>
          <w:noProof/>
        </w:rPr>
        <w:t>MCVideo pull from server complete response</w:t>
      </w:r>
      <w:r>
        <w:rPr>
          <w:noProof/>
        </w:rPr>
        <w:tab/>
      </w:r>
      <w:r>
        <w:rPr>
          <w:noProof/>
        </w:rPr>
        <w:fldChar w:fldCharType="begin"/>
      </w:r>
      <w:r>
        <w:rPr>
          <w:noProof/>
        </w:rPr>
        <w:instrText xml:space="preserve"> PAGEREF _Toc154698326 \h </w:instrText>
      </w:r>
      <w:r>
        <w:rPr>
          <w:noProof/>
        </w:rPr>
      </w:r>
      <w:r>
        <w:rPr>
          <w:noProof/>
        </w:rPr>
        <w:fldChar w:fldCharType="separate"/>
      </w:r>
      <w:r>
        <w:rPr>
          <w:noProof/>
        </w:rPr>
        <w:t>86</w:t>
      </w:r>
      <w:r>
        <w:rPr>
          <w:noProof/>
        </w:rPr>
        <w:fldChar w:fldCharType="end"/>
      </w:r>
    </w:p>
    <w:p w14:paraId="08A7D519" w14:textId="4D62CAD9"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3.2.3</w:t>
      </w:r>
      <w:r>
        <w:rPr>
          <w:rFonts w:ascii="Calibri" w:eastAsia="Times New Roman" w:hAnsi="Calibri"/>
          <w:noProof/>
          <w:kern w:val="2"/>
          <w:sz w:val="22"/>
          <w:szCs w:val="22"/>
          <w:lang w:eastAsia="en-GB"/>
        </w:rPr>
        <w:tab/>
      </w:r>
      <w:r>
        <w:rPr>
          <w:noProof/>
        </w:rPr>
        <w:t>One-to-one</w:t>
      </w:r>
      <w:r>
        <w:rPr>
          <w:noProof/>
          <w:lang w:eastAsia="zh-CN"/>
        </w:rPr>
        <w:t xml:space="preserve"> video pull</w:t>
      </w:r>
      <w:r>
        <w:rPr>
          <w:noProof/>
        </w:rPr>
        <w:tab/>
      </w:r>
      <w:r>
        <w:rPr>
          <w:noProof/>
        </w:rPr>
        <w:fldChar w:fldCharType="begin"/>
      </w:r>
      <w:r>
        <w:rPr>
          <w:noProof/>
        </w:rPr>
        <w:instrText xml:space="preserve"> PAGEREF _Toc154698327 \h </w:instrText>
      </w:r>
      <w:r>
        <w:rPr>
          <w:noProof/>
        </w:rPr>
      </w:r>
      <w:r>
        <w:rPr>
          <w:noProof/>
        </w:rPr>
        <w:fldChar w:fldCharType="separate"/>
      </w:r>
      <w:r>
        <w:rPr>
          <w:noProof/>
        </w:rPr>
        <w:t>87</w:t>
      </w:r>
      <w:r>
        <w:rPr>
          <w:noProof/>
        </w:rPr>
        <w:fldChar w:fldCharType="end"/>
      </w:r>
    </w:p>
    <w:p w14:paraId="29A6C70C" w14:textId="4CA42037"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3.2.3</w:t>
      </w:r>
      <w:r>
        <w:rPr>
          <w:noProof/>
        </w:rPr>
        <w:t>.</w:t>
      </w:r>
      <w:r>
        <w:rPr>
          <w:noProof/>
          <w:lang w:eastAsia="zh-CN"/>
        </w:rPr>
        <w:t>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_Toc154698328 \h </w:instrText>
      </w:r>
      <w:r>
        <w:rPr>
          <w:noProof/>
        </w:rPr>
      </w:r>
      <w:r>
        <w:rPr>
          <w:noProof/>
        </w:rPr>
        <w:fldChar w:fldCharType="separate"/>
      </w:r>
      <w:r>
        <w:rPr>
          <w:noProof/>
        </w:rPr>
        <w:t>87</w:t>
      </w:r>
      <w:r>
        <w:rPr>
          <w:noProof/>
        </w:rPr>
        <w:fldChar w:fldCharType="end"/>
      </w:r>
    </w:p>
    <w:p w14:paraId="7E2EDC37" w14:textId="312D2734"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3.2.3</w:t>
      </w:r>
      <w:r>
        <w:rPr>
          <w:noProof/>
        </w:rPr>
        <w:t>.</w:t>
      </w:r>
      <w:r>
        <w:rPr>
          <w:noProof/>
          <w:lang w:eastAsia="zh-CN"/>
        </w:rPr>
        <w:t>2</w:t>
      </w:r>
      <w:r>
        <w:rPr>
          <w:rFonts w:ascii="Calibri" w:eastAsia="Times New Roman" w:hAnsi="Calibri"/>
          <w:noProof/>
          <w:kern w:val="2"/>
          <w:sz w:val="22"/>
          <w:szCs w:val="22"/>
          <w:lang w:eastAsia="en-GB"/>
        </w:rPr>
        <w:tab/>
      </w:r>
      <w:r>
        <w:rPr>
          <w:noProof/>
        </w:rPr>
        <w:t>One-to-one video pull – call setup</w:t>
      </w:r>
      <w:r>
        <w:rPr>
          <w:noProof/>
        </w:rPr>
        <w:tab/>
      </w:r>
      <w:r>
        <w:rPr>
          <w:noProof/>
        </w:rPr>
        <w:fldChar w:fldCharType="begin"/>
      </w:r>
      <w:r>
        <w:rPr>
          <w:noProof/>
        </w:rPr>
        <w:instrText xml:space="preserve"> PAGEREF _Toc154698329 \h </w:instrText>
      </w:r>
      <w:r>
        <w:rPr>
          <w:noProof/>
        </w:rPr>
      </w:r>
      <w:r>
        <w:rPr>
          <w:noProof/>
        </w:rPr>
        <w:fldChar w:fldCharType="separate"/>
      </w:r>
      <w:r>
        <w:rPr>
          <w:noProof/>
        </w:rPr>
        <w:t>87</w:t>
      </w:r>
      <w:r>
        <w:rPr>
          <w:noProof/>
        </w:rPr>
        <w:fldChar w:fldCharType="end"/>
      </w:r>
    </w:p>
    <w:p w14:paraId="66C32769" w14:textId="2ACE36D8"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3.2.3</w:t>
      </w:r>
      <w:r>
        <w:rPr>
          <w:noProof/>
        </w:rPr>
        <w:t>.</w:t>
      </w:r>
      <w:r>
        <w:rPr>
          <w:noProof/>
          <w:lang w:eastAsia="zh-CN"/>
        </w:rPr>
        <w:t>3</w:t>
      </w:r>
      <w:r>
        <w:rPr>
          <w:rFonts w:ascii="Calibri" w:eastAsia="Times New Roman" w:hAnsi="Calibri"/>
          <w:noProof/>
          <w:kern w:val="2"/>
          <w:sz w:val="22"/>
          <w:szCs w:val="22"/>
          <w:lang w:eastAsia="en-GB"/>
        </w:rPr>
        <w:tab/>
      </w:r>
      <w:r>
        <w:rPr>
          <w:noProof/>
        </w:rPr>
        <w:t>One-to-one video pull – call release</w:t>
      </w:r>
      <w:r>
        <w:rPr>
          <w:noProof/>
        </w:rPr>
        <w:tab/>
      </w:r>
      <w:r>
        <w:rPr>
          <w:noProof/>
        </w:rPr>
        <w:fldChar w:fldCharType="begin"/>
      </w:r>
      <w:r>
        <w:rPr>
          <w:noProof/>
        </w:rPr>
        <w:instrText xml:space="preserve"> PAGEREF _Toc154698330 \h </w:instrText>
      </w:r>
      <w:r>
        <w:rPr>
          <w:noProof/>
        </w:rPr>
      </w:r>
      <w:r>
        <w:rPr>
          <w:noProof/>
        </w:rPr>
        <w:fldChar w:fldCharType="separate"/>
      </w:r>
      <w:r>
        <w:rPr>
          <w:noProof/>
        </w:rPr>
        <w:t>88</w:t>
      </w:r>
      <w:r>
        <w:rPr>
          <w:noProof/>
        </w:rPr>
        <w:fldChar w:fldCharType="end"/>
      </w:r>
    </w:p>
    <w:p w14:paraId="67CBC3AE" w14:textId="32FFC48C" w:rsidR="00E02274" w:rsidRDefault="00E02274">
      <w:pPr>
        <w:pStyle w:val="TOC4"/>
        <w:rPr>
          <w:rFonts w:ascii="Calibri" w:eastAsia="Times New Roman" w:hAnsi="Calibri"/>
          <w:noProof/>
          <w:kern w:val="2"/>
          <w:sz w:val="22"/>
          <w:szCs w:val="22"/>
          <w:lang w:eastAsia="en-GB"/>
        </w:rPr>
      </w:pPr>
      <w:r>
        <w:rPr>
          <w:noProof/>
          <w:lang w:eastAsia="zh-CN"/>
        </w:rPr>
        <w:t>7</w:t>
      </w:r>
      <w:r>
        <w:rPr>
          <w:noProof/>
        </w:rPr>
        <w:t>.3</w:t>
      </w:r>
      <w:r>
        <w:rPr>
          <w:noProof/>
          <w:lang w:eastAsia="zh-CN"/>
        </w:rPr>
        <w:t>.2.4</w:t>
      </w:r>
      <w:r>
        <w:rPr>
          <w:rFonts w:ascii="Calibri" w:eastAsia="Times New Roman" w:hAnsi="Calibri"/>
          <w:noProof/>
          <w:kern w:val="2"/>
          <w:sz w:val="22"/>
          <w:szCs w:val="22"/>
          <w:lang w:eastAsia="en-GB"/>
        </w:rPr>
        <w:tab/>
      </w:r>
      <w:r>
        <w:rPr>
          <w:noProof/>
        </w:rPr>
        <w:t>One-from-server</w:t>
      </w:r>
      <w:r>
        <w:rPr>
          <w:noProof/>
          <w:lang w:eastAsia="zh-CN"/>
        </w:rPr>
        <w:t xml:space="preserve"> video pull</w:t>
      </w:r>
      <w:r>
        <w:rPr>
          <w:noProof/>
        </w:rPr>
        <w:tab/>
      </w:r>
      <w:r>
        <w:rPr>
          <w:noProof/>
        </w:rPr>
        <w:fldChar w:fldCharType="begin"/>
      </w:r>
      <w:r>
        <w:rPr>
          <w:noProof/>
        </w:rPr>
        <w:instrText xml:space="preserve"> PAGEREF _Toc154698331 \h </w:instrText>
      </w:r>
      <w:r>
        <w:rPr>
          <w:noProof/>
        </w:rPr>
      </w:r>
      <w:r>
        <w:rPr>
          <w:noProof/>
        </w:rPr>
        <w:fldChar w:fldCharType="separate"/>
      </w:r>
      <w:r>
        <w:rPr>
          <w:noProof/>
        </w:rPr>
        <w:t>88</w:t>
      </w:r>
      <w:r>
        <w:rPr>
          <w:noProof/>
        </w:rPr>
        <w:fldChar w:fldCharType="end"/>
      </w:r>
    </w:p>
    <w:p w14:paraId="0F1ED091" w14:textId="3F9FE6A7" w:rsidR="00E02274" w:rsidRDefault="00E02274">
      <w:pPr>
        <w:pStyle w:val="TOC5"/>
        <w:rPr>
          <w:rFonts w:ascii="Calibri" w:eastAsia="Times New Roman" w:hAnsi="Calibri"/>
          <w:noProof/>
          <w:kern w:val="2"/>
          <w:sz w:val="22"/>
          <w:szCs w:val="22"/>
          <w:lang w:eastAsia="en-GB"/>
        </w:rPr>
      </w:pPr>
      <w:r>
        <w:rPr>
          <w:noProof/>
          <w:lang w:eastAsia="zh-CN"/>
        </w:rPr>
        <w:t>7</w:t>
      </w:r>
      <w:r>
        <w:rPr>
          <w:noProof/>
        </w:rPr>
        <w:t>.3</w:t>
      </w:r>
      <w:r>
        <w:rPr>
          <w:noProof/>
          <w:lang w:eastAsia="zh-CN"/>
        </w:rPr>
        <w:t>.2.4</w:t>
      </w:r>
      <w:r>
        <w:rPr>
          <w:noProof/>
        </w:rPr>
        <w:t>.</w:t>
      </w:r>
      <w:r>
        <w:rPr>
          <w:noProof/>
          <w:lang w:eastAsia="zh-CN"/>
        </w:rPr>
        <w:t>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_Toc154698332 \h </w:instrText>
      </w:r>
      <w:r>
        <w:rPr>
          <w:noProof/>
        </w:rPr>
      </w:r>
      <w:r>
        <w:rPr>
          <w:noProof/>
        </w:rPr>
        <w:fldChar w:fldCharType="separate"/>
      </w:r>
      <w:r>
        <w:rPr>
          <w:noProof/>
        </w:rPr>
        <w:t>88</w:t>
      </w:r>
      <w:r>
        <w:rPr>
          <w:noProof/>
        </w:rPr>
        <w:fldChar w:fldCharType="end"/>
      </w:r>
    </w:p>
    <w:p w14:paraId="2C3402CC" w14:textId="0B22053B" w:rsidR="00E02274" w:rsidRDefault="00E02274">
      <w:pPr>
        <w:pStyle w:val="TOC5"/>
        <w:rPr>
          <w:rFonts w:ascii="Calibri" w:eastAsia="Times New Roman" w:hAnsi="Calibri"/>
          <w:noProof/>
          <w:kern w:val="2"/>
          <w:sz w:val="22"/>
          <w:szCs w:val="22"/>
          <w:lang w:eastAsia="en-GB"/>
        </w:rPr>
      </w:pPr>
      <w:r>
        <w:rPr>
          <w:noProof/>
          <w:lang w:eastAsia="zh-CN"/>
        </w:rPr>
        <w:t>7</w:t>
      </w:r>
      <w:r>
        <w:rPr>
          <w:noProof/>
        </w:rPr>
        <w:t>.3</w:t>
      </w:r>
      <w:r>
        <w:rPr>
          <w:noProof/>
          <w:lang w:eastAsia="zh-CN"/>
        </w:rPr>
        <w:t>.2.4</w:t>
      </w:r>
      <w:r>
        <w:rPr>
          <w:noProof/>
        </w:rPr>
        <w:t>.</w:t>
      </w:r>
      <w:r>
        <w:rPr>
          <w:noProof/>
          <w:lang w:eastAsia="zh-CN"/>
        </w:rPr>
        <w:t>2</w:t>
      </w:r>
      <w:r>
        <w:rPr>
          <w:rFonts w:ascii="Calibri" w:eastAsia="Times New Roman" w:hAnsi="Calibri"/>
          <w:noProof/>
          <w:kern w:val="2"/>
          <w:sz w:val="22"/>
          <w:szCs w:val="22"/>
          <w:lang w:eastAsia="en-GB"/>
        </w:rPr>
        <w:tab/>
      </w:r>
      <w:r>
        <w:rPr>
          <w:noProof/>
        </w:rPr>
        <w:t>Procedure</w:t>
      </w:r>
      <w:r>
        <w:rPr>
          <w:noProof/>
        </w:rPr>
        <w:tab/>
      </w:r>
      <w:r>
        <w:rPr>
          <w:noProof/>
        </w:rPr>
        <w:fldChar w:fldCharType="begin"/>
      </w:r>
      <w:r>
        <w:rPr>
          <w:noProof/>
        </w:rPr>
        <w:instrText xml:space="preserve"> PAGEREF _Toc154698333 \h </w:instrText>
      </w:r>
      <w:r>
        <w:rPr>
          <w:noProof/>
        </w:rPr>
      </w:r>
      <w:r>
        <w:rPr>
          <w:noProof/>
        </w:rPr>
        <w:fldChar w:fldCharType="separate"/>
      </w:r>
      <w:r>
        <w:rPr>
          <w:noProof/>
        </w:rPr>
        <w:t>88</w:t>
      </w:r>
      <w:r>
        <w:rPr>
          <w:noProof/>
        </w:rPr>
        <w:fldChar w:fldCharType="end"/>
      </w:r>
    </w:p>
    <w:p w14:paraId="625C27D2" w14:textId="20A2A10D" w:rsidR="00E02274" w:rsidRDefault="00E02274">
      <w:pPr>
        <w:pStyle w:val="TOC3"/>
        <w:rPr>
          <w:rFonts w:ascii="Calibri" w:eastAsia="Times New Roman" w:hAnsi="Calibri"/>
          <w:noProof/>
          <w:kern w:val="2"/>
          <w:sz w:val="22"/>
          <w:szCs w:val="22"/>
          <w:lang w:eastAsia="en-GB"/>
        </w:rPr>
      </w:pPr>
      <w:r>
        <w:rPr>
          <w:noProof/>
          <w:lang w:eastAsia="zh-CN"/>
        </w:rPr>
        <w:t>7</w:t>
      </w:r>
      <w:r>
        <w:rPr>
          <w:noProof/>
        </w:rPr>
        <w:t>.</w:t>
      </w:r>
      <w:r>
        <w:rPr>
          <w:noProof/>
          <w:lang w:eastAsia="zh-CN"/>
        </w:rPr>
        <w:t>3.3</w:t>
      </w:r>
      <w:r>
        <w:rPr>
          <w:rFonts w:ascii="Calibri" w:eastAsia="Times New Roman" w:hAnsi="Calibri"/>
          <w:noProof/>
          <w:kern w:val="2"/>
          <w:sz w:val="22"/>
          <w:szCs w:val="22"/>
          <w:lang w:eastAsia="en-GB"/>
        </w:rPr>
        <w:tab/>
      </w:r>
      <w:r>
        <w:rPr>
          <w:noProof/>
        </w:rPr>
        <w:t>Off-network video p</w:t>
      </w:r>
      <w:r>
        <w:rPr>
          <w:noProof/>
          <w:lang w:eastAsia="zh-CN"/>
        </w:rPr>
        <w:t>ull</w:t>
      </w:r>
      <w:r>
        <w:rPr>
          <w:noProof/>
        </w:rPr>
        <w:tab/>
      </w:r>
      <w:r>
        <w:rPr>
          <w:noProof/>
        </w:rPr>
        <w:fldChar w:fldCharType="begin"/>
      </w:r>
      <w:r>
        <w:rPr>
          <w:noProof/>
        </w:rPr>
        <w:instrText xml:space="preserve"> PAGEREF _Toc154698334 \h </w:instrText>
      </w:r>
      <w:r>
        <w:rPr>
          <w:noProof/>
        </w:rPr>
      </w:r>
      <w:r>
        <w:rPr>
          <w:noProof/>
        </w:rPr>
        <w:fldChar w:fldCharType="separate"/>
      </w:r>
      <w:r>
        <w:rPr>
          <w:noProof/>
        </w:rPr>
        <w:t>89</w:t>
      </w:r>
      <w:r>
        <w:rPr>
          <w:noProof/>
        </w:rPr>
        <w:fldChar w:fldCharType="end"/>
      </w:r>
    </w:p>
    <w:p w14:paraId="047089B8" w14:textId="23DCFC0F"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3.3</w:t>
      </w:r>
      <w:r>
        <w:rPr>
          <w:noProof/>
        </w:rPr>
        <w:t>.1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_Toc154698335 \h </w:instrText>
      </w:r>
      <w:r>
        <w:rPr>
          <w:noProof/>
        </w:rPr>
      </w:r>
      <w:r>
        <w:rPr>
          <w:noProof/>
        </w:rPr>
        <w:fldChar w:fldCharType="separate"/>
      </w:r>
      <w:r>
        <w:rPr>
          <w:noProof/>
        </w:rPr>
        <w:t>89</w:t>
      </w:r>
      <w:r>
        <w:rPr>
          <w:noProof/>
        </w:rPr>
        <w:fldChar w:fldCharType="end"/>
      </w:r>
    </w:p>
    <w:p w14:paraId="6C6016EE" w14:textId="5831DC6F"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3.3</w:t>
      </w:r>
      <w:r>
        <w:rPr>
          <w:noProof/>
        </w:rPr>
        <w:t>.2</w:t>
      </w:r>
      <w:r>
        <w:rPr>
          <w:rFonts w:ascii="Calibri" w:eastAsia="Times New Roman" w:hAnsi="Calibri"/>
          <w:noProof/>
          <w:kern w:val="2"/>
          <w:sz w:val="22"/>
          <w:szCs w:val="22"/>
          <w:lang w:eastAsia="en-GB"/>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_Toc154698336 \h </w:instrText>
      </w:r>
      <w:r>
        <w:rPr>
          <w:noProof/>
        </w:rPr>
      </w:r>
      <w:r>
        <w:rPr>
          <w:noProof/>
        </w:rPr>
        <w:fldChar w:fldCharType="separate"/>
      </w:r>
      <w:r>
        <w:rPr>
          <w:noProof/>
        </w:rPr>
        <w:t>90</w:t>
      </w:r>
      <w:r>
        <w:rPr>
          <w:noProof/>
        </w:rPr>
        <w:fldChar w:fldCharType="end"/>
      </w:r>
    </w:p>
    <w:p w14:paraId="3D5CA66A" w14:textId="72247D0B"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3.3</w:t>
      </w:r>
      <w:r>
        <w:rPr>
          <w:noProof/>
        </w:rPr>
        <w:t>.3</w:t>
      </w:r>
      <w:r>
        <w:rPr>
          <w:rFonts w:ascii="Calibri" w:eastAsia="Times New Roman" w:hAnsi="Calibri"/>
          <w:noProof/>
          <w:kern w:val="2"/>
          <w:sz w:val="22"/>
          <w:szCs w:val="22"/>
          <w:lang w:eastAsia="en-GB"/>
        </w:rPr>
        <w:tab/>
      </w:r>
      <w:r>
        <w:rPr>
          <w:noProof/>
        </w:rPr>
        <w:t>Video p</w:t>
      </w:r>
      <w:r>
        <w:rPr>
          <w:noProof/>
          <w:lang w:eastAsia="zh-CN"/>
        </w:rPr>
        <w:t>ull to self</w:t>
      </w:r>
      <w:r>
        <w:rPr>
          <w:noProof/>
        </w:rPr>
        <w:tab/>
      </w:r>
      <w:r>
        <w:rPr>
          <w:noProof/>
        </w:rPr>
        <w:fldChar w:fldCharType="begin"/>
      </w:r>
      <w:r>
        <w:rPr>
          <w:noProof/>
        </w:rPr>
        <w:instrText xml:space="preserve"> PAGEREF _Toc154698337 \h </w:instrText>
      </w:r>
      <w:r>
        <w:rPr>
          <w:noProof/>
        </w:rPr>
      </w:r>
      <w:r>
        <w:rPr>
          <w:noProof/>
        </w:rPr>
        <w:fldChar w:fldCharType="separate"/>
      </w:r>
      <w:r>
        <w:rPr>
          <w:noProof/>
        </w:rPr>
        <w:t>90</w:t>
      </w:r>
      <w:r>
        <w:rPr>
          <w:noProof/>
        </w:rPr>
        <w:fldChar w:fldCharType="end"/>
      </w:r>
    </w:p>
    <w:p w14:paraId="26691763" w14:textId="3DB62FDF"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3.3</w:t>
      </w:r>
      <w:r>
        <w:rPr>
          <w:noProof/>
        </w:rPr>
        <w:t>.3.</w:t>
      </w:r>
      <w:r>
        <w:rPr>
          <w:noProof/>
          <w:lang w:eastAsia="zh-CN"/>
        </w:rPr>
        <w:t>1</w:t>
      </w:r>
      <w:r>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_Toc154698338 \h </w:instrText>
      </w:r>
      <w:r>
        <w:rPr>
          <w:noProof/>
        </w:rPr>
      </w:r>
      <w:r>
        <w:rPr>
          <w:noProof/>
        </w:rPr>
        <w:fldChar w:fldCharType="separate"/>
      </w:r>
      <w:r>
        <w:rPr>
          <w:noProof/>
        </w:rPr>
        <w:t>90</w:t>
      </w:r>
      <w:r>
        <w:rPr>
          <w:noProof/>
        </w:rPr>
        <w:fldChar w:fldCharType="end"/>
      </w:r>
    </w:p>
    <w:p w14:paraId="28B2F381" w14:textId="1DA26C45"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3.3</w:t>
      </w:r>
      <w:r>
        <w:rPr>
          <w:noProof/>
        </w:rPr>
        <w:t>.3.</w:t>
      </w:r>
      <w:r>
        <w:rPr>
          <w:noProof/>
          <w:lang w:eastAsia="zh-CN"/>
        </w:rPr>
        <w:t>2</w:t>
      </w:r>
      <w:r>
        <w:rPr>
          <w:rFonts w:ascii="Calibri" w:eastAsia="Times New Roman" w:hAnsi="Calibri"/>
          <w:noProof/>
          <w:kern w:val="2"/>
          <w:sz w:val="22"/>
          <w:szCs w:val="22"/>
          <w:lang w:eastAsia="en-GB"/>
        </w:rPr>
        <w:tab/>
      </w:r>
      <w:r>
        <w:rPr>
          <w:noProof/>
          <w:lang w:eastAsia="zh-CN"/>
        </w:rPr>
        <w:t>Procedure</w:t>
      </w:r>
      <w:r>
        <w:rPr>
          <w:noProof/>
        </w:rPr>
        <w:tab/>
      </w:r>
      <w:r>
        <w:rPr>
          <w:noProof/>
        </w:rPr>
        <w:fldChar w:fldCharType="begin"/>
      </w:r>
      <w:r>
        <w:rPr>
          <w:noProof/>
        </w:rPr>
        <w:instrText xml:space="preserve"> PAGEREF _Toc154698339 \h </w:instrText>
      </w:r>
      <w:r>
        <w:rPr>
          <w:noProof/>
        </w:rPr>
      </w:r>
      <w:r>
        <w:rPr>
          <w:noProof/>
        </w:rPr>
        <w:fldChar w:fldCharType="separate"/>
      </w:r>
      <w:r>
        <w:rPr>
          <w:noProof/>
        </w:rPr>
        <w:t>90</w:t>
      </w:r>
      <w:r>
        <w:rPr>
          <w:noProof/>
        </w:rPr>
        <w:fldChar w:fldCharType="end"/>
      </w:r>
    </w:p>
    <w:p w14:paraId="74345ABA" w14:textId="6792C24B" w:rsidR="00E02274" w:rsidRDefault="00E02274">
      <w:pPr>
        <w:pStyle w:val="TOC2"/>
        <w:rPr>
          <w:rFonts w:ascii="Calibri" w:eastAsia="Times New Roman" w:hAnsi="Calibri"/>
          <w:noProof/>
          <w:kern w:val="2"/>
          <w:sz w:val="22"/>
          <w:szCs w:val="22"/>
          <w:lang w:eastAsia="en-GB"/>
        </w:rPr>
      </w:pPr>
      <w:r>
        <w:rPr>
          <w:noProof/>
          <w:lang w:eastAsia="zh-CN"/>
        </w:rPr>
        <w:t>7.4</w:t>
      </w:r>
      <w:r>
        <w:rPr>
          <w:rFonts w:ascii="Calibri" w:eastAsia="Times New Roman" w:hAnsi="Calibri"/>
          <w:noProof/>
          <w:kern w:val="2"/>
          <w:sz w:val="22"/>
          <w:szCs w:val="22"/>
          <w:lang w:eastAsia="en-GB"/>
        </w:rPr>
        <w:tab/>
      </w:r>
      <w:r>
        <w:rPr>
          <w:noProof/>
          <w:lang w:eastAsia="zh-CN"/>
        </w:rPr>
        <w:t>Video push</w:t>
      </w:r>
      <w:r>
        <w:rPr>
          <w:noProof/>
        </w:rPr>
        <w:tab/>
      </w:r>
      <w:r>
        <w:rPr>
          <w:noProof/>
        </w:rPr>
        <w:fldChar w:fldCharType="begin"/>
      </w:r>
      <w:r>
        <w:rPr>
          <w:noProof/>
        </w:rPr>
        <w:instrText xml:space="preserve"> PAGEREF _Toc154698340 \h </w:instrText>
      </w:r>
      <w:r>
        <w:rPr>
          <w:noProof/>
        </w:rPr>
      </w:r>
      <w:r>
        <w:rPr>
          <w:noProof/>
        </w:rPr>
        <w:fldChar w:fldCharType="separate"/>
      </w:r>
      <w:r>
        <w:rPr>
          <w:noProof/>
        </w:rPr>
        <w:t>92</w:t>
      </w:r>
      <w:r>
        <w:rPr>
          <w:noProof/>
        </w:rPr>
        <w:fldChar w:fldCharType="end"/>
      </w:r>
    </w:p>
    <w:p w14:paraId="17897A9F" w14:textId="7B92F764" w:rsidR="00E02274" w:rsidRDefault="00E02274">
      <w:pPr>
        <w:pStyle w:val="TOC3"/>
        <w:rPr>
          <w:rFonts w:ascii="Calibri" w:eastAsia="Times New Roman" w:hAnsi="Calibri"/>
          <w:noProof/>
          <w:kern w:val="2"/>
          <w:sz w:val="22"/>
          <w:szCs w:val="22"/>
          <w:lang w:eastAsia="en-GB"/>
        </w:rPr>
      </w:pPr>
      <w:r>
        <w:rPr>
          <w:noProof/>
          <w:lang w:eastAsia="zh-CN"/>
        </w:rPr>
        <w:t>7.4.1</w:t>
      </w:r>
      <w:r>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_Toc154698341 \h </w:instrText>
      </w:r>
      <w:r>
        <w:rPr>
          <w:noProof/>
        </w:rPr>
      </w:r>
      <w:r>
        <w:rPr>
          <w:noProof/>
        </w:rPr>
        <w:fldChar w:fldCharType="separate"/>
      </w:r>
      <w:r>
        <w:rPr>
          <w:noProof/>
        </w:rPr>
        <w:t>92</w:t>
      </w:r>
      <w:r>
        <w:rPr>
          <w:noProof/>
        </w:rPr>
        <w:fldChar w:fldCharType="end"/>
      </w:r>
    </w:p>
    <w:p w14:paraId="1031F2B7" w14:textId="0A28C4A7" w:rsidR="00E02274" w:rsidRDefault="00E02274">
      <w:pPr>
        <w:pStyle w:val="TOC3"/>
        <w:rPr>
          <w:rFonts w:ascii="Calibri" w:eastAsia="Times New Roman" w:hAnsi="Calibri"/>
          <w:noProof/>
          <w:kern w:val="2"/>
          <w:sz w:val="22"/>
          <w:szCs w:val="22"/>
          <w:lang w:eastAsia="en-GB"/>
        </w:rPr>
      </w:pPr>
      <w:r>
        <w:rPr>
          <w:noProof/>
          <w:lang w:eastAsia="zh-CN"/>
        </w:rPr>
        <w:t>7.4.2</w:t>
      </w:r>
      <w:r>
        <w:rPr>
          <w:rFonts w:ascii="Calibri" w:eastAsia="Times New Roman" w:hAnsi="Calibri"/>
          <w:noProof/>
          <w:kern w:val="2"/>
          <w:sz w:val="22"/>
          <w:szCs w:val="22"/>
          <w:lang w:eastAsia="en-GB"/>
        </w:rPr>
        <w:tab/>
      </w:r>
      <w:r>
        <w:rPr>
          <w:noProof/>
          <w:lang w:eastAsia="zh-CN"/>
        </w:rPr>
        <w:t>On-network video push</w:t>
      </w:r>
      <w:r>
        <w:rPr>
          <w:noProof/>
        </w:rPr>
        <w:tab/>
      </w:r>
      <w:r>
        <w:rPr>
          <w:noProof/>
        </w:rPr>
        <w:fldChar w:fldCharType="begin"/>
      </w:r>
      <w:r>
        <w:rPr>
          <w:noProof/>
        </w:rPr>
        <w:instrText xml:space="preserve"> PAGEREF _Toc154698342 \h </w:instrText>
      </w:r>
      <w:r>
        <w:rPr>
          <w:noProof/>
        </w:rPr>
      </w:r>
      <w:r>
        <w:rPr>
          <w:noProof/>
        </w:rPr>
        <w:fldChar w:fldCharType="separate"/>
      </w:r>
      <w:r>
        <w:rPr>
          <w:noProof/>
        </w:rPr>
        <w:t>92</w:t>
      </w:r>
      <w:r>
        <w:rPr>
          <w:noProof/>
        </w:rPr>
        <w:fldChar w:fldCharType="end"/>
      </w:r>
    </w:p>
    <w:p w14:paraId="67391EDC" w14:textId="0A01C64E" w:rsidR="00E02274" w:rsidRDefault="00E02274">
      <w:pPr>
        <w:pStyle w:val="TOC4"/>
        <w:rPr>
          <w:rFonts w:ascii="Calibri" w:eastAsia="Times New Roman" w:hAnsi="Calibri"/>
          <w:noProof/>
          <w:kern w:val="2"/>
          <w:sz w:val="22"/>
          <w:szCs w:val="22"/>
          <w:lang w:eastAsia="en-GB"/>
        </w:rPr>
      </w:pPr>
      <w:r>
        <w:rPr>
          <w:noProof/>
          <w:lang w:eastAsia="zh-CN"/>
        </w:rPr>
        <w:t>7.4.2.1</w:t>
      </w:r>
      <w:r>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_Toc154698343 \h </w:instrText>
      </w:r>
      <w:r>
        <w:rPr>
          <w:noProof/>
        </w:rPr>
      </w:r>
      <w:r>
        <w:rPr>
          <w:noProof/>
        </w:rPr>
        <w:fldChar w:fldCharType="separate"/>
      </w:r>
      <w:r>
        <w:rPr>
          <w:noProof/>
        </w:rPr>
        <w:t>92</w:t>
      </w:r>
      <w:r>
        <w:rPr>
          <w:noProof/>
        </w:rPr>
        <w:fldChar w:fldCharType="end"/>
      </w:r>
    </w:p>
    <w:p w14:paraId="1561C999" w14:textId="58F3DF03"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4</w:t>
      </w:r>
      <w:r>
        <w:rPr>
          <w:noProof/>
        </w:rPr>
        <w:t>.2.2</w:t>
      </w:r>
      <w:r>
        <w:rPr>
          <w:rFonts w:ascii="Calibri" w:eastAsia="Times New Roman" w:hAnsi="Calibri"/>
          <w:noProof/>
          <w:kern w:val="2"/>
          <w:sz w:val="22"/>
          <w:szCs w:val="22"/>
          <w:lang w:eastAsia="en-GB"/>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_Toc154698344 \h </w:instrText>
      </w:r>
      <w:r>
        <w:rPr>
          <w:noProof/>
        </w:rPr>
      </w:r>
      <w:r>
        <w:rPr>
          <w:noProof/>
        </w:rPr>
        <w:fldChar w:fldCharType="separate"/>
      </w:r>
      <w:r>
        <w:rPr>
          <w:noProof/>
        </w:rPr>
        <w:t>92</w:t>
      </w:r>
      <w:r>
        <w:rPr>
          <w:noProof/>
        </w:rPr>
        <w:fldChar w:fldCharType="end"/>
      </w:r>
    </w:p>
    <w:p w14:paraId="637FA6BB" w14:textId="3D0A0001" w:rsidR="00E02274" w:rsidRDefault="00E02274">
      <w:pPr>
        <w:pStyle w:val="TOC5"/>
        <w:rPr>
          <w:rFonts w:ascii="Calibri" w:eastAsia="Times New Roman" w:hAnsi="Calibri"/>
          <w:noProof/>
          <w:kern w:val="2"/>
          <w:sz w:val="22"/>
          <w:szCs w:val="22"/>
          <w:lang w:eastAsia="en-GB"/>
        </w:rPr>
      </w:pPr>
      <w:r>
        <w:rPr>
          <w:noProof/>
        </w:rPr>
        <w:t>7.4.2.2.1</w:t>
      </w:r>
      <w:r>
        <w:rPr>
          <w:rFonts w:ascii="Calibri" w:eastAsia="Times New Roman" w:hAnsi="Calibri"/>
          <w:noProof/>
          <w:kern w:val="2"/>
          <w:sz w:val="22"/>
          <w:szCs w:val="22"/>
          <w:lang w:eastAsia="en-GB"/>
        </w:rPr>
        <w:tab/>
      </w:r>
      <w:r>
        <w:rPr>
          <w:noProof/>
        </w:rPr>
        <w:t>Remote video push request</w:t>
      </w:r>
      <w:r>
        <w:rPr>
          <w:noProof/>
        </w:rPr>
        <w:tab/>
      </w:r>
      <w:r>
        <w:rPr>
          <w:noProof/>
        </w:rPr>
        <w:fldChar w:fldCharType="begin"/>
      </w:r>
      <w:r>
        <w:rPr>
          <w:noProof/>
        </w:rPr>
        <w:instrText xml:space="preserve"> PAGEREF _Toc154698345 \h </w:instrText>
      </w:r>
      <w:r>
        <w:rPr>
          <w:noProof/>
        </w:rPr>
      </w:r>
      <w:r>
        <w:rPr>
          <w:noProof/>
        </w:rPr>
        <w:fldChar w:fldCharType="separate"/>
      </w:r>
      <w:r>
        <w:rPr>
          <w:noProof/>
        </w:rPr>
        <w:t>92</w:t>
      </w:r>
      <w:r>
        <w:rPr>
          <w:noProof/>
        </w:rPr>
        <w:fldChar w:fldCharType="end"/>
      </w:r>
    </w:p>
    <w:p w14:paraId="332C3DF5" w14:textId="1B278CE8" w:rsidR="00E02274" w:rsidRDefault="00E02274">
      <w:pPr>
        <w:pStyle w:val="TOC5"/>
        <w:rPr>
          <w:rFonts w:ascii="Calibri" w:eastAsia="Times New Roman" w:hAnsi="Calibri"/>
          <w:noProof/>
          <w:kern w:val="2"/>
          <w:sz w:val="22"/>
          <w:szCs w:val="22"/>
          <w:lang w:eastAsia="en-GB"/>
        </w:rPr>
      </w:pPr>
      <w:r>
        <w:rPr>
          <w:noProof/>
        </w:rPr>
        <w:t>7.4.2.2.2</w:t>
      </w:r>
      <w:r>
        <w:rPr>
          <w:rFonts w:ascii="Calibri" w:eastAsia="Times New Roman" w:hAnsi="Calibri"/>
          <w:noProof/>
          <w:kern w:val="2"/>
          <w:sz w:val="22"/>
          <w:szCs w:val="22"/>
          <w:lang w:eastAsia="en-GB"/>
        </w:rPr>
        <w:tab/>
      </w:r>
      <w:r>
        <w:rPr>
          <w:noProof/>
        </w:rPr>
        <w:t>Remote video push response</w:t>
      </w:r>
      <w:r>
        <w:rPr>
          <w:noProof/>
        </w:rPr>
        <w:tab/>
      </w:r>
      <w:r>
        <w:rPr>
          <w:noProof/>
        </w:rPr>
        <w:fldChar w:fldCharType="begin"/>
      </w:r>
      <w:r>
        <w:rPr>
          <w:noProof/>
        </w:rPr>
        <w:instrText xml:space="preserve"> PAGEREF _Toc154698346 \h </w:instrText>
      </w:r>
      <w:r>
        <w:rPr>
          <w:noProof/>
        </w:rPr>
      </w:r>
      <w:r>
        <w:rPr>
          <w:noProof/>
        </w:rPr>
        <w:fldChar w:fldCharType="separate"/>
      </w:r>
      <w:r>
        <w:rPr>
          <w:noProof/>
        </w:rPr>
        <w:t>93</w:t>
      </w:r>
      <w:r>
        <w:rPr>
          <w:noProof/>
        </w:rPr>
        <w:fldChar w:fldCharType="end"/>
      </w:r>
    </w:p>
    <w:p w14:paraId="4351BAAB" w14:textId="4578752D" w:rsidR="00E02274" w:rsidRDefault="00E02274">
      <w:pPr>
        <w:pStyle w:val="TOC5"/>
        <w:rPr>
          <w:rFonts w:ascii="Calibri" w:eastAsia="Times New Roman" w:hAnsi="Calibri"/>
          <w:noProof/>
          <w:kern w:val="2"/>
          <w:sz w:val="22"/>
          <w:szCs w:val="22"/>
          <w:lang w:eastAsia="en-GB"/>
        </w:rPr>
      </w:pPr>
      <w:r>
        <w:rPr>
          <w:noProof/>
        </w:rPr>
        <w:t>7.4.2.2.3</w:t>
      </w:r>
      <w:r>
        <w:rPr>
          <w:rFonts w:ascii="Calibri" w:eastAsia="Times New Roman" w:hAnsi="Calibri"/>
          <w:noProof/>
          <w:kern w:val="2"/>
          <w:sz w:val="22"/>
          <w:szCs w:val="22"/>
          <w:lang w:eastAsia="en-GB"/>
        </w:rPr>
        <w:tab/>
      </w:r>
      <w:r>
        <w:rPr>
          <w:noProof/>
        </w:rPr>
        <w:t>Remote video push release request</w:t>
      </w:r>
      <w:r>
        <w:rPr>
          <w:noProof/>
        </w:rPr>
        <w:tab/>
      </w:r>
      <w:r>
        <w:rPr>
          <w:noProof/>
        </w:rPr>
        <w:fldChar w:fldCharType="begin"/>
      </w:r>
      <w:r>
        <w:rPr>
          <w:noProof/>
        </w:rPr>
        <w:instrText xml:space="preserve"> PAGEREF _Toc154698347 \h </w:instrText>
      </w:r>
      <w:r>
        <w:rPr>
          <w:noProof/>
        </w:rPr>
      </w:r>
      <w:r>
        <w:rPr>
          <w:noProof/>
        </w:rPr>
        <w:fldChar w:fldCharType="separate"/>
      </w:r>
      <w:r>
        <w:rPr>
          <w:noProof/>
        </w:rPr>
        <w:t>93</w:t>
      </w:r>
      <w:r>
        <w:rPr>
          <w:noProof/>
        </w:rPr>
        <w:fldChar w:fldCharType="end"/>
      </w:r>
    </w:p>
    <w:p w14:paraId="317303B8" w14:textId="7CCE5DA5"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4.2.2</w:t>
      </w:r>
      <w:r>
        <w:rPr>
          <w:noProof/>
        </w:rPr>
        <w:t>.</w:t>
      </w:r>
      <w:r>
        <w:rPr>
          <w:noProof/>
          <w:lang w:eastAsia="zh-CN"/>
        </w:rPr>
        <w:t>4</w:t>
      </w:r>
      <w:r>
        <w:rPr>
          <w:rFonts w:ascii="Calibri" w:eastAsia="Times New Roman" w:hAnsi="Calibri"/>
          <w:noProof/>
          <w:kern w:val="2"/>
          <w:sz w:val="22"/>
          <w:szCs w:val="22"/>
          <w:lang w:eastAsia="en-GB"/>
        </w:rPr>
        <w:tab/>
      </w:r>
      <w:r>
        <w:rPr>
          <w:noProof/>
        </w:rPr>
        <w:t>MCVideo push to server request</w:t>
      </w:r>
      <w:r>
        <w:rPr>
          <w:noProof/>
        </w:rPr>
        <w:tab/>
      </w:r>
      <w:r>
        <w:rPr>
          <w:noProof/>
        </w:rPr>
        <w:fldChar w:fldCharType="begin"/>
      </w:r>
      <w:r>
        <w:rPr>
          <w:noProof/>
        </w:rPr>
        <w:instrText xml:space="preserve"> PAGEREF _Toc154698348 \h </w:instrText>
      </w:r>
      <w:r>
        <w:rPr>
          <w:noProof/>
        </w:rPr>
      </w:r>
      <w:r>
        <w:rPr>
          <w:noProof/>
        </w:rPr>
        <w:fldChar w:fldCharType="separate"/>
      </w:r>
      <w:r>
        <w:rPr>
          <w:noProof/>
        </w:rPr>
        <w:t>94</w:t>
      </w:r>
      <w:r>
        <w:rPr>
          <w:noProof/>
        </w:rPr>
        <w:fldChar w:fldCharType="end"/>
      </w:r>
    </w:p>
    <w:p w14:paraId="24627C44" w14:textId="26513E67"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4.2.2</w:t>
      </w:r>
      <w:r>
        <w:rPr>
          <w:noProof/>
        </w:rPr>
        <w:t>.5</w:t>
      </w:r>
      <w:r>
        <w:rPr>
          <w:rFonts w:ascii="Calibri" w:eastAsia="Times New Roman" w:hAnsi="Calibri"/>
          <w:noProof/>
          <w:kern w:val="2"/>
          <w:sz w:val="22"/>
          <w:szCs w:val="22"/>
          <w:lang w:eastAsia="en-GB"/>
        </w:rPr>
        <w:tab/>
      </w:r>
      <w:r>
        <w:rPr>
          <w:noProof/>
        </w:rPr>
        <w:t>MCVideo push to server response</w:t>
      </w:r>
      <w:r>
        <w:rPr>
          <w:noProof/>
        </w:rPr>
        <w:tab/>
      </w:r>
      <w:r>
        <w:rPr>
          <w:noProof/>
        </w:rPr>
        <w:fldChar w:fldCharType="begin"/>
      </w:r>
      <w:r>
        <w:rPr>
          <w:noProof/>
        </w:rPr>
        <w:instrText xml:space="preserve"> PAGEREF _Toc154698349 \h </w:instrText>
      </w:r>
      <w:r>
        <w:rPr>
          <w:noProof/>
        </w:rPr>
      </w:r>
      <w:r>
        <w:rPr>
          <w:noProof/>
        </w:rPr>
        <w:fldChar w:fldCharType="separate"/>
      </w:r>
      <w:r>
        <w:rPr>
          <w:noProof/>
        </w:rPr>
        <w:t>94</w:t>
      </w:r>
      <w:r>
        <w:rPr>
          <w:noProof/>
        </w:rPr>
        <w:fldChar w:fldCharType="end"/>
      </w:r>
    </w:p>
    <w:p w14:paraId="71460F0C" w14:textId="461EB056"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4.2.2</w:t>
      </w:r>
      <w:r>
        <w:rPr>
          <w:noProof/>
        </w:rPr>
        <w:t>.6</w:t>
      </w:r>
      <w:r>
        <w:rPr>
          <w:rFonts w:ascii="Calibri" w:eastAsia="Times New Roman" w:hAnsi="Calibri"/>
          <w:noProof/>
          <w:kern w:val="2"/>
          <w:sz w:val="22"/>
          <w:szCs w:val="22"/>
          <w:lang w:eastAsia="en-GB"/>
        </w:rPr>
        <w:tab/>
      </w:r>
      <w:r>
        <w:rPr>
          <w:noProof/>
        </w:rPr>
        <w:t>MCVideo push to server complete request</w:t>
      </w:r>
      <w:r>
        <w:rPr>
          <w:noProof/>
        </w:rPr>
        <w:tab/>
      </w:r>
      <w:r>
        <w:rPr>
          <w:noProof/>
        </w:rPr>
        <w:fldChar w:fldCharType="begin"/>
      </w:r>
      <w:r>
        <w:rPr>
          <w:noProof/>
        </w:rPr>
        <w:instrText xml:space="preserve"> PAGEREF _Toc154698350 \h </w:instrText>
      </w:r>
      <w:r>
        <w:rPr>
          <w:noProof/>
        </w:rPr>
      </w:r>
      <w:r>
        <w:rPr>
          <w:noProof/>
        </w:rPr>
        <w:fldChar w:fldCharType="separate"/>
      </w:r>
      <w:r>
        <w:rPr>
          <w:noProof/>
        </w:rPr>
        <w:t>94</w:t>
      </w:r>
      <w:r>
        <w:rPr>
          <w:noProof/>
        </w:rPr>
        <w:fldChar w:fldCharType="end"/>
      </w:r>
    </w:p>
    <w:p w14:paraId="27BC311A" w14:textId="61FFC97C"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4.2.2</w:t>
      </w:r>
      <w:r>
        <w:rPr>
          <w:noProof/>
        </w:rPr>
        <w:t>.7</w:t>
      </w:r>
      <w:r>
        <w:rPr>
          <w:rFonts w:ascii="Calibri" w:eastAsia="Times New Roman" w:hAnsi="Calibri"/>
          <w:noProof/>
          <w:kern w:val="2"/>
          <w:sz w:val="22"/>
          <w:szCs w:val="22"/>
          <w:lang w:eastAsia="en-GB"/>
        </w:rPr>
        <w:tab/>
      </w:r>
      <w:r>
        <w:rPr>
          <w:noProof/>
        </w:rPr>
        <w:t>MCVideo push to server complete response</w:t>
      </w:r>
      <w:r>
        <w:rPr>
          <w:noProof/>
        </w:rPr>
        <w:tab/>
      </w:r>
      <w:r>
        <w:rPr>
          <w:noProof/>
        </w:rPr>
        <w:fldChar w:fldCharType="begin"/>
      </w:r>
      <w:r>
        <w:rPr>
          <w:noProof/>
        </w:rPr>
        <w:instrText xml:space="preserve"> PAGEREF _Toc154698351 \h </w:instrText>
      </w:r>
      <w:r>
        <w:rPr>
          <w:noProof/>
        </w:rPr>
      </w:r>
      <w:r>
        <w:rPr>
          <w:noProof/>
        </w:rPr>
        <w:fldChar w:fldCharType="separate"/>
      </w:r>
      <w:r>
        <w:rPr>
          <w:noProof/>
        </w:rPr>
        <w:t>95</w:t>
      </w:r>
      <w:r>
        <w:rPr>
          <w:noProof/>
        </w:rPr>
        <w:fldChar w:fldCharType="end"/>
      </w:r>
    </w:p>
    <w:p w14:paraId="79B48217" w14:textId="15F1FAB0"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4.2.3</w:t>
      </w:r>
      <w:r>
        <w:rPr>
          <w:rFonts w:ascii="Calibri" w:eastAsia="Times New Roman" w:hAnsi="Calibri"/>
          <w:noProof/>
          <w:kern w:val="2"/>
          <w:sz w:val="22"/>
          <w:szCs w:val="22"/>
          <w:lang w:eastAsia="en-GB"/>
        </w:rPr>
        <w:tab/>
      </w:r>
      <w:r>
        <w:rPr>
          <w:noProof/>
        </w:rPr>
        <w:t>One-to-one</w:t>
      </w:r>
      <w:r>
        <w:rPr>
          <w:noProof/>
          <w:lang w:eastAsia="zh-CN"/>
        </w:rPr>
        <w:t xml:space="preserve"> video push</w:t>
      </w:r>
      <w:r>
        <w:rPr>
          <w:noProof/>
        </w:rPr>
        <w:tab/>
      </w:r>
      <w:r>
        <w:rPr>
          <w:noProof/>
        </w:rPr>
        <w:fldChar w:fldCharType="begin"/>
      </w:r>
      <w:r>
        <w:rPr>
          <w:noProof/>
        </w:rPr>
        <w:instrText xml:space="preserve"> PAGEREF _Toc154698352 \h </w:instrText>
      </w:r>
      <w:r>
        <w:rPr>
          <w:noProof/>
        </w:rPr>
      </w:r>
      <w:r>
        <w:rPr>
          <w:noProof/>
        </w:rPr>
        <w:fldChar w:fldCharType="separate"/>
      </w:r>
      <w:r>
        <w:rPr>
          <w:noProof/>
        </w:rPr>
        <w:t>95</w:t>
      </w:r>
      <w:r>
        <w:rPr>
          <w:noProof/>
        </w:rPr>
        <w:fldChar w:fldCharType="end"/>
      </w:r>
    </w:p>
    <w:p w14:paraId="1CEFAFC8" w14:textId="293B11F4"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4.2.3</w:t>
      </w:r>
      <w:r>
        <w:rPr>
          <w:noProof/>
        </w:rPr>
        <w:t>.</w:t>
      </w:r>
      <w:r>
        <w:rPr>
          <w:noProof/>
          <w:lang w:eastAsia="zh-CN"/>
        </w:rPr>
        <w:t>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_Toc154698353 \h </w:instrText>
      </w:r>
      <w:r>
        <w:rPr>
          <w:noProof/>
        </w:rPr>
      </w:r>
      <w:r>
        <w:rPr>
          <w:noProof/>
        </w:rPr>
        <w:fldChar w:fldCharType="separate"/>
      </w:r>
      <w:r>
        <w:rPr>
          <w:noProof/>
        </w:rPr>
        <w:t>95</w:t>
      </w:r>
      <w:r>
        <w:rPr>
          <w:noProof/>
        </w:rPr>
        <w:fldChar w:fldCharType="end"/>
      </w:r>
    </w:p>
    <w:p w14:paraId="32375636" w14:textId="7C784C9E"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4.2.3</w:t>
      </w:r>
      <w:r>
        <w:rPr>
          <w:noProof/>
        </w:rPr>
        <w:t>.</w:t>
      </w:r>
      <w:r>
        <w:rPr>
          <w:noProof/>
          <w:lang w:eastAsia="zh-CN"/>
        </w:rPr>
        <w:t>2</w:t>
      </w:r>
      <w:r>
        <w:rPr>
          <w:rFonts w:ascii="Calibri" w:eastAsia="Times New Roman" w:hAnsi="Calibri"/>
          <w:noProof/>
          <w:kern w:val="2"/>
          <w:sz w:val="22"/>
          <w:szCs w:val="22"/>
          <w:lang w:eastAsia="en-GB"/>
        </w:rPr>
        <w:tab/>
      </w:r>
      <w:r>
        <w:rPr>
          <w:noProof/>
        </w:rPr>
        <w:t>One-to-one video push – call setup</w:t>
      </w:r>
      <w:r>
        <w:rPr>
          <w:noProof/>
        </w:rPr>
        <w:tab/>
      </w:r>
      <w:r>
        <w:rPr>
          <w:noProof/>
        </w:rPr>
        <w:fldChar w:fldCharType="begin"/>
      </w:r>
      <w:r>
        <w:rPr>
          <w:noProof/>
        </w:rPr>
        <w:instrText xml:space="preserve"> PAGEREF _Toc154698354 \h </w:instrText>
      </w:r>
      <w:r>
        <w:rPr>
          <w:noProof/>
        </w:rPr>
      </w:r>
      <w:r>
        <w:rPr>
          <w:noProof/>
        </w:rPr>
        <w:fldChar w:fldCharType="separate"/>
      </w:r>
      <w:r>
        <w:rPr>
          <w:noProof/>
        </w:rPr>
        <w:t>95</w:t>
      </w:r>
      <w:r>
        <w:rPr>
          <w:noProof/>
        </w:rPr>
        <w:fldChar w:fldCharType="end"/>
      </w:r>
    </w:p>
    <w:p w14:paraId="0FF32532" w14:textId="14E9D176"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4.2.3</w:t>
      </w:r>
      <w:r>
        <w:rPr>
          <w:noProof/>
        </w:rPr>
        <w:t>.</w:t>
      </w:r>
      <w:r>
        <w:rPr>
          <w:noProof/>
          <w:lang w:eastAsia="zh-CN"/>
        </w:rPr>
        <w:t>3</w:t>
      </w:r>
      <w:r>
        <w:rPr>
          <w:rFonts w:ascii="Calibri" w:eastAsia="Times New Roman" w:hAnsi="Calibri"/>
          <w:noProof/>
          <w:kern w:val="2"/>
          <w:sz w:val="22"/>
          <w:szCs w:val="22"/>
          <w:lang w:eastAsia="en-GB"/>
        </w:rPr>
        <w:tab/>
      </w:r>
      <w:r>
        <w:rPr>
          <w:noProof/>
        </w:rPr>
        <w:t>One-to-one video push – call release</w:t>
      </w:r>
      <w:r>
        <w:rPr>
          <w:noProof/>
        </w:rPr>
        <w:tab/>
      </w:r>
      <w:r>
        <w:rPr>
          <w:noProof/>
        </w:rPr>
        <w:fldChar w:fldCharType="begin"/>
      </w:r>
      <w:r>
        <w:rPr>
          <w:noProof/>
        </w:rPr>
        <w:instrText xml:space="preserve"> PAGEREF _Toc154698355 \h </w:instrText>
      </w:r>
      <w:r>
        <w:rPr>
          <w:noProof/>
        </w:rPr>
      </w:r>
      <w:r>
        <w:rPr>
          <w:noProof/>
        </w:rPr>
        <w:fldChar w:fldCharType="separate"/>
      </w:r>
      <w:r>
        <w:rPr>
          <w:noProof/>
        </w:rPr>
        <w:t>96</w:t>
      </w:r>
      <w:r>
        <w:rPr>
          <w:noProof/>
        </w:rPr>
        <w:fldChar w:fldCharType="end"/>
      </w:r>
    </w:p>
    <w:p w14:paraId="7DE69EE4" w14:textId="16C3A004"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4.2.4</w:t>
      </w:r>
      <w:r>
        <w:rPr>
          <w:rFonts w:ascii="Calibri" w:eastAsia="Times New Roman" w:hAnsi="Calibri"/>
          <w:noProof/>
          <w:kern w:val="2"/>
          <w:sz w:val="22"/>
          <w:szCs w:val="22"/>
          <w:lang w:eastAsia="en-GB"/>
        </w:rPr>
        <w:tab/>
      </w:r>
      <w:r>
        <w:rPr>
          <w:noProof/>
        </w:rPr>
        <w:t>One-to-server</w:t>
      </w:r>
      <w:r>
        <w:rPr>
          <w:noProof/>
          <w:lang w:eastAsia="zh-CN"/>
        </w:rPr>
        <w:t xml:space="preserve"> video push</w:t>
      </w:r>
      <w:r>
        <w:rPr>
          <w:noProof/>
        </w:rPr>
        <w:tab/>
      </w:r>
      <w:r>
        <w:rPr>
          <w:noProof/>
        </w:rPr>
        <w:fldChar w:fldCharType="begin"/>
      </w:r>
      <w:r>
        <w:rPr>
          <w:noProof/>
        </w:rPr>
        <w:instrText xml:space="preserve"> PAGEREF _Toc154698356 \h </w:instrText>
      </w:r>
      <w:r>
        <w:rPr>
          <w:noProof/>
        </w:rPr>
      </w:r>
      <w:r>
        <w:rPr>
          <w:noProof/>
        </w:rPr>
        <w:fldChar w:fldCharType="separate"/>
      </w:r>
      <w:r>
        <w:rPr>
          <w:noProof/>
        </w:rPr>
        <w:t>96</w:t>
      </w:r>
      <w:r>
        <w:rPr>
          <w:noProof/>
        </w:rPr>
        <w:fldChar w:fldCharType="end"/>
      </w:r>
    </w:p>
    <w:p w14:paraId="136A85B8" w14:textId="1775C9BE"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4.2.4</w:t>
      </w:r>
      <w:r>
        <w:rPr>
          <w:noProof/>
        </w:rPr>
        <w:t>.</w:t>
      </w:r>
      <w:r>
        <w:rPr>
          <w:noProof/>
          <w:lang w:eastAsia="zh-CN"/>
        </w:rPr>
        <w:t>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_Toc154698357 \h </w:instrText>
      </w:r>
      <w:r>
        <w:rPr>
          <w:noProof/>
        </w:rPr>
      </w:r>
      <w:r>
        <w:rPr>
          <w:noProof/>
        </w:rPr>
        <w:fldChar w:fldCharType="separate"/>
      </w:r>
      <w:r>
        <w:rPr>
          <w:noProof/>
        </w:rPr>
        <w:t>96</w:t>
      </w:r>
      <w:r>
        <w:rPr>
          <w:noProof/>
        </w:rPr>
        <w:fldChar w:fldCharType="end"/>
      </w:r>
    </w:p>
    <w:p w14:paraId="7898A51A" w14:textId="30099558"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4.2.4</w:t>
      </w:r>
      <w:r>
        <w:rPr>
          <w:noProof/>
        </w:rPr>
        <w:t>.</w:t>
      </w:r>
      <w:r>
        <w:rPr>
          <w:noProof/>
          <w:lang w:eastAsia="zh-CN"/>
        </w:rPr>
        <w:t>2</w:t>
      </w:r>
      <w:r>
        <w:rPr>
          <w:rFonts w:ascii="Calibri" w:eastAsia="Times New Roman" w:hAnsi="Calibri"/>
          <w:noProof/>
          <w:kern w:val="2"/>
          <w:sz w:val="22"/>
          <w:szCs w:val="22"/>
          <w:lang w:eastAsia="en-GB"/>
        </w:rPr>
        <w:tab/>
      </w:r>
      <w:r>
        <w:rPr>
          <w:noProof/>
        </w:rPr>
        <w:t>Procedure</w:t>
      </w:r>
      <w:r>
        <w:rPr>
          <w:noProof/>
        </w:rPr>
        <w:tab/>
      </w:r>
      <w:r>
        <w:rPr>
          <w:noProof/>
        </w:rPr>
        <w:fldChar w:fldCharType="begin"/>
      </w:r>
      <w:r>
        <w:rPr>
          <w:noProof/>
        </w:rPr>
        <w:instrText xml:space="preserve"> PAGEREF _Toc154698358 \h </w:instrText>
      </w:r>
      <w:r>
        <w:rPr>
          <w:noProof/>
        </w:rPr>
      </w:r>
      <w:r>
        <w:rPr>
          <w:noProof/>
        </w:rPr>
        <w:fldChar w:fldCharType="separate"/>
      </w:r>
      <w:r>
        <w:rPr>
          <w:noProof/>
        </w:rPr>
        <w:t>96</w:t>
      </w:r>
      <w:r>
        <w:rPr>
          <w:noProof/>
        </w:rPr>
        <w:fldChar w:fldCharType="end"/>
      </w:r>
    </w:p>
    <w:p w14:paraId="1302DEAB" w14:textId="3C20EA09"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4.2.5</w:t>
      </w:r>
      <w:r>
        <w:rPr>
          <w:rFonts w:ascii="Calibri" w:eastAsia="Times New Roman" w:hAnsi="Calibri"/>
          <w:noProof/>
          <w:kern w:val="2"/>
          <w:sz w:val="22"/>
          <w:szCs w:val="22"/>
          <w:lang w:eastAsia="en-GB"/>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_Toc154698359 \h </w:instrText>
      </w:r>
      <w:r>
        <w:rPr>
          <w:noProof/>
        </w:rPr>
      </w:r>
      <w:r>
        <w:rPr>
          <w:noProof/>
        </w:rPr>
        <w:fldChar w:fldCharType="separate"/>
      </w:r>
      <w:r>
        <w:rPr>
          <w:noProof/>
        </w:rPr>
        <w:t>98</w:t>
      </w:r>
      <w:r>
        <w:rPr>
          <w:noProof/>
        </w:rPr>
        <w:fldChar w:fldCharType="end"/>
      </w:r>
    </w:p>
    <w:p w14:paraId="70250249" w14:textId="10C881F9"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4.2.5</w:t>
      </w:r>
      <w:r>
        <w:rPr>
          <w:noProof/>
        </w:rPr>
        <w:t>.</w:t>
      </w:r>
      <w:r>
        <w:rPr>
          <w:noProof/>
          <w:lang w:eastAsia="zh-CN"/>
        </w:rPr>
        <w:t>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_Toc154698360 \h </w:instrText>
      </w:r>
      <w:r>
        <w:rPr>
          <w:noProof/>
        </w:rPr>
      </w:r>
      <w:r>
        <w:rPr>
          <w:noProof/>
        </w:rPr>
        <w:fldChar w:fldCharType="separate"/>
      </w:r>
      <w:r>
        <w:rPr>
          <w:noProof/>
        </w:rPr>
        <w:t>98</w:t>
      </w:r>
      <w:r>
        <w:rPr>
          <w:noProof/>
        </w:rPr>
        <w:fldChar w:fldCharType="end"/>
      </w:r>
    </w:p>
    <w:p w14:paraId="56D5A540" w14:textId="17026D2C"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4.2.5</w:t>
      </w:r>
      <w:r>
        <w:rPr>
          <w:noProof/>
        </w:rPr>
        <w:t>.</w:t>
      </w:r>
      <w:r>
        <w:rPr>
          <w:noProof/>
          <w:lang w:eastAsia="zh-CN"/>
        </w:rPr>
        <w:t>2</w:t>
      </w:r>
      <w:r>
        <w:rPr>
          <w:rFonts w:ascii="Calibri" w:eastAsia="Times New Roman" w:hAnsi="Calibri"/>
          <w:noProof/>
          <w:kern w:val="2"/>
          <w:sz w:val="22"/>
          <w:szCs w:val="22"/>
          <w:lang w:eastAsia="en-GB"/>
        </w:rPr>
        <w:tab/>
      </w:r>
      <w:r>
        <w:rPr>
          <w:noProof/>
        </w:rPr>
        <w:t>Remotely initiated video push – call setup</w:t>
      </w:r>
      <w:r>
        <w:rPr>
          <w:noProof/>
        </w:rPr>
        <w:tab/>
      </w:r>
      <w:r>
        <w:rPr>
          <w:noProof/>
        </w:rPr>
        <w:fldChar w:fldCharType="begin"/>
      </w:r>
      <w:r>
        <w:rPr>
          <w:noProof/>
        </w:rPr>
        <w:instrText xml:space="preserve"> PAGEREF _Toc154698361 \h </w:instrText>
      </w:r>
      <w:r>
        <w:rPr>
          <w:noProof/>
        </w:rPr>
      </w:r>
      <w:r>
        <w:rPr>
          <w:noProof/>
        </w:rPr>
        <w:fldChar w:fldCharType="separate"/>
      </w:r>
      <w:r>
        <w:rPr>
          <w:noProof/>
        </w:rPr>
        <w:t>98</w:t>
      </w:r>
      <w:r>
        <w:rPr>
          <w:noProof/>
        </w:rPr>
        <w:fldChar w:fldCharType="end"/>
      </w:r>
    </w:p>
    <w:p w14:paraId="5D317678" w14:textId="791285A3"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4.2.5</w:t>
      </w:r>
      <w:r>
        <w:rPr>
          <w:noProof/>
        </w:rPr>
        <w:t>.</w:t>
      </w:r>
      <w:r>
        <w:rPr>
          <w:noProof/>
          <w:lang w:eastAsia="zh-CN"/>
        </w:rPr>
        <w:t>3</w:t>
      </w:r>
      <w:r>
        <w:rPr>
          <w:rFonts w:ascii="Calibri" w:eastAsia="Times New Roman" w:hAnsi="Calibri"/>
          <w:noProof/>
          <w:kern w:val="2"/>
          <w:sz w:val="22"/>
          <w:szCs w:val="22"/>
          <w:lang w:eastAsia="en-GB"/>
        </w:rPr>
        <w:tab/>
      </w:r>
      <w:r>
        <w:rPr>
          <w:noProof/>
        </w:rPr>
        <w:t>Remotely initiated video push – call release by authorized user</w:t>
      </w:r>
      <w:r>
        <w:rPr>
          <w:noProof/>
        </w:rPr>
        <w:tab/>
      </w:r>
      <w:r>
        <w:rPr>
          <w:noProof/>
        </w:rPr>
        <w:fldChar w:fldCharType="begin"/>
      </w:r>
      <w:r>
        <w:rPr>
          <w:noProof/>
        </w:rPr>
        <w:instrText xml:space="preserve"> PAGEREF _Toc154698362 \h </w:instrText>
      </w:r>
      <w:r>
        <w:rPr>
          <w:noProof/>
        </w:rPr>
      </w:r>
      <w:r>
        <w:rPr>
          <w:noProof/>
        </w:rPr>
        <w:fldChar w:fldCharType="separate"/>
      </w:r>
      <w:r>
        <w:rPr>
          <w:noProof/>
        </w:rPr>
        <w:t>99</w:t>
      </w:r>
      <w:r>
        <w:rPr>
          <w:noProof/>
        </w:rPr>
        <w:fldChar w:fldCharType="end"/>
      </w:r>
    </w:p>
    <w:p w14:paraId="4D9ABADA" w14:textId="5083A342"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4.2.6</w:t>
      </w:r>
      <w:r>
        <w:rPr>
          <w:rFonts w:ascii="Calibri" w:eastAsia="Times New Roman" w:hAnsi="Calibri"/>
          <w:noProof/>
          <w:kern w:val="2"/>
          <w:sz w:val="22"/>
          <w:szCs w:val="22"/>
          <w:lang w:eastAsia="en-GB"/>
        </w:rPr>
        <w:tab/>
      </w:r>
      <w:r>
        <w:rPr>
          <w:noProof/>
        </w:rPr>
        <w:t>Remotely initiated video push to group</w:t>
      </w:r>
      <w:r>
        <w:rPr>
          <w:noProof/>
        </w:rPr>
        <w:tab/>
      </w:r>
      <w:r>
        <w:rPr>
          <w:noProof/>
        </w:rPr>
        <w:fldChar w:fldCharType="begin"/>
      </w:r>
      <w:r>
        <w:rPr>
          <w:noProof/>
        </w:rPr>
        <w:instrText xml:space="preserve"> PAGEREF _Toc154698363 \h </w:instrText>
      </w:r>
      <w:r>
        <w:rPr>
          <w:noProof/>
        </w:rPr>
      </w:r>
      <w:r>
        <w:rPr>
          <w:noProof/>
        </w:rPr>
        <w:fldChar w:fldCharType="separate"/>
      </w:r>
      <w:r>
        <w:rPr>
          <w:noProof/>
        </w:rPr>
        <w:t>100</w:t>
      </w:r>
      <w:r>
        <w:rPr>
          <w:noProof/>
        </w:rPr>
        <w:fldChar w:fldCharType="end"/>
      </w:r>
    </w:p>
    <w:p w14:paraId="43FF0E31" w14:textId="067C943C"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4.2.6</w:t>
      </w:r>
      <w:r>
        <w:rPr>
          <w:noProof/>
        </w:rPr>
        <w:t>.</w:t>
      </w:r>
      <w:r>
        <w:rPr>
          <w:noProof/>
          <w:lang w:eastAsia="zh-CN"/>
        </w:rPr>
        <w:t>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_Toc154698364 \h </w:instrText>
      </w:r>
      <w:r>
        <w:rPr>
          <w:noProof/>
        </w:rPr>
      </w:r>
      <w:r>
        <w:rPr>
          <w:noProof/>
        </w:rPr>
        <w:fldChar w:fldCharType="separate"/>
      </w:r>
      <w:r>
        <w:rPr>
          <w:noProof/>
        </w:rPr>
        <w:t>100</w:t>
      </w:r>
      <w:r>
        <w:rPr>
          <w:noProof/>
        </w:rPr>
        <w:fldChar w:fldCharType="end"/>
      </w:r>
    </w:p>
    <w:p w14:paraId="2AD05534" w14:textId="26CF2D1F"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4.2.6</w:t>
      </w:r>
      <w:r>
        <w:rPr>
          <w:noProof/>
        </w:rPr>
        <w:t>.</w:t>
      </w:r>
      <w:r>
        <w:rPr>
          <w:noProof/>
          <w:lang w:eastAsia="zh-CN"/>
        </w:rPr>
        <w:t>2</w:t>
      </w:r>
      <w:r>
        <w:rPr>
          <w:rFonts w:ascii="Calibri" w:eastAsia="Times New Roman" w:hAnsi="Calibri"/>
          <w:noProof/>
          <w:kern w:val="2"/>
          <w:sz w:val="22"/>
          <w:szCs w:val="22"/>
          <w:lang w:eastAsia="en-GB"/>
        </w:rPr>
        <w:tab/>
      </w:r>
      <w:r>
        <w:rPr>
          <w:noProof/>
        </w:rPr>
        <w:t>Remotely initiated video push to group – call setup</w:t>
      </w:r>
      <w:r>
        <w:rPr>
          <w:noProof/>
        </w:rPr>
        <w:tab/>
      </w:r>
      <w:r>
        <w:rPr>
          <w:noProof/>
        </w:rPr>
        <w:fldChar w:fldCharType="begin"/>
      </w:r>
      <w:r>
        <w:rPr>
          <w:noProof/>
        </w:rPr>
        <w:instrText xml:space="preserve"> PAGEREF _Toc154698365 \h </w:instrText>
      </w:r>
      <w:r>
        <w:rPr>
          <w:noProof/>
        </w:rPr>
      </w:r>
      <w:r>
        <w:rPr>
          <w:noProof/>
        </w:rPr>
        <w:fldChar w:fldCharType="separate"/>
      </w:r>
      <w:r>
        <w:rPr>
          <w:noProof/>
        </w:rPr>
        <w:t>100</w:t>
      </w:r>
      <w:r>
        <w:rPr>
          <w:noProof/>
        </w:rPr>
        <w:fldChar w:fldCharType="end"/>
      </w:r>
    </w:p>
    <w:p w14:paraId="156178D8" w14:textId="14388D28"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4.2.6</w:t>
      </w:r>
      <w:r>
        <w:rPr>
          <w:noProof/>
        </w:rPr>
        <w:t>.</w:t>
      </w:r>
      <w:r>
        <w:rPr>
          <w:noProof/>
          <w:lang w:eastAsia="zh-CN"/>
        </w:rPr>
        <w:t>3</w:t>
      </w:r>
      <w:r>
        <w:rPr>
          <w:rFonts w:ascii="Calibri" w:eastAsia="Times New Roman" w:hAnsi="Calibri"/>
          <w:noProof/>
          <w:kern w:val="2"/>
          <w:sz w:val="22"/>
          <w:szCs w:val="22"/>
          <w:lang w:eastAsia="en-GB"/>
        </w:rPr>
        <w:tab/>
      </w:r>
      <w:r>
        <w:rPr>
          <w:noProof/>
        </w:rPr>
        <w:t>Remotely initiated video push to group – call release by authorized user</w:t>
      </w:r>
      <w:r>
        <w:rPr>
          <w:noProof/>
        </w:rPr>
        <w:tab/>
      </w:r>
      <w:r>
        <w:rPr>
          <w:noProof/>
        </w:rPr>
        <w:fldChar w:fldCharType="begin"/>
      </w:r>
      <w:r>
        <w:rPr>
          <w:noProof/>
        </w:rPr>
        <w:instrText xml:space="preserve"> PAGEREF _Toc154698366 \h </w:instrText>
      </w:r>
      <w:r>
        <w:rPr>
          <w:noProof/>
        </w:rPr>
      </w:r>
      <w:r>
        <w:rPr>
          <w:noProof/>
        </w:rPr>
        <w:fldChar w:fldCharType="separate"/>
      </w:r>
      <w:r>
        <w:rPr>
          <w:noProof/>
        </w:rPr>
        <w:t>101</w:t>
      </w:r>
      <w:r>
        <w:rPr>
          <w:noProof/>
        </w:rPr>
        <w:fldChar w:fldCharType="end"/>
      </w:r>
    </w:p>
    <w:p w14:paraId="5765BED9" w14:textId="165C1F37" w:rsidR="00E02274" w:rsidRDefault="00E02274">
      <w:pPr>
        <w:pStyle w:val="TOC3"/>
        <w:rPr>
          <w:rFonts w:ascii="Calibri" w:eastAsia="Times New Roman" w:hAnsi="Calibri"/>
          <w:noProof/>
          <w:kern w:val="2"/>
          <w:sz w:val="22"/>
          <w:szCs w:val="22"/>
          <w:lang w:eastAsia="en-GB"/>
        </w:rPr>
      </w:pPr>
      <w:r w:rsidRPr="004327D6">
        <w:rPr>
          <w:noProof/>
          <w:lang w:val="en-IN" w:eastAsia="zh-CN"/>
        </w:rPr>
        <w:t>7</w:t>
      </w:r>
      <w:r w:rsidRPr="004327D6">
        <w:rPr>
          <w:noProof/>
          <w:lang w:val="en-IN"/>
        </w:rPr>
        <w:t>.</w:t>
      </w:r>
      <w:r w:rsidRPr="004327D6">
        <w:rPr>
          <w:noProof/>
          <w:lang w:val="en-IN" w:eastAsia="zh-CN"/>
        </w:rPr>
        <w:t>4.3</w:t>
      </w:r>
      <w:r>
        <w:rPr>
          <w:rFonts w:ascii="Calibri" w:eastAsia="Times New Roman" w:hAnsi="Calibri"/>
          <w:noProof/>
          <w:kern w:val="2"/>
          <w:sz w:val="22"/>
          <w:szCs w:val="22"/>
          <w:lang w:eastAsia="en-GB"/>
        </w:rPr>
        <w:tab/>
      </w:r>
      <w:r>
        <w:rPr>
          <w:noProof/>
        </w:rPr>
        <w:t>Off-network video p</w:t>
      </w:r>
      <w:r>
        <w:rPr>
          <w:noProof/>
          <w:lang w:eastAsia="zh-CN"/>
        </w:rPr>
        <w:t>ush</w:t>
      </w:r>
      <w:r>
        <w:rPr>
          <w:noProof/>
        </w:rPr>
        <w:tab/>
      </w:r>
      <w:r>
        <w:rPr>
          <w:noProof/>
        </w:rPr>
        <w:fldChar w:fldCharType="begin"/>
      </w:r>
      <w:r>
        <w:rPr>
          <w:noProof/>
        </w:rPr>
        <w:instrText xml:space="preserve"> PAGEREF _Toc154698367 \h </w:instrText>
      </w:r>
      <w:r>
        <w:rPr>
          <w:noProof/>
        </w:rPr>
      </w:r>
      <w:r>
        <w:rPr>
          <w:noProof/>
        </w:rPr>
        <w:fldChar w:fldCharType="separate"/>
      </w:r>
      <w:r>
        <w:rPr>
          <w:noProof/>
        </w:rPr>
        <w:t>102</w:t>
      </w:r>
      <w:r>
        <w:rPr>
          <w:noProof/>
        </w:rPr>
        <w:fldChar w:fldCharType="end"/>
      </w:r>
    </w:p>
    <w:p w14:paraId="75577680" w14:textId="739AE385"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4.3</w:t>
      </w:r>
      <w:r>
        <w:rPr>
          <w:noProof/>
        </w:rPr>
        <w:t>.1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_Toc154698368 \h </w:instrText>
      </w:r>
      <w:r>
        <w:rPr>
          <w:noProof/>
        </w:rPr>
      </w:r>
      <w:r>
        <w:rPr>
          <w:noProof/>
        </w:rPr>
        <w:fldChar w:fldCharType="separate"/>
      </w:r>
      <w:r>
        <w:rPr>
          <w:noProof/>
        </w:rPr>
        <w:t>102</w:t>
      </w:r>
      <w:r>
        <w:rPr>
          <w:noProof/>
        </w:rPr>
        <w:fldChar w:fldCharType="end"/>
      </w:r>
    </w:p>
    <w:p w14:paraId="376A0D61" w14:textId="0ABA2AE7"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4.3</w:t>
      </w:r>
      <w:r>
        <w:rPr>
          <w:noProof/>
        </w:rPr>
        <w:t>.2</w:t>
      </w:r>
      <w:r>
        <w:rPr>
          <w:rFonts w:ascii="Calibri" w:eastAsia="Times New Roman" w:hAnsi="Calibri"/>
          <w:noProof/>
          <w:kern w:val="2"/>
          <w:sz w:val="22"/>
          <w:szCs w:val="22"/>
          <w:lang w:eastAsia="en-GB"/>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_Toc154698369 \h </w:instrText>
      </w:r>
      <w:r>
        <w:rPr>
          <w:noProof/>
        </w:rPr>
      </w:r>
      <w:r>
        <w:rPr>
          <w:noProof/>
        </w:rPr>
        <w:fldChar w:fldCharType="separate"/>
      </w:r>
      <w:r>
        <w:rPr>
          <w:noProof/>
        </w:rPr>
        <w:t>102</w:t>
      </w:r>
      <w:r>
        <w:rPr>
          <w:noProof/>
        </w:rPr>
        <w:fldChar w:fldCharType="end"/>
      </w:r>
    </w:p>
    <w:p w14:paraId="7A9005E5" w14:textId="5D6FDA76" w:rsidR="00E02274" w:rsidRDefault="00E02274">
      <w:pPr>
        <w:pStyle w:val="TOC5"/>
        <w:rPr>
          <w:rFonts w:ascii="Calibri" w:eastAsia="Times New Roman" w:hAnsi="Calibri"/>
          <w:noProof/>
          <w:kern w:val="2"/>
          <w:sz w:val="22"/>
          <w:szCs w:val="22"/>
          <w:lang w:eastAsia="en-GB"/>
        </w:rPr>
      </w:pPr>
      <w:r w:rsidRPr="004327D6">
        <w:rPr>
          <w:noProof/>
          <w:lang w:val="en-IN"/>
        </w:rPr>
        <w:t>7.4.3.2.1</w:t>
      </w:r>
      <w:r>
        <w:rPr>
          <w:rFonts w:ascii="Calibri" w:eastAsia="Times New Roman" w:hAnsi="Calibri"/>
          <w:noProof/>
          <w:kern w:val="2"/>
          <w:sz w:val="22"/>
          <w:szCs w:val="22"/>
          <w:lang w:eastAsia="en-GB"/>
        </w:rPr>
        <w:tab/>
      </w:r>
      <w:r w:rsidRPr="004327D6">
        <w:rPr>
          <w:noProof/>
          <w:lang w:val="en-IN" w:eastAsia="zh-CN"/>
        </w:rPr>
        <w:t>Remote video push request</w:t>
      </w:r>
      <w:r>
        <w:rPr>
          <w:noProof/>
        </w:rPr>
        <w:tab/>
      </w:r>
      <w:r>
        <w:rPr>
          <w:noProof/>
        </w:rPr>
        <w:fldChar w:fldCharType="begin"/>
      </w:r>
      <w:r>
        <w:rPr>
          <w:noProof/>
        </w:rPr>
        <w:instrText xml:space="preserve"> PAGEREF _Toc154698370 \h </w:instrText>
      </w:r>
      <w:r>
        <w:rPr>
          <w:noProof/>
        </w:rPr>
      </w:r>
      <w:r>
        <w:rPr>
          <w:noProof/>
        </w:rPr>
        <w:fldChar w:fldCharType="separate"/>
      </w:r>
      <w:r>
        <w:rPr>
          <w:noProof/>
        </w:rPr>
        <w:t>102</w:t>
      </w:r>
      <w:r>
        <w:rPr>
          <w:noProof/>
        </w:rPr>
        <w:fldChar w:fldCharType="end"/>
      </w:r>
    </w:p>
    <w:p w14:paraId="023F2339" w14:textId="309AEC5A" w:rsidR="00E02274" w:rsidRDefault="00E02274">
      <w:pPr>
        <w:pStyle w:val="TOC5"/>
        <w:rPr>
          <w:rFonts w:ascii="Calibri" w:eastAsia="Times New Roman" w:hAnsi="Calibri"/>
          <w:noProof/>
          <w:kern w:val="2"/>
          <w:sz w:val="22"/>
          <w:szCs w:val="22"/>
          <w:lang w:eastAsia="en-GB"/>
        </w:rPr>
      </w:pPr>
      <w:r w:rsidRPr="004327D6">
        <w:rPr>
          <w:noProof/>
          <w:lang w:val="en-IN"/>
        </w:rPr>
        <w:t>7.4.3.2.2</w:t>
      </w:r>
      <w:r>
        <w:rPr>
          <w:rFonts w:ascii="Calibri" w:eastAsia="Times New Roman" w:hAnsi="Calibri"/>
          <w:noProof/>
          <w:kern w:val="2"/>
          <w:sz w:val="22"/>
          <w:szCs w:val="22"/>
          <w:lang w:eastAsia="en-GB"/>
        </w:rPr>
        <w:tab/>
      </w:r>
      <w:r w:rsidRPr="004327D6">
        <w:rPr>
          <w:noProof/>
          <w:lang w:val="en-IN" w:eastAsia="zh-CN"/>
        </w:rPr>
        <w:t>Video push trying response</w:t>
      </w:r>
      <w:r>
        <w:rPr>
          <w:noProof/>
        </w:rPr>
        <w:tab/>
      </w:r>
      <w:r>
        <w:rPr>
          <w:noProof/>
        </w:rPr>
        <w:fldChar w:fldCharType="begin"/>
      </w:r>
      <w:r>
        <w:rPr>
          <w:noProof/>
        </w:rPr>
        <w:instrText xml:space="preserve"> PAGEREF _Toc154698371 \h </w:instrText>
      </w:r>
      <w:r>
        <w:rPr>
          <w:noProof/>
        </w:rPr>
      </w:r>
      <w:r>
        <w:rPr>
          <w:noProof/>
        </w:rPr>
        <w:fldChar w:fldCharType="separate"/>
      </w:r>
      <w:r>
        <w:rPr>
          <w:noProof/>
        </w:rPr>
        <w:t>102</w:t>
      </w:r>
      <w:r>
        <w:rPr>
          <w:noProof/>
        </w:rPr>
        <w:fldChar w:fldCharType="end"/>
      </w:r>
    </w:p>
    <w:p w14:paraId="4B36ED17" w14:textId="79371A30" w:rsidR="00E02274" w:rsidRDefault="00E02274">
      <w:pPr>
        <w:pStyle w:val="TOC5"/>
        <w:rPr>
          <w:rFonts w:ascii="Calibri" w:eastAsia="Times New Roman" w:hAnsi="Calibri"/>
          <w:noProof/>
          <w:kern w:val="2"/>
          <w:sz w:val="22"/>
          <w:szCs w:val="22"/>
          <w:lang w:eastAsia="en-GB"/>
        </w:rPr>
      </w:pPr>
      <w:r w:rsidRPr="004327D6">
        <w:rPr>
          <w:noProof/>
          <w:lang w:val="en-IN"/>
        </w:rPr>
        <w:t>7.4.3.2.3</w:t>
      </w:r>
      <w:r>
        <w:rPr>
          <w:rFonts w:ascii="Calibri" w:eastAsia="Times New Roman" w:hAnsi="Calibri"/>
          <w:noProof/>
          <w:kern w:val="2"/>
          <w:sz w:val="22"/>
          <w:szCs w:val="22"/>
          <w:lang w:eastAsia="en-GB"/>
        </w:rPr>
        <w:tab/>
      </w:r>
      <w:r w:rsidRPr="004327D6">
        <w:rPr>
          <w:noProof/>
          <w:lang w:val="en-IN" w:eastAsia="zh-CN"/>
        </w:rPr>
        <w:t>Notification of video push</w:t>
      </w:r>
      <w:r>
        <w:rPr>
          <w:noProof/>
        </w:rPr>
        <w:tab/>
      </w:r>
      <w:r>
        <w:rPr>
          <w:noProof/>
        </w:rPr>
        <w:fldChar w:fldCharType="begin"/>
      </w:r>
      <w:r>
        <w:rPr>
          <w:noProof/>
        </w:rPr>
        <w:instrText xml:space="preserve"> PAGEREF _Toc154698372 \h </w:instrText>
      </w:r>
      <w:r>
        <w:rPr>
          <w:noProof/>
        </w:rPr>
      </w:r>
      <w:r>
        <w:rPr>
          <w:noProof/>
        </w:rPr>
        <w:fldChar w:fldCharType="separate"/>
      </w:r>
      <w:r>
        <w:rPr>
          <w:noProof/>
        </w:rPr>
        <w:t>102</w:t>
      </w:r>
      <w:r>
        <w:rPr>
          <w:noProof/>
        </w:rPr>
        <w:fldChar w:fldCharType="end"/>
      </w:r>
    </w:p>
    <w:p w14:paraId="15326BB8" w14:textId="22BF8F1C"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4.3</w:t>
      </w:r>
      <w:r>
        <w:rPr>
          <w:noProof/>
        </w:rPr>
        <w:t>.3</w:t>
      </w:r>
      <w:r>
        <w:rPr>
          <w:rFonts w:ascii="Calibri" w:eastAsia="Times New Roman" w:hAnsi="Calibri"/>
          <w:noProof/>
          <w:kern w:val="2"/>
          <w:sz w:val="22"/>
          <w:szCs w:val="22"/>
          <w:lang w:eastAsia="en-GB"/>
        </w:rPr>
        <w:tab/>
      </w:r>
      <w:r>
        <w:rPr>
          <w:noProof/>
        </w:rPr>
        <w:t>Video p</w:t>
      </w:r>
      <w:r>
        <w:rPr>
          <w:noProof/>
          <w:lang w:eastAsia="zh-CN"/>
        </w:rPr>
        <w:t>ush to another MCVideo user</w:t>
      </w:r>
      <w:r>
        <w:rPr>
          <w:noProof/>
        </w:rPr>
        <w:tab/>
      </w:r>
      <w:r>
        <w:rPr>
          <w:noProof/>
        </w:rPr>
        <w:fldChar w:fldCharType="begin"/>
      </w:r>
      <w:r>
        <w:rPr>
          <w:noProof/>
        </w:rPr>
        <w:instrText xml:space="preserve"> PAGEREF _Toc154698373 \h </w:instrText>
      </w:r>
      <w:r>
        <w:rPr>
          <w:noProof/>
        </w:rPr>
      </w:r>
      <w:r>
        <w:rPr>
          <w:noProof/>
        </w:rPr>
        <w:fldChar w:fldCharType="separate"/>
      </w:r>
      <w:r>
        <w:rPr>
          <w:noProof/>
        </w:rPr>
        <w:t>103</w:t>
      </w:r>
      <w:r>
        <w:rPr>
          <w:noProof/>
        </w:rPr>
        <w:fldChar w:fldCharType="end"/>
      </w:r>
    </w:p>
    <w:p w14:paraId="4A5B2C96" w14:textId="1B773529"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4.3</w:t>
      </w:r>
      <w:r>
        <w:rPr>
          <w:noProof/>
        </w:rPr>
        <w:t>.3.</w:t>
      </w:r>
      <w:r>
        <w:rPr>
          <w:noProof/>
          <w:lang w:eastAsia="zh-CN"/>
        </w:rPr>
        <w:t>1</w:t>
      </w:r>
      <w:r>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_Toc154698374 \h </w:instrText>
      </w:r>
      <w:r>
        <w:rPr>
          <w:noProof/>
        </w:rPr>
      </w:r>
      <w:r>
        <w:rPr>
          <w:noProof/>
        </w:rPr>
        <w:fldChar w:fldCharType="separate"/>
      </w:r>
      <w:r>
        <w:rPr>
          <w:noProof/>
        </w:rPr>
        <w:t>103</w:t>
      </w:r>
      <w:r>
        <w:rPr>
          <w:noProof/>
        </w:rPr>
        <w:fldChar w:fldCharType="end"/>
      </w:r>
    </w:p>
    <w:p w14:paraId="26CA5FEB" w14:textId="1D40EE1B"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4.3</w:t>
      </w:r>
      <w:r>
        <w:rPr>
          <w:noProof/>
        </w:rPr>
        <w:t>.3.</w:t>
      </w:r>
      <w:r>
        <w:rPr>
          <w:noProof/>
          <w:lang w:eastAsia="zh-CN"/>
        </w:rPr>
        <w:t>2</w:t>
      </w:r>
      <w:r>
        <w:rPr>
          <w:rFonts w:ascii="Calibri" w:eastAsia="Times New Roman" w:hAnsi="Calibri"/>
          <w:noProof/>
          <w:kern w:val="2"/>
          <w:sz w:val="22"/>
          <w:szCs w:val="22"/>
          <w:lang w:eastAsia="en-GB"/>
        </w:rPr>
        <w:tab/>
      </w:r>
      <w:r>
        <w:rPr>
          <w:noProof/>
          <w:lang w:eastAsia="zh-CN"/>
        </w:rPr>
        <w:t>Procedure</w:t>
      </w:r>
      <w:r>
        <w:rPr>
          <w:noProof/>
        </w:rPr>
        <w:tab/>
      </w:r>
      <w:r>
        <w:rPr>
          <w:noProof/>
        </w:rPr>
        <w:fldChar w:fldCharType="begin"/>
      </w:r>
      <w:r>
        <w:rPr>
          <w:noProof/>
        </w:rPr>
        <w:instrText xml:space="preserve"> PAGEREF _Toc154698375 \h </w:instrText>
      </w:r>
      <w:r>
        <w:rPr>
          <w:noProof/>
        </w:rPr>
      </w:r>
      <w:r>
        <w:rPr>
          <w:noProof/>
        </w:rPr>
        <w:fldChar w:fldCharType="separate"/>
      </w:r>
      <w:r>
        <w:rPr>
          <w:noProof/>
        </w:rPr>
        <w:t>103</w:t>
      </w:r>
      <w:r>
        <w:rPr>
          <w:noProof/>
        </w:rPr>
        <w:fldChar w:fldCharType="end"/>
      </w:r>
    </w:p>
    <w:p w14:paraId="3CCE83A7" w14:textId="2F6B9059" w:rsidR="00E02274" w:rsidRDefault="00E02274">
      <w:pPr>
        <w:pStyle w:val="TOC4"/>
        <w:rPr>
          <w:rFonts w:ascii="Calibri" w:eastAsia="Times New Roman" w:hAnsi="Calibri"/>
          <w:noProof/>
          <w:kern w:val="2"/>
          <w:sz w:val="22"/>
          <w:szCs w:val="22"/>
          <w:lang w:eastAsia="en-GB"/>
        </w:rPr>
      </w:pPr>
      <w:r>
        <w:rPr>
          <w:noProof/>
          <w:lang w:eastAsia="zh-CN"/>
        </w:rPr>
        <w:lastRenderedPageBreak/>
        <w:t>7</w:t>
      </w:r>
      <w:r>
        <w:rPr>
          <w:noProof/>
        </w:rPr>
        <w:t>.</w:t>
      </w:r>
      <w:r>
        <w:rPr>
          <w:noProof/>
          <w:lang w:eastAsia="zh-CN"/>
        </w:rPr>
        <w:t>4.3</w:t>
      </w:r>
      <w:r>
        <w:rPr>
          <w:noProof/>
        </w:rPr>
        <w:t>.4</w:t>
      </w:r>
      <w:r>
        <w:rPr>
          <w:rFonts w:ascii="Calibri" w:eastAsia="Times New Roman" w:hAnsi="Calibri"/>
          <w:noProof/>
          <w:kern w:val="2"/>
          <w:sz w:val="22"/>
          <w:szCs w:val="22"/>
          <w:lang w:eastAsia="en-GB"/>
        </w:rPr>
        <w:tab/>
      </w:r>
      <w:r>
        <w:rPr>
          <w:noProof/>
        </w:rPr>
        <w:t>Remotely initiated video push</w:t>
      </w:r>
      <w:r>
        <w:rPr>
          <w:noProof/>
        </w:rPr>
        <w:tab/>
      </w:r>
      <w:r>
        <w:rPr>
          <w:noProof/>
        </w:rPr>
        <w:fldChar w:fldCharType="begin"/>
      </w:r>
      <w:r>
        <w:rPr>
          <w:noProof/>
        </w:rPr>
        <w:instrText xml:space="preserve"> PAGEREF _Toc154698376 \h </w:instrText>
      </w:r>
      <w:r>
        <w:rPr>
          <w:noProof/>
        </w:rPr>
      </w:r>
      <w:r>
        <w:rPr>
          <w:noProof/>
        </w:rPr>
        <w:fldChar w:fldCharType="separate"/>
      </w:r>
      <w:r>
        <w:rPr>
          <w:noProof/>
        </w:rPr>
        <w:t>104</w:t>
      </w:r>
      <w:r>
        <w:rPr>
          <w:noProof/>
        </w:rPr>
        <w:fldChar w:fldCharType="end"/>
      </w:r>
    </w:p>
    <w:p w14:paraId="599D69DE" w14:textId="487DF724"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4.3</w:t>
      </w:r>
      <w:r>
        <w:rPr>
          <w:noProof/>
        </w:rPr>
        <w:t>.4.</w:t>
      </w:r>
      <w:r>
        <w:rPr>
          <w:noProof/>
          <w:lang w:eastAsia="zh-CN"/>
        </w:rPr>
        <w:t>1</w:t>
      </w:r>
      <w:r>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_Toc154698377 \h </w:instrText>
      </w:r>
      <w:r>
        <w:rPr>
          <w:noProof/>
        </w:rPr>
      </w:r>
      <w:r>
        <w:rPr>
          <w:noProof/>
        </w:rPr>
        <w:fldChar w:fldCharType="separate"/>
      </w:r>
      <w:r>
        <w:rPr>
          <w:noProof/>
        </w:rPr>
        <w:t>104</w:t>
      </w:r>
      <w:r>
        <w:rPr>
          <w:noProof/>
        </w:rPr>
        <w:fldChar w:fldCharType="end"/>
      </w:r>
    </w:p>
    <w:p w14:paraId="06F35F71" w14:textId="5E93C304"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4.3</w:t>
      </w:r>
      <w:r>
        <w:rPr>
          <w:noProof/>
        </w:rPr>
        <w:t>.4.</w:t>
      </w:r>
      <w:r>
        <w:rPr>
          <w:noProof/>
          <w:lang w:eastAsia="zh-CN"/>
        </w:rPr>
        <w:t>2</w:t>
      </w:r>
      <w:r>
        <w:rPr>
          <w:rFonts w:ascii="Calibri" w:eastAsia="Times New Roman" w:hAnsi="Calibri"/>
          <w:noProof/>
          <w:kern w:val="2"/>
          <w:sz w:val="22"/>
          <w:szCs w:val="22"/>
          <w:lang w:eastAsia="en-GB"/>
        </w:rPr>
        <w:tab/>
      </w:r>
      <w:r>
        <w:rPr>
          <w:noProof/>
          <w:lang w:eastAsia="zh-CN"/>
        </w:rPr>
        <w:t>Procedure</w:t>
      </w:r>
      <w:r>
        <w:rPr>
          <w:noProof/>
        </w:rPr>
        <w:tab/>
      </w:r>
      <w:r>
        <w:rPr>
          <w:noProof/>
        </w:rPr>
        <w:fldChar w:fldCharType="begin"/>
      </w:r>
      <w:r>
        <w:rPr>
          <w:noProof/>
        </w:rPr>
        <w:instrText xml:space="preserve"> PAGEREF _Toc154698378 \h </w:instrText>
      </w:r>
      <w:r>
        <w:rPr>
          <w:noProof/>
        </w:rPr>
      </w:r>
      <w:r>
        <w:rPr>
          <w:noProof/>
        </w:rPr>
        <w:fldChar w:fldCharType="separate"/>
      </w:r>
      <w:r>
        <w:rPr>
          <w:noProof/>
        </w:rPr>
        <w:t>104</w:t>
      </w:r>
      <w:r>
        <w:rPr>
          <w:noProof/>
        </w:rPr>
        <w:fldChar w:fldCharType="end"/>
      </w:r>
    </w:p>
    <w:p w14:paraId="41A113D8" w14:textId="0547CFD9" w:rsidR="00E02274" w:rsidRDefault="00E02274">
      <w:pPr>
        <w:pStyle w:val="TOC4"/>
        <w:rPr>
          <w:rFonts w:ascii="Calibri" w:eastAsia="Times New Roman" w:hAnsi="Calibri"/>
          <w:noProof/>
          <w:kern w:val="2"/>
          <w:sz w:val="22"/>
          <w:szCs w:val="22"/>
          <w:lang w:eastAsia="en-GB"/>
        </w:rPr>
      </w:pPr>
      <w:r w:rsidRPr="004327D6">
        <w:rPr>
          <w:noProof/>
          <w:lang w:val="en-IN" w:eastAsia="zh-CN"/>
        </w:rPr>
        <w:t>7</w:t>
      </w:r>
      <w:r w:rsidRPr="004327D6">
        <w:rPr>
          <w:noProof/>
          <w:lang w:val="en-IN"/>
        </w:rPr>
        <w:t>.</w:t>
      </w:r>
      <w:r w:rsidRPr="004327D6">
        <w:rPr>
          <w:noProof/>
          <w:lang w:val="en-IN" w:eastAsia="zh-CN"/>
        </w:rPr>
        <w:t>4.3</w:t>
      </w:r>
      <w:r w:rsidRPr="004327D6">
        <w:rPr>
          <w:noProof/>
          <w:lang w:val="en-IN"/>
        </w:rPr>
        <w:t>.5</w:t>
      </w:r>
      <w:r>
        <w:rPr>
          <w:rFonts w:ascii="Calibri" w:eastAsia="Times New Roman" w:hAnsi="Calibri"/>
          <w:noProof/>
          <w:kern w:val="2"/>
          <w:sz w:val="22"/>
          <w:szCs w:val="22"/>
          <w:lang w:eastAsia="en-GB"/>
        </w:rPr>
        <w:tab/>
      </w:r>
      <w:r w:rsidRPr="004327D6">
        <w:rPr>
          <w:noProof/>
          <w:lang w:val="en-IN"/>
        </w:rPr>
        <w:t>Remotely initiated video push to a group</w:t>
      </w:r>
      <w:r>
        <w:rPr>
          <w:noProof/>
        </w:rPr>
        <w:tab/>
      </w:r>
      <w:r>
        <w:rPr>
          <w:noProof/>
        </w:rPr>
        <w:fldChar w:fldCharType="begin"/>
      </w:r>
      <w:r>
        <w:rPr>
          <w:noProof/>
        </w:rPr>
        <w:instrText xml:space="preserve"> PAGEREF _Toc154698379 \h </w:instrText>
      </w:r>
      <w:r>
        <w:rPr>
          <w:noProof/>
        </w:rPr>
      </w:r>
      <w:r>
        <w:rPr>
          <w:noProof/>
        </w:rPr>
        <w:fldChar w:fldCharType="separate"/>
      </w:r>
      <w:r>
        <w:rPr>
          <w:noProof/>
        </w:rPr>
        <w:t>106</w:t>
      </w:r>
      <w:r>
        <w:rPr>
          <w:noProof/>
        </w:rPr>
        <w:fldChar w:fldCharType="end"/>
      </w:r>
    </w:p>
    <w:p w14:paraId="5B831C3C" w14:textId="386E0741" w:rsidR="00E02274" w:rsidRDefault="00E02274">
      <w:pPr>
        <w:pStyle w:val="TOC5"/>
        <w:rPr>
          <w:rFonts w:ascii="Calibri" w:eastAsia="Times New Roman" w:hAnsi="Calibri"/>
          <w:noProof/>
          <w:kern w:val="2"/>
          <w:sz w:val="22"/>
          <w:szCs w:val="22"/>
          <w:lang w:eastAsia="en-GB"/>
        </w:rPr>
      </w:pPr>
      <w:r w:rsidRPr="004327D6">
        <w:rPr>
          <w:noProof/>
          <w:lang w:val="en-IN" w:eastAsia="zh-CN"/>
        </w:rPr>
        <w:t>7</w:t>
      </w:r>
      <w:r w:rsidRPr="004327D6">
        <w:rPr>
          <w:noProof/>
          <w:lang w:val="en-IN"/>
        </w:rPr>
        <w:t>.</w:t>
      </w:r>
      <w:r w:rsidRPr="004327D6">
        <w:rPr>
          <w:noProof/>
          <w:lang w:val="en-IN" w:eastAsia="zh-CN"/>
        </w:rPr>
        <w:t>4.3</w:t>
      </w:r>
      <w:r w:rsidRPr="004327D6">
        <w:rPr>
          <w:noProof/>
          <w:lang w:val="en-IN"/>
        </w:rPr>
        <w:t>.5.</w:t>
      </w:r>
      <w:r w:rsidRPr="004327D6">
        <w:rPr>
          <w:noProof/>
          <w:lang w:val="en-IN" w:eastAsia="zh-CN"/>
        </w:rPr>
        <w:t>1</w:t>
      </w:r>
      <w:r>
        <w:rPr>
          <w:rFonts w:ascii="Calibri" w:eastAsia="Times New Roman" w:hAnsi="Calibri"/>
          <w:noProof/>
          <w:kern w:val="2"/>
          <w:sz w:val="22"/>
          <w:szCs w:val="22"/>
          <w:lang w:eastAsia="en-GB"/>
        </w:rPr>
        <w:tab/>
      </w:r>
      <w:r w:rsidRPr="004327D6">
        <w:rPr>
          <w:noProof/>
          <w:lang w:val="en-IN" w:eastAsia="zh-CN"/>
        </w:rPr>
        <w:t>General</w:t>
      </w:r>
      <w:r>
        <w:rPr>
          <w:noProof/>
        </w:rPr>
        <w:tab/>
      </w:r>
      <w:r>
        <w:rPr>
          <w:noProof/>
        </w:rPr>
        <w:fldChar w:fldCharType="begin"/>
      </w:r>
      <w:r>
        <w:rPr>
          <w:noProof/>
        </w:rPr>
        <w:instrText xml:space="preserve"> PAGEREF _Toc154698380 \h </w:instrText>
      </w:r>
      <w:r>
        <w:rPr>
          <w:noProof/>
        </w:rPr>
      </w:r>
      <w:r>
        <w:rPr>
          <w:noProof/>
        </w:rPr>
        <w:fldChar w:fldCharType="separate"/>
      </w:r>
      <w:r>
        <w:rPr>
          <w:noProof/>
        </w:rPr>
        <w:t>106</w:t>
      </w:r>
      <w:r>
        <w:rPr>
          <w:noProof/>
        </w:rPr>
        <w:fldChar w:fldCharType="end"/>
      </w:r>
    </w:p>
    <w:p w14:paraId="4FDF10AC" w14:textId="769010B0" w:rsidR="00E02274" w:rsidRDefault="00E02274">
      <w:pPr>
        <w:pStyle w:val="TOC5"/>
        <w:rPr>
          <w:rFonts w:ascii="Calibri" w:eastAsia="Times New Roman" w:hAnsi="Calibri"/>
          <w:noProof/>
          <w:kern w:val="2"/>
          <w:sz w:val="22"/>
          <w:szCs w:val="22"/>
          <w:lang w:eastAsia="en-GB"/>
        </w:rPr>
      </w:pPr>
      <w:r w:rsidRPr="004327D6">
        <w:rPr>
          <w:noProof/>
          <w:lang w:val="en-IN" w:eastAsia="zh-CN"/>
        </w:rPr>
        <w:t>7</w:t>
      </w:r>
      <w:r w:rsidRPr="004327D6">
        <w:rPr>
          <w:noProof/>
          <w:lang w:val="en-IN"/>
        </w:rPr>
        <w:t>.</w:t>
      </w:r>
      <w:r w:rsidRPr="004327D6">
        <w:rPr>
          <w:noProof/>
          <w:lang w:val="en-IN" w:eastAsia="zh-CN"/>
        </w:rPr>
        <w:t>4.3</w:t>
      </w:r>
      <w:r w:rsidRPr="004327D6">
        <w:rPr>
          <w:noProof/>
          <w:lang w:val="en-IN"/>
        </w:rPr>
        <w:t>.5.</w:t>
      </w:r>
      <w:r w:rsidRPr="004327D6">
        <w:rPr>
          <w:noProof/>
          <w:lang w:val="en-IN" w:eastAsia="zh-CN"/>
        </w:rPr>
        <w:t>2</w:t>
      </w:r>
      <w:r>
        <w:rPr>
          <w:rFonts w:ascii="Calibri" w:eastAsia="Times New Roman" w:hAnsi="Calibri"/>
          <w:noProof/>
          <w:kern w:val="2"/>
          <w:sz w:val="22"/>
          <w:szCs w:val="22"/>
          <w:lang w:eastAsia="en-GB"/>
        </w:rPr>
        <w:tab/>
      </w:r>
      <w:r w:rsidRPr="004327D6">
        <w:rPr>
          <w:noProof/>
          <w:lang w:val="en-IN" w:eastAsia="zh-CN"/>
        </w:rPr>
        <w:t>Procedure</w:t>
      </w:r>
      <w:r>
        <w:rPr>
          <w:noProof/>
        </w:rPr>
        <w:tab/>
      </w:r>
      <w:r>
        <w:rPr>
          <w:noProof/>
        </w:rPr>
        <w:fldChar w:fldCharType="begin"/>
      </w:r>
      <w:r>
        <w:rPr>
          <w:noProof/>
        </w:rPr>
        <w:instrText xml:space="preserve"> PAGEREF _Toc154698381 \h </w:instrText>
      </w:r>
      <w:r>
        <w:rPr>
          <w:noProof/>
        </w:rPr>
      </w:r>
      <w:r>
        <w:rPr>
          <w:noProof/>
        </w:rPr>
        <w:fldChar w:fldCharType="separate"/>
      </w:r>
      <w:r>
        <w:rPr>
          <w:noProof/>
        </w:rPr>
        <w:t>106</w:t>
      </w:r>
      <w:r>
        <w:rPr>
          <w:noProof/>
        </w:rPr>
        <w:fldChar w:fldCharType="end"/>
      </w:r>
    </w:p>
    <w:p w14:paraId="3B8F7F62" w14:textId="0892F549" w:rsidR="00E02274" w:rsidRDefault="00E02274">
      <w:pPr>
        <w:pStyle w:val="TOC2"/>
        <w:rPr>
          <w:rFonts w:ascii="Calibri" w:eastAsia="Times New Roman" w:hAnsi="Calibri"/>
          <w:noProof/>
          <w:kern w:val="2"/>
          <w:sz w:val="22"/>
          <w:szCs w:val="22"/>
          <w:lang w:eastAsia="en-GB"/>
        </w:rPr>
      </w:pPr>
      <w:r>
        <w:rPr>
          <w:noProof/>
          <w:lang w:eastAsia="zh-CN"/>
        </w:rPr>
        <w:t>7</w:t>
      </w:r>
      <w:r>
        <w:rPr>
          <w:noProof/>
        </w:rPr>
        <w:t>.</w:t>
      </w:r>
      <w:r>
        <w:rPr>
          <w:noProof/>
          <w:lang w:eastAsia="zh-CN"/>
        </w:rPr>
        <w:t>5</w:t>
      </w:r>
      <w:r>
        <w:rPr>
          <w:rFonts w:ascii="Calibri" w:eastAsia="Times New Roman" w:hAnsi="Calibri"/>
          <w:noProof/>
          <w:kern w:val="2"/>
          <w:sz w:val="22"/>
          <w:szCs w:val="22"/>
          <w:lang w:eastAsia="en-GB"/>
        </w:rPr>
        <w:tab/>
      </w:r>
      <w:r>
        <w:rPr>
          <w:noProof/>
        </w:rPr>
        <w:t>C</w:t>
      </w:r>
      <w:r>
        <w:rPr>
          <w:noProof/>
          <w:lang w:eastAsia="zh-CN"/>
        </w:rPr>
        <w:t>apability information sharing</w:t>
      </w:r>
      <w:r>
        <w:rPr>
          <w:noProof/>
        </w:rPr>
        <w:tab/>
      </w:r>
      <w:r>
        <w:rPr>
          <w:noProof/>
        </w:rPr>
        <w:fldChar w:fldCharType="begin"/>
      </w:r>
      <w:r>
        <w:rPr>
          <w:noProof/>
        </w:rPr>
        <w:instrText xml:space="preserve"> PAGEREF _Toc154698382 \h </w:instrText>
      </w:r>
      <w:r>
        <w:rPr>
          <w:noProof/>
        </w:rPr>
      </w:r>
      <w:r>
        <w:rPr>
          <w:noProof/>
        </w:rPr>
        <w:fldChar w:fldCharType="separate"/>
      </w:r>
      <w:r>
        <w:rPr>
          <w:noProof/>
        </w:rPr>
        <w:t>107</w:t>
      </w:r>
      <w:r>
        <w:rPr>
          <w:noProof/>
        </w:rPr>
        <w:fldChar w:fldCharType="end"/>
      </w:r>
    </w:p>
    <w:p w14:paraId="0B16B7D5" w14:textId="27BE67BE" w:rsidR="00E02274" w:rsidRDefault="00E02274">
      <w:pPr>
        <w:pStyle w:val="TOC3"/>
        <w:rPr>
          <w:rFonts w:ascii="Calibri" w:eastAsia="Times New Roman" w:hAnsi="Calibri"/>
          <w:noProof/>
          <w:kern w:val="2"/>
          <w:sz w:val="22"/>
          <w:szCs w:val="22"/>
          <w:lang w:eastAsia="en-GB"/>
        </w:rPr>
      </w:pPr>
      <w:r>
        <w:rPr>
          <w:noProof/>
          <w:lang w:eastAsia="zh-CN"/>
        </w:rPr>
        <w:t>7.5.1</w:t>
      </w:r>
      <w:r>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_Toc154698383 \h </w:instrText>
      </w:r>
      <w:r>
        <w:rPr>
          <w:noProof/>
        </w:rPr>
      </w:r>
      <w:r>
        <w:rPr>
          <w:noProof/>
        </w:rPr>
        <w:fldChar w:fldCharType="separate"/>
      </w:r>
      <w:r>
        <w:rPr>
          <w:noProof/>
        </w:rPr>
        <w:t>107</w:t>
      </w:r>
      <w:r>
        <w:rPr>
          <w:noProof/>
        </w:rPr>
        <w:fldChar w:fldCharType="end"/>
      </w:r>
    </w:p>
    <w:p w14:paraId="01972912" w14:textId="2DBA1785" w:rsidR="00E02274" w:rsidRDefault="00E02274">
      <w:pPr>
        <w:pStyle w:val="TOC3"/>
        <w:rPr>
          <w:rFonts w:ascii="Calibri" w:eastAsia="Times New Roman" w:hAnsi="Calibri"/>
          <w:noProof/>
          <w:kern w:val="2"/>
          <w:sz w:val="22"/>
          <w:szCs w:val="22"/>
          <w:lang w:eastAsia="en-GB"/>
        </w:rPr>
      </w:pPr>
      <w:r>
        <w:rPr>
          <w:noProof/>
          <w:lang w:eastAsia="zh-CN"/>
        </w:rPr>
        <w:t>7</w:t>
      </w:r>
      <w:r>
        <w:rPr>
          <w:noProof/>
        </w:rPr>
        <w:t>.</w:t>
      </w:r>
      <w:r>
        <w:rPr>
          <w:noProof/>
          <w:lang w:eastAsia="zh-CN"/>
        </w:rPr>
        <w:t>5.2</w:t>
      </w:r>
      <w:r>
        <w:rPr>
          <w:rFonts w:ascii="Calibri" w:eastAsia="Times New Roman" w:hAnsi="Calibri"/>
          <w:noProof/>
          <w:kern w:val="2"/>
          <w:sz w:val="22"/>
          <w:szCs w:val="22"/>
          <w:lang w:eastAsia="en-GB"/>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_Toc154698384 \h </w:instrText>
      </w:r>
      <w:r>
        <w:rPr>
          <w:noProof/>
        </w:rPr>
      </w:r>
      <w:r>
        <w:rPr>
          <w:noProof/>
        </w:rPr>
        <w:fldChar w:fldCharType="separate"/>
      </w:r>
      <w:r>
        <w:rPr>
          <w:noProof/>
        </w:rPr>
        <w:t>107</w:t>
      </w:r>
      <w:r>
        <w:rPr>
          <w:noProof/>
        </w:rPr>
        <w:fldChar w:fldCharType="end"/>
      </w:r>
    </w:p>
    <w:p w14:paraId="1F0F3DFB" w14:textId="26281DDB" w:rsidR="00E02274" w:rsidRDefault="00E02274">
      <w:pPr>
        <w:pStyle w:val="TOC4"/>
        <w:rPr>
          <w:rFonts w:ascii="Calibri" w:eastAsia="Times New Roman" w:hAnsi="Calibri"/>
          <w:noProof/>
          <w:kern w:val="2"/>
          <w:sz w:val="22"/>
          <w:szCs w:val="22"/>
          <w:lang w:eastAsia="en-GB"/>
        </w:rPr>
      </w:pPr>
      <w:r>
        <w:rPr>
          <w:noProof/>
        </w:rPr>
        <w:t>7.5.2.1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_Toc154698385 \h </w:instrText>
      </w:r>
      <w:r>
        <w:rPr>
          <w:noProof/>
        </w:rPr>
      </w:r>
      <w:r>
        <w:rPr>
          <w:noProof/>
        </w:rPr>
        <w:fldChar w:fldCharType="separate"/>
      </w:r>
      <w:r>
        <w:rPr>
          <w:noProof/>
        </w:rPr>
        <w:t>107</w:t>
      </w:r>
      <w:r>
        <w:rPr>
          <w:noProof/>
        </w:rPr>
        <w:fldChar w:fldCharType="end"/>
      </w:r>
    </w:p>
    <w:p w14:paraId="26C980A1" w14:textId="57CED2CB" w:rsidR="00E02274" w:rsidRDefault="00E02274">
      <w:pPr>
        <w:pStyle w:val="TOC4"/>
        <w:rPr>
          <w:rFonts w:ascii="Calibri" w:eastAsia="Times New Roman" w:hAnsi="Calibri"/>
          <w:noProof/>
          <w:kern w:val="2"/>
          <w:sz w:val="22"/>
          <w:szCs w:val="22"/>
          <w:lang w:eastAsia="en-GB"/>
        </w:rPr>
      </w:pPr>
      <w:r>
        <w:rPr>
          <w:noProof/>
        </w:rPr>
        <w:t>7.5.2.2</w:t>
      </w:r>
      <w:r>
        <w:rPr>
          <w:rFonts w:ascii="Calibri" w:eastAsia="Times New Roman" w:hAnsi="Calibri"/>
          <w:noProof/>
          <w:kern w:val="2"/>
          <w:sz w:val="22"/>
          <w:szCs w:val="22"/>
          <w:lang w:eastAsia="en-GB"/>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_Toc154698386 \h </w:instrText>
      </w:r>
      <w:r>
        <w:rPr>
          <w:noProof/>
        </w:rPr>
      </w:r>
      <w:r>
        <w:rPr>
          <w:noProof/>
        </w:rPr>
        <w:fldChar w:fldCharType="separate"/>
      </w:r>
      <w:r>
        <w:rPr>
          <w:noProof/>
        </w:rPr>
        <w:t>107</w:t>
      </w:r>
      <w:r>
        <w:rPr>
          <w:noProof/>
        </w:rPr>
        <w:fldChar w:fldCharType="end"/>
      </w:r>
    </w:p>
    <w:p w14:paraId="1B58798B" w14:textId="1F82CFB9" w:rsidR="00E02274" w:rsidRDefault="00E02274">
      <w:pPr>
        <w:pStyle w:val="TOC5"/>
        <w:rPr>
          <w:rFonts w:ascii="Calibri" w:eastAsia="Times New Roman" w:hAnsi="Calibri"/>
          <w:noProof/>
          <w:kern w:val="2"/>
          <w:sz w:val="22"/>
          <w:szCs w:val="22"/>
          <w:lang w:eastAsia="en-GB"/>
        </w:rPr>
      </w:pPr>
      <w:r w:rsidRPr="004327D6">
        <w:rPr>
          <w:noProof/>
          <w:lang w:val="nl-NL"/>
        </w:rPr>
        <w:t>7.5.2.2.1</w:t>
      </w:r>
      <w:r>
        <w:rPr>
          <w:rFonts w:ascii="Calibri" w:eastAsia="Times New Roman" w:hAnsi="Calibri"/>
          <w:noProof/>
          <w:kern w:val="2"/>
          <w:sz w:val="22"/>
          <w:szCs w:val="22"/>
          <w:lang w:eastAsia="en-GB"/>
        </w:rPr>
        <w:tab/>
      </w:r>
      <w:r w:rsidRPr="004327D6">
        <w:rPr>
          <w:noProof/>
          <w:lang w:val="nl-NL"/>
        </w:rPr>
        <w:t>Update MCVideo capabilities info request</w:t>
      </w:r>
      <w:r>
        <w:rPr>
          <w:noProof/>
        </w:rPr>
        <w:tab/>
      </w:r>
      <w:r>
        <w:rPr>
          <w:noProof/>
        </w:rPr>
        <w:fldChar w:fldCharType="begin"/>
      </w:r>
      <w:r>
        <w:rPr>
          <w:noProof/>
        </w:rPr>
        <w:instrText xml:space="preserve"> PAGEREF _Toc154698387 \h </w:instrText>
      </w:r>
      <w:r>
        <w:rPr>
          <w:noProof/>
        </w:rPr>
      </w:r>
      <w:r>
        <w:rPr>
          <w:noProof/>
        </w:rPr>
        <w:fldChar w:fldCharType="separate"/>
      </w:r>
      <w:r>
        <w:rPr>
          <w:noProof/>
        </w:rPr>
        <w:t>107</w:t>
      </w:r>
      <w:r>
        <w:rPr>
          <w:noProof/>
        </w:rPr>
        <w:fldChar w:fldCharType="end"/>
      </w:r>
    </w:p>
    <w:p w14:paraId="2C3B8B8C" w14:textId="79F05BA0" w:rsidR="00E02274" w:rsidRDefault="00E02274">
      <w:pPr>
        <w:pStyle w:val="TOC5"/>
        <w:rPr>
          <w:rFonts w:ascii="Calibri" w:eastAsia="Times New Roman" w:hAnsi="Calibri"/>
          <w:noProof/>
          <w:kern w:val="2"/>
          <w:sz w:val="22"/>
          <w:szCs w:val="22"/>
          <w:lang w:eastAsia="en-GB"/>
        </w:rPr>
      </w:pPr>
      <w:r w:rsidRPr="004327D6">
        <w:rPr>
          <w:noProof/>
          <w:lang w:val="nl-NL"/>
        </w:rPr>
        <w:t>7.5.2.2.2</w:t>
      </w:r>
      <w:r>
        <w:rPr>
          <w:rFonts w:ascii="Calibri" w:eastAsia="Times New Roman" w:hAnsi="Calibri"/>
          <w:noProof/>
          <w:kern w:val="2"/>
          <w:sz w:val="22"/>
          <w:szCs w:val="22"/>
          <w:lang w:eastAsia="en-GB"/>
        </w:rPr>
        <w:tab/>
      </w:r>
      <w:r w:rsidRPr="004327D6">
        <w:rPr>
          <w:noProof/>
          <w:lang w:val="nl-NL"/>
        </w:rPr>
        <w:t>Update MCVideo capabilities info response</w:t>
      </w:r>
      <w:r>
        <w:rPr>
          <w:noProof/>
        </w:rPr>
        <w:tab/>
      </w:r>
      <w:r>
        <w:rPr>
          <w:noProof/>
        </w:rPr>
        <w:fldChar w:fldCharType="begin"/>
      </w:r>
      <w:r>
        <w:rPr>
          <w:noProof/>
        </w:rPr>
        <w:instrText xml:space="preserve"> PAGEREF _Toc154698388 \h </w:instrText>
      </w:r>
      <w:r>
        <w:rPr>
          <w:noProof/>
        </w:rPr>
      </w:r>
      <w:r>
        <w:rPr>
          <w:noProof/>
        </w:rPr>
        <w:fldChar w:fldCharType="separate"/>
      </w:r>
      <w:r>
        <w:rPr>
          <w:noProof/>
        </w:rPr>
        <w:t>108</w:t>
      </w:r>
      <w:r>
        <w:rPr>
          <w:noProof/>
        </w:rPr>
        <w:fldChar w:fldCharType="end"/>
      </w:r>
    </w:p>
    <w:p w14:paraId="036544FB" w14:textId="6212CEAB" w:rsidR="00E02274" w:rsidRDefault="00E02274">
      <w:pPr>
        <w:pStyle w:val="TOC5"/>
        <w:rPr>
          <w:rFonts w:ascii="Calibri" w:eastAsia="Times New Roman" w:hAnsi="Calibri"/>
          <w:noProof/>
          <w:kern w:val="2"/>
          <w:sz w:val="22"/>
          <w:szCs w:val="22"/>
          <w:lang w:eastAsia="en-GB"/>
        </w:rPr>
      </w:pPr>
      <w:r w:rsidRPr="004327D6">
        <w:rPr>
          <w:noProof/>
          <w:lang w:val="nl-NL"/>
        </w:rPr>
        <w:t>7.5.2.2.3</w:t>
      </w:r>
      <w:r>
        <w:rPr>
          <w:rFonts w:ascii="Calibri" w:eastAsia="Times New Roman" w:hAnsi="Calibri"/>
          <w:noProof/>
          <w:kern w:val="2"/>
          <w:sz w:val="22"/>
          <w:szCs w:val="22"/>
          <w:lang w:eastAsia="en-GB"/>
        </w:rPr>
        <w:tab/>
      </w:r>
      <w:r w:rsidRPr="004327D6">
        <w:rPr>
          <w:noProof/>
          <w:lang w:val="nl-NL"/>
        </w:rPr>
        <w:t>Get MCVideo capabilities info request</w:t>
      </w:r>
      <w:r>
        <w:rPr>
          <w:noProof/>
        </w:rPr>
        <w:tab/>
      </w:r>
      <w:r>
        <w:rPr>
          <w:noProof/>
        </w:rPr>
        <w:fldChar w:fldCharType="begin"/>
      </w:r>
      <w:r>
        <w:rPr>
          <w:noProof/>
        </w:rPr>
        <w:instrText xml:space="preserve"> PAGEREF _Toc154698389 \h </w:instrText>
      </w:r>
      <w:r>
        <w:rPr>
          <w:noProof/>
        </w:rPr>
      </w:r>
      <w:r>
        <w:rPr>
          <w:noProof/>
        </w:rPr>
        <w:fldChar w:fldCharType="separate"/>
      </w:r>
      <w:r>
        <w:rPr>
          <w:noProof/>
        </w:rPr>
        <w:t>108</w:t>
      </w:r>
      <w:r>
        <w:rPr>
          <w:noProof/>
        </w:rPr>
        <w:fldChar w:fldCharType="end"/>
      </w:r>
    </w:p>
    <w:p w14:paraId="5F13F51C" w14:textId="11178592" w:rsidR="00E02274" w:rsidRDefault="00E02274">
      <w:pPr>
        <w:pStyle w:val="TOC5"/>
        <w:rPr>
          <w:rFonts w:ascii="Calibri" w:eastAsia="Times New Roman" w:hAnsi="Calibri"/>
          <w:noProof/>
          <w:kern w:val="2"/>
          <w:sz w:val="22"/>
          <w:szCs w:val="22"/>
          <w:lang w:eastAsia="en-GB"/>
        </w:rPr>
      </w:pPr>
      <w:r w:rsidRPr="004327D6">
        <w:rPr>
          <w:noProof/>
          <w:lang w:val="nl-NL"/>
        </w:rPr>
        <w:t>7.5.2.2.4</w:t>
      </w:r>
      <w:r>
        <w:rPr>
          <w:rFonts w:ascii="Calibri" w:eastAsia="Times New Roman" w:hAnsi="Calibri"/>
          <w:noProof/>
          <w:kern w:val="2"/>
          <w:sz w:val="22"/>
          <w:szCs w:val="22"/>
          <w:lang w:eastAsia="en-GB"/>
        </w:rPr>
        <w:tab/>
      </w:r>
      <w:r w:rsidRPr="004327D6">
        <w:rPr>
          <w:noProof/>
          <w:lang w:val="nl-NL"/>
        </w:rPr>
        <w:t>Get MCVideo capabilities info response</w:t>
      </w:r>
      <w:r>
        <w:rPr>
          <w:noProof/>
        </w:rPr>
        <w:tab/>
      </w:r>
      <w:r>
        <w:rPr>
          <w:noProof/>
        </w:rPr>
        <w:fldChar w:fldCharType="begin"/>
      </w:r>
      <w:r>
        <w:rPr>
          <w:noProof/>
        </w:rPr>
        <w:instrText xml:space="preserve"> PAGEREF _Toc154698390 \h </w:instrText>
      </w:r>
      <w:r>
        <w:rPr>
          <w:noProof/>
        </w:rPr>
      </w:r>
      <w:r>
        <w:rPr>
          <w:noProof/>
        </w:rPr>
        <w:fldChar w:fldCharType="separate"/>
      </w:r>
      <w:r>
        <w:rPr>
          <w:noProof/>
        </w:rPr>
        <w:t>108</w:t>
      </w:r>
      <w:r>
        <w:rPr>
          <w:noProof/>
        </w:rPr>
        <w:fldChar w:fldCharType="end"/>
      </w:r>
    </w:p>
    <w:p w14:paraId="1BAF23E7" w14:textId="08319D1F" w:rsidR="00E02274" w:rsidRDefault="00E02274">
      <w:pPr>
        <w:pStyle w:val="TOC5"/>
        <w:rPr>
          <w:rFonts w:ascii="Calibri" w:eastAsia="Times New Roman" w:hAnsi="Calibri"/>
          <w:noProof/>
          <w:kern w:val="2"/>
          <w:sz w:val="22"/>
          <w:szCs w:val="22"/>
          <w:lang w:eastAsia="en-GB"/>
        </w:rPr>
      </w:pPr>
      <w:r w:rsidRPr="004327D6">
        <w:rPr>
          <w:noProof/>
          <w:lang w:val="nl-NL"/>
        </w:rPr>
        <w:t>7.5.2.2.5</w:t>
      </w:r>
      <w:r>
        <w:rPr>
          <w:rFonts w:ascii="Calibri" w:eastAsia="Times New Roman" w:hAnsi="Calibri"/>
          <w:noProof/>
          <w:kern w:val="2"/>
          <w:sz w:val="22"/>
          <w:szCs w:val="22"/>
          <w:lang w:eastAsia="en-GB"/>
        </w:rPr>
        <w:tab/>
      </w:r>
      <w:r w:rsidRPr="004327D6">
        <w:rPr>
          <w:noProof/>
          <w:lang w:val="nl-NL"/>
        </w:rPr>
        <w:t>Subscribe MCVideo capabilities info request</w:t>
      </w:r>
      <w:r>
        <w:rPr>
          <w:noProof/>
        </w:rPr>
        <w:tab/>
      </w:r>
      <w:r>
        <w:rPr>
          <w:noProof/>
        </w:rPr>
        <w:fldChar w:fldCharType="begin"/>
      </w:r>
      <w:r>
        <w:rPr>
          <w:noProof/>
        </w:rPr>
        <w:instrText xml:space="preserve"> PAGEREF _Toc154698391 \h </w:instrText>
      </w:r>
      <w:r>
        <w:rPr>
          <w:noProof/>
        </w:rPr>
      </w:r>
      <w:r>
        <w:rPr>
          <w:noProof/>
        </w:rPr>
        <w:fldChar w:fldCharType="separate"/>
      </w:r>
      <w:r>
        <w:rPr>
          <w:noProof/>
        </w:rPr>
        <w:t>108</w:t>
      </w:r>
      <w:r>
        <w:rPr>
          <w:noProof/>
        </w:rPr>
        <w:fldChar w:fldCharType="end"/>
      </w:r>
    </w:p>
    <w:p w14:paraId="2901264B" w14:textId="2F344C6C" w:rsidR="00E02274" w:rsidRDefault="00E02274">
      <w:pPr>
        <w:pStyle w:val="TOC5"/>
        <w:rPr>
          <w:rFonts w:ascii="Calibri" w:eastAsia="Times New Roman" w:hAnsi="Calibri"/>
          <w:noProof/>
          <w:kern w:val="2"/>
          <w:sz w:val="22"/>
          <w:szCs w:val="22"/>
          <w:lang w:eastAsia="en-GB"/>
        </w:rPr>
      </w:pPr>
      <w:r w:rsidRPr="004327D6">
        <w:rPr>
          <w:noProof/>
          <w:lang w:val="nl-NL"/>
        </w:rPr>
        <w:t>7.5.2.2.6</w:t>
      </w:r>
      <w:r>
        <w:rPr>
          <w:rFonts w:ascii="Calibri" w:eastAsia="Times New Roman" w:hAnsi="Calibri"/>
          <w:noProof/>
          <w:kern w:val="2"/>
          <w:sz w:val="22"/>
          <w:szCs w:val="22"/>
          <w:lang w:eastAsia="en-GB"/>
        </w:rPr>
        <w:tab/>
      </w:r>
      <w:r w:rsidRPr="004327D6">
        <w:rPr>
          <w:noProof/>
          <w:lang w:val="nl-NL"/>
        </w:rPr>
        <w:t>Subscribe MCVideo capabilities info response</w:t>
      </w:r>
      <w:r>
        <w:rPr>
          <w:noProof/>
        </w:rPr>
        <w:tab/>
      </w:r>
      <w:r>
        <w:rPr>
          <w:noProof/>
        </w:rPr>
        <w:fldChar w:fldCharType="begin"/>
      </w:r>
      <w:r>
        <w:rPr>
          <w:noProof/>
        </w:rPr>
        <w:instrText xml:space="preserve"> PAGEREF _Toc154698392 \h </w:instrText>
      </w:r>
      <w:r>
        <w:rPr>
          <w:noProof/>
        </w:rPr>
      </w:r>
      <w:r>
        <w:rPr>
          <w:noProof/>
        </w:rPr>
        <w:fldChar w:fldCharType="separate"/>
      </w:r>
      <w:r>
        <w:rPr>
          <w:noProof/>
        </w:rPr>
        <w:t>109</w:t>
      </w:r>
      <w:r>
        <w:rPr>
          <w:noProof/>
        </w:rPr>
        <w:fldChar w:fldCharType="end"/>
      </w:r>
    </w:p>
    <w:p w14:paraId="2C26C8C4" w14:textId="449D9765" w:rsidR="00E02274" w:rsidRDefault="00E02274">
      <w:pPr>
        <w:pStyle w:val="TOC5"/>
        <w:rPr>
          <w:rFonts w:ascii="Calibri" w:eastAsia="Times New Roman" w:hAnsi="Calibri"/>
          <w:noProof/>
          <w:kern w:val="2"/>
          <w:sz w:val="22"/>
          <w:szCs w:val="22"/>
          <w:lang w:eastAsia="en-GB"/>
        </w:rPr>
      </w:pPr>
      <w:r w:rsidRPr="004327D6">
        <w:rPr>
          <w:noProof/>
          <w:lang w:val="nl-NL"/>
        </w:rPr>
        <w:t>7.5.2.2.7</w:t>
      </w:r>
      <w:r>
        <w:rPr>
          <w:rFonts w:ascii="Calibri" w:eastAsia="Times New Roman" w:hAnsi="Calibri"/>
          <w:noProof/>
          <w:kern w:val="2"/>
          <w:sz w:val="22"/>
          <w:szCs w:val="22"/>
          <w:lang w:eastAsia="en-GB"/>
        </w:rPr>
        <w:tab/>
      </w:r>
      <w:r w:rsidRPr="004327D6">
        <w:rPr>
          <w:noProof/>
          <w:lang w:val="nl-NL"/>
        </w:rPr>
        <w:t>Notify MCVideo capabilities info request</w:t>
      </w:r>
      <w:r>
        <w:rPr>
          <w:noProof/>
        </w:rPr>
        <w:tab/>
      </w:r>
      <w:r>
        <w:rPr>
          <w:noProof/>
        </w:rPr>
        <w:fldChar w:fldCharType="begin"/>
      </w:r>
      <w:r>
        <w:rPr>
          <w:noProof/>
        </w:rPr>
        <w:instrText xml:space="preserve"> PAGEREF _Toc154698393 \h </w:instrText>
      </w:r>
      <w:r>
        <w:rPr>
          <w:noProof/>
        </w:rPr>
      </w:r>
      <w:r>
        <w:rPr>
          <w:noProof/>
        </w:rPr>
        <w:fldChar w:fldCharType="separate"/>
      </w:r>
      <w:r>
        <w:rPr>
          <w:noProof/>
        </w:rPr>
        <w:t>109</w:t>
      </w:r>
      <w:r>
        <w:rPr>
          <w:noProof/>
        </w:rPr>
        <w:fldChar w:fldCharType="end"/>
      </w:r>
    </w:p>
    <w:p w14:paraId="66F0BF8C" w14:textId="555CA7CE" w:rsidR="00E02274" w:rsidRDefault="00E02274">
      <w:pPr>
        <w:pStyle w:val="TOC5"/>
        <w:rPr>
          <w:rFonts w:ascii="Calibri" w:eastAsia="Times New Roman" w:hAnsi="Calibri"/>
          <w:noProof/>
          <w:kern w:val="2"/>
          <w:sz w:val="22"/>
          <w:szCs w:val="22"/>
          <w:lang w:eastAsia="en-GB"/>
        </w:rPr>
      </w:pPr>
      <w:r w:rsidRPr="004327D6">
        <w:rPr>
          <w:noProof/>
          <w:lang w:val="nl-NL"/>
        </w:rPr>
        <w:t>7.5.2.2.8</w:t>
      </w:r>
      <w:r>
        <w:rPr>
          <w:rFonts w:ascii="Calibri" w:eastAsia="Times New Roman" w:hAnsi="Calibri"/>
          <w:noProof/>
          <w:kern w:val="2"/>
          <w:sz w:val="22"/>
          <w:szCs w:val="22"/>
          <w:lang w:eastAsia="en-GB"/>
        </w:rPr>
        <w:tab/>
      </w:r>
      <w:r w:rsidRPr="004327D6">
        <w:rPr>
          <w:noProof/>
          <w:lang w:val="nl-NL"/>
        </w:rPr>
        <w:t>Notify MCVideo capabilities info response</w:t>
      </w:r>
      <w:r>
        <w:rPr>
          <w:noProof/>
        </w:rPr>
        <w:tab/>
      </w:r>
      <w:r>
        <w:rPr>
          <w:noProof/>
        </w:rPr>
        <w:fldChar w:fldCharType="begin"/>
      </w:r>
      <w:r>
        <w:rPr>
          <w:noProof/>
        </w:rPr>
        <w:instrText xml:space="preserve"> PAGEREF _Toc154698394 \h </w:instrText>
      </w:r>
      <w:r>
        <w:rPr>
          <w:noProof/>
        </w:rPr>
      </w:r>
      <w:r>
        <w:rPr>
          <w:noProof/>
        </w:rPr>
        <w:fldChar w:fldCharType="separate"/>
      </w:r>
      <w:r>
        <w:rPr>
          <w:noProof/>
        </w:rPr>
        <w:t>109</w:t>
      </w:r>
      <w:r>
        <w:rPr>
          <w:noProof/>
        </w:rPr>
        <w:fldChar w:fldCharType="end"/>
      </w:r>
    </w:p>
    <w:p w14:paraId="3CF14E7A" w14:textId="6FAC2237" w:rsidR="00E02274" w:rsidRDefault="00E02274">
      <w:pPr>
        <w:pStyle w:val="TOC4"/>
        <w:rPr>
          <w:rFonts w:ascii="Calibri" w:eastAsia="Times New Roman" w:hAnsi="Calibri"/>
          <w:noProof/>
          <w:kern w:val="2"/>
          <w:sz w:val="22"/>
          <w:szCs w:val="22"/>
          <w:lang w:eastAsia="en-GB"/>
        </w:rPr>
      </w:pPr>
      <w:r>
        <w:rPr>
          <w:noProof/>
        </w:rPr>
        <w:t>7.5.2.3</w:t>
      </w:r>
      <w:r>
        <w:rPr>
          <w:rFonts w:ascii="Calibri" w:eastAsia="Times New Roman" w:hAnsi="Calibri"/>
          <w:noProof/>
          <w:kern w:val="2"/>
          <w:sz w:val="22"/>
          <w:szCs w:val="22"/>
          <w:lang w:eastAsia="en-GB"/>
        </w:rPr>
        <w:tab/>
      </w:r>
      <w:r>
        <w:rPr>
          <w:noProof/>
        </w:rPr>
        <w:t>Update MCVideo capabilities information at the MCVideo server</w:t>
      </w:r>
      <w:r>
        <w:rPr>
          <w:noProof/>
        </w:rPr>
        <w:tab/>
      </w:r>
      <w:r>
        <w:rPr>
          <w:noProof/>
        </w:rPr>
        <w:fldChar w:fldCharType="begin"/>
      </w:r>
      <w:r>
        <w:rPr>
          <w:noProof/>
        </w:rPr>
        <w:instrText xml:space="preserve"> PAGEREF _Toc154698395 \h </w:instrText>
      </w:r>
      <w:r>
        <w:rPr>
          <w:noProof/>
        </w:rPr>
      </w:r>
      <w:r>
        <w:rPr>
          <w:noProof/>
        </w:rPr>
        <w:fldChar w:fldCharType="separate"/>
      </w:r>
      <w:r>
        <w:rPr>
          <w:noProof/>
        </w:rPr>
        <w:t>109</w:t>
      </w:r>
      <w:r>
        <w:rPr>
          <w:noProof/>
        </w:rPr>
        <w:fldChar w:fldCharType="end"/>
      </w:r>
    </w:p>
    <w:p w14:paraId="105C7863" w14:textId="021DF352" w:rsidR="00E02274" w:rsidRDefault="00E02274">
      <w:pPr>
        <w:pStyle w:val="TOC4"/>
        <w:rPr>
          <w:rFonts w:ascii="Calibri" w:eastAsia="Times New Roman" w:hAnsi="Calibri"/>
          <w:noProof/>
          <w:kern w:val="2"/>
          <w:sz w:val="22"/>
          <w:szCs w:val="22"/>
          <w:lang w:eastAsia="en-GB"/>
        </w:rPr>
      </w:pPr>
      <w:r>
        <w:rPr>
          <w:noProof/>
        </w:rPr>
        <w:t>7.5.2.4</w:t>
      </w:r>
      <w:r>
        <w:rPr>
          <w:rFonts w:ascii="Calibri" w:eastAsia="Times New Roman" w:hAnsi="Calibri"/>
          <w:noProof/>
          <w:kern w:val="2"/>
          <w:sz w:val="22"/>
          <w:szCs w:val="22"/>
          <w:lang w:eastAsia="en-GB"/>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_Toc154698396 \h </w:instrText>
      </w:r>
      <w:r>
        <w:rPr>
          <w:noProof/>
        </w:rPr>
      </w:r>
      <w:r>
        <w:rPr>
          <w:noProof/>
        </w:rPr>
        <w:fldChar w:fldCharType="separate"/>
      </w:r>
      <w:r>
        <w:rPr>
          <w:noProof/>
        </w:rPr>
        <w:t>110</w:t>
      </w:r>
      <w:r>
        <w:rPr>
          <w:noProof/>
        </w:rPr>
        <w:fldChar w:fldCharType="end"/>
      </w:r>
    </w:p>
    <w:p w14:paraId="46832E2E" w14:textId="2A640AE4" w:rsidR="00E02274" w:rsidRDefault="00E02274">
      <w:pPr>
        <w:pStyle w:val="TOC4"/>
        <w:rPr>
          <w:rFonts w:ascii="Calibri" w:eastAsia="Times New Roman" w:hAnsi="Calibri"/>
          <w:noProof/>
          <w:kern w:val="2"/>
          <w:sz w:val="22"/>
          <w:szCs w:val="22"/>
          <w:lang w:eastAsia="en-GB"/>
        </w:rPr>
      </w:pPr>
      <w:r>
        <w:rPr>
          <w:noProof/>
        </w:rPr>
        <w:t>7.5.2.5</w:t>
      </w:r>
      <w:r>
        <w:rPr>
          <w:rFonts w:ascii="Calibri" w:eastAsia="Times New Roman" w:hAnsi="Calibri"/>
          <w:noProof/>
          <w:kern w:val="2"/>
          <w:sz w:val="22"/>
          <w:szCs w:val="22"/>
          <w:lang w:eastAsia="en-GB"/>
        </w:rPr>
        <w:tab/>
      </w:r>
      <w:r>
        <w:rPr>
          <w:noProof/>
        </w:rPr>
        <w:t>Subscription and notification for MCVideo capabilities information</w:t>
      </w:r>
      <w:r>
        <w:rPr>
          <w:noProof/>
        </w:rPr>
        <w:tab/>
      </w:r>
      <w:r>
        <w:rPr>
          <w:noProof/>
        </w:rPr>
        <w:fldChar w:fldCharType="begin"/>
      </w:r>
      <w:r>
        <w:rPr>
          <w:noProof/>
        </w:rPr>
        <w:instrText xml:space="preserve"> PAGEREF _Toc154698397 \h </w:instrText>
      </w:r>
      <w:r>
        <w:rPr>
          <w:noProof/>
        </w:rPr>
      </w:r>
      <w:r>
        <w:rPr>
          <w:noProof/>
        </w:rPr>
        <w:fldChar w:fldCharType="separate"/>
      </w:r>
      <w:r>
        <w:rPr>
          <w:noProof/>
        </w:rPr>
        <w:t>110</w:t>
      </w:r>
      <w:r>
        <w:rPr>
          <w:noProof/>
        </w:rPr>
        <w:fldChar w:fldCharType="end"/>
      </w:r>
    </w:p>
    <w:p w14:paraId="318F67BD" w14:textId="106E4672" w:rsidR="00E02274" w:rsidRDefault="00E02274">
      <w:pPr>
        <w:pStyle w:val="TOC3"/>
        <w:rPr>
          <w:rFonts w:ascii="Calibri" w:eastAsia="Times New Roman" w:hAnsi="Calibri"/>
          <w:noProof/>
          <w:kern w:val="2"/>
          <w:sz w:val="22"/>
          <w:szCs w:val="22"/>
          <w:lang w:eastAsia="en-GB"/>
        </w:rPr>
      </w:pPr>
      <w:r>
        <w:rPr>
          <w:noProof/>
          <w:lang w:eastAsia="zh-CN"/>
        </w:rPr>
        <w:t>7</w:t>
      </w:r>
      <w:r>
        <w:rPr>
          <w:noProof/>
        </w:rPr>
        <w:t>.</w:t>
      </w:r>
      <w:r>
        <w:rPr>
          <w:noProof/>
          <w:lang w:eastAsia="zh-CN"/>
        </w:rPr>
        <w:t>5.3</w:t>
      </w:r>
      <w:r>
        <w:rPr>
          <w:rFonts w:ascii="Calibri" w:eastAsia="Times New Roman" w:hAnsi="Calibri"/>
          <w:noProof/>
          <w:kern w:val="2"/>
          <w:sz w:val="22"/>
          <w:szCs w:val="22"/>
          <w:lang w:eastAsia="en-GB"/>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_Toc154698398 \h </w:instrText>
      </w:r>
      <w:r>
        <w:rPr>
          <w:noProof/>
        </w:rPr>
      </w:r>
      <w:r>
        <w:rPr>
          <w:noProof/>
        </w:rPr>
        <w:fldChar w:fldCharType="separate"/>
      </w:r>
      <w:r>
        <w:rPr>
          <w:noProof/>
        </w:rPr>
        <w:t>111</w:t>
      </w:r>
      <w:r>
        <w:rPr>
          <w:noProof/>
        </w:rPr>
        <w:fldChar w:fldCharType="end"/>
      </w:r>
    </w:p>
    <w:p w14:paraId="658B8D02" w14:textId="12F2847A"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5.3</w:t>
      </w:r>
      <w:r>
        <w:rPr>
          <w:noProof/>
        </w:rPr>
        <w:t>.1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_Toc154698399 \h </w:instrText>
      </w:r>
      <w:r>
        <w:rPr>
          <w:noProof/>
        </w:rPr>
      </w:r>
      <w:r>
        <w:rPr>
          <w:noProof/>
        </w:rPr>
        <w:fldChar w:fldCharType="separate"/>
      </w:r>
      <w:r>
        <w:rPr>
          <w:noProof/>
        </w:rPr>
        <w:t>111</w:t>
      </w:r>
      <w:r>
        <w:rPr>
          <w:noProof/>
        </w:rPr>
        <w:fldChar w:fldCharType="end"/>
      </w:r>
    </w:p>
    <w:p w14:paraId="35AD6D47" w14:textId="270E0F7D"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5.3</w:t>
      </w:r>
      <w:r>
        <w:rPr>
          <w:noProof/>
        </w:rPr>
        <w:t>.2</w:t>
      </w:r>
      <w:r>
        <w:rPr>
          <w:rFonts w:ascii="Calibri" w:eastAsia="Times New Roman" w:hAnsi="Calibri"/>
          <w:noProof/>
          <w:kern w:val="2"/>
          <w:sz w:val="22"/>
          <w:szCs w:val="22"/>
          <w:lang w:eastAsia="en-GB"/>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_Toc154698400 \h </w:instrText>
      </w:r>
      <w:r>
        <w:rPr>
          <w:noProof/>
        </w:rPr>
      </w:r>
      <w:r>
        <w:rPr>
          <w:noProof/>
        </w:rPr>
        <w:fldChar w:fldCharType="separate"/>
      </w:r>
      <w:r>
        <w:rPr>
          <w:noProof/>
        </w:rPr>
        <w:t>112</w:t>
      </w:r>
      <w:r>
        <w:rPr>
          <w:noProof/>
        </w:rPr>
        <w:fldChar w:fldCharType="end"/>
      </w:r>
    </w:p>
    <w:p w14:paraId="594617AE" w14:textId="1FCE9898" w:rsidR="00E02274" w:rsidRDefault="00E02274">
      <w:pPr>
        <w:pStyle w:val="TOC5"/>
        <w:rPr>
          <w:rFonts w:ascii="Calibri" w:eastAsia="Times New Roman" w:hAnsi="Calibri"/>
          <w:noProof/>
          <w:kern w:val="2"/>
          <w:sz w:val="22"/>
          <w:szCs w:val="22"/>
          <w:lang w:eastAsia="en-GB"/>
        </w:rPr>
      </w:pPr>
      <w:r w:rsidRPr="004327D6">
        <w:rPr>
          <w:noProof/>
          <w:lang w:val="en-IN"/>
        </w:rPr>
        <w:t>7.5.3.2</w:t>
      </w:r>
      <w:r w:rsidRPr="004327D6">
        <w:rPr>
          <w:noProof/>
          <w:lang w:val="en-IN" w:eastAsia="ko-KR"/>
        </w:rPr>
        <w:t>.1</w:t>
      </w:r>
      <w:r>
        <w:rPr>
          <w:rFonts w:ascii="Calibri" w:eastAsia="Times New Roman" w:hAnsi="Calibri"/>
          <w:noProof/>
          <w:kern w:val="2"/>
          <w:sz w:val="22"/>
          <w:szCs w:val="22"/>
          <w:lang w:eastAsia="en-GB"/>
        </w:rPr>
        <w:tab/>
      </w:r>
      <w:r w:rsidRPr="004327D6">
        <w:rPr>
          <w:noProof/>
          <w:lang w:val="en-IN" w:eastAsia="ko-KR"/>
        </w:rPr>
        <w:t>Capability request</w:t>
      </w:r>
      <w:r>
        <w:rPr>
          <w:noProof/>
        </w:rPr>
        <w:tab/>
      </w:r>
      <w:r>
        <w:rPr>
          <w:noProof/>
        </w:rPr>
        <w:fldChar w:fldCharType="begin"/>
      </w:r>
      <w:r>
        <w:rPr>
          <w:noProof/>
        </w:rPr>
        <w:instrText xml:space="preserve"> PAGEREF _Toc154698401 \h </w:instrText>
      </w:r>
      <w:r>
        <w:rPr>
          <w:noProof/>
        </w:rPr>
      </w:r>
      <w:r>
        <w:rPr>
          <w:noProof/>
        </w:rPr>
        <w:fldChar w:fldCharType="separate"/>
      </w:r>
      <w:r>
        <w:rPr>
          <w:noProof/>
        </w:rPr>
        <w:t>112</w:t>
      </w:r>
      <w:r>
        <w:rPr>
          <w:noProof/>
        </w:rPr>
        <w:fldChar w:fldCharType="end"/>
      </w:r>
    </w:p>
    <w:p w14:paraId="710754B6" w14:textId="404A86EF" w:rsidR="00E02274" w:rsidRDefault="00E02274">
      <w:pPr>
        <w:pStyle w:val="TOC5"/>
        <w:rPr>
          <w:rFonts w:ascii="Calibri" w:eastAsia="Times New Roman" w:hAnsi="Calibri"/>
          <w:noProof/>
          <w:kern w:val="2"/>
          <w:sz w:val="22"/>
          <w:szCs w:val="22"/>
          <w:lang w:eastAsia="en-GB"/>
        </w:rPr>
      </w:pPr>
      <w:r w:rsidRPr="004327D6">
        <w:rPr>
          <w:noProof/>
          <w:lang w:val="en-IN"/>
        </w:rPr>
        <w:t>7.5.3.2</w:t>
      </w:r>
      <w:r w:rsidRPr="004327D6">
        <w:rPr>
          <w:noProof/>
          <w:lang w:val="en-IN" w:eastAsia="ko-KR"/>
        </w:rPr>
        <w:t>.2</w:t>
      </w:r>
      <w:r>
        <w:rPr>
          <w:rFonts w:ascii="Calibri" w:eastAsia="Times New Roman" w:hAnsi="Calibri"/>
          <w:noProof/>
          <w:kern w:val="2"/>
          <w:sz w:val="22"/>
          <w:szCs w:val="22"/>
          <w:lang w:eastAsia="en-GB"/>
        </w:rPr>
        <w:tab/>
      </w:r>
      <w:r w:rsidRPr="004327D6">
        <w:rPr>
          <w:noProof/>
          <w:lang w:val="en-IN" w:eastAsia="ko-KR"/>
        </w:rPr>
        <w:t>Capability announcement</w:t>
      </w:r>
      <w:r>
        <w:rPr>
          <w:noProof/>
        </w:rPr>
        <w:tab/>
      </w:r>
      <w:r>
        <w:rPr>
          <w:noProof/>
        </w:rPr>
        <w:fldChar w:fldCharType="begin"/>
      </w:r>
      <w:r>
        <w:rPr>
          <w:noProof/>
        </w:rPr>
        <w:instrText xml:space="preserve"> PAGEREF _Toc154698402 \h </w:instrText>
      </w:r>
      <w:r>
        <w:rPr>
          <w:noProof/>
        </w:rPr>
      </w:r>
      <w:r>
        <w:rPr>
          <w:noProof/>
        </w:rPr>
        <w:fldChar w:fldCharType="separate"/>
      </w:r>
      <w:r>
        <w:rPr>
          <w:noProof/>
        </w:rPr>
        <w:t>112</w:t>
      </w:r>
      <w:r>
        <w:rPr>
          <w:noProof/>
        </w:rPr>
        <w:fldChar w:fldCharType="end"/>
      </w:r>
    </w:p>
    <w:p w14:paraId="4149B68A" w14:textId="53B612C8" w:rsidR="00E02274" w:rsidRDefault="00E02274">
      <w:pPr>
        <w:pStyle w:val="TOC5"/>
        <w:rPr>
          <w:rFonts w:ascii="Calibri" w:eastAsia="Times New Roman" w:hAnsi="Calibri"/>
          <w:noProof/>
          <w:kern w:val="2"/>
          <w:sz w:val="22"/>
          <w:szCs w:val="22"/>
          <w:lang w:eastAsia="en-GB"/>
        </w:rPr>
      </w:pPr>
      <w:r w:rsidRPr="004327D6">
        <w:rPr>
          <w:noProof/>
          <w:lang w:val="en-IN"/>
        </w:rPr>
        <w:t>7.5.3.2</w:t>
      </w:r>
      <w:r w:rsidRPr="004327D6">
        <w:rPr>
          <w:noProof/>
          <w:lang w:val="en-IN" w:eastAsia="ko-KR"/>
        </w:rPr>
        <w:t>.3</w:t>
      </w:r>
      <w:r>
        <w:rPr>
          <w:rFonts w:ascii="Calibri" w:eastAsia="Times New Roman" w:hAnsi="Calibri"/>
          <w:noProof/>
          <w:kern w:val="2"/>
          <w:sz w:val="22"/>
          <w:szCs w:val="22"/>
          <w:lang w:eastAsia="en-GB"/>
        </w:rPr>
        <w:tab/>
      </w:r>
      <w:r w:rsidRPr="004327D6">
        <w:rPr>
          <w:noProof/>
          <w:lang w:val="en-IN" w:eastAsia="ko-KR"/>
        </w:rPr>
        <w:t>Activity status request</w:t>
      </w:r>
      <w:r>
        <w:rPr>
          <w:noProof/>
        </w:rPr>
        <w:tab/>
      </w:r>
      <w:r>
        <w:rPr>
          <w:noProof/>
        </w:rPr>
        <w:fldChar w:fldCharType="begin"/>
      </w:r>
      <w:r>
        <w:rPr>
          <w:noProof/>
        </w:rPr>
        <w:instrText xml:space="preserve"> PAGEREF _Toc154698403 \h </w:instrText>
      </w:r>
      <w:r>
        <w:rPr>
          <w:noProof/>
        </w:rPr>
      </w:r>
      <w:r>
        <w:rPr>
          <w:noProof/>
        </w:rPr>
        <w:fldChar w:fldCharType="separate"/>
      </w:r>
      <w:r>
        <w:rPr>
          <w:noProof/>
        </w:rPr>
        <w:t>112</w:t>
      </w:r>
      <w:r>
        <w:rPr>
          <w:noProof/>
        </w:rPr>
        <w:fldChar w:fldCharType="end"/>
      </w:r>
    </w:p>
    <w:p w14:paraId="43EC9FAE" w14:textId="0DB762BE" w:rsidR="00E02274" w:rsidRDefault="00E02274">
      <w:pPr>
        <w:pStyle w:val="TOC5"/>
        <w:rPr>
          <w:rFonts w:ascii="Calibri" w:eastAsia="Times New Roman" w:hAnsi="Calibri"/>
          <w:noProof/>
          <w:kern w:val="2"/>
          <w:sz w:val="22"/>
          <w:szCs w:val="22"/>
          <w:lang w:eastAsia="en-GB"/>
        </w:rPr>
      </w:pPr>
      <w:r w:rsidRPr="004327D6">
        <w:rPr>
          <w:noProof/>
          <w:lang w:val="en-IN"/>
        </w:rPr>
        <w:t>7.5.3.2</w:t>
      </w:r>
      <w:r w:rsidRPr="004327D6">
        <w:rPr>
          <w:noProof/>
          <w:lang w:val="en-IN" w:eastAsia="ko-KR"/>
        </w:rPr>
        <w:t>.4</w:t>
      </w:r>
      <w:r>
        <w:rPr>
          <w:rFonts w:ascii="Calibri" w:eastAsia="Times New Roman" w:hAnsi="Calibri"/>
          <w:noProof/>
          <w:kern w:val="2"/>
          <w:sz w:val="22"/>
          <w:szCs w:val="22"/>
          <w:lang w:eastAsia="en-GB"/>
        </w:rPr>
        <w:tab/>
      </w:r>
      <w:r w:rsidRPr="004327D6">
        <w:rPr>
          <w:noProof/>
          <w:lang w:val="en-IN" w:eastAsia="ko-KR"/>
        </w:rPr>
        <w:t>Activity status announcement</w:t>
      </w:r>
      <w:r>
        <w:rPr>
          <w:noProof/>
        </w:rPr>
        <w:tab/>
      </w:r>
      <w:r>
        <w:rPr>
          <w:noProof/>
        </w:rPr>
        <w:fldChar w:fldCharType="begin"/>
      </w:r>
      <w:r>
        <w:rPr>
          <w:noProof/>
        </w:rPr>
        <w:instrText xml:space="preserve"> PAGEREF _Toc154698404 \h </w:instrText>
      </w:r>
      <w:r>
        <w:rPr>
          <w:noProof/>
        </w:rPr>
      </w:r>
      <w:r>
        <w:rPr>
          <w:noProof/>
        </w:rPr>
        <w:fldChar w:fldCharType="separate"/>
      </w:r>
      <w:r>
        <w:rPr>
          <w:noProof/>
        </w:rPr>
        <w:t>113</w:t>
      </w:r>
      <w:r>
        <w:rPr>
          <w:noProof/>
        </w:rPr>
        <w:fldChar w:fldCharType="end"/>
      </w:r>
    </w:p>
    <w:p w14:paraId="67B69DFD" w14:textId="58CC7A06"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5.3</w:t>
      </w:r>
      <w:r>
        <w:rPr>
          <w:noProof/>
        </w:rPr>
        <w:t>.3</w:t>
      </w:r>
      <w:r>
        <w:rPr>
          <w:rFonts w:ascii="Calibri" w:eastAsia="Times New Roman" w:hAnsi="Calibri"/>
          <w:noProof/>
          <w:kern w:val="2"/>
          <w:sz w:val="22"/>
          <w:szCs w:val="22"/>
          <w:lang w:eastAsia="en-GB"/>
        </w:rPr>
        <w:tab/>
      </w:r>
      <w:r>
        <w:rPr>
          <w:noProof/>
        </w:rPr>
        <w:t>Periodic capability announcements</w:t>
      </w:r>
      <w:r>
        <w:rPr>
          <w:noProof/>
        </w:rPr>
        <w:tab/>
      </w:r>
      <w:r>
        <w:rPr>
          <w:noProof/>
        </w:rPr>
        <w:fldChar w:fldCharType="begin"/>
      </w:r>
      <w:r>
        <w:rPr>
          <w:noProof/>
        </w:rPr>
        <w:instrText xml:space="preserve"> PAGEREF _Toc154698405 \h </w:instrText>
      </w:r>
      <w:r>
        <w:rPr>
          <w:noProof/>
        </w:rPr>
      </w:r>
      <w:r>
        <w:rPr>
          <w:noProof/>
        </w:rPr>
        <w:fldChar w:fldCharType="separate"/>
      </w:r>
      <w:r>
        <w:rPr>
          <w:noProof/>
        </w:rPr>
        <w:t>113</w:t>
      </w:r>
      <w:r>
        <w:rPr>
          <w:noProof/>
        </w:rPr>
        <w:fldChar w:fldCharType="end"/>
      </w:r>
    </w:p>
    <w:p w14:paraId="63D7F38F" w14:textId="5929B40A"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5.3</w:t>
      </w:r>
      <w:r>
        <w:rPr>
          <w:noProof/>
        </w:rPr>
        <w:t>.3.</w:t>
      </w:r>
      <w:r>
        <w:rPr>
          <w:noProof/>
          <w:lang w:eastAsia="zh-CN"/>
        </w:rPr>
        <w:t>1</w:t>
      </w:r>
      <w:r>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_Toc154698406 \h </w:instrText>
      </w:r>
      <w:r>
        <w:rPr>
          <w:noProof/>
        </w:rPr>
      </w:r>
      <w:r>
        <w:rPr>
          <w:noProof/>
        </w:rPr>
        <w:fldChar w:fldCharType="separate"/>
      </w:r>
      <w:r>
        <w:rPr>
          <w:noProof/>
        </w:rPr>
        <w:t>113</w:t>
      </w:r>
      <w:r>
        <w:rPr>
          <w:noProof/>
        </w:rPr>
        <w:fldChar w:fldCharType="end"/>
      </w:r>
    </w:p>
    <w:p w14:paraId="6EA7B06E" w14:textId="43165204"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5.3</w:t>
      </w:r>
      <w:r>
        <w:rPr>
          <w:noProof/>
        </w:rPr>
        <w:t>.3.2</w:t>
      </w:r>
      <w:r>
        <w:rPr>
          <w:rFonts w:ascii="Calibri" w:eastAsia="Times New Roman" w:hAnsi="Calibri"/>
          <w:noProof/>
          <w:kern w:val="2"/>
          <w:sz w:val="22"/>
          <w:szCs w:val="22"/>
          <w:lang w:eastAsia="en-GB"/>
        </w:rPr>
        <w:tab/>
      </w:r>
      <w:r>
        <w:rPr>
          <w:noProof/>
          <w:lang w:eastAsia="zh-CN"/>
        </w:rPr>
        <w:t>Procedure</w:t>
      </w:r>
      <w:r>
        <w:rPr>
          <w:noProof/>
        </w:rPr>
        <w:tab/>
      </w:r>
      <w:r>
        <w:rPr>
          <w:noProof/>
        </w:rPr>
        <w:fldChar w:fldCharType="begin"/>
      </w:r>
      <w:r>
        <w:rPr>
          <w:noProof/>
        </w:rPr>
        <w:instrText xml:space="preserve"> PAGEREF _Toc154698407 \h </w:instrText>
      </w:r>
      <w:r>
        <w:rPr>
          <w:noProof/>
        </w:rPr>
      </w:r>
      <w:r>
        <w:rPr>
          <w:noProof/>
        </w:rPr>
        <w:fldChar w:fldCharType="separate"/>
      </w:r>
      <w:r>
        <w:rPr>
          <w:noProof/>
        </w:rPr>
        <w:t>113</w:t>
      </w:r>
      <w:r>
        <w:rPr>
          <w:noProof/>
        </w:rPr>
        <w:fldChar w:fldCharType="end"/>
      </w:r>
    </w:p>
    <w:p w14:paraId="322852FD" w14:textId="5AEFF356"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5.3.4</w:t>
      </w:r>
      <w:r>
        <w:rPr>
          <w:rFonts w:ascii="Calibri" w:eastAsia="Times New Roman" w:hAnsi="Calibri"/>
          <w:noProof/>
          <w:kern w:val="2"/>
          <w:sz w:val="22"/>
          <w:szCs w:val="22"/>
          <w:lang w:eastAsia="en-GB"/>
        </w:rPr>
        <w:tab/>
      </w:r>
      <w:r>
        <w:rPr>
          <w:noProof/>
        </w:rPr>
        <w:t>Request capabilities from client(s)</w:t>
      </w:r>
      <w:r>
        <w:rPr>
          <w:noProof/>
        </w:rPr>
        <w:tab/>
      </w:r>
      <w:r>
        <w:rPr>
          <w:noProof/>
        </w:rPr>
        <w:fldChar w:fldCharType="begin"/>
      </w:r>
      <w:r>
        <w:rPr>
          <w:noProof/>
        </w:rPr>
        <w:instrText xml:space="preserve"> PAGEREF _Toc154698408 \h </w:instrText>
      </w:r>
      <w:r>
        <w:rPr>
          <w:noProof/>
        </w:rPr>
      </w:r>
      <w:r>
        <w:rPr>
          <w:noProof/>
        </w:rPr>
        <w:fldChar w:fldCharType="separate"/>
      </w:r>
      <w:r>
        <w:rPr>
          <w:noProof/>
        </w:rPr>
        <w:t>114</w:t>
      </w:r>
      <w:r>
        <w:rPr>
          <w:noProof/>
        </w:rPr>
        <w:fldChar w:fldCharType="end"/>
      </w:r>
    </w:p>
    <w:p w14:paraId="50048475" w14:textId="0EE37337"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5.3.4</w:t>
      </w:r>
      <w:r>
        <w:rPr>
          <w:noProof/>
        </w:rPr>
        <w:t>.</w:t>
      </w:r>
      <w:r>
        <w:rPr>
          <w:noProof/>
          <w:lang w:eastAsia="zh-CN"/>
        </w:rPr>
        <w:t>1</w:t>
      </w:r>
      <w:r>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_Toc154698409 \h </w:instrText>
      </w:r>
      <w:r>
        <w:rPr>
          <w:noProof/>
        </w:rPr>
      </w:r>
      <w:r>
        <w:rPr>
          <w:noProof/>
        </w:rPr>
        <w:fldChar w:fldCharType="separate"/>
      </w:r>
      <w:r>
        <w:rPr>
          <w:noProof/>
        </w:rPr>
        <w:t>114</w:t>
      </w:r>
      <w:r>
        <w:rPr>
          <w:noProof/>
        </w:rPr>
        <w:fldChar w:fldCharType="end"/>
      </w:r>
    </w:p>
    <w:p w14:paraId="585A6075" w14:textId="22EED0E8"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5.3.4</w:t>
      </w:r>
      <w:r>
        <w:rPr>
          <w:noProof/>
        </w:rPr>
        <w:t>.</w:t>
      </w:r>
      <w:r>
        <w:rPr>
          <w:noProof/>
          <w:lang w:eastAsia="zh-CN"/>
        </w:rPr>
        <w:t>2</w:t>
      </w:r>
      <w:r>
        <w:rPr>
          <w:rFonts w:ascii="Calibri" w:eastAsia="Times New Roman" w:hAnsi="Calibri"/>
          <w:noProof/>
          <w:kern w:val="2"/>
          <w:sz w:val="22"/>
          <w:szCs w:val="22"/>
          <w:lang w:eastAsia="en-GB"/>
        </w:rPr>
        <w:tab/>
      </w:r>
      <w:r>
        <w:rPr>
          <w:noProof/>
        </w:rPr>
        <w:t>Request clients with particular capabilities</w:t>
      </w:r>
      <w:r>
        <w:rPr>
          <w:noProof/>
        </w:rPr>
        <w:tab/>
      </w:r>
      <w:r>
        <w:rPr>
          <w:noProof/>
        </w:rPr>
        <w:fldChar w:fldCharType="begin"/>
      </w:r>
      <w:r>
        <w:rPr>
          <w:noProof/>
        </w:rPr>
        <w:instrText xml:space="preserve"> PAGEREF _Toc154698410 \h </w:instrText>
      </w:r>
      <w:r>
        <w:rPr>
          <w:noProof/>
        </w:rPr>
      </w:r>
      <w:r>
        <w:rPr>
          <w:noProof/>
        </w:rPr>
        <w:fldChar w:fldCharType="separate"/>
      </w:r>
      <w:r>
        <w:rPr>
          <w:noProof/>
        </w:rPr>
        <w:t>114</w:t>
      </w:r>
      <w:r>
        <w:rPr>
          <w:noProof/>
        </w:rPr>
        <w:fldChar w:fldCharType="end"/>
      </w:r>
    </w:p>
    <w:p w14:paraId="1E334E2F" w14:textId="3D869D03"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5.3.4</w:t>
      </w:r>
      <w:r>
        <w:rPr>
          <w:noProof/>
        </w:rPr>
        <w:t>.</w:t>
      </w:r>
      <w:r>
        <w:rPr>
          <w:noProof/>
          <w:lang w:eastAsia="zh-CN"/>
        </w:rPr>
        <w:t>3</w:t>
      </w:r>
      <w:r>
        <w:rPr>
          <w:rFonts w:ascii="Calibri" w:eastAsia="Times New Roman" w:hAnsi="Calibri"/>
          <w:noProof/>
          <w:kern w:val="2"/>
          <w:sz w:val="22"/>
          <w:szCs w:val="22"/>
          <w:lang w:eastAsia="en-GB"/>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_Toc154698411 \h </w:instrText>
      </w:r>
      <w:r>
        <w:rPr>
          <w:noProof/>
        </w:rPr>
      </w:r>
      <w:r>
        <w:rPr>
          <w:noProof/>
        </w:rPr>
        <w:fldChar w:fldCharType="separate"/>
      </w:r>
      <w:r>
        <w:rPr>
          <w:noProof/>
        </w:rPr>
        <w:t>115</w:t>
      </w:r>
      <w:r>
        <w:rPr>
          <w:noProof/>
        </w:rPr>
        <w:fldChar w:fldCharType="end"/>
      </w:r>
    </w:p>
    <w:p w14:paraId="314B2735" w14:textId="3E42F9A3" w:rsidR="00E02274" w:rsidRDefault="00E02274">
      <w:pPr>
        <w:pStyle w:val="TOC4"/>
        <w:rPr>
          <w:rFonts w:ascii="Calibri" w:eastAsia="Times New Roman" w:hAnsi="Calibri"/>
          <w:noProof/>
          <w:kern w:val="2"/>
          <w:sz w:val="22"/>
          <w:szCs w:val="22"/>
          <w:lang w:eastAsia="en-GB"/>
        </w:rPr>
      </w:pPr>
      <w:r>
        <w:rPr>
          <w:noProof/>
          <w:lang w:eastAsia="zh-CN"/>
        </w:rPr>
        <w:t>7</w:t>
      </w:r>
      <w:r>
        <w:rPr>
          <w:noProof/>
        </w:rPr>
        <w:t>.</w:t>
      </w:r>
      <w:r>
        <w:rPr>
          <w:noProof/>
          <w:lang w:eastAsia="zh-CN"/>
        </w:rPr>
        <w:t>5.3.5</w:t>
      </w:r>
      <w:r>
        <w:rPr>
          <w:rFonts w:ascii="Calibri" w:eastAsia="Times New Roman" w:hAnsi="Calibri"/>
          <w:noProof/>
          <w:kern w:val="2"/>
          <w:sz w:val="22"/>
          <w:szCs w:val="22"/>
          <w:lang w:eastAsia="en-GB"/>
        </w:rPr>
        <w:tab/>
      </w:r>
      <w:r>
        <w:rPr>
          <w:noProof/>
        </w:rPr>
        <w:t>Request activity status from client(s)</w:t>
      </w:r>
      <w:r>
        <w:rPr>
          <w:noProof/>
        </w:rPr>
        <w:tab/>
      </w:r>
      <w:r>
        <w:rPr>
          <w:noProof/>
        </w:rPr>
        <w:fldChar w:fldCharType="begin"/>
      </w:r>
      <w:r>
        <w:rPr>
          <w:noProof/>
        </w:rPr>
        <w:instrText xml:space="preserve"> PAGEREF _Toc154698412 \h </w:instrText>
      </w:r>
      <w:r>
        <w:rPr>
          <w:noProof/>
        </w:rPr>
      </w:r>
      <w:r>
        <w:rPr>
          <w:noProof/>
        </w:rPr>
        <w:fldChar w:fldCharType="separate"/>
      </w:r>
      <w:r>
        <w:rPr>
          <w:noProof/>
        </w:rPr>
        <w:t>116</w:t>
      </w:r>
      <w:r>
        <w:rPr>
          <w:noProof/>
        </w:rPr>
        <w:fldChar w:fldCharType="end"/>
      </w:r>
    </w:p>
    <w:p w14:paraId="2B2BF6B2" w14:textId="455FFF5B"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5.3.5</w:t>
      </w:r>
      <w:r>
        <w:rPr>
          <w:noProof/>
        </w:rPr>
        <w:t>.</w:t>
      </w:r>
      <w:r>
        <w:rPr>
          <w:noProof/>
          <w:lang w:eastAsia="zh-CN"/>
        </w:rPr>
        <w:t>1</w:t>
      </w:r>
      <w:r>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_Toc154698413 \h </w:instrText>
      </w:r>
      <w:r>
        <w:rPr>
          <w:noProof/>
        </w:rPr>
      </w:r>
      <w:r>
        <w:rPr>
          <w:noProof/>
        </w:rPr>
        <w:fldChar w:fldCharType="separate"/>
      </w:r>
      <w:r>
        <w:rPr>
          <w:noProof/>
        </w:rPr>
        <w:t>116</w:t>
      </w:r>
      <w:r>
        <w:rPr>
          <w:noProof/>
        </w:rPr>
        <w:fldChar w:fldCharType="end"/>
      </w:r>
    </w:p>
    <w:p w14:paraId="50A3C75B" w14:textId="48BCCCD7"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5.3.5</w:t>
      </w:r>
      <w:r>
        <w:rPr>
          <w:noProof/>
        </w:rPr>
        <w:t>.</w:t>
      </w:r>
      <w:r>
        <w:rPr>
          <w:noProof/>
          <w:lang w:eastAsia="zh-CN"/>
        </w:rPr>
        <w:t>2</w:t>
      </w:r>
      <w:r>
        <w:rPr>
          <w:rFonts w:ascii="Calibri" w:eastAsia="Times New Roman" w:hAnsi="Calibri"/>
          <w:noProof/>
          <w:kern w:val="2"/>
          <w:sz w:val="22"/>
          <w:szCs w:val="22"/>
          <w:lang w:eastAsia="en-GB"/>
        </w:rPr>
        <w:tab/>
      </w:r>
      <w:r>
        <w:rPr>
          <w:noProof/>
        </w:rPr>
        <w:t>Request activity status of group members</w:t>
      </w:r>
      <w:r>
        <w:rPr>
          <w:noProof/>
        </w:rPr>
        <w:tab/>
      </w:r>
      <w:r>
        <w:rPr>
          <w:noProof/>
        </w:rPr>
        <w:fldChar w:fldCharType="begin"/>
      </w:r>
      <w:r>
        <w:rPr>
          <w:noProof/>
        </w:rPr>
        <w:instrText xml:space="preserve"> PAGEREF _Toc154698414 \h </w:instrText>
      </w:r>
      <w:r>
        <w:rPr>
          <w:noProof/>
        </w:rPr>
      </w:r>
      <w:r>
        <w:rPr>
          <w:noProof/>
        </w:rPr>
        <w:fldChar w:fldCharType="separate"/>
      </w:r>
      <w:r>
        <w:rPr>
          <w:noProof/>
        </w:rPr>
        <w:t>116</w:t>
      </w:r>
      <w:r>
        <w:rPr>
          <w:noProof/>
        </w:rPr>
        <w:fldChar w:fldCharType="end"/>
      </w:r>
    </w:p>
    <w:p w14:paraId="3623CCD8" w14:textId="44EBCE97" w:rsidR="00E02274" w:rsidRDefault="00E02274">
      <w:pPr>
        <w:pStyle w:val="TOC5"/>
        <w:rPr>
          <w:rFonts w:ascii="Calibri" w:eastAsia="Times New Roman" w:hAnsi="Calibri"/>
          <w:noProof/>
          <w:kern w:val="2"/>
          <w:sz w:val="22"/>
          <w:szCs w:val="22"/>
          <w:lang w:eastAsia="en-GB"/>
        </w:rPr>
      </w:pPr>
      <w:r>
        <w:rPr>
          <w:noProof/>
          <w:lang w:eastAsia="zh-CN"/>
        </w:rPr>
        <w:t>7</w:t>
      </w:r>
      <w:r>
        <w:rPr>
          <w:noProof/>
        </w:rPr>
        <w:t>.</w:t>
      </w:r>
      <w:r>
        <w:rPr>
          <w:noProof/>
          <w:lang w:eastAsia="zh-CN"/>
        </w:rPr>
        <w:t>5.3.5</w:t>
      </w:r>
      <w:r>
        <w:rPr>
          <w:noProof/>
        </w:rPr>
        <w:t>.</w:t>
      </w:r>
      <w:r>
        <w:rPr>
          <w:noProof/>
          <w:lang w:eastAsia="zh-CN"/>
        </w:rPr>
        <w:t>3</w:t>
      </w:r>
      <w:r>
        <w:rPr>
          <w:rFonts w:ascii="Calibri" w:eastAsia="Times New Roman" w:hAnsi="Calibri"/>
          <w:noProof/>
          <w:kern w:val="2"/>
          <w:sz w:val="22"/>
          <w:szCs w:val="22"/>
          <w:lang w:eastAsia="en-GB"/>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_Toc154698415 \h </w:instrText>
      </w:r>
      <w:r>
        <w:rPr>
          <w:noProof/>
        </w:rPr>
      </w:r>
      <w:r>
        <w:rPr>
          <w:noProof/>
        </w:rPr>
        <w:fldChar w:fldCharType="separate"/>
      </w:r>
      <w:r>
        <w:rPr>
          <w:noProof/>
        </w:rPr>
        <w:t>117</w:t>
      </w:r>
      <w:r>
        <w:rPr>
          <w:noProof/>
        </w:rPr>
        <w:fldChar w:fldCharType="end"/>
      </w:r>
    </w:p>
    <w:p w14:paraId="16764BB2" w14:textId="55A82530" w:rsidR="00E02274" w:rsidRDefault="00E02274">
      <w:pPr>
        <w:pStyle w:val="TOC2"/>
        <w:rPr>
          <w:rFonts w:ascii="Calibri" w:eastAsia="Times New Roman" w:hAnsi="Calibri"/>
          <w:noProof/>
          <w:kern w:val="2"/>
          <w:sz w:val="22"/>
          <w:szCs w:val="22"/>
          <w:lang w:eastAsia="en-GB"/>
        </w:rPr>
      </w:pPr>
      <w:r>
        <w:rPr>
          <w:noProof/>
        </w:rPr>
        <w:t>7.6</w:t>
      </w:r>
      <w:r>
        <w:rPr>
          <w:rFonts w:ascii="Calibri" w:eastAsia="Times New Roman" w:hAnsi="Calibri"/>
          <w:noProof/>
          <w:kern w:val="2"/>
          <w:sz w:val="22"/>
          <w:szCs w:val="22"/>
          <w:lang w:eastAsia="en-GB"/>
        </w:rPr>
        <w:tab/>
      </w:r>
      <w:r>
        <w:rPr>
          <w:noProof/>
        </w:rPr>
        <w:t>Ambient viewing call</w:t>
      </w:r>
      <w:r>
        <w:rPr>
          <w:noProof/>
        </w:rPr>
        <w:tab/>
      </w:r>
      <w:r>
        <w:rPr>
          <w:noProof/>
        </w:rPr>
        <w:fldChar w:fldCharType="begin"/>
      </w:r>
      <w:r>
        <w:rPr>
          <w:noProof/>
        </w:rPr>
        <w:instrText xml:space="preserve"> PAGEREF _Toc154698416 \h </w:instrText>
      </w:r>
      <w:r>
        <w:rPr>
          <w:noProof/>
        </w:rPr>
      </w:r>
      <w:r>
        <w:rPr>
          <w:noProof/>
        </w:rPr>
        <w:fldChar w:fldCharType="separate"/>
      </w:r>
      <w:r>
        <w:rPr>
          <w:noProof/>
        </w:rPr>
        <w:t>118</w:t>
      </w:r>
      <w:r>
        <w:rPr>
          <w:noProof/>
        </w:rPr>
        <w:fldChar w:fldCharType="end"/>
      </w:r>
    </w:p>
    <w:p w14:paraId="53429B3E" w14:textId="76F5FB4F" w:rsidR="00E02274" w:rsidRDefault="00E02274">
      <w:pPr>
        <w:pStyle w:val="TOC3"/>
        <w:rPr>
          <w:rFonts w:ascii="Calibri" w:eastAsia="Times New Roman" w:hAnsi="Calibri"/>
          <w:noProof/>
          <w:kern w:val="2"/>
          <w:sz w:val="22"/>
          <w:szCs w:val="22"/>
          <w:lang w:eastAsia="en-GB"/>
        </w:rPr>
      </w:pPr>
      <w:r>
        <w:rPr>
          <w:noProof/>
        </w:rPr>
        <w:t>7.6.1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_Toc154698417 \h </w:instrText>
      </w:r>
      <w:r>
        <w:rPr>
          <w:noProof/>
        </w:rPr>
      </w:r>
      <w:r>
        <w:rPr>
          <w:noProof/>
        </w:rPr>
        <w:fldChar w:fldCharType="separate"/>
      </w:r>
      <w:r>
        <w:rPr>
          <w:noProof/>
        </w:rPr>
        <w:t>118</w:t>
      </w:r>
      <w:r>
        <w:rPr>
          <w:noProof/>
        </w:rPr>
        <w:fldChar w:fldCharType="end"/>
      </w:r>
    </w:p>
    <w:p w14:paraId="3D4A807A" w14:textId="79954D62" w:rsidR="00E02274" w:rsidRDefault="00E02274">
      <w:pPr>
        <w:pStyle w:val="TOC3"/>
        <w:rPr>
          <w:rFonts w:ascii="Calibri" w:eastAsia="Times New Roman" w:hAnsi="Calibri"/>
          <w:noProof/>
          <w:kern w:val="2"/>
          <w:sz w:val="22"/>
          <w:szCs w:val="22"/>
          <w:lang w:eastAsia="en-GB"/>
        </w:rPr>
      </w:pPr>
      <w:r>
        <w:rPr>
          <w:noProof/>
        </w:rPr>
        <w:t>7.6.2</w:t>
      </w:r>
      <w:r>
        <w:rPr>
          <w:rFonts w:ascii="Calibri" w:eastAsia="Times New Roman" w:hAnsi="Calibri"/>
          <w:noProof/>
          <w:kern w:val="2"/>
          <w:sz w:val="22"/>
          <w:szCs w:val="22"/>
          <w:lang w:eastAsia="en-GB"/>
        </w:rPr>
        <w:tab/>
      </w:r>
      <w:r>
        <w:rPr>
          <w:noProof/>
        </w:rPr>
        <w:t>Information flows for ambient viewing call</w:t>
      </w:r>
      <w:r>
        <w:rPr>
          <w:noProof/>
        </w:rPr>
        <w:tab/>
      </w:r>
      <w:r>
        <w:rPr>
          <w:noProof/>
        </w:rPr>
        <w:fldChar w:fldCharType="begin"/>
      </w:r>
      <w:r>
        <w:rPr>
          <w:noProof/>
        </w:rPr>
        <w:instrText xml:space="preserve"> PAGEREF _Toc154698418 \h </w:instrText>
      </w:r>
      <w:r>
        <w:rPr>
          <w:noProof/>
        </w:rPr>
      </w:r>
      <w:r>
        <w:rPr>
          <w:noProof/>
        </w:rPr>
        <w:fldChar w:fldCharType="separate"/>
      </w:r>
      <w:r>
        <w:rPr>
          <w:noProof/>
        </w:rPr>
        <w:t>118</w:t>
      </w:r>
      <w:r>
        <w:rPr>
          <w:noProof/>
        </w:rPr>
        <w:fldChar w:fldCharType="end"/>
      </w:r>
    </w:p>
    <w:p w14:paraId="6E2F91D3" w14:textId="6E8907EE" w:rsidR="00E02274" w:rsidRDefault="00E02274">
      <w:pPr>
        <w:pStyle w:val="TOC4"/>
        <w:rPr>
          <w:rFonts w:ascii="Calibri" w:eastAsia="Times New Roman" w:hAnsi="Calibri"/>
          <w:noProof/>
          <w:kern w:val="2"/>
          <w:sz w:val="22"/>
          <w:szCs w:val="22"/>
          <w:lang w:eastAsia="en-GB"/>
        </w:rPr>
      </w:pPr>
      <w:r>
        <w:rPr>
          <w:noProof/>
        </w:rPr>
        <w:t>7.6.2.1</w:t>
      </w:r>
      <w:r>
        <w:rPr>
          <w:rFonts w:ascii="Calibri" w:eastAsia="Times New Roman" w:hAnsi="Calibri"/>
          <w:noProof/>
          <w:kern w:val="2"/>
          <w:sz w:val="22"/>
          <w:szCs w:val="22"/>
          <w:lang w:eastAsia="en-GB"/>
        </w:rPr>
        <w:tab/>
      </w:r>
      <w:r>
        <w:rPr>
          <w:noProof/>
        </w:rPr>
        <w:t>Ambient viewing call request</w:t>
      </w:r>
      <w:r>
        <w:rPr>
          <w:noProof/>
        </w:rPr>
        <w:tab/>
      </w:r>
      <w:r>
        <w:rPr>
          <w:noProof/>
        </w:rPr>
        <w:fldChar w:fldCharType="begin"/>
      </w:r>
      <w:r>
        <w:rPr>
          <w:noProof/>
        </w:rPr>
        <w:instrText xml:space="preserve"> PAGEREF _Toc154698419 \h </w:instrText>
      </w:r>
      <w:r>
        <w:rPr>
          <w:noProof/>
        </w:rPr>
      </w:r>
      <w:r>
        <w:rPr>
          <w:noProof/>
        </w:rPr>
        <w:fldChar w:fldCharType="separate"/>
      </w:r>
      <w:r>
        <w:rPr>
          <w:noProof/>
        </w:rPr>
        <w:t>118</w:t>
      </w:r>
      <w:r>
        <w:rPr>
          <w:noProof/>
        </w:rPr>
        <w:fldChar w:fldCharType="end"/>
      </w:r>
    </w:p>
    <w:p w14:paraId="31FA2CC3" w14:textId="66A93CC2" w:rsidR="00E02274" w:rsidRDefault="00E02274">
      <w:pPr>
        <w:pStyle w:val="TOC4"/>
        <w:rPr>
          <w:rFonts w:ascii="Calibri" w:eastAsia="Times New Roman" w:hAnsi="Calibri"/>
          <w:noProof/>
          <w:kern w:val="2"/>
          <w:sz w:val="22"/>
          <w:szCs w:val="22"/>
          <w:lang w:eastAsia="en-GB"/>
        </w:rPr>
      </w:pPr>
      <w:r w:rsidRPr="004327D6">
        <w:rPr>
          <w:rFonts w:cs="Arial"/>
          <w:noProof/>
        </w:rPr>
        <w:t>7.6.2.2</w:t>
      </w:r>
      <w:r>
        <w:rPr>
          <w:rFonts w:ascii="Calibri" w:eastAsia="Times New Roman" w:hAnsi="Calibri"/>
          <w:noProof/>
          <w:kern w:val="2"/>
          <w:sz w:val="22"/>
          <w:szCs w:val="22"/>
          <w:lang w:eastAsia="en-GB"/>
        </w:rPr>
        <w:tab/>
      </w:r>
      <w:r w:rsidRPr="004327D6">
        <w:rPr>
          <w:rFonts w:cs="Arial"/>
          <w:noProof/>
        </w:rPr>
        <w:t>Ambient viewing call response</w:t>
      </w:r>
      <w:r>
        <w:rPr>
          <w:noProof/>
        </w:rPr>
        <w:tab/>
      </w:r>
      <w:r>
        <w:rPr>
          <w:noProof/>
        </w:rPr>
        <w:fldChar w:fldCharType="begin"/>
      </w:r>
      <w:r>
        <w:rPr>
          <w:noProof/>
        </w:rPr>
        <w:instrText xml:space="preserve"> PAGEREF _Toc154698420 \h </w:instrText>
      </w:r>
      <w:r>
        <w:rPr>
          <w:noProof/>
        </w:rPr>
      </w:r>
      <w:r>
        <w:rPr>
          <w:noProof/>
        </w:rPr>
        <w:fldChar w:fldCharType="separate"/>
      </w:r>
      <w:r>
        <w:rPr>
          <w:noProof/>
        </w:rPr>
        <w:t>119</w:t>
      </w:r>
      <w:r>
        <w:rPr>
          <w:noProof/>
        </w:rPr>
        <w:fldChar w:fldCharType="end"/>
      </w:r>
    </w:p>
    <w:p w14:paraId="6593F7E6" w14:textId="67AF7ED1" w:rsidR="00E02274" w:rsidRDefault="00E02274">
      <w:pPr>
        <w:pStyle w:val="TOC4"/>
        <w:rPr>
          <w:rFonts w:ascii="Calibri" w:eastAsia="Times New Roman" w:hAnsi="Calibri"/>
          <w:noProof/>
          <w:kern w:val="2"/>
          <w:sz w:val="22"/>
          <w:szCs w:val="22"/>
          <w:lang w:eastAsia="en-GB"/>
        </w:rPr>
      </w:pPr>
      <w:r w:rsidRPr="004327D6">
        <w:rPr>
          <w:rFonts w:cs="Arial"/>
          <w:noProof/>
        </w:rPr>
        <w:t>7.6.2.3</w:t>
      </w:r>
      <w:r>
        <w:rPr>
          <w:rFonts w:ascii="Calibri" w:eastAsia="Times New Roman" w:hAnsi="Calibri"/>
          <w:noProof/>
          <w:kern w:val="2"/>
          <w:sz w:val="22"/>
          <w:szCs w:val="22"/>
          <w:lang w:eastAsia="en-GB"/>
        </w:rPr>
        <w:tab/>
      </w:r>
      <w:r w:rsidRPr="004327D6">
        <w:rPr>
          <w:rFonts w:cs="Arial"/>
          <w:noProof/>
        </w:rPr>
        <w:t>Ambient viewing call release request</w:t>
      </w:r>
      <w:r>
        <w:rPr>
          <w:noProof/>
        </w:rPr>
        <w:tab/>
      </w:r>
      <w:r>
        <w:rPr>
          <w:noProof/>
        </w:rPr>
        <w:fldChar w:fldCharType="begin"/>
      </w:r>
      <w:r>
        <w:rPr>
          <w:noProof/>
        </w:rPr>
        <w:instrText xml:space="preserve"> PAGEREF _Toc154698421 \h </w:instrText>
      </w:r>
      <w:r>
        <w:rPr>
          <w:noProof/>
        </w:rPr>
      </w:r>
      <w:r>
        <w:rPr>
          <w:noProof/>
        </w:rPr>
        <w:fldChar w:fldCharType="separate"/>
      </w:r>
      <w:r>
        <w:rPr>
          <w:noProof/>
        </w:rPr>
        <w:t>119</w:t>
      </w:r>
      <w:r>
        <w:rPr>
          <w:noProof/>
        </w:rPr>
        <w:fldChar w:fldCharType="end"/>
      </w:r>
    </w:p>
    <w:p w14:paraId="789A2232" w14:textId="15931975" w:rsidR="00E02274" w:rsidRDefault="00E02274">
      <w:pPr>
        <w:pStyle w:val="TOC4"/>
        <w:rPr>
          <w:rFonts w:ascii="Calibri" w:eastAsia="Times New Roman" w:hAnsi="Calibri"/>
          <w:noProof/>
          <w:kern w:val="2"/>
          <w:sz w:val="22"/>
          <w:szCs w:val="22"/>
          <w:lang w:eastAsia="en-GB"/>
        </w:rPr>
      </w:pPr>
      <w:r w:rsidRPr="004327D6">
        <w:rPr>
          <w:rFonts w:cs="Arial"/>
          <w:noProof/>
        </w:rPr>
        <w:t>7.6.2.4</w:t>
      </w:r>
      <w:r>
        <w:rPr>
          <w:rFonts w:ascii="Calibri" w:eastAsia="Times New Roman" w:hAnsi="Calibri"/>
          <w:noProof/>
          <w:kern w:val="2"/>
          <w:sz w:val="22"/>
          <w:szCs w:val="22"/>
          <w:lang w:eastAsia="en-GB"/>
        </w:rPr>
        <w:tab/>
      </w:r>
      <w:r w:rsidRPr="004327D6">
        <w:rPr>
          <w:rFonts w:cs="Arial"/>
          <w:noProof/>
        </w:rPr>
        <w:t>Ambient viewing call release response</w:t>
      </w:r>
      <w:r>
        <w:rPr>
          <w:noProof/>
        </w:rPr>
        <w:tab/>
      </w:r>
      <w:r>
        <w:rPr>
          <w:noProof/>
        </w:rPr>
        <w:fldChar w:fldCharType="begin"/>
      </w:r>
      <w:r>
        <w:rPr>
          <w:noProof/>
        </w:rPr>
        <w:instrText xml:space="preserve"> PAGEREF _Toc154698422 \h </w:instrText>
      </w:r>
      <w:r>
        <w:rPr>
          <w:noProof/>
        </w:rPr>
      </w:r>
      <w:r>
        <w:rPr>
          <w:noProof/>
        </w:rPr>
        <w:fldChar w:fldCharType="separate"/>
      </w:r>
      <w:r>
        <w:rPr>
          <w:noProof/>
        </w:rPr>
        <w:t>119</w:t>
      </w:r>
      <w:r>
        <w:rPr>
          <w:noProof/>
        </w:rPr>
        <w:fldChar w:fldCharType="end"/>
      </w:r>
    </w:p>
    <w:p w14:paraId="4C1ECABB" w14:textId="4AD85046" w:rsidR="00E02274" w:rsidRDefault="00E02274">
      <w:pPr>
        <w:pStyle w:val="TOC4"/>
        <w:rPr>
          <w:rFonts w:ascii="Calibri" w:eastAsia="Times New Roman" w:hAnsi="Calibri"/>
          <w:noProof/>
          <w:kern w:val="2"/>
          <w:sz w:val="22"/>
          <w:szCs w:val="22"/>
          <w:lang w:eastAsia="en-GB"/>
        </w:rPr>
      </w:pPr>
      <w:r w:rsidRPr="004327D6">
        <w:rPr>
          <w:rFonts w:cs="Arial"/>
          <w:noProof/>
        </w:rPr>
        <w:t>7.6.2.</w:t>
      </w:r>
      <w:r w:rsidRPr="004327D6">
        <w:rPr>
          <w:rFonts w:cs="Arial"/>
          <w:noProof/>
          <w:lang w:eastAsia="zh-CN"/>
        </w:rPr>
        <w:t>5</w:t>
      </w:r>
      <w:r>
        <w:rPr>
          <w:rFonts w:ascii="Calibri" w:eastAsia="Times New Roman" w:hAnsi="Calibri"/>
          <w:noProof/>
          <w:kern w:val="2"/>
          <w:sz w:val="22"/>
          <w:szCs w:val="22"/>
          <w:lang w:eastAsia="en-GB"/>
        </w:rPr>
        <w:tab/>
      </w:r>
      <w:r w:rsidRPr="004327D6">
        <w:rPr>
          <w:rFonts w:cs="Arial"/>
          <w:noProof/>
        </w:rPr>
        <w:t xml:space="preserve">Ambient viewing call release </w:t>
      </w:r>
      <w:r w:rsidRPr="004327D6">
        <w:rPr>
          <w:rFonts w:cs="Arial"/>
          <w:noProof/>
          <w:lang w:eastAsia="zh-CN"/>
        </w:rPr>
        <w:t>notification</w:t>
      </w:r>
      <w:r>
        <w:rPr>
          <w:noProof/>
        </w:rPr>
        <w:tab/>
      </w:r>
      <w:r>
        <w:rPr>
          <w:noProof/>
        </w:rPr>
        <w:fldChar w:fldCharType="begin"/>
      </w:r>
      <w:r>
        <w:rPr>
          <w:noProof/>
        </w:rPr>
        <w:instrText xml:space="preserve"> PAGEREF _Toc154698423 \h </w:instrText>
      </w:r>
      <w:r>
        <w:rPr>
          <w:noProof/>
        </w:rPr>
      </w:r>
      <w:r>
        <w:rPr>
          <w:noProof/>
        </w:rPr>
        <w:fldChar w:fldCharType="separate"/>
      </w:r>
      <w:r>
        <w:rPr>
          <w:noProof/>
        </w:rPr>
        <w:t>120</w:t>
      </w:r>
      <w:r>
        <w:rPr>
          <w:noProof/>
        </w:rPr>
        <w:fldChar w:fldCharType="end"/>
      </w:r>
    </w:p>
    <w:p w14:paraId="5454376E" w14:textId="7D467A91" w:rsidR="00E02274" w:rsidRDefault="00E02274">
      <w:pPr>
        <w:pStyle w:val="TOC3"/>
        <w:rPr>
          <w:rFonts w:ascii="Calibri" w:eastAsia="Times New Roman" w:hAnsi="Calibri"/>
          <w:noProof/>
          <w:kern w:val="2"/>
          <w:sz w:val="22"/>
          <w:szCs w:val="22"/>
          <w:lang w:eastAsia="en-GB"/>
        </w:rPr>
      </w:pPr>
      <w:r>
        <w:rPr>
          <w:noProof/>
        </w:rPr>
        <w:t>7.6.3</w:t>
      </w:r>
      <w:r>
        <w:rPr>
          <w:rFonts w:ascii="Calibri" w:eastAsia="Times New Roman" w:hAnsi="Calibri"/>
          <w:noProof/>
          <w:kern w:val="2"/>
          <w:sz w:val="22"/>
          <w:szCs w:val="22"/>
          <w:lang w:eastAsia="en-GB"/>
        </w:rPr>
        <w:tab/>
      </w:r>
      <w:r>
        <w:rPr>
          <w:noProof/>
        </w:rPr>
        <w:t>Procedures</w:t>
      </w:r>
      <w:r>
        <w:rPr>
          <w:noProof/>
        </w:rPr>
        <w:tab/>
      </w:r>
      <w:r>
        <w:rPr>
          <w:noProof/>
        </w:rPr>
        <w:fldChar w:fldCharType="begin"/>
      </w:r>
      <w:r>
        <w:rPr>
          <w:noProof/>
        </w:rPr>
        <w:instrText xml:space="preserve"> PAGEREF _Toc154698424 \h </w:instrText>
      </w:r>
      <w:r>
        <w:rPr>
          <w:noProof/>
        </w:rPr>
      </w:r>
      <w:r>
        <w:rPr>
          <w:noProof/>
        </w:rPr>
        <w:fldChar w:fldCharType="separate"/>
      </w:r>
      <w:r>
        <w:rPr>
          <w:noProof/>
        </w:rPr>
        <w:t>120</w:t>
      </w:r>
      <w:r>
        <w:rPr>
          <w:noProof/>
        </w:rPr>
        <w:fldChar w:fldCharType="end"/>
      </w:r>
    </w:p>
    <w:p w14:paraId="3DDF6C73" w14:textId="579946F1" w:rsidR="00E02274" w:rsidRDefault="00E02274">
      <w:pPr>
        <w:pStyle w:val="TOC4"/>
        <w:rPr>
          <w:rFonts w:ascii="Calibri" w:eastAsia="Times New Roman" w:hAnsi="Calibri"/>
          <w:noProof/>
          <w:kern w:val="2"/>
          <w:sz w:val="22"/>
          <w:szCs w:val="22"/>
          <w:lang w:eastAsia="en-GB"/>
        </w:rPr>
      </w:pPr>
      <w:r>
        <w:rPr>
          <w:noProof/>
        </w:rPr>
        <w:t>7.6.3.1</w:t>
      </w:r>
      <w:r>
        <w:rPr>
          <w:rFonts w:ascii="Calibri" w:eastAsia="Times New Roman" w:hAnsi="Calibri"/>
          <w:noProof/>
          <w:kern w:val="2"/>
          <w:sz w:val="22"/>
          <w:szCs w:val="22"/>
          <w:lang w:eastAsia="en-GB"/>
        </w:rPr>
        <w:tab/>
      </w:r>
      <w:r>
        <w:rPr>
          <w:noProof/>
        </w:rPr>
        <w:t>Remotely initiated ambient viewing call setup procedure</w:t>
      </w:r>
      <w:r>
        <w:rPr>
          <w:noProof/>
        </w:rPr>
        <w:tab/>
      </w:r>
      <w:r>
        <w:rPr>
          <w:noProof/>
        </w:rPr>
        <w:fldChar w:fldCharType="begin"/>
      </w:r>
      <w:r>
        <w:rPr>
          <w:noProof/>
        </w:rPr>
        <w:instrText xml:space="preserve"> PAGEREF _Toc154698425 \h </w:instrText>
      </w:r>
      <w:r>
        <w:rPr>
          <w:noProof/>
        </w:rPr>
      </w:r>
      <w:r>
        <w:rPr>
          <w:noProof/>
        </w:rPr>
        <w:fldChar w:fldCharType="separate"/>
      </w:r>
      <w:r>
        <w:rPr>
          <w:noProof/>
        </w:rPr>
        <w:t>120</w:t>
      </w:r>
      <w:r>
        <w:rPr>
          <w:noProof/>
        </w:rPr>
        <w:fldChar w:fldCharType="end"/>
      </w:r>
    </w:p>
    <w:p w14:paraId="3F504A6C" w14:textId="626B7A05" w:rsidR="00E02274" w:rsidRDefault="00E02274">
      <w:pPr>
        <w:pStyle w:val="TOC4"/>
        <w:rPr>
          <w:rFonts w:ascii="Calibri" w:eastAsia="Times New Roman" w:hAnsi="Calibri"/>
          <w:noProof/>
          <w:kern w:val="2"/>
          <w:sz w:val="22"/>
          <w:szCs w:val="22"/>
          <w:lang w:eastAsia="en-GB"/>
        </w:rPr>
      </w:pPr>
      <w:r>
        <w:rPr>
          <w:noProof/>
        </w:rPr>
        <w:t>7.6.3.2</w:t>
      </w:r>
      <w:r>
        <w:rPr>
          <w:rFonts w:ascii="Calibri" w:eastAsia="Times New Roman" w:hAnsi="Calibri"/>
          <w:noProof/>
          <w:kern w:val="2"/>
          <w:sz w:val="22"/>
          <w:szCs w:val="22"/>
          <w:lang w:eastAsia="en-GB"/>
        </w:rPr>
        <w:tab/>
      </w:r>
      <w:r>
        <w:rPr>
          <w:noProof/>
        </w:rPr>
        <w:t>Locally initiated ambient viewing call setup procedure</w:t>
      </w:r>
      <w:r>
        <w:rPr>
          <w:noProof/>
        </w:rPr>
        <w:tab/>
      </w:r>
      <w:r>
        <w:rPr>
          <w:noProof/>
        </w:rPr>
        <w:fldChar w:fldCharType="begin"/>
      </w:r>
      <w:r>
        <w:rPr>
          <w:noProof/>
        </w:rPr>
        <w:instrText xml:space="preserve"> PAGEREF _Toc154698426 \h </w:instrText>
      </w:r>
      <w:r>
        <w:rPr>
          <w:noProof/>
        </w:rPr>
      </w:r>
      <w:r>
        <w:rPr>
          <w:noProof/>
        </w:rPr>
        <w:fldChar w:fldCharType="separate"/>
      </w:r>
      <w:r>
        <w:rPr>
          <w:noProof/>
        </w:rPr>
        <w:t>121</w:t>
      </w:r>
      <w:r>
        <w:rPr>
          <w:noProof/>
        </w:rPr>
        <w:fldChar w:fldCharType="end"/>
      </w:r>
    </w:p>
    <w:p w14:paraId="0643F87D" w14:textId="6F9094C1" w:rsidR="00E02274" w:rsidRDefault="00E02274">
      <w:pPr>
        <w:pStyle w:val="TOC4"/>
        <w:rPr>
          <w:rFonts w:ascii="Calibri" w:eastAsia="Times New Roman" w:hAnsi="Calibri"/>
          <w:noProof/>
          <w:kern w:val="2"/>
          <w:sz w:val="22"/>
          <w:szCs w:val="22"/>
          <w:lang w:eastAsia="en-GB"/>
        </w:rPr>
      </w:pPr>
      <w:r>
        <w:rPr>
          <w:noProof/>
        </w:rPr>
        <w:t>7.6.3.3</w:t>
      </w:r>
      <w:r>
        <w:rPr>
          <w:rFonts w:ascii="Calibri" w:eastAsia="Times New Roman" w:hAnsi="Calibri"/>
          <w:noProof/>
          <w:kern w:val="2"/>
          <w:sz w:val="22"/>
          <w:szCs w:val="22"/>
          <w:lang w:eastAsia="en-GB"/>
        </w:rPr>
        <w:tab/>
      </w:r>
      <w:r>
        <w:rPr>
          <w:noProof/>
          <w:lang w:eastAsia="zh-CN"/>
        </w:rPr>
        <w:t>Ambient viewing call release – server initiated</w:t>
      </w:r>
      <w:r>
        <w:rPr>
          <w:noProof/>
        </w:rPr>
        <w:tab/>
      </w:r>
      <w:r>
        <w:rPr>
          <w:noProof/>
        </w:rPr>
        <w:fldChar w:fldCharType="begin"/>
      </w:r>
      <w:r>
        <w:rPr>
          <w:noProof/>
        </w:rPr>
        <w:instrText xml:space="preserve"> PAGEREF _Toc154698427 \h </w:instrText>
      </w:r>
      <w:r>
        <w:rPr>
          <w:noProof/>
        </w:rPr>
      </w:r>
      <w:r>
        <w:rPr>
          <w:noProof/>
        </w:rPr>
        <w:fldChar w:fldCharType="separate"/>
      </w:r>
      <w:r>
        <w:rPr>
          <w:noProof/>
        </w:rPr>
        <w:t>122</w:t>
      </w:r>
      <w:r>
        <w:rPr>
          <w:noProof/>
        </w:rPr>
        <w:fldChar w:fldCharType="end"/>
      </w:r>
    </w:p>
    <w:p w14:paraId="78A0926C" w14:textId="0520B900" w:rsidR="00E02274" w:rsidRDefault="00E02274">
      <w:pPr>
        <w:pStyle w:val="TOC4"/>
        <w:rPr>
          <w:rFonts w:ascii="Calibri" w:eastAsia="Times New Roman" w:hAnsi="Calibri"/>
          <w:noProof/>
          <w:kern w:val="2"/>
          <w:sz w:val="22"/>
          <w:szCs w:val="22"/>
          <w:lang w:eastAsia="en-GB"/>
        </w:rPr>
      </w:pPr>
      <w:r>
        <w:rPr>
          <w:noProof/>
        </w:rPr>
        <w:t>7.6.3.4</w:t>
      </w:r>
      <w:r>
        <w:rPr>
          <w:rFonts w:ascii="Calibri" w:eastAsia="Times New Roman" w:hAnsi="Calibri"/>
          <w:noProof/>
          <w:kern w:val="2"/>
          <w:sz w:val="22"/>
          <w:szCs w:val="22"/>
          <w:lang w:eastAsia="en-GB"/>
        </w:rPr>
        <w:tab/>
      </w:r>
      <w:r>
        <w:rPr>
          <w:noProof/>
          <w:lang w:eastAsia="zh-CN"/>
        </w:rPr>
        <w:t>Ambient viewing call release – "viewing" user initiated</w:t>
      </w:r>
      <w:r>
        <w:rPr>
          <w:noProof/>
        </w:rPr>
        <w:tab/>
      </w:r>
      <w:r>
        <w:rPr>
          <w:noProof/>
        </w:rPr>
        <w:fldChar w:fldCharType="begin"/>
      </w:r>
      <w:r>
        <w:rPr>
          <w:noProof/>
        </w:rPr>
        <w:instrText xml:space="preserve"> PAGEREF _Toc154698428 \h </w:instrText>
      </w:r>
      <w:r>
        <w:rPr>
          <w:noProof/>
        </w:rPr>
      </w:r>
      <w:r>
        <w:rPr>
          <w:noProof/>
        </w:rPr>
        <w:fldChar w:fldCharType="separate"/>
      </w:r>
      <w:r>
        <w:rPr>
          <w:noProof/>
        </w:rPr>
        <w:t>123</w:t>
      </w:r>
      <w:r>
        <w:rPr>
          <w:noProof/>
        </w:rPr>
        <w:fldChar w:fldCharType="end"/>
      </w:r>
    </w:p>
    <w:p w14:paraId="431E3038" w14:textId="44836C6C" w:rsidR="00E02274" w:rsidRDefault="00E02274">
      <w:pPr>
        <w:pStyle w:val="TOC4"/>
        <w:rPr>
          <w:rFonts w:ascii="Calibri" w:eastAsia="Times New Roman" w:hAnsi="Calibri"/>
          <w:noProof/>
          <w:kern w:val="2"/>
          <w:sz w:val="22"/>
          <w:szCs w:val="22"/>
          <w:lang w:eastAsia="en-GB"/>
        </w:rPr>
      </w:pPr>
      <w:r>
        <w:rPr>
          <w:noProof/>
        </w:rPr>
        <w:t>7.6.3.5</w:t>
      </w:r>
      <w:r>
        <w:rPr>
          <w:rFonts w:ascii="Calibri" w:eastAsia="Times New Roman" w:hAnsi="Calibri"/>
          <w:noProof/>
          <w:kern w:val="2"/>
          <w:sz w:val="22"/>
          <w:szCs w:val="22"/>
          <w:lang w:eastAsia="en-GB"/>
        </w:rPr>
        <w:tab/>
      </w:r>
      <w:r>
        <w:rPr>
          <w:noProof/>
          <w:lang w:eastAsia="zh-CN"/>
        </w:rPr>
        <w:t>Ambient viewing call release – "viewed to" user initiated</w:t>
      </w:r>
      <w:r>
        <w:rPr>
          <w:noProof/>
        </w:rPr>
        <w:tab/>
      </w:r>
      <w:r>
        <w:rPr>
          <w:noProof/>
        </w:rPr>
        <w:fldChar w:fldCharType="begin"/>
      </w:r>
      <w:r>
        <w:rPr>
          <w:noProof/>
        </w:rPr>
        <w:instrText xml:space="preserve"> PAGEREF _Toc154698429 \h </w:instrText>
      </w:r>
      <w:r>
        <w:rPr>
          <w:noProof/>
        </w:rPr>
      </w:r>
      <w:r>
        <w:rPr>
          <w:noProof/>
        </w:rPr>
        <w:fldChar w:fldCharType="separate"/>
      </w:r>
      <w:r>
        <w:rPr>
          <w:noProof/>
        </w:rPr>
        <w:t>124</w:t>
      </w:r>
      <w:r>
        <w:rPr>
          <w:noProof/>
        </w:rPr>
        <w:fldChar w:fldCharType="end"/>
      </w:r>
    </w:p>
    <w:p w14:paraId="782CBF43" w14:textId="46387F7F" w:rsidR="00E02274" w:rsidRDefault="00E02274">
      <w:pPr>
        <w:pStyle w:val="TOC2"/>
        <w:rPr>
          <w:rFonts w:ascii="Calibri" w:eastAsia="Times New Roman" w:hAnsi="Calibri"/>
          <w:noProof/>
          <w:kern w:val="2"/>
          <w:sz w:val="22"/>
          <w:szCs w:val="22"/>
          <w:lang w:eastAsia="en-GB"/>
        </w:rPr>
      </w:pPr>
      <w:r>
        <w:rPr>
          <w:noProof/>
        </w:rPr>
        <w:t>7.7</w:t>
      </w:r>
      <w:r>
        <w:rPr>
          <w:rFonts w:ascii="Calibri" w:eastAsia="Times New Roman" w:hAnsi="Calibri"/>
          <w:noProof/>
          <w:kern w:val="2"/>
          <w:sz w:val="22"/>
          <w:szCs w:val="22"/>
          <w:lang w:eastAsia="en-GB"/>
        </w:rPr>
        <w:tab/>
      </w:r>
      <w:r>
        <w:rPr>
          <w:noProof/>
        </w:rPr>
        <w:t>Transmission control</w:t>
      </w:r>
      <w:r>
        <w:rPr>
          <w:noProof/>
        </w:rPr>
        <w:tab/>
      </w:r>
      <w:r>
        <w:rPr>
          <w:noProof/>
        </w:rPr>
        <w:fldChar w:fldCharType="begin"/>
      </w:r>
      <w:r>
        <w:rPr>
          <w:noProof/>
        </w:rPr>
        <w:instrText xml:space="preserve"> PAGEREF _Toc154698430 \h </w:instrText>
      </w:r>
      <w:r>
        <w:rPr>
          <w:noProof/>
        </w:rPr>
      </w:r>
      <w:r>
        <w:rPr>
          <w:noProof/>
        </w:rPr>
        <w:fldChar w:fldCharType="separate"/>
      </w:r>
      <w:r>
        <w:rPr>
          <w:noProof/>
        </w:rPr>
        <w:t>125</w:t>
      </w:r>
      <w:r>
        <w:rPr>
          <w:noProof/>
        </w:rPr>
        <w:fldChar w:fldCharType="end"/>
      </w:r>
    </w:p>
    <w:p w14:paraId="67B27542" w14:textId="6C0446C8" w:rsidR="00E02274" w:rsidRDefault="00E02274">
      <w:pPr>
        <w:pStyle w:val="TOC3"/>
        <w:rPr>
          <w:rFonts w:ascii="Calibri" w:eastAsia="Times New Roman" w:hAnsi="Calibri"/>
          <w:noProof/>
          <w:kern w:val="2"/>
          <w:sz w:val="22"/>
          <w:szCs w:val="22"/>
          <w:lang w:eastAsia="en-GB"/>
        </w:rPr>
      </w:pPr>
      <w:r>
        <w:rPr>
          <w:noProof/>
        </w:rPr>
        <w:t>7.7.1</w:t>
      </w:r>
      <w:r>
        <w:rPr>
          <w:rFonts w:ascii="Calibri" w:eastAsia="Times New Roman" w:hAnsi="Calibri"/>
          <w:noProof/>
          <w:kern w:val="2"/>
          <w:sz w:val="22"/>
          <w:szCs w:val="22"/>
          <w:lang w:eastAsia="en-GB"/>
        </w:rPr>
        <w:tab/>
      </w:r>
      <w:r>
        <w:rPr>
          <w:noProof/>
        </w:rPr>
        <w:t>Transmission control for on-network MCVideo service</w:t>
      </w:r>
      <w:r>
        <w:rPr>
          <w:noProof/>
        </w:rPr>
        <w:tab/>
      </w:r>
      <w:r>
        <w:rPr>
          <w:noProof/>
        </w:rPr>
        <w:fldChar w:fldCharType="begin"/>
      </w:r>
      <w:r>
        <w:rPr>
          <w:noProof/>
        </w:rPr>
        <w:instrText xml:space="preserve"> PAGEREF _Toc154698431 \h </w:instrText>
      </w:r>
      <w:r>
        <w:rPr>
          <w:noProof/>
        </w:rPr>
      </w:r>
      <w:r>
        <w:rPr>
          <w:noProof/>
        </w:rPr>
        <w:fldChar w:fldCharType="separate"/>
      </w:r>
      <w:r>
        <w:rPr>
          <w:noProof/>
        </w:rPr>
        <w:t>125</w:t>
      </w:r>
      <w:r>
        <w:rPr>
          <w:noProof/>
        </w:rPr>
        <w:fldChar w:fldCharType="end"/>
      </w:r>
    </w:p>
    <w:p w14:paraId="444951FF" w14:textId="6434CA2B" w:rsidR="00E02274" w:rsidRDefault="00E02274">
      <w:pPr>
        <w:pStyle w:val="TOC4"/>
        <w:rPr>
          <w:rFonts w:ascii="Calibri" w:eastAsia="Times New Roman" w:hAnsi="Calibri"/>
          <w:noProof/>
          <w:kern w:val="2"/>
          <w:sz w:val="22"/>
          <w:szCs w:val="22"/>
          <w:lang w:eastAsia="en-GB"/>
        </w:rPr>
      </w:pPr>
      <w:r>
        <w:rPr>
          <w:noProof/>
        </w:rPr>
        <w:t>7.7.1.1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_Toc154698432 \h </w:instrText>
      </w:r>
      <w:r>
        <w:rPr>
          <w:noProof/>
        </w:rPr>
      </w:r>
      <w:r>
        <w:rPr>
          <w:noProof/>
        </w:rPr>
        <w:fldChar w:fldCharType="separate"/>
      </w:r>
      <w:r>
        <w:rPr>
          <w:noProof/>
        </w:rPr>
        <w:t>125</w:t>
      </w:r>
      <w:r>
        <w:rPr>
          <w:noProof/>
        </w:rPr>
        <w:fldChar w:fldCharType="end"/>
      </w:r>
    </w:p>
    <w:p w14:paraId="4BDB887D" w14:textId="51CCB872" w:rsidR="00E02274" w:rsidRDefault="00E02274">
      <w:pPr>
        <w:pStyle w:val="TOC4"/>
        <w:rPr>
          <w:rFonts w:ascii="Calibri" w:eastAsia="Times New Roman" w:hAnsi="Calibri"/>
          <w:noProof/>
          <w:kern w:val="2"/>
          <w:sz w:val="22"/>
          <w:szCs w:val="22"/>
          <w:lang w:eastAsia="en-GB"/>
        </w:rPr>
      </w:pPr>
      <w:r>
        <w:rPr>
          <w:noProof/>
        </w:rPr>
        <w:t>7.7.1.2</w:t>
      </w:r>
      <w:r>
        <w:rPr>
          <w:rFonts w:ascii="Calibri" w:eastAsia="Times New Roman" w:hAnsi="Calibri"/>
          <w:noProof/>
          <w:kern w:val="2"/>
          <w:sz w:val="22"/>
          <w:szCs w:val="22"/>
          <w:lang w:eastAsia="en-GB"/>
        </w:rPr>
        <w:tab/>
      </w:r>
      <w:r>
        <w:rPr>
          <w:noProof/>
        </w:rPr>
        <w:t>Information flows for transmission control for on-network</w:t>
      </w:r>
      <w:r>
        <w:rPr>
          <w:noProof/>
        </w:rPr>
        <w:tab/>
      </w:r>
      <w:r>
        <w:rPr>
          <w:noProof/>
        </w:rPr>
        <w:fldChar w:fldCharType="begin"/>
      </w:r>
      <w:r>
        <w:rPr>
          <w:noProof/>
        </w:rPr>
        <w:instrText xml:space="preserve"> PAGEREF _Toc154698433 \h </w:instrText>
      </w:r>
      <w:r>
        <w:rPr>
          <w:noProof/>
        </w:rPr>
      </w:r>
      <w:r>
        <w:rPr>
          <w:noProof/>
        </w:rPr>
        <w:fldChar w:fldCharType="separate"/>
      </w:r>
      <w:r>
        <w:rPr>
          <w:noProof/>
        </w:rPr>
        <w:t>125</w:t>
      </w:r>
      <w:r>
        <w:rPr>
          <w:noProof/>
        </w:rPr>
        <w:fldChar w:fldCharType="end"/>
      </w:r>
    </w:p>
    <w:p w14:paraId="40100FFB" w14:textId="58B62A78" w:rsidR="00E02274" w:rsidRDefault="00E02274">
      <w:pPr>
        <w:pStyle w:val="TOC5"/>
        <w:rPr>
          <w:rFonts w:ascii="Calibri" w:eastAsia="Times New Roman" w:hAnsi="Calibri"/>
          <w:noProof/>
          <w:kern w:val="2"/>
          <w:sz w:val="22"/>
          <w:szCs w:val="22"/>
          <w:lang w:eastAsia="en-GB"/>
        </w:rPr>
      </w:pPr>
      <w:r>
        <w:rPr>
          <w:noProof/>
        </w:rPr>
        <w:t>7.7.1.2.1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_Toc154698434 \h </w:instrText>
      </w:r>
      <w:r>
        <w:rPr>
          <w:noProof/>
        </w:rPr>
      </w:r>
      <w:r>
        <w:rPr>
          <w:noProof/>
        </w:rPr>
        <w:fldChar w:fldCharType="separate"/>
      </w:r>
      <w:r>
        <w:rPr>
          <w:noProof/>
        </w:rPr>
        <w:t>125</w:t>
      </w:r>
      <w:r>
        <w:rPr>
          <w:noProof/>
        </w:rPr>
        <w:fldChar w:fldCharType="end"/>
      </w:r>
    </w:p>
    <w:p w14:paraId="4341F197" w14:textId="057A79CC" w:rsidR="00E02274" w:rsidRDefault="00E02274">
      <w:pPr>
        <w:pStyle w:val="TOC5"/>
        <w:rPr>
          <w:rFonts w:ascii="Calibri" w:eastAsia="Times New Roman" w:hAnsi="Calibri"/>
          <w:noProof/>
          <w:kern w:val="2"/>
          <w:sz w:val="22"/>
          <w:szCs w:val="22"/>
          <w:lang w:eastAsia="en-GB"/>
        </w:rPr>
      </w:pPr>
      <w:r>
        <w:rPr>
          <w:noProof/>
        </w:rPr>
        <w:t>7.7.1.2.2</w:t>
      </w:r>
      <w:r>
        <w:rPr>
          <w:rFonts w:ascii="Calibri" w:eastAsia="Times New Roman" w:hAnsi="Calibri"/>
          <w:noProof/>
          <w:kern w:val="2"/>
          <w:sz w:val="22"/>
          <w:szCs w:val="22"/>
          <w:lang w:eastAsia="en-GB"/>
        </w:rPr>
        <w:tab/>
      </w:r>
      <w:r>
        <w:rPr>
          <w:noProof/>
        </w:rPr>
        <w:t>Transmit media request</w:t>
      </w:r>
      <w:r>
        <w:rPr>
          <w:noProof/>
        </w:rPr>
        <w:tab/>
      </w:r>
      <w:r>
        <w:rPr>
          <w:noProof/>
        </w:rPr>
        <w:fldChar w:fldCharType="begin"/>
      </w:r>
      <w:r>
        <w:rPr>
          <w:noProof/>
        </w:rPr>
        <w:instrText xml:space="preserve"> PAGEREF _Toc154698435 \h </w:instrText>
      </w:r>
      <w:r>
        <w:rPr>
          <w:noProof/>
        </w:rPr>
      </w:r>
      <w:r>
        <w:rPr>
          <w:noProof/>
        </w:rPr>
        <w:fldChar w:fldCharType="separate"/>
      </w:r>
      <w:r>
        <w:rPr>
          <w:noProof/>
        </w:rPr>
        <w:t>125</w:t>
      </w:r>
      <w:r>
        <w:rPr>
          <w:noProof/>
        </w:rPr>
        <w:fldChar w:fldCharType="end"/>
      </w:r>
    </w:p>
    <w:p w14:paraId="53DE0CCA" w14:textId="7AC6106E" w:rsidR="00E02274" w:rsidRDefault="00E02274">
      <w:pPr>
        <w:pStyle w:val="TOC5"/>
        <w:rPr>
          <w:rFonts w:ascii="Calibri" w:eastAsia="Times New Roman" w:hAnsi="Calibri"/>
          <w:noProof/>
          <w:kern w:val="2"/>
          <w:sz w:val="22"/>
          <w:szCs w:val="22"/>
          <w:lang w:eastAsia="en-GB"/>
        </w:rPr>
      </w:pPr>
      <w:r>
        <w:rPr>
          <w:noProof/>
        </w:rPr>
        <w:t>7.7.1.2.3</w:t>
      </w:r>
      <w:r>
        <w:rPr>
          <w:rFonts w:ascii="Calibri" w:eastAsia="Times New Roman" w:hAnsi="Calibri"/>
          <w:noProof/>
          <w:kern w:val="2"/>
          <w:sz w:val="22"/>
          <w:szCs w:val="22"/>
          <w:lang w:eastAsia="en-GB"/>
        </w:rPr>
        <w:tab/>
      </w:r>
      <w:r>
        <w:rPr>
          <w:noProof/>
        </w:rPr>
        <w:t>Transmit media granted</w:t>
      </w:r>
      <w:r>
        <w:rPr>
          <w:noProof/>
        </w:rPr>
        <w:tab/>
      </w:r>
      <w:r>
        <w:rPr>
          <w:noProof/>
        </w:rPr>
        <w:fldChar w:fldCharType="begin"/>
      </w:r>
      <w:r>
        <w:rPr>
          <w:noProof/>
        </w:rPr>
        <w:instrText xml:space="preserve"> PAGEREF _Toc154698436 \h </w:instrText>
      </w:r>
      <w:r>
        <w:rPr>
          <w:noProof/>
        </w:rPr>
      </w:r>
      <w:r>
        <w:rPr>
          <w:noProof/>
        </w:rPr>
        <w:fldChar w:fldCharType="separate"/>
      </w:r>
      <w:r>
        <w:rPr>
          <w:noProof/>
        </w:rPr>
        <w:t>126</w:t>
      </w:r>
      <w:r>
        <w:rPr>
          <w:noProof/>
        </w:rPr>
        <w:fldChar w:fldCharType="end"/>
      </w:r>
    </w:p>
    <w:p w14:paraId="089D808C" w14:textId="59B31373" w:rsidR="00E02274" w:rsidRDefault="00E02274">
      <w:pPr>
        <w:pStyle w:val="TOC5"/>
        <w:rPr>
          <w:rFonts w:ascii="Calibri" w:eastAsia="Times New Roman" w:hAnsi="Calibri"/>
          <w:noProof/>
          <w:kern w:val="2"/>
          <w:sz w:val="22"/>
          <w:szCs w:val="22"/>
          <w:lang w:eastAsia="en-GB"/>
        </w:rPr>
      </w:pPr>
      <w:r>
        <w:rPr>
          <w:noProof/>
        </w:rPr>
        <w:t>7.7.1.2.4</w:t>
      </w:r>
      <w:r>
        <w:rPr>
          <w:rFonts w:ascii="Calibri" w:eastAsia="Times New Roman" w:hAnsi="Calibri"/>
          <w:noProof/>
          <w:kern w:val="2"/>
          <w:sz w:val="22"/>
          <w:szCs w:val="22"/>
          <w:lang w:eastAsia="en-GB"/>
        </w:rPr>
        <w:tab/>
      </w:r>
      <w:r>
        <w:rPr>
          <w:noProof/>
        </w:rPr>
        <w:t>Transmit media rejected</w:t>
      </w:r>
      <w:r>
        <w:rPr>
          <w:noProof/>
        </w:rPr>
        <w:tab/>
      </w:r>
      <w:r>
        <w:rPr>
          <w:noProof/>
        </w:rPr>
        <w:fldChar w:fldCharType="begin"/>
      </w:r>
      <w:r>
        <w:rPr>
          <w:noProof/>
        </w:rPr>
        <w:instrText xml:space="preserve"> PAGEREF _Toc154698437 \h </w:instrText>
      </w:r>
      <w:r>
        <w:rPr>
          <w:noProof/>
        </w:rPr>
      </w:r>
      <w:r>
        <w:rPr>
          <w:noProof/>
        </w:rPr>
        <w:fldChar w:fldCharType="separate"/>
      </w:r>
      <w:r>
        <w:rPr>
          <w:noProof/>
        </w:rPr>
        <w:t>126</w:t>
      </w:r>
      <w:r>
        <w:rPr>
          <w:noProof/>
        </w:rPr>
        <w:fldChar w:fldCharType="end"/>
      </w:r>
    </w:p>
    <w:p w14:paraId="1D592233" w14:textId="26318D38" w:rsidR="00E02274" w:rsidRDefault="00E02274">
      <w:pPr>
        <w:pStyle w:val="TOC5"/>
        <w:rPr>
          <w:rFonts w:ascii="Calibri" w:eastAsia="Times New Roman" w:hAnsi="Calibri"/>
          <w:noProof/>
          <w:kern w:val="2"/>
          <w:sz w:val="22"/>
          <w:szCs w:val="22"/>
          <w:lang w:eastAsia="en-GB"/>
        </w:rPr>
      </w:pPr>
      <w:r>
        <w:rPr>
          <w:noProof/>
        </w:rPr>
        <w:lastRenderedPageBreak/>
        <w:t>7.7.1.2.5</w:t>
      </w:r>
      <w:r>
        <w:rPr>
          <w:rFonts w:ascii="Calibri" w:eastAsia="Times New Roman" w:hAnsi="Calibri"/>
          <w:noProof/>
          <w:kern w:val="2"/>
          <w:sz w:val="22"/>
          <w:szCs w:val="22"/>
          <w:lang w:eastAsia="en-GB"/>
        </w:rPr>
        <w:tab/>
      </w:r>
      <w:r>
        <w:rPr>
          <w:noProof/>
        </w:rPr>
        <w:t>Media transmission notification</w:t>
      </w:r>
      <w:r>
        <w:rPr>
          <w:noProof/>
        </w:rPr>
        <w:tab/>
      </w:r>
      <w:r>
        <w:rPr>
          <w:noProof/>
        </w:rPr>
        <w:fldChar w:fldCharType="begin"/>
      </w:r>
      <w:r>
        <w:rPr>
          <w:noProof/>
        </w:rPr>
        <w:instrText xml:space="preserve"> PAGEREF _Toc154698438 \h </w:instrText>
      </w:r>
      <w:r>
        <w:rPr>
          <w:noProof/>
        </w:rPr>
      </w:r>
      <w:r>
        <w:rPr>
          <w:noProof/>
        </w:rPr>
        <w:fldChar w:fldCharType="separate"/>
      </w:r>
      <w:r>
        <w:rPr>
          <w:noProof/>
        </w:rPr>
        <w:t>126</w:t>
      </w:r>
      <w:r>
        <w:rPr>
          <w:noProof/>
        </w:rPr>
        <w:fldChar w:fldCharType="end"/>
      </w:r>
    </w:p>
    <w:p w14:paraId="7F81BFDC" w14:textId="511D321F" w:rsidR="00E02274" w:rsidRDefault="00E02274">
      <w:pPr>
        <w:pStyle w:val="TOC5"/>
        <w:rPr>
          <w:rFonts w:ascii="Calibri" w:eastAsia="Times New Roman" w:hAnsi="Calibri"/>
          <w:noProof/>
          <w:kern w:val="2"/>
          <w:sz w:val="22"/>
          <w:szCs w:val="22"/>
          <w:lang w:eastAsia="en-GB"/>
        </w:rPr>
      </w:pPr>
      <w:r>
        <w:rPr>
          <w:noProof/>
        </w:rPr>
        <w:t>7.7.1.2.6</w:t>
      </w:r>
      <w:r>
        <w:rPr>
          <w:rFonts w:ascii="Calibri" w:eastAsia="Times New Roman" w:hAnsi="Calibri"/>
          <w:noProof/>
          <w:kern w:val="2"/>
          <w:sz w:val="22"/>
          <w:szCs w:val="22"/>
          <w:lang w:eastAsia="en-GB"/>
        </w:rPr>
        <w:tab/>
      </w:r>
      <w:r>
        <w:rPr>
          <w:noProof/>
        </w:rPr>
        <w:t>Receive media request</w:t>
      </w:r>
      <w:r>
        <w:rPr>
          <w:noProof/>
        </w:rPr>
        <w:tab/>
      </w:r>
      <w:r>
        <w:rPr>
          <w:noProof/>
        </w:rPr>
        <w:fldChar w:fldCharType="begin"/>
      </w:r>
      <w:r>
        <w:rPr>
          <w:noProof/>
        </w:rPr>
        <w:instrText xml:space="preserve"> PAGEREF _Toc154698439 \h </w:instrText>
      </w:r>
      <w:r>
        <w:rPr>
          <w:noProof/>
        </w:rPr>
      </w:r>
      <w:r>
        <w:rPr>
          <w:noProof/>
        </w:rPr>
        <w:fldChar w:fldCharType="separate"/>
      </w:r>
      <w:r>
        <w:rPr>
          <w:noProof/>
        </w:rPr>
        <w:t>126</w:t>
      </w:r>
      <w:r>
        <w:rPr>
          <w:noProof/>
        </w:rPr>
        <w:fldChar w:fldCharType="end"/>
      </w:r>
    </w:p>
    <w:p w14:paraId="2FAA6A1C" w14:textId="1FA35F0B" w:rsidR="00E02274" w:rsidRDefault="00E02274">
      <w:pPr>
        <w:pStyle w:val="TOC5"/>
        <w:rPr>
          <w:rFonts w:ascii="Calibri" w:eastAsia="Times New Roman" w:hAnsi="Calibri"/>
          <w:noProof/>
          <w:kern w:val="2"/>
          <w:sz w:val="22"/>
          <w:szCs w:val="22"/>
          <w:lang w:eastAsia="en-GB"/>
        </w:rPr>
      </w:pPr>
      <w:r>
        <w:rPr>
          <w:noProof/>
        </w:rPr>
        <w:t>7.7.1.2.7</w:t>
      </w:r>
      <w:r>
        <w:rPr>
          <w:rFonts w:ascii="Calibri" w:eastAsia="Times New Roman" w:hAnsi="Calibri"/>
          <w:noProof/>
          <w:kern w:val="2"/>
          <w:sz w:val="22"/>
          <w:szCs w:val="22"/>
          <w:lang w:eastAsia="en-GB"/>
        </w:rPr>
        <w:tab/>
      </w:r>
      <w:r>
        <w:rPr>
          <w:noProof/>
        </w:rPr>
        <w:t>Receive media response</w:t>
      </w:r>
      <w:r>
        <w:rPr>
          <w:noProof/>
        </w:rPr>
        <w:tab/>
      </w:r>
      <w:r>
        <w:rPr>
          <w:noProof/>
        </w:rPr>
        <w:fldChar w:fldCharType="begin"/>
      </w:r>
      <w:r>
        <w:rPr>
          <w:noProof/>
        </w:rPr>
        <w:instrText xml:space="preserve"> PAGEREF _Toc154698440 \h </w:instrText>
      </w:r>
      <w:r>
        <w:rPr>
          <w:noProof/>
        </w:rPr>
      </w:r>
      <w:r>
        <w:rPr>
          <w:noProof/>
        </w:rPr>
        <w:fldChar w:fldCharType="separate"/>
      </w:r>
      <w:r>
        <w:rPr>
          <w:noProof/>
        </w:rPr>
        <w:t>127</w:t>
      </w:r>
      <w:r>
        <w:rPr>
          <w:noProof/>
        </w:rPr>
        <w:fldChar w:fldCharType="end"/>
      </w:r>
    </w:p>
    <w:p w14:paraId="37B59282" w14:textId="75382595" w:rsidR="00E02274" w:rsidRDefault="00E02274">
      <w:pPr>
        <w:pStyle w:val="TOC5"/>
        <w:rPr>
          <w:rFonts w:ascii="Calibri" w:eastAsia="Times New Roman" w:hAnsi="Calibri"/>
          <w:noProof/>
          <w:kern w:val="2"/>
          <w:sz w:val="22"/>
          <w:szCs w:val="22"/>
          <w:lang w:eastAsia="en-GB"/>
        </w:rPr>
      </w:pPr>
      <w:r>
        <w:rPr>
          <w:noProof/>
        </w:rPr>
        <w:t>7.7.1.2.8</w:t>
      </w:r>
      <w:r>
        <w:rPr>
          <w:rFonts w:ascii="Calibri" w:eastAsia="Times New Roman" w:hAnsi="Calibri"/>
          <w:noProof/>
          <w:kern w:val="2"/>
          <w:sz w:val="22"/>
          <w:szCs w:val="22"/>
          <w:lang w:eastAsia="en-GB"/>
        </w:rPr>
        <w:tab/>
      </w:r>
      <w:r>
        <w:rPr>
          <w:noProof/>
        </w:rPr>
        <w:t>Media reception notification</w:t>
      </w:r>
      <w:r>
        <w:rPr>
          <w:noProof/>
        </w:rPr>
        <w:tab/>
      </w:r>
      <w:r>
        <w:rPr>
          <w:noProof/>
        </w:rPr>
        <w:fldChar w:fldCharType="begin"/>
      </w:r>
      <w:r>
        <w:rPr>
          <w:noProof/>
        </w:rPr>
        <w:instrText xml:space="preserve"> PAGEREF _Toc154698441 \h </w:instrText>
      </w:r>
      <w:r>
        <w:rPr>
          <w:noProof/>
        </w:rPr>
      </w:r>
      <w:r>
        <w:rPr>
          <w:noProof/>
        </w:rPr>
        <w:fldChar w:fldCharType="separate"/>
      </w:r>
      <w:r>
        <w:rPr>
          <w:noProof/>
        </w:rPr>
        <w:t>127</w:t>
      </w:r>
      <w:r>
        <w:rPr>
          <w:noProof/>
        </w:rPr>
        <w:fldChar w:fldCharType="end"/>
      </w:r>
    </w:p>
    <w:p w14:paraId="4BC25300" w14:textId="35B303F1" w:rsidR="00E02274" w:rsidRDefault="00E02274">
      <w:pPr>
        <w:pStyle w:val="TOC5"/>
        <w:rPr>
          <w:rFonts w:ascii="Calibri" w:eastAsia="Times New Roman" w:hAnsi="Calibri"/>
          <w:noProof/>
          <w:kern w:val="2"/>
          <w:sz w:val="22"/>
          <w:szCs w:val="22"/>
          <w:lang w:eastAsia="en-GB"/>
        </w:rPr>
      </w:pPr>
      <w:r>
        <w:rPr>
          <w:noProof/>
        </w:rPr>
        <w:t>7.7.1.2.9</w:t>
      </w:r>
      <w:r>
        <w:rPr>
          <w:rFonts w:ascii="Calibri" w:eastAsia="Times New Roman" w:hAnsi="Calibri"/>
          <w:noProof/>
          <w:kern w:val="2"/>
          <w:sz w:val="22"/>
          <w:szCs w:val="22"/>
          <w:lang w:eastAsia="en-GB"/>
        </w:rPr>
        <w:tab/>
      </w:r>
      <w:r>
        <w:rPr>
          <w:noProof/>
        </w:rPr>
        <w:t>Queue position info</w:t>
      </w:r>
      <w:r>
        <w:rPr>
          <w:noProof/>
        </w:rPr>
        <w:tab/>
      </w:r>
      <w:r>
        <w:rPr>
          <w:noProof/>
        </w:rPr>
        <w:fldChar w:fldCharType="begin"/>
      </w:r>
      <w:r>
        <w:rPr>
          <w:noProof/>
        </w:rPr>
        <w:instrText xml:space="preserve"> PAGEREF _Toc154698442 \h </w:instrText>
      </w:r>
      <w:r>
        <w:rPr>
          <w:noProof/>
        </w:rPr>
      </w:r>
      <w:r>
        <w:rPr>
          <w:noProof/>
        </w:rPr>
        <w:fldChar w:fldCharType="separate"/>
      </w:r>
      <w:r>
        <w:rPr>
          <w:noProof/>
        </w:rPr>
        <w:t>127</w:t>
      </w:r>
      <w:r>
        <w:rPr>
          <w:noProof/>
        </w:rPr>
        <w:fldChar w:fldCharType="end"/>
      </w:r>
    </w:p>
    <w:p w14:paraId="78F715AA" w14:textId="3546A8B5" w:rsidR="00E02274" w:rsidRDefault="00E02274">
      <w:pPr>
        <w:pStyle w:val="TOC5"/>
        <w:rPr>
          <w:rFonts w:ascii="Calibri" w:eastAsia="Times New Roman" w:hAnsi="Calibri"/>
          <w:noProof/>
          <w:kern w:val="2"/>
          <w:sz w:val="22"/>
          <w:szCs w:val="22"/>
          <w:lang w:eastAsia="en-GB"/>
        </w:rPr>
      </w:pPr>
      <w:r>
        <w:rPr>
          <w:noProof/>
        </w:rPr>
        <w:t>7.7.1.2.10</w:t>
      </w:r>
      <w:r>
        <w:rPr>
          <w:rFonts w:ascii="Calibri" w:eastAsia="Times New Roman" w:hAnsi="Calibri"/>
          <w:noProof/>
          <w:kern w:val="2"/>
          <w:sz w:val="22"/>
          <w:szCs w:val="22"/>
          <w:lang w:eastAsia="en-GB"/>
        </w:rPr>
        <w:tab/>
      </w:r>
      <w:r>
        <w:rPr>
          <w:noProof/>
        </w:rPr>
        <w:t>Transmission revoked</w:t>
      </w:r>
      <w:r>
        <w:rPr>
          <w:noProof/>
        </w:rPr>
        <w:tab/>
      </w:r>
      <w:r>
        <w:rPr>
          <w:noProof/>
        </w:rPr>
        <w:fldChar w:fldCharType="begin"/>
      </w:r>
      <w:r>
        <w:rPr>
          <w:noProof/>
        </w:rPr>
        <w:instrText xml:space="preserve"> PAGEREF _Toc154698443 \h </w:instrText>
      </w:r>
      <w:r>
        <w:rPr>
          <w:noProof/>
        </w:rPr>
      </w:r>
      <w:r>
        <w:rPr>
          <w:noProof/>
        </w:rPr>
        <w:fldChar w:fldCharType="separate"/>
      </w:r>
      <w:r>
        <w:rPr>
          <w:noProof/>
        </w:rPr>
        <w:t>127</w:t>
      </w:r>
      <w:r>
        <w:rPr>
          <w:noProof/>
        </w:rPr>
        <w:fldChar w:fldCharType="end"/>
      </w:r>
    </w:p>
    <w:p w14:paraId="3A0725D3" w14:textId="179808CF" w:rsidR="00E02274" w:rsidRDefault="00E02274">
      <w:pPr>
        <w:pStyle w:val="TOC5"/>
        <w:rPr>
          <w:rFonts w:ascii="Calibri" w:eastAsia="Times New Roman" w:hAnsi="Calibri"/>
          <w:noProof/>
          <w:kern w:val="2"/>
          <w:sz w:val="22"/>
          <w:szCs w:val="22"/>
          <w:lang w:eastAsia="en-GB"/>
        </w:rPr>
      </w:pPr>
      <w:r>
        <w:rPr>
          <w:noProof/>
        </w:rPr>
        <w:t>7.7.1.2.11</w:t>
      </w:r>
      <w:r>
        <w:rPr>
          <w:rFonts w:ascii="Calibri" w:eastAsia="Times New Roman" w:hAnsi="Calibri"/>
          <w:noProof/>
          <w:kern w:val="2"/>
          <w:sz w:val="22"/>
          <w:szCs w:val="22"/>
          <w:lang w:eastAsia="en-GB"/>
        </w:rPr>
        <w:tab/>
      </w:r>
      <w:r>
        <w:rPr>
          <w:noProof/>
        </w:rPr>
        <w:t>Queue position request</w:t>
      </w:r>
      <w:r>
        <w:rPr>
          <w:noProof/>
        </w:rPr>
        <w:tab/>
      </w:r>
      <w:r>
        <w:rPr>
          <w:noProof/>
        </w:rPr>
        <w:fldChar w:fldCharType="begin"/>
      </w:r>
      <w:r>
        <w:rPr>
          <w:noProof/>
        </w:rPr>
        <w:instrText xml:space="preserve"> PAGEREF _Toc154698444 \h </w:instrText>
      </w:r>
      <w:r>
        <w:rPr>
          <w:noProof/>
        </w:rPr>
      </w:r>
      <w:r>
        <w:rPr>
          <w:noProof/>
        </w:rPr>
        <w:fldChar w:fldCharType="separate"/>
      </w:r>
      <w:r>
        <w:rPr>
          <w:noProof/>
        </w:rPr>
        <w:t>128</w:t>
      </w:r>
      <w:r>
        <w:rPr>
          <w:noProof/>
        </w:rPr>
        <w:fldChar w:fldCharType="end"/>
      </w:r>
    </w:p>
    <w:p w14:paraId="3F42EE4A" w14:textId="66EBA210" w:rsidR="00E02274" w:rsidRDefault="00E02274">
      <w:pPr>
        <w:pStyle w:val="TOC5"/>
        <w:rPr>
          <w:rFonts w:ascii="Calibri" w:eastAsia="Times New Roman" w:hAnsi="Calibri"/>
          <w:noProof/>
          <w:kern w:val="2"/>
          <w:sz w:val="22"/>
          <w:szCs w:val="22"/>
          <w:lang w:eastAsia="en-GB"/>
        </w:rPr>
      </w:pPr>
      <w:r>
        <w:rPr>
          <w:noProof/>
        </w:rPr>
        <w:t>7.7.1.2.12</w:t>
      </w:r>
      <w:r>
        <w:rPr>
          <w:rFonts w:ascii="Calibri" w:eastAsia="Times New Roman" w:hAnsi="Calibri"/>
          <w:noProof/>
          <w:kern w:val="2"/>
          <w:sz w:val="22"/>
          <w:szCs w:val="22"/>
          <w:lang w:eastAsia="en-GB"/>
        </w:rPr>
        <w:tab/>
      </w:r>
      <w:r>
        <w:rPr>
          <w:noProof/>
        </w:rPr>
        <w:t>Transmit media cancel request</w:t>
      </w:r>
      <w:r>
        <w:rPr>
          <w:noProof/>
        </w:rPr>
        <w:tab/>
      </w:r>
      <w:r>
        <w:rPr>
          <w:noProof/>
        </w:rPr>
        <w:fldChar w:fldCharType="begin"/>
      </w:r>
      <w:r>
        <w:rPr>
          <w:noProof/>
        </w:rPr>
        <w:instrText xml:space="preserve"> PAGEREF _Toc154698445 \h </w:instrText>
      </w:r>
      <w:r>
        <w:rPr>
          <w:noProof/>
        </w:rPr>
      </w:r>
      <w:r>
        <w:rPr>
          <w:noProof/>
        </w:rPr>
        <w:fldChar w:fldCharType="separate"/>
      </w:r>
      <w:r>
        <w:rPr>
          <w:noProof/>
        </w:rPr>
        <w:t>128</w:t>
      </w:r>
      <w:r>
        <w:rPr>
          <w:noProof/>
        </w:rPr>
        <w:fldChar w:fldCharType="end"/>
      </w:r>
    </w:p>
    <w:p w14:paraId="05BC502C" w14:textId="4D61ACE9" w:rsidR="00E02274" w:rsidRDefault="00E02274">
      <w:pPr>
        <w:pStyle w:val="TOC5"/>
        <w:rPr>
          <w:rFonts w:ascii="Calibri" w:eastAsia="Times New Roman" w:hAnsi="Calibri"/>
          <w:noProof/>
          <w:kern w:val="2"/>
          <w:sz w:val="22"/>
          <w:szCs w:val="22"/>
          <w:lang w:eastAsia="en-GB"/>
        </w:rPr>
      </w:pPr>
      <w:r>
        <w:rPr>
          <w:noProof/>
        </w:rPr>
        <w:t>7.7.1.2.13</w:t>
      </w:r>
      <w:r>
        <w:rPr>
          <w:rFonts w:ascii="Calibri" w:eastAsia="Times New Roman" w:hAnsi="Calibri"/>
          <w:noProof/>
          <w:kern w:val="2"/>
          <w:sz w:val="22"/>
          <w:szCs w:val="22"/>
          <w:lang w:eastAsia="en-GB"/>
        </w:rPr>
        <w:tab/>
      </w:r>
      <w:r>
        <w:rPr>
          <w:noProof/>
        </w:rPr>
        <w:t>Transmit media cancel response</w:t>
      </w:r>
      <w:r>
        <w:rPr>
          <w:noProof/>
        </w:rPr>
        <w:tab/>
      </w:r>
      <w:r>
        <w:rPr>
          <w:noProof/>
        </w:rPr>
        <w:fldChar w:fldCharType="begin"/>
      </w:r>
      <w:r>
        <w:rPr>
          <w:noProof/>
        </w:rPr>
        <w:instrText xml:space="preserve"> PAGEREF _Toc154698446 \h </w:instrText>
      </w:r>
      <w:r>
        <w:rPr>
          <w:noProof/>
        </w:rPr>
      </w:r>
      <w:r>
        <w:rPr>
          <w:noProof/>
        </w:rPr>
        <w:fldChar w:fldCharType="separate"/>
      </w:r>
      <w:r>
        <w:rPr>
          <w:noProof/>
        </w:rPr>
        <w:t>128</w:t>
      </w:r>
      <w:r>
        <w:rPr>
          <w:noProof/>
        </w:rPr>
        <w:fldChar w:fldCharType="end"/>
      </w:r>
    </w:p>
    <w:p w14:paraId="245C5FCF" w14:textId="2586E09A" w:rsidR="00E02274" w:rsidRDefault="00E02274">
      <w:pPr>
        <w:pStyle w:val="TOC5"/>
        <w:rPr>
          <w:rFonts w:ascii="Calibri" w:eastAsia="Times New Roman" w:hAnsi="Calibri"/>
          <w:noProof/>
          <w:kern w:val="2"/>
          <w:sz w:val="22"/>
          <w:szCs w:val="22"/>
          <w:lang w:eastAsia="en-GB"/>
        </w:rPr>
      </w:pPr>
      <w:r>
        <w:rPr>
          <w:noProof/>
        </w:rPr>
        <w:t>7.7.1.2.14</w:t>
      </w:r>
      <w:r>
        <w:rPr>
          <w:rFonts w:ascii="Calibri" w:eastAsia="Times New Roman" w:hAnsi="Calibri"/>
          <w:noProof/>
          <w:kern w:val="2"/>
          <w:sz w:val="22"/>
          <w:szCs w:val="22"/>
          <w:lang w:eastAsia="en-GB"/>
        </w:rPr>
        <w:tab/>
      </w:r>
      <w:r>
        <w:rPr>
          <w:noProof/>
        </w:rPr>
        <w:t>Transmit media cancel request notify</w:t>
      </w:r>
      <w:r>
        <w:rPr>
          <w:noProof/>
        </w:rPr>
        <w:tab/>
      </w:r>
      <w:r>
        <w:rPr>
          <w:noProof/>
        </w:rPr>
        <w:fldChar w:fldCharType="begin"/>
      </w:r>
      <w:r>
        <w:rPr>
          <w:noProof/>
        </w:rPr>
        <w:instrText xml:space="preserve"> PAGEREF _Toc154698447 \h </w:instrText>
      </w:r>
      <w:r>
        <w:rPr>
          <w:noProof/>
        </w:rPr>
      </w:r>
      <w:r>
        <w:rPr>
          <w:noProof/>
        </w:rPr>
        <w:fldChar w:fldCharType="separate"/>
      </w:r>
      <w:r>
        <w:rPr>
          <w:noProof/>
        </w:rPr>
        <w:t>128</w:t>
      </w:r>
      <w:r>
        <w:rPr>
          <w:noProof/>
        </w:rPr>
        <w:fldChar w:fldCharType="end"/>
      </w:r>
    </w:p>
    <w:p w14:paraId="06D4480B" w14:textId="5C91176C" w:rsidR="00E02274" w:rsidRDefault="00E02274">
      <w:pPr>
        <w:pStyle w:val="TOC5"/>
        <w:rPr>
          <w:rFonts w:ascii="Calibri" w:eastAsia="Times New Roman" w:hAnsi="Calibri"/>
          <w:noProof/>
          <w:kern w:val="2"/>
          <w:sz w:val="22"/>
          <w:szCs w:val="22"/>
          <w:lang w:eastAsia="en-GB"/>
        </w:rPr>
      </w:pPr>
      <w:r>
        <w:rPr>
          <w:noProof/>
        </w:rPr>
        <w:t>7.7.1.2.15</w:t>
      </w:r>
      <w:r>
        <w:rPr>
          <w:rFonts w:ascii="Calibri" w:eastAsia="Times New Roman" w:hAnsi="Calibri"/>
          <w:noProof/>
          <w:kern w:val="2"/>
          <w:sz w:val="22"/>
          <w:szCs w:val="22"/>
          <w:lang w:eastAsia="en-GB"/>
        </w:rPr>
        <w:tab/>
      </w:r>
      <w:r>
        <w:rPr>
          <w:noProof/>
        </w:rPr>
        <w:t>Transmit media end request</w:t>
      </w:r>
      <w:r>
        <w:rPr>
          <w:noProof/>
        </w:rPr>
        <w:tab/>
      </w:r>
      <w:r>
        <w:rPr>
          <w:noProof/>
        </w:rPr>
        <w:fldChar w:fldCharType="begin"/>
      </w:r>
      <w:r>
        <w:rPr>
          <w:noProof/>
        </w:rPr>
        <w:instrText xml:space="preserve"> PAGEREF _Toc154698448 \h </w:instrText>
      </w:r>
      <w:r>
        <w:rPr>
          <w:noProof/>
        </w:rPr>
      </w:r>
      <w:r>
        <w:rPr>
          <w:noProof/>
        </w:rPr>
        <w:fldChar w:fldCharType="separate"/>
      </w:r>
      <w:r>
        <w:rPr>
          <w:noProof/>
        </w:rPr>
        <w:t>129</w:t>
      </w:r>
      <w:r>
        <w:rPr>
          <w:noProof/>
        </w:rPr>
        <w:fldChar w:fldCharType="end"/>
      </w:r>
    </w:p>
    <w:p w14:paraId="18DC782F" w14:textId="5CF5B963" w:rsidR="00E02274" w:rsidRDefault="00E02274">
      <w:pPr>
        <w:pStyle w:val="TOC5"/>
        <w:rPr>
          <w:rFonts w:ascii="Calibri" w:eastAsia="Times New Roman" w:hAnsi="Calibri"/>
          <w:noProof/>
          <w:kern w:val="2"/>
          <w:sz w:val="22"/>
          <w:szCs w:val="22"/>
          <w:lang w:eastAsia="en-GB"/>
        </w:rPr>
      </w:pPr>
      <w:r>
        <w:rPr>
          <w:noProof/>
        </w:rPr>
        <w:t>7.7.1.2.16</w:t>
      </w:r>
      <w:r>
        <w:rPr>
          <w:rFonts w:ascii="Calibri" w:eastAsia="Times New Roman" w:hAnsi="Calibri"/>
          <w:noProof/>
          <w:kern w:val="2"/>
          <w:sz w:val="22"/>
          <w:szCs w:val="22"/>
          <w:lang w:eastAsia="en-GB"/>
        </w:rPr>
        <w:tab/>
      </w:r>
      <w:r>
        <w:rPr>
          <w:noProof/>
        </w:rPr>
        <w:t>Transmit media end response</w:t>
      </w:r>
      <w:r>
        <w:rPr>
          <w:noProof/>
        </w:rPr>
        <w:tab/>
      </w:r>
      <w:r>
        <w:rPr>
          <w:noProof/>
        </w:rPr>
        <w:fldChar w:fldCharType="begin"/>
      </w:r>
      <w:r>
        <w:rPr>
          <w:noProof/>
        </w:rPr>
        <w:instrText xml:space="preserve"> PAGEREF _Toc154698449 \h </w:instrText>
      </w:r>
      <w:r>
        <w:rPr>
          <w:noProof/>
        </w:rPr>
      </w:r>
      <w:r>
        <w:rPr>
          <w:noProof/>
        </w:rPr>
        <w:fldChar w:fldCharType="separate"/>
      </w:r>
      <w:r>
        <w:rPr>
          <w:noProof/>
        </w:rPr>
        <w:t>129</w:t>
      </w:r>
      <w:r>
        <w:rPr>
          <w:noProof/>
        </w:rPr>
        <w:fldChar w:fldCharType="end"/>
      </w:r>
    </w:p>
    <w:p w14:paraId="5CFB60AA" w14:textId="7A07088C" w:rsidR="00E02274" w:rsidRDefault="00E02274">
      <w:pPr>
        <w:pStyle w:val="TOC5"/>
        <w:rPr>
          <w:rFonts w:ascii="Calibri" w:eastAsia="Times New Roman" w:hAnsi="Calibri"/>
          <w:noProof/>
          <w:kern w:val="2"/>
          <w:sz w:val="22"/>
          <w:szCs w:val="22"/>
          <w:lang w:eastAsia="en-GB"/>
        </w:rPr>
      </w:pPr>
      <w:r>
        <w:rPr>
          <w:noProof/>
        </w:rPr>
        <w:t>7.7.1.2.17</w:t>
      </w:r>
      <w:r>
        <w:rPr>
          <w:rFonts w:ascii="Calibri" w:eastAsia="Times New Roman" w:hAnsi="Calibri"/>
          <w:noProof/>
          <w:kern w:val="2"/>
          <w:sz w:val="22"/>
          <w:szCs w:val="22"/>
          <w:lang w:eastAsia="en-GB"/>
        </w:rPr>
        <w:tab/>
      </w:r>
      <w:r>
        <w:rPr>
          <w:noProof/>
        </w:rPr>
        <w:t>Remote transmit media request</w:t>
      </w:r>
      <w:r>
        <w:rPr>
          <w:noProof/>
        </w:rPr>
        <w:tab/>
      </w:r>
      <w:r>
        <w:rPr>
          <w:noProof/>
        </w:rPr>
        <w:fldChar w:fldCharType="begin"/>
      </w:r>
      <w:r>
        <w:rPr>
          <w:noProof/>
        </w:rPr>
        <w:instrText xml:space="preserve"> PAGEREF _Toc154698450 \h </w:instrText>
      </w:r>
      <w:r>
        <w:rPr>
          <w:noProof/>
        </w:rPr>
      </w:r>
      <w:r>
        <w:rPr>
          <w:noProof/>
        </w:rPr>
        <w:fldChar w:fldCharType="separate"/>
      </w:r>
      <w:r>
        <w:rPr>
          <w:noProof/>
        </w:rPr>
        <w:t>129</w:t>
      </w:r>
      <w:r>
        <w:rPr>
          <w:noProof/>
        </w:rPr>
        <w:fldChar w:fldCharType="end"/>
      </w:r>
    </w:p>
    <w:p w14:paraId="32B83F70" w14:textId="36037B04" w:rsidR="00E02274" w:rsidRDefault="00E02274">
      <w:pPr>
        <w:pStyle w:val="TOC5"/>
        <w:rPr>
          <w:rFonts w:ascii="Calibri" w:eastAsia="Times New Roman" w:hAnsi="Calibri"/>
          <w:noProof/>
          <w:kern w:val="2"/>
          <w:sz w:val="22"/>
          <w:szCs w:val="22"/>
          <w:lang w:eastAsia="en-GB"/>
        </w:rPr>
      </w:pPr>
      <w:r>
        <w:rPr>
          <w:noProof/>
        </w:rPr>
        <w:t>7.7.1.2.18</w:t>
      </w:r>
      <w:r>
        <w:rPr>
          <w:rFonts w:ascii="Calibri" w:eastAsia="Times New Roman" w:hAnsi="Calibri"/>
          <w:noProof/>
          <w:kern w:val="2"/>
          <w:sz w:val="22"/>
          <w:szCs w:val="22"/>
          <w:lang w:eastAsia="en-GB"/>
        </w:rPr>
        <w:tab/>
      </w:r>
      <w:r>
        <w:rPr>
          <w:noProof/>
        </w:rPr>
        <w:t>Remote transmit media response</w:t>
      </w:r>
      <w:r>
        <w:rPr>
          <w:noProof/>
        </w:rPr>
        <w:tab/>
      </w:r>
      <w:r>
        <w:rPr>
          <w:noProof/>
        </w:rPr>
        <w:fldChar w:fldCharType="begin"/>
      </w:r>
      <w:r>
        <w:rPr>
          <w:noProof/>
        </w:rPr>
        <w:instrText xml:space="preserve"> PAGEREF _Toc154698451 \h </w:instrText>
      </w:r>
      <w:r>
        <w:rPr>
          <w:noProof/>
        </w:rPr>
      </w:r>
      <w:r>
        <w:rPr>
          <w:noProof/>
        </w:rPr>
        <w:fldChar w:fldCharType="separate"/>
      </w:r>
      <w:r>
        <w:rPr>
          <w:noProof/>
        </w:rPr>
        <w:t>129</w:t>
      </w:r>
      <w:r>
        <w:rPr>
          <w:noProof/>
        </w:rPr>
        <w:fldChar w:fldCharType="end"/>
      </w:r>
    </w:p>
    <w:p w14:paraId="616671D2" w14:textId="04FB74AC" w:rsidR="00E02274" w:rsidRDefault="00E02274">
      <w:pPr>
        <w:pStyle w:val="TOC5"/>
        <w:rPr>
          <w:rFonts w:ascii="Calibri" w:eastAsia="Times New Roman" w:hAnsi="Calibri"/>
          <w:noProof/>
          <w:kern w:val="2"/>
          <w:sz w:val="22"/>
          <w:szCs w:val="22"/>
          <w:lang w:eastAsia="en-GB"/>
        </w:rPr>
      </w:pPr>
      <w:r>
        <w:rPr>
          <w:noProof/>
        </w:rPr>
        <w:t>7.7.1.2.19</w:t>
      </w:r>
      <w:r>
        <w:rPr>
          <w:rFonts w:ascii="Calibri" w:eastAsia="Times New Roman" w:hAnsi="Calibri"/>
          <w:noProof/>
          <w:kern w:val="2"/>
          <w:sz w:val="22"/>
          <w:szCs w:val="22"/>
          <w:lang w:eastAsia="en-GB"/>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_Toc154698452 \h </w:instrText>
      </w:r>
      <w:r>
        <w:rPr>
          <w:noProof/>
        </w:rPr>
      </w:r>
      <w:r>
        <w:rPr>
          <w:noProof/>
        </w:rPr>
        <w:fldChar w:fldCharType="separate"/>
      </w:r>
      <w:r>
        <w:rPr>
          <w:noProof/>
        </w:rPr>
        <w:t>130</w:t>
      </w:r>
      <w:r>
        <w:rPr>
          <w:noProof/>
        </w:rPr>
        <w:fldChar w:fldCharType="end"/>
      </w:r>
    </w:p>
    <w:p w14:paraId="32295FBB" w14:textId="204B1F84" w:rsidR="00E02274" w:rsidRDefault="00E02274">
      <w:pPr>
        <w:pStyle w:val="TOC5"/>
        <w:rPr>
          <w:rFonts w:ascii="Calibri" w:eastAsia="Times New Roman" w:hAnsi="Calibri"/>
          <w:noProof/>
          <w:kern w:val="2"/>
          <w:sz w:val="22"/>
          <w:szCs w:val="22"/>
          <w:lang w:eastAsia="en-GB"/>
        </w:rPr>
      </w:pPr>
      <w:r>
        <w:rPr>
          <w:noProof/>
        </w:rPr>
        <w:t>7.7.1.2.20</w:t>
      </w:r>
      <w:r>
        <w:rPr>
          <w:rFonts w:ascii="Calibri" w:eastAsia="Times New Roman" w:hAnsi="Calibri"/>
          <w:noProof/>
          <w:kern w:val="2"/>
          <w:sz w:val="22"/>
          <w:szCs w:val="22"/>
          <w:lang w:eastAsia="en-GB"/>
        </w:rPr>
        <w:tab/>
      </w:r>
      <w:r>
        <w:rPr>
          <w:noProof/>
        </w:rPr>
        <w:t>Remote transmit media cancel response</w:t>
      </w:r>
      <w:r>
        <w:rPr>
          <w:noProof/>
        </w:rPr>
        <w:tab/>
      </w:r>
      <w:r>
        <w:rPr>
          <w:noProof/>
        </w:rPr>
        <w:fldChar w:fldCharType="begin"/>
      </w:r>
      <w:r>
        <w:rPr>
          <w:noProof/>
        </w:rPr>
        <w:instrText xml:space="preserve"> PAGEREF _Toc154698453 \h </w:instrText>
      </w:r>
      <w:r>
        <w:rPr>
          <w:noProof/>
        </w:rPr>
      </w:r>
      <w:r>
        <w:rPr>
          <w:noProof/>
        </w:rPr>
        <w:fldChar w:fldCharType="separate"/>
      </w:r>
      <w:r>
        <w:rPr>
          <w:noProof/>
        </w:rPr>
        <w:t>130</w:t>
      </w:r>
      <w:r>
        <w:rPr>
          <w:noProof/>
        </w:rPr>
        <w:fldChar w:fldCharType="end"/>
      </w:r>
    </w:p>
    <w:p w14:paraId="784A459F" w14:textId="79700AC7" w:rsidR="00E02274" w:rsidRDefault="00E02274">
      <w:pPr>
        <w:pStyle w:val="TOC5"/>
        <w:rPr>
          <w:rFonts w:ascii="Calibri" w:eastAsia="Times New Roman" w:hAnsi="Calibri"/>
          <w:noProof/>
          <w:kern w:val="2"/>
          <w:sz w:val="22"/>
          <w:szCs w:val="22"/>
          <w:lang w:eastAsia="en-GB"/>
        </w:rPr>
      </w:pPr>
      <w:r>
        <w:rPr>
          <w:noProof/>
        </w:rPr>
        <w:t>7.7.1.2.21</w:t>
      </w:r>
      <w:r>
        <w:rPr>
          <w:rFonts w:ascii="Calibri" w:eastAsia="Times New Roman" w:hAnsi="Calibri"/>
          <w:noProof/>
          <w:kern w:val="2"/>
          <w:sz w:val="22"/>
          <w:szCs w:val="22"/>
          <w:lang w:eastAsia="en-GB"/>
        </w:rPr>
        <w:tab/>
      </w:r>
      <w:r>
        <w:rPr>
          <w:noProof/>
        </w:rPr>
        <w:t>Media reception end request</w:t>
      </w:r>
      <w:r>
        <w:rPr>
          <w:noProof/>
        </w:rPr>
        <w:tab/>
      </w:r>
      <w:r>
        <w:rPr>
          <w:noProof/>
        </w:rPr>
        <w:fldChar w:fldCharType="begin"/>
      </w:r>
      <w:r>
        <w:rPr>
          <w:noProof/>
        </w:rPr>
        <w:instrText xml:space="preserve"> PAGEREF _Toc154698454 \h </w:instrText>
      </w:r>
      <w:r>
        <w:rPr>
          <w:noProof/>
        </w:rPr>
      </w:r>
      <w:r>
        <w:rPr>
          <w:noProof/>
        </w:rPr>
        <w:fldChar w:fldCharType="separate"/>
      </w:r>
      <w:r>
        <w:rPr>
          <w:noProof/>
        </w:rPr>
        <w:t>130</w:t>
      </w:r>
      <w:r>
        <w:rPr>
          <w:noProof/>
        </w:rPr>
        <w:fldChar w:fldCharType="end"/>
      </w:r>
    </w:p>
    <w:p w14:paraId="545DE9E9" w14:textId="5CF60AD0" w:rsidR="00E02274" w:rsidRDefault="00E02274">
      <w:pPr>
        <w:pStyle w:val="TOC5"/>
        <w:rPr>
          <w:rFonts w:ascii="Calibri" w:eastAsia="Times New Roman" w:hAnsi="Calibri"/>
          <w:noProof/>
          <w:kern w:val="2"/>
          <w:sz w:val="22"/>
          <w:szCs w:val="22"/>
          <w:lang w:eastAsia="en-GB"/>
        </w:rPr>
      </w:pPr>
      <w:r>
        <w:rPr>
          <w:noProof/>
        </w:rPr>
        <w:t>7.7.1.2.22</w:t>
      </w:r>
      <w:r>
        <w:rPr>
          <w:rFonts w:ascii="Calibri" w:eastAsia="Times New Roman" w:hAnsi="Calibri"/>
          <w:noProof/>
          <w:kern w:val="2"/>
          <w:sz w:val="22"/>
          <w:szCs w:val="22"/>
          <w:lang w:eastAsia="en-GB"/>
        </w:rPr>
        <w:tab/>
      </w:r>
      <w:r>
        <w:rPr>
          <w:noProof/>
        </w:rPr>
        <w:t>Media reception end response</w:t>
      </w:r>
      <w:r>
        <w:rPr>
          <w:noProof/>
        </w:rPr>
        <w:tab/>
      </w:r>
      <w:r>
        <w:rPr>
          <w:noProof/>
        </w:rPr>
        <w:fldChar w:fldCharType="begin"/>
      </w:r>
      <w:r>
        <w:rPr>
          <w:noProof/>
        </w:rPr>
        <w:instrText xml:space="preserve"> PAGEREF _Toc154698455 \h </w:instrText>
      </w:r>
      <w:r>
        <w:rPr>
          <w:noProof/>
        </w:rPr>
      </w:r>
      <w:r>
        <w:rPr>
          <w:noProof/>
        </w:rPr>
        <w:fldChar w:fldCharType="separate"/>
      </w:r>
      <w:r>
        <w:rPr>
          <w:noProof/>
        </w:rPr>
        <w:t>130</w:t>
      </w:r>
      <w:r>
        <w:rPr>
          <w:noProof/>
        </w:rPr>
        <w:fldChar w:fldCharType="end"/>
      </w:r>
    </w:p>
    <w:p w14:paraId="31E360F1" w14:textId="6C6AC42A" w:rsidR="00E02274" w:rsidRDefault="00E02274">
      <w:pPr>
        <w:pStyle w:val="TOC5"/>
        <w:rPr>
          <w:rFonts w:ascii="Calibri" w:eastAsia="Times New Roman" w:hAnsi="Calibri"/>
          <w:noProof/>
          <w:kern w:val="2"/>
          <w:sz w:val="22"/>
          <w:szCs w:val="22"/>
          <w:lang w:eastAsia="en-GB"/>
        </w:rPr>
      </w:pPr>
      <w:r>
        <w:rPr>
          <w:noProof/>
        </w:rPr>
        <w:t>7.7.1.2.23</w:t>
      </w:r>
      <w:r>
        <w:rPr>
          <w:rFonts w:ascii="Calibri" w:eastAsia="Times New Roman" w:hAnsi="Calibri"/>
          <w:noProof/>
          <w:kern w:val="2"/>
          <w:sz w:val="22"/>
          <w:szCs w:val="22"/>
          <w:lang w:eastAsia="en-GB"/>
        </w:rPr>
        <w:tab/>
      </w:r>
      <w:r>
        <w:rPr>
          <w:noProof/>
        </w:rPr>
        <w:t>Media reception override notification</w:t>
      </w:r>
      <w:r>
        <w:rPr>
          <w:noProof/>
        </w:rPr>
        <w:tab/>
      </w:r>
      <w:r>
        <w:rPr>
          <w:noProof/>
        </w:rPr>
        <w:fldChar w:fldCharType="begin"/>
      </w:r>
      <w:r>
        <w:rPr>
          <w:noProof/>
        </w:rPr>
        <w:instrText xml:space="preserve"> PAGEREF _Toc154698456 \h </w:instrText>
      </w:r>
      <w:r>
        <w:rPr>
          <w:noProof/>
        </w:rPr>
      </w:r>
      <w:r>
        <w:rPr>
          <w:noProof/>
        </w:rPr>
        <w:fldChar w:fldCharType="separate"/>
      </w:r>
      <w:r>
        <w:rPr>
          <w:noProof/>
        </w:rPr>
        <w:t>131</w:t>
      </w:r>
      <w:r>
        <w:rPr>
          <w:noProof/>
        </w:rPr>
        <w:fldChar w:fldCharType="end"/>
      </w:r>
    </w:p>
    <w:p w14:paraId="7B0ADA75" w14:textId="3ADDEF3C" w:rsidR="00E02274" w:rsidRDefault="00E02274">
      <w:pPr>
        <w:pStyle w:val="TOC5"/>
        <w:rPr>
          <w:rFonts w:ascii="Calibri" w:eastAsia="Times New Roman" w:hAnsi="Calibri"/>
          <w:noProof/>
          <w:kern w:val="2"/>
          <w:sz w:val="22"/>
          <w:szCs w:val="22"/>
          <w:lang w:eastAsia="en-GB"/>
        </w:rPr>
      </w:pPr>
      <w:r>
        <w:rPr>
          <w:noProof/>
        </w:rPr>
        <w:t>7.7.1.2.24</w:t>
      </w:r>
      <w:r>
        <w:rPr>
          <w:rFonts w:ascii="Calibri" w:eastAsia="Times New Roman" w:hAnsi="Calibri"/>
          <w:noProof/>
          <w:kern w:val="2"/>
          <w:sz w:val="22"/>
          <w:szCs w:val="22"/>
          <w:lang w:eastAsia="en-GB"/>
        </w:rPr>
        <w:tab/>
      </w:r>
      <w:r>
        <w:rPr>
          <w:noProof/>
        </w:rPr>
        <w:t>Transmit media end notify</w:t>
      </w:r>
      <w:r>
        <w:rPr>
          <w:noProof/>
        </w:rPr>
        <w:tab/>
      </w:r>
      <w:r>
        <w:rPr>
          <w:noProof/>
        </w:rPr>
        <w:fldChar w:fldCharType="begin"/>
      </w:r>
      <w:r>
        <w:rPr>
          <w:noProof/>
        </w:rPr>
        <w:instrText xml:space="preserve"> PAGEREF _Toc154698457 \h </w:instrText>
      </w:r>
      <w:r>
        <w:rPr>
          <w:noProof/>
        </w:rPr>
      </w:r>
      <w:r>
        <w:rPr>
          <w:noProof/>
        </w:rPr>
        <w:fldChar w:fldCharType="separate"/>
      </w:r>
      <w:r>
        <w:rPr>
          <w:noProof/>
        </w:rPr>
        <w:t>131</w:t>
      </w:r>
      <w:r>
        <w:rPr>
          <w:noProof/>
        </w:rPr>
        <w:fldChar w:fldCharType="end"/>
      </w:r>
    </w:p>
    <w:p w14:paraId="6A6BC3B2" w14:textId="485669AF" w:rsidR="00E02274" w:rsidRDefault="00E02274">
      <w:pPr>
        <w:pStyle w:val="TOC5"/>
        <w:rPr>
          <w:rFonts w:ascii="Calibri" w:eastAsia="Times New Roman" w:hAnsi="Calibri"/>
          <w:noProof/>
          <w:kern w:val="2"/>
          <w:sz w:val="22"/>
          <w:szCs w:val="22"/>
          <w:lang w:eastAsia="en-GB"/>
        </w:rPr>
      </w:pPr>
      <w:r>
        <w:rPr>
          <w:noProof/>
        </w:rPr>
        <w:t>7.7.1.2.25</w:t>
      </w:r>
      <w:r>
        <w:rPr>
          <w:rFonts w:ascii="Calibri" w:eastAsia="Times New Roman" w:hAnsi="Calibri"/>
          <w:noProof/>
          <w:kern w:val="2"/>
          <w:sz w:val="22"/>
          <w:szCs w:val="22"/>
          <w:lang w:eastAsia="en-GB"/>
        </w:rPr>
        <w:tab/>
      </w:r>
      <w:r>
        <w:rPr>
          <w:noProof/>
        </w:rPr>
        <w:t>Transmission idle</w:t>
      </w:r>
      <w:r>
        <w:rPr>
          <w:noProof/>
        </w:rPr>
        <w:tab/>
      </w:r>
      <w:r>
        <w:rPr>
          <w:noProof/>
        </w:rPr>
        <w:fldChar w:fldCharType="begin"/>
      </w:r>
      <w:r>
        <w:rPr>
          <w:noProof/>
        </w:rPr>
        <w:instrText xml:space="preserve"> PAGEREF _Toc154698458 \h </w:instrText>
      </w:r>
      <w:r>
        <w:rPr>
          <w:noProof/>
        </w:rPr>
      </w:r>
      <w:r>
        <w:rPr>
          <w:noProof/>
        </w:rPr>
        <w:fldChar w:fldCharType="separate"/>
      </w:r>
      <w:r>
        <w:rPr>
          <w:noProof/>
        </w:rPr>
        <w:t>131</w:t>
      </w:r>
      <w:r>
        <w:rPr>
          <w:noProof/>
        </w:rPr>
        <w:fldChar w:fldCharType="end"/>
      </w:r>
    </w:p>
    <w:p w14:paraId="433F73FB" w14:textId="4A483727" w:rsidR="00E02274" w:rsidRDefault="00E02274">
      <w:pPr>
        <w:pStyle w:val="TOC4"/>
        <w:rPr>
          <w:rFonts w:ascii="Calibri" w:eastAsia="Times New Roman" w:hAnsi="Calibri"/>
          <w:noProof/>
          <w:kern w:val="2"/>
          <w:sz w:val="22"/>
          <w:szCs w:val="22"/>
          <w:lang w:eastAsia="en-GB"/>
        </w:rPr>
      </w:pPr>
      <w:r w:rsidRPr="004327D6">
        <w:rPr>
          <w:noProof/>
          <w:lang w:val="en-US"/>
        </w:rPr>
        <w:t>7.7.1.3</w:t>
      </w:r>
      <w:r>
        <w:rPr>
          <w:rFonts w:ascii="Calibri" w:eastAsia="Times New Roman" w:hAnsi="Calibri"/>
          <w:noProof/>
          <w:kern w:val="2"/>
          <w:sz w:val="22"/>
          <w:szCs w:val="22"/>
          <w:lang w:eastAsia="en-GB"/>
        </w:rPr>
        <w:tab/>
      </w:r>
      <w:r w:rsidRPr="004327D6">
        <w:rPr>
          <w:noProof/>
          <w:lang w:val="en-US"/>
        </w:rPr>
        <w:t>Transmission control within one MC system for MCVideo service</w:t>
      </w:r>
      <w:r>
        <w:rPr>
          <w:noProof/>
        </w:rPr>
        <w:tab/>
      </w:r>
      <w:r>
        <w:rPr>
          <w:noProof/>
        </w:rPr>
        <w:fldChar w:fldCharType="begin"/>
      </w:r>
      <w:r>
        <w:rPr>
          <w:noProof/>
        </w:rPr>
        <w:instrText xml:space="preserve"> PAGEREF _Toc154698459 \h </w:instrText>
      </w:r>
      <w:r>
        <w:rPr>
          <w:noProof/>
        </w:rPr>
      </w:r>
      <w:r>
        <w:rPr>
          <w:noProof/>
        </w:rPr>
        <w:fldChar w:fldCharType="separate"/>
      </w:r>
      <w:r>
        <w:rPr>
          <w:noProof/>
        </w:rPr>
        <w:t>131</w:t>
      </w:r>
      <w:r>
        <w:rPr>
          <w:noProof/>
        </w:rPr>
        <w:fldChar w:fldCharType="end"/>
      </w:r>
    </w:p>
    <w:p w14:paraId="745148BC" w14:textId="778189A2" w:rsidR="00E02274" w:rsidRDefault="00E02274">
      <w:pPr>
        <w:pStyle w:val="TOC5"/>
        <w:rPr>
          <w:rFonts w:ascii="Calibri" w:eastAsia="Times New Roman" w:hAnsi="Calibri"/>
          <w:noProof/>
          <w:kern w:val="2"/>
          <w:sz w:val="22"/>
          <w:szCs w:val="22"/>
          <w:lang w:eastAsia="en-GB"/>
        </w:rPr>
      </w:pPr>
      <w:r>
        <w:rPr>
          <w:noProof/>
        </w:rPr>
        <w:t>7.7.1.3.1</w:t>
      </w:r>
      <w:r>
        <w:rPr>
          <w:rFonts w:ascii="Calibri" w:eastAsia="Times New Roman" w:hAnsi="Calibri"/>
          <w:noProof/>
          <w:kern w:val="2"/>
          <w:sz w:val="22"/>
          <w:szCs w:val="22"/>
          <w:lang w:eastAsia="en-GB"/>
        </w:rPr>
        <w:tab/>
      </w:r>
      <w:r>
        <w:rPr>
          <w:noProof/>
        </w:rPr>
        <w:t>Transmission control during an MCVideo session</w:t>
      </w:r>
      <w:r>
        <w:rPr>
          <w:noProof/>
        </w:rPr>
        <w:tab/>
      </w:r>
      <w:r>
        <w:rPr>
          <w:noProof/>
        </w:rPr>
        <w:fldChar w:fldCharType="begin"/>
      </w:r>
      <w:r>
        <w:rPr>
          <w:noProof/>
        </w:rPr>
        <w:instrText xml:space="preserve"> PAGEREF _Toc154698460 \h </w:instrText>
      </w:r>
      <w:r>
        <w:rPr>
          <w:noProof/>
        </w:rPr>
      </w:r>
      <w:r>
        <w:rPr>
          <w:noProof/>
        </w:rPr>
        <w:fldChar w:fldCharType="separate"/>
      </w:r>
      <w:r>
        <w:rPr>
          <w:noProof/>
        </w:rPr>
        <w:t>131</w:t>
      </w:r>
      <w:r>
        <w:rPr>
          <w:noProof/>
        </w:rPr>
        <w:fldChar w:fldCharType="end"/>
      </w:r>
    </w:p>
    <w:p w14:paraId="6D604B5B" w14:textId="33A1D1C1" w:rsidR="00E02274" w:rsidRDefault="00E02274">
      <w:pPr>
        <w:pStyle w:val="TOC5"/>
        <w:rPr>
          <w:rFonts w:ascii="Calibri" w:eastAsia="Times New Roman" w:hAnsi="Calibri"/>
          <w:noProof/>
          <w:kern w:val="2"/>
          <w:sz w:val="22"/>
          <w:szCs w:val="22"/>
          <w:lang w:eastAsia="en-GB"/>
        </w:rPr>
      </w:pPr>
      <w:r>
        <w:rPr>
          <w:noProof/>
        </w:rPr>
        <w:t>7.7.1.3.2</w:t>
      </w:r>
      <w:r>
        <w:rPr>
          <w:rFonts w:ascii="Calibri" w:eastAsia="Times New Roman" w:hAnsi="Calibri"/>
          <w:noProof/>
          <w:kern w:val="2"/>
          <w:sz w:val="22"/>
          <w:szCs w:val="22"/>
          <w:lang w:eastAsia="en-GB"/>
        </w:rPr>
        <w:tab/>
      </w:r>
      <w:r>
        <w:rPr>
          <w:noProof/>
        </w:rPr>
        <w:t>Reception control during an MCVideo session</w:t>
      </w:r>
      <w:r>
        <w:rPr>
          <w:noProof/>
        </w:rPr>
        <w:tab/>
      </w:r>
      <w:r>
        <w:rPr>
          <w:noProof/>
        </w:rPr>
        <w:fldChar w:fldCharType="begin"/>
      </w:r>
      <w:r>
        <w:rPr>
          <w:noProof/>
        </w:rPr>
        <w:instrText xml:space="preserve"> PAGEREF _Toc154698461 \h </w:instrText>
      </w:r>
      <w:r>
        <w:rPr>
          <w:noProof/>
        </w:rPr>
      </w:r>
      <w:r>
        <w:rPr>
          <w:noProof/>
        </w:rPr>
        <w:fldChar w:fldCharType="separate"/>
      </w:r>
      <w:r>
        <w:rPr>
          <w:noProof/>
        </w:rPr>
        <w:t>132</w:t>
      </w:r>
      <w:r>
        <w:rPr>
          <w:noProof/>
        </w:rPr>
        <w:fldChar w:fldCharType="end"/>
      </w:r>
    </w:p>
    <w:p w14:paraId="2237D407" w14:textId="65CC34D8" w:rsidR="00E02274" w:rsidRDefault="00E02274">
      <w:pPr>
        <w:pStyle w:val="TOC5"/>
        <w:rPr>
          <w:rFonts w:ascii="Calibri" w:eastAsia="Times New Roman" w:hAnsi="Calibri"/>
          <w:noProof/>
          <w:kern w:val="2"/>
          <w:sz w:val="22"/>
          <w:szCs w:val="22"/>
          <w:lang w:eastAsia="en-GB"/>
        </w:rPr>
      </w:pPr>
      <w:r>
        <w:rPr>
          <w:noProof/>
        </w:rPr>
        <w:t>7.7.1.3.2A</w:t>
      </w:r>
      <w:r>
        <w:rPr>
          <w:rFonts w:ascii="Calibri" w:eastAsia="Times New Roman" w:hAnsi="Calibri"/>
          <w:noProof/>
          <w:kern w:val="2"/>
          <w:sz w:val="22"/>
          <w:szCs w:val="22"/>
          <w:lang w:eastAsia="en-GB"/>
        </w:rPr>
        <w:tab/>
      </w:r>
      <w:r>
        <w:rPr>
          <w:noProof/>
        </w:rPr>
        <w:t>End media reception – receiving user initiated</w:t>
      </w:r>
      <w:r>
        <w:rPr>
          <w:noProof/>
        </w:rPr>
        <w:tab/>
      </w:r>
      <w:r>
        <w:rPr>
          <w:noProof/>
        </w:rPr>
        <w:fldChar w:fldCharType="begin"/>
      </w:r>
      <w:r>
        <w:rPr>
          <w:noProof/>
        </w:rPr>
        <w:instrText xml:space="preserve"> PAGEREF _Toc154698462 \h </w:instrText>
      </w:r>
      <w:r>
        <w:rPr>
          <w:noProof/>
        </w:rPr>
      </w:r>
      <w:r>
        <w:rPr>
          <w:noProof/>
        </w:rPr>
        <w:fldChar w:fldCharType="separate"/>
      </w:r>
      <w:r>
        <w:rPr>
          <w:noProof/>
        </w:rPr>
        <w:t>134</w:t>
      </w:r>
      <w:r>
        <w:rPr>
          <w:noProof/>
        </w:rPr>
        <w:fldChar w:fldCharType="end"/>
      </w:r>
    </w:p>
    <w:p w14:paraId="52CDCEA8" w14:textId="2AD028E8" w:rsidR="00E02274" w:rsidRDefault="00E02274">
      <w:pPr>
        <w:pStyle w:val="TOC5"/>
        <w:rPr>
          <w:rFonts w:ascii="Calibri" w:eastAsia="Times New Roman" w:hAnsi="Calibri"/>
          <w:noProof/>
          <w:kern w:val="2"/>
          <w:sz w:val="22"/>
          <w:szCs w:val="22"/>
          <w:lang w:eastAsia="en-GB"/>
        </w:rPr>
      </w:pPr>
      <w:r>
        <w:rPr>
          <w:noProof/>
        </w:rPr>
        <w:t>7.7.1.3.2B</w:t>
      </w:r>
      <w:r>
        <w:rPr>
          <w:rFonts w:ascii="Calibri" w:eastAsia="Times New Roman" w:hAnsi="Calibri"/>
          <w:noProof/>
          <w:kern w:val="2"/>
          <w:sz w:val="22"/>
          <w:szCs w:val="22"/>
          <w:lang w:eastAsia="en-GB"/>
        </w:rPr>
        <w:tab/>
      </w:r>
      <w:r>
        <w:rPr>
          <w:noProof/>
        </w:rPr>
        <w:t>End media reception – transmission control server initiated</w:t>
      </w:r>
      <w:r>
        <w:rPr>
          <w:noProof/>
        </w:rPr>
        <w:tab/>
      </w:r>
      <w:r>
        <w:rPr>
          <w:noProof/>
        </w:rPr>
        <w:fldChar w:fldCharType="begin"/>
      </w:r>
      <w:r>
        <w:rPr>
          <w:noProof/>
        </w:rPr>
        <w:instrText xml:space="preserve"> PAGEREF _Toc154698463 \h </w:instrText>
      </w:r>
      <w:r>
        <w:rPr>
          <w:noProof/>
        </w:rPr>
      </w:r>
      <w:r>
        <w:rPr>
          <w:noProof/>
        </w:rPr>
        <w:fldChar w:fldCharType="separate"/>
      </w:r>
      <w:r>
        <w:rPr>
          <w:noProof/>
        </w:rPr>
        <w:t>134</w:t>
      </w:r>
      <w:r>
        <w:rPr>
          <w:noProof/>
        </w:rPr>
        <w:fldChar w:fldCharType="end"/>
      </w:r>
    </w:p>
    <w:p w14:paraId="3C7DF320" w14:textId="3063A415" w:rsidR="00E02274" w:rsidRDefault="00E02274">
      <w:pPr>
        <w:pStyle w:val="TOC5"/>
        <w:rPr>
          <w:rFonts w:ascii="Calibri" w:eastAsia="Times New Roman" w:hAnsi="Calibri"/>
          <w:noProof/>
          <w:kern w:val="2"/>
          <w:sz w:val="22"/>
          <w:szCs w:val="22"/>
          <w:lang w:eastAsia="en-GB"/>
        </w:rPr>
      </w:pPr>
      <w:r>
        <w:rPr>
          <w:noProof/>
        </w:rPr>
        <w:t>7.7.1.3.2C</w:t>
      </w:r>
      <w:r>
        <w:rPr>
          <w:rFonts w:ascii="Calibri" w:eastAsia="Times New Roman" w:hAnsi="Calibri"/>
          <w:noProof/>
          <w:kern w:val="2"/>
          <w:sz w:val="22"/>
          <w:szCs w:val="22"/>
          <w:lang w:eastAsia="en-GB"/>
        </w:rPr>
        <w:tab/>
      </w:r>
      <w:r>
        <w:rPr>
          <w:noProof/>
        </w:rPr>
        <w:t>Reception control on overridden – mandatory mode</w:t>
      </w:r>
      <w:r>
        <w:rPr>
          <w:noProof/>
        </w:rPr>
        <w:tab/>
      </w:r>
      <w:r>
        <w:rPr>
          <w:noProof/>
        </w:rPr>
        <w:fldChar w:fldCharType="begin"/>
      </w:r>
      <w:r>
        <w:rPr>
          <w:noProof/>
        </w:rPr>
        <w:instrText xml:space="preserve"> PAGEREF _Toc154698464 \h </w:instrText>
      </w:r>
      <w:r>
        <w:rPr>
          <w:noProof/>
        </w:rPr>
      </w:r>
      <w:r>
        <w:rPr>
          <w:noProof/>
        </w:rPr>
        <w:fldChar w:fldCharType="separate"/>
      </w:r>
      <w:r>
        <w:rPr>
          <w:noProof/>
        </w:rPr>
        <w:t>135</w:t>
      </w:r>
      <w:r>
        <w:rPr>
          <w:noProof/>
        </w:rPr>
        <w:fldChar w:fldCharType="end"/>
      </w:r>
    </w:p>
    <w:p w14:paraId="46E4E246" w14:textId="5F91BE7D" w:rsidR="00E02274" w:rsidRDefault="00E02274">
      <w:pPr>
        <w:pStyle w:val="TOC5"/>
        <w:rPr>
          <w:rFonts w:ascii="Calibri" w:eastAsia="Times New Roman" w:hAnsi="Calibri"/>
          <w:noProof/>
          <w:kern w:val="2"/>
          <w:sz w:val="22"/>
          <w:szCs w:val="22"/>
          <w:lang w:eastAsia="en-GB"/>
        </w:rPr>
      </w:pPr>
      <w:r>
        <w:rPr>
          <w:noProof/>
        </w:rPr>
        <w:t>7.7.1.3.2D</w:t>
      </w:r>
      <w:r>
        <w:rPr>
          <w:rFonts w:ascii="Calibri" w:eastAsia="Times New Roman" w:hAnsi="Calibri"/>
          <w:noProof/>
          <w:kern w:val="2"/>
          <w:sz w:val="22"/>
          <w:szCs w:val="22"/>
          <w:lang w:eastAsia="en-GB"/>
        </w:rPr>
        <w:tab/>
      </w:r>
      <w:r>
        <w:rPr>
          <w:noProof/>
        </w:rPr>
        <w:t>Reception control on overridden – negotiated mode</w:t>
      </w:r>
      <w:r>
        <w:rPr>
          <w:noProof/>
        </w:rPr>
        <w:tab/>
      </w:r>
      <w:r>
        <w:rPr>
          <w:noProof/>
        </w:rPr>
        <w:fldChar w:fldCharType="begin"/>
      </w:r>
      <w:r>
        <w:rPr>
          <w:noProof/>
        </w:rPr>
        <w:instrText xml:space="preserve"> PAGEREF _Toc154698465 \h </w:instrText>
      </w:r>
      <w:r>
        <w:rPr>
          <w:noProof/>
        </w:rPr>
      </w:r>
      <w:r>
        <w:rPr>
          <w:noProof/>
        </w:rPr>
        <w:fldChar w:fldCharType="separate"/>
      </w:r>
      <w:r>
        <w:rPr>
          <w:noProof/>
        </w:rPr>
        <w:t>136</w:t>
      </w:r>
      <w:r>
        <w:rPr>
          <w:noProof/>
        </w:rPr>
        <w:fldChar w:fldCharType="end"/>
      </w:r>
    </w:p>
    <w:p w14:paraId="55C9747D" w14:textId="204AAEA2" w:rsidR="00E02274" w:rsidRDefault="00E02274">
      <w:pPr>
        <w:pStyle w:val="TOC5"/>
        <w:rPr>
          <w:rFonts w:ascii="Calibri" w:eastAsia="Times New Roman" w:hAnsi="Calibri"/>
          <w:noProof/>
          <w:kern w:val="2"/>
          <w:sz w:val="22"/>
          <w:szCs w:val="22"/>
          <w:lang w:eastAsia="en-GB"/>
        </w:rPr>
      </w:pPr>
      <w:r>
        <w:rPr>
          <w:noProof/>
        </w:rPr>
        <w:t>7.7.1.3.3</w:t>
      </w:r>
      <w:r>
        <w:rPr>
          <w:rFonts w:ascii="Calibri" w:eastAsia="Times New Roman" w:hAnsi="Calibri"/>
          <w:noProof/>
          <w:kern w:val="2"/>
          <w:sz w:val="22"/>
          <w:szCs w:val="22"/>
          <w:lang w:eastAsia="en-GB"/>
        </w:rPr>
        <w:tab/>
      </w:r>
      <w:r>
        <w:rPr>
          <w:noProof/>
        </w:rPr>
        <w:t>Transmission revoke during an MCVideo session</w:t>
      </w:r>
      <w:r>
        <w:rPr>
          <w:noProof/>
        </w:rPr>
        <w:tab/>
      </w:r>
      <w:r>
        <w:rPr>
          <w:noProof/>
        </w:rPr>
        <w:fldChar w:fldCharType="begin"/>
      </w:r>
      <w:r>
        <w:rPr>
          <w:noProof/>
        </w:rPr>
        <w:instrText xml:space="preserve"> PAGEREF _Toc154698466 \h </w:instrText>
      </w:r>
      <w:r>
        <w:rPr>
          <w:noProof/>
        </w:rPr>
      </w:r>
      <w:r>
        <w:rPr>
          <w:noProof/>
        </w:rPr>
        <w:fldChar w:fldCharType="separate"/>
      </w:r>
      <w:r>
        <w:rPr>
          <w:noProof/>
        </w:rPr>
        <w:t>137</w:t>
      </w:r>
      <w:r>
        <w:rPr>
          <w:noProof/>
        </w:rPr>
        <w:fldChar w:fldCharType="end"/>
      </w:r>
    </w:p>
    <w:p w14:paraId="2C86D02E" w14:textId="283E3BD0" w:rsidR="00E02274" w:rsidRDefault="00E02274">
      <w:pPr>
        <w:pStyle w:val="TOC5"/>
        <w:rPr>
          <w:rFonts w:ascii="Calibri" w:eastAsia="Times New Roman" w:hAnsi="Calibri"/>
          <w:noProof/>
          <w:kern w:val="2"/>
          <w:sz w:val="22"/>
          <w:szCs w:val="22"/>
          <w:lang w:eastAsia="en-GB"/>
        </w:rPr>
      </w:pPr>
      <w:r>
        <w:rPr>
          <w:noProof/>
        </w:rPr>
        <w:t>7.7.1.3.4</w:t>
      </w:r>
      <w:r>
        <w:rPr>
          <w:rFonts w:ascii="Calibri" w:eastAsia="Times New Roman" w:hAnsi="Calibri"/>
          <w:noProof/>
          <w:kern w:val="2"/>
          <w:sz w:val="22"/>
          <w:szCs w:val="22"/>
          <w:lang w:eastAsia="en-GB"/>
        </w:rPr>
        <w:tab/>
      </w:r>
      <w:r>
        <w:rPr>
          <w:noProof/>
        </w:rPr>
        <w:t>Queue position during an MCVideo session</w:t>
      </w:r>
      <w:r>
        <w:rPr>
          <w:noProof/>
        </w:rPr>
        <w:tab/>
      </w:r>
      <w:r>
        <w:rPr>
          <w:noProof/>
        </w:rPr>
        <w:fldChar w:fldCharType="begin"/>
      </w:r>
      <w:r>
        <w:rPr>
          <w:noProof/>
        </w:rPr>
        <w:instrText xml:space="preserve"> PAGEREF _Toc154698467 \h </w:instrText>
      </w:r>
      <w:r>
        <w:rPr>
          <w:noProof/>
        </w:rPr>
      </w:r>
      <w:r>
        <w:rPr>
          <w:noProof/>
        </w:rPr>
        <w:fldChar w:fldCharType="separate"/>
      </w:r>
      <w:r>
        <w:rPr>
          <w:noProof/>
        </w:rPr>
        <w:t>138</w:t>
      </w:r>
      <w:r>
        <w:rPr>
          <w:noProof/>
        </w:rPr>
        <w:fldChar w:fldCharType="end"/>
      </w:r>
    </w:p>
    <w:p w14:paraId="4AED3659" w14:textId="58D80C0A" w:rsidR="00E02274" w:rsidRDefault="00E02274">
      <w:pPr>
        <w:pStyle w:val="TOC5"/>
        <w:rPr>
          <w:rFonts w:ascii="Calibri" w:eastAsia="Times New Roman" w:hAnsi="Calibri"/>
          <w:noProof/>
          <w:kern w:val="2"/>
          <w:sz w:val="22"/>
          <w:szCs w:val="22"/>
          <w:lang w:eastAsia="en-GB"/>
        </w:rPr>
      </w:pPr>
      <w:r>
        <w:rPr>
          <w:noProof/>
        </w:rPr>
        <w:t>7.7.1.3.5</w:t>
      </w:r>
      <w:r>
        <w:rPr>
          <w:rFonts w:ascii="Calibri" w:eastAsia="Times New Roman" w:hAnsi="Calibri"/>
          <w:noProof/>
          <w:kern w:val="2"/>
          <w:sz w:val="22"/>
          <w:szCs w:val="22"/>
          <w:lang w:eastAsia="en-GB"/>
        </w:rPr>
        <w:tab/>
      </w:r>
      <w:r>
        <w:rPr>
          <w:noProof/>
        </w:rPr>
        <w:t>Transmit media request cancellation from the video transmission queue</w:t>
      </w:r>
      <w:r>
        <w:rPr>
          <w:noProof/>
        </w:rPr>
        <w:tab/>
      </w:r>
      <w:r>
        <w:rPr>
          <w:noProof/>
        </w:rPr>
        <w:fldChar w:fldCharType="begin"/>
      </w:r>
      <w:r>
        <w:rPr>
          <w:noProof/>
        </w:rPr>
        <w:instrText xml:space="preserve"> PAGEREF _Toc154698468 \h </w:instrText>
      </w:r>
      <w:r>
        <w:rPr>
          <w:noProof/>
        </w:rPr>
      </w:r>
      <w:r>
        <w:rPr>
          <w:noProof/>
        </w:rPr>
        <w:fldChar w:fldCharType="separate"/>
      </w:r>
      <w:r>
        <w:rPr>
          <w:noProof/>
        </w:rPr>
        <w:t>139</w:t>
      </w:r>
      <w:r>
        <w:rPr>
          <w:noProof/>
        </w:rPr>
        <w:fldChar w:fldCharType="end"/>
      </w:r>
    </w:p>
    <w:p w14:paraId="094AD2AC" w14:textId="35CE24E9" w:rsidR="00E02274" w:rsidRDefault="00E02274">
      <w:pPr>
        <w:pStyle w:val="TOC6"/>
        <w:rPr>
          <w:rFonts w:ascii="Calibri" w:eastAsia="Times New Roman" w:hAnsi="Calibri"/>
          <w:noProof/>
          <w:kern w:val="2"/>
          <w:sz w:val="22"/>
          <w:szCs w:val="22"/>
          <w:lang w:eastAsia="en-GB"/>
        </w:rPr>
      </w:pPr>
      <w:r>
        <w:rPr>
          <w:noProof/>
        </w:rPr>
        <w:t>7.7.1.3.5.1</w:t>
      </w:r>
      <w:r>
        <w:rPr>
          <w:rFonts w:ascii="Calibri" w:eastAsia="Times New Roman" w:hAnsi="Calibri"/>
          <w:noProof/>
          <w:kern w:val="2"/>
          <w:sz w:val="22"/>
          <w:szCs w:val="22"/>
          <w:lang w:eastAsia="en-GB"/>
        </w:rPr>
        <w:tab/>
      </w:r>
      <w:r>
        <w:rPr>
          <w:noProof/>
        </w:rPr>
        <w:t>Transmit media request cancellation from the queue – MCVideo user initiated</w:t>
      </w:r>
      <w:r>
        <w:rPr>
          <w:noProof/>
        </w:rPr>
        <w:tab/>
      </w:r>
      <w:r>
        <w:rPr>
          <w:noProof/>
        </w:rPr>
        <w:fldChar w:fldCharType="begin"/>
      </w:r>
      <w:r>
        <w:rPr>
          <w:noProof/>
        </w:rPr>
        <w:instrText xml:space="preserve"> PAGEREF _Toc154698469 \h </w:instrText>
      </w:r>
      <w:r>
        <w:rPr>
          <w:noProof/>
        </w:rPr>
      </w:r>
      <w:r>
        <w:rPr>
          <w:noProof/>
        </w:rPr>
        <w:fldChar w:fldCharType="separate"/>
      </w:r>
      <w:r>
        <w:rPr>
          <w:noProof/>
        </w:rPr>
        <w:t>139</w:t>
      </w:r>
      <w:r>
        <w:rPr>
          <w:noProof/>
        </w:rPr>
        <w:fldChar w:fldCharType="end"/>
      </w:r>
    </w:p>
    <w:p w14:paraId="1680B7E6" w14:textId="031587C8" w:rsidR="00E02274" w:rsidRDefault="00E02274">
      <w:pPr>
        <w:pStyle w:val="TOC6"/>
        <w:rPr>
          <w:rFonts w:ascii="Calibri" w:eastAsia="Times New Roman" w:hAnsi="Calibri"/>
          <w:noProof/>
          <w:kern w:val="2"/>
          <w:sz w:val="22"/>
          <w:szCs w:val="22"/>
          <w:lang w:eastAsia="en-GB"/>
        </w:rPr>
      </w:pPr>
      <w:r w:rsidRPr="004327D6">
        <w:rPr>
          <w:noProof/>
          <w:lang w:val="en-US"/>
        </w:rPr>
        <w:t>7.7.1.3.5.2</w:t>
      </w:r>
      <w:r>
        <w:rPr>
          <w:rFonts w:ascii="Calibri" w:eastAsia="Times New Roman" w:hAnsi="Calibri"/>
          <w:noProof/>
          <w:kern w:val="2"/>
          <w:sz w:val="22"/>
          <w:szCs w:val="22"/>
          <w:lang w:eastAsia="en-GB"/>
        </w:rPr>
        <w:tab/>
      </w:r>
      <w:r w:rsidRPr="004327D6">
        <w:rPr>
          <w:noProof/>
          <w:lang w:val="en-US"/>
        </w:rPr>
        <w:t>Transmit media request cancellation from the queue - transmission control server initiated</w:t>
      </w:r>
      <w:r>
        <w:rPr>
          <w:noProof/>
        </w:rPr>
        <w:tab/>
      </w:r>
      <w:r>
        <w:rPr>
          <w:noProof/>
        </w:rPr>
        <w:fldChar w:fldCharType="begin"/>
      </w:r>
      <w:r>
        <w:rPr>
          <w:noProof/>
        </w:rPr>
        <w:instrText xml:space="preserve"> PAGEREF _Toc154698470 \h </w:instrText>
      </w:r>
      <w:r>
        <w:rPr>
          <w:noProof/>
        </w:rPr>
      </w:r>
      <w:r>
        <w:rPr>
          <w:noProof/>
        </w:rPr>
        <w:fldChar w:fldCharType="separate"/>
      </w:r>
      <w:r>
        <w:rPr>
          <w:noProof/>
        </w:rPr>
        <w:t>140</w:t>
      </w:r>
      <w:r>
        <w:rPr>
          <w:noProof/>
        </w:rPr>
        <w:fldChar w:fldCharType="end"/>
      </w:r>
    </w:p>
    <w:p w14:paraId="631BBADC" w14:textId="13F97E57" w:rsidR="00E02274" w:rsidRDefault="00E02274">
      <w:pPr>
        <w:pStyle w:val="TOC5"/>
        <w:rPr>
          <w:rFonts w:ascii="Calibri" w:eastAsia="Times New Roman" w:hAnsi="Calibri"/>
          <w:noProof/>
          <w:kern w:val="2"/>
          <w:sz w:val="22"/>
          <w:szCs w:val="22"/>
          <w:lang w:eastAsia="en-GB"/>
        </w:rPr>
      </w:pPr>
      <w:r>
        <w:rPr>
          <w:noProof/>
        </w:rPr>
        <w:t>7.7.1.3.6</w:t>
      </w:r>
      <w:r>
        <w:rPr>
          <w:rFonts w:ascii="Calibri" w:eastAsia="Times New Roman" w:hAnsi="Calibri"/>
          <w:noProof/>
          <w:kern w:val="2"/>
          <w:sz w:val="22"/>
          <w:szCs w:val="22"/>
          <w:lang w:eastAsia="en-GB"/>
        </w:rPr>
        <w:tab/>
      </w:r>
      <w:r>
        <w:rPr>
          <w:noProof/>
        </w:rPr>
        <w:t>End a media transmission during an MCVideo session</w:t>
      </w:r>
      <w:r>
        <w:rPr>
          <w:noProof/>
        </w:rPr>
        <w:tab/>
      </w:r>
      <w:r>
        <w:rPr>
          <w:noProof/>
        </w:rPr>
        <w:fldChar w:fldCharType="begin"/>
      </w:r>
      <w:r>
        <w:rPr>
          <w:noProof/>
        </w:rPr>
        <w:instrText xml:space="preserve"> PAGEREF _Toc154698471 \h </w:instrText>
      </w:r>
      <w:r>
        <w:rPr>
          <w:noProof/>
        </w:rPr>
      </w:r>
      <w:r>
        <w:rPr>
          <w:noProof/>
        </w:rPr>
        <w:fldChar w:fldCharType="separate"/>
      </w:r>
      <w:r>
        <w:rPr>
          <w:noProof/>
        </w:rPr>
        <w:t>141</w:t>
      </w:r>
      <w:r>
        <w:rPr>
          <w:noProof/>
        </w:rPr>
        <w:fldChar w:fldCharType="end"/>
      </w:r>
    </w:p>
    <w:p w14:paraId="39DC6EA0" w14:textId="45C818CF" w:rsidR="00E02274" w:rsidRDefault="00E02274">
      <w:pPr>
        <w:pStyle w:val="TOC6"/>
        <w:rPr>
          <w:rFonts w:ascii="Calibri" w:eastAsia="Times New Roman" w:hAnsi="Calibri"/>
          <w:noProof/>
          <w:kern w:val="2"/>
          <w:sz w:val="22"/>
          <w:szCs w:val="22"/>
          <w:lang w:eastAsia="en-GB"/>
        </w:rPr>
      </w:pPr>
      <w:r>
        <w:rPr>
          <w:noProof/>
        </w:rPr>
        <w:t>7.7.1.3.6.1</w:t>
      </w:r>
      <w:r>
        <w:rPr>
          <w:rFonts w:ascii="Calibri" w:eastAsia="Times New Roman" w:hAnsi="Calibri"/>
          <w:noProof/>
          <w:kern w:val="2"/>
          <w:sz w:val="22"/>
          <w:szCs w:val="22"/>
          <w:lang w:eastAsia="en-GB"/>
        </w:rPr>
        <w:tab/>
      </w:r>
      <w:r>
        <w:rPr>
          <w:noProof/>
        </w:rPr>
        <w:t>End a media transmission – MCVideo user initiated</w:t>
      </w:r>
      <w:r>
        <w:rPr>
          <w:noProof/>
        </w:rPr>
        <w:tab/>
      </w:r>
      <w:r>
        <w:rPr>
          <w:noProof/>
        </w:rPr>
        <w:fldChar w:fldCharType="begin"/>
      </w:r>
      <w:r>
        <w:rPr>
          <w:noProof/>
        </w:rPr>
        <w:instrText xml:space="preserve"> PAGEREF _Toc154698472 \h </w:instrText>
      </w:r>
      <w:r>
        <w:rPr>
          <w:noProof/>
        </w:rPr>
      </w:r>
      <w:r>
        <w:rPr>
          <w:noProof/>
        </w:rPr>
        <w:fldChar w:fldCharType="separate"/>
      </w:r>
      <w:r>
        <w:rPr>
          <w:noProof/>
        </w:rPr>
        <w:t>141</w:t>
      </w:r>
      <w:r>
        <w:rPr>
          <w:noProof/>
        </w:rPr>
        <w:fldChar w:fldCharType="end"/>
      </w:r>
    </w:p>
    <w:p w14:paraId="588CCEC2" w14:textId="0AEC95F5" w:rsidR="00E02274" w:rsidRDefault="00E02274">
      <w:pPr>
        <w:pStyle w:val="TOC6"/>
        <w:rPr>
          <w:rFonts w:ascii="Calibri" w:eastAsia="Times New Roman" w:hAnsi="Calibri"/>
          <w:noProof/>
          <w:kern w:val="2"/>
          <w:sz w:val="22"/>
          <w:szCs w:val="22"/>
          <w:lang w:eastAsia="en-GB"/>
        </w:rPr>
      </w:pPr>
      <w:r>
        <w:rPr>
          <w:noProof/>
        </w:rPr>
        <w:t>7.7.1.3.6.2</w:t>
      </w:r>
      <w:r>
        <w:rPr>
          <w:rFonts w:ascii="Calibri" w:eastAsia="Times New Roman" w:hAnsi="Calibri"/>
          <w:noProof/>
          <w:kern w:val="2"/>
          <w:sz w:val="22"/>
          <w:szCs w:val="22"/>
          <w:lang w:eastAsia="en-GB"/>
        </w:rPr>
        <w:tab/>
      </w:r>
      <w:r>
        <w:rPr>
          <w:noProof/>
        </w:rPr>
        <w:t>End a media transmission – transmission control server initiated</w:t>
      </w:r>
      <w:r>
        <w:rPr>
          <w:noProof/>
        </w:rPr>
        <w:tab/>
      </w:r>
      <w:r>
        <w:rPr>
          <w:noProof/>
        </w:rPr>
        <w:fldChar w:fldCharType="begin"/>
      </w:r>
      <w:r>
        <w:rPr>
          <w:noProof/>
        </w:rPr>
        <w:instrText xml:space="preserve"> PAGEREF _Toc154698473 \h </w:instrText>
      </w:r>
      <w:r>
        <w:rPr>
          <w:noProof/>
        </w:rPr>
      </w:r>
      <w:r>
        <w:rPr>
          <w:noProof/>
        </w:rPr>
        <w:fldChar w:fldCharType="separate"/>
      </w:r>
      <w:r>
        <w:rPr>
          <w:noProof/>
        </w:rPr>
        <w:t>142</w:t>
      </w:r>
      <w:r>
        <w:rPr>
          <w:noProof/>
        </w:rPr>
        <w:fldChar w:fldCharType="end"/>
      </w:r>
    </w:p>
    <w:p w14:paraId="2CE4D220" w14:textId="7F57ED63" w:rsidR="00E02274" w:rsidRDefault="00E02274">
      <w:pPr>
        <w:pStyle w:val="TOC6"/>
        <w:rPr>
          <w:rFonts w:ascii="Calibri" w:eastAsia="Times New Roman" w:hAnsi="Calibri"/>
          <w:noProof/>
          <w:kern w:val="2"/>
          <w:sz w:val="22"/>
          <w:szCs w:val="22"/>
          <w:lang w:eastAsia="en-GB"/>
        </w:rPr>
      </w:pPr>
      <w:r>
        <w:rPr>
          <w:noProof/>
        </w:rPr>
        <w:t>7.7.1.3.6.3</w:t>
      </w:r>
      <w:r>
        <w:rPr>
          <w:rFonts w:ascii="Calibri" w:eastAsia="Times New Roman" w:hAnsi="Calibri"/>
          <w:noProof/>
          <w:kern w:val="2"/>
          <w:sz w:val="22"/>
          <w:szCs w:val="22"/>
          <w:lang w:eastAsia="en-GB"/>
        </w:rPr>
        <w:tab/>
      </w:r>
      <w:r>
        <w:rPr>
          <w:noProof/>
        </w:rPr>
        <w:t>End a media transmission – remote MCVideo user initiated</w:t>
      </w:r>
      <w:r>
        <w:rPr>
          <w:noProof/>
        </w:rPr>
        <w:tab/>
      </w:r>
      <w:r>
        <w:rPr>
          <w:noProof/>
        </w:rPr>
        <w:fldChar w:fldCharType="begin"/>
      </w:r>
      <w:r>
        <w:rPr>
          <w:noProof/>
        </w:rPr>
        <w:instrText xml:space="preserve"> PAGEREF _Toc154698474 \h </w:instrText>
      </w:r>
      <w:r>
        <w:rPr>
          <w:noProof/>
        </w:rPr>
      </w:r>
      <w:r>
        <w:rPr>
          <w:noProof/>
        </w:rPr>
        <w:fldChar w:fldCharType="separate"/>
      </w:r>
      <w:r>
        <w:rPr>
          <w:noProof/>
        </w:rPr>
        <w:t>143</w:t>
      </w:r>
      <w:r>
        <w:rPr>
          <w:noProof/>
        </w:rPr>
        <w:fldChar w:fldCharType="end"/>
      </w:r>
    </w:p>
    <w:p w14:paraId="615DF3CF" w14:textId="26D27558" w:rsidR="00E02274" w:rsidRDefault="00E02274">
      <w:pPr>
        <w:pStyle w:val="TOC5"/>
        <w:rPr>
          <w:rFonts w:ascii="Calibri" w:eastAsia="Times New Roman" w:hAnsi="Calibri"/>
          <w:noProof/>
          <w:kern w:val="2"/>
          <w:sz w:val="22"/>
          <w:szCs w:val="22"/>
          <w:lang w:eastAsia="en-GB"/>
        </w:rPr>
      </w:pPr>
      <w:r>
        <w:rPr>
          <w:noProof/>
        </w:rPr>
        <w:t>7.7.1.3.7</w:t>
      </w:r>
      <w:r>
        <w:rPr>
          <w:rFonts w:ascii="Calibri" w:eastAsia="Times New Roman" w:hAnsi="Calibri"/>
          <w:noProof/>
          <w:kern w:val="2"/>
          <w:sz w:val="22"/>
          <w:szCs w:val="22"/>
          <w:lang w:eastAsia="en-GB"/>
        </w:rPr>
        <w:tab/>
      </w:r>
      <w:r>
        <w:rPr>
          <w:noProof/>
        </w:rPr>
        <w:t>Remotely initiated media transmission during an MCVideo session</w:t>
      </w:r>
      <w:r>
        <w:rPr>
          <w:noProof/>
        </w:rPr>
        <w:tab/>
      </w:r>
      <w:r>
        <w:rPr>
          <w:noProof/>
        </w:rPr>
        <w:fldChar w:fldCharType="begin"/>
      </w:r>
      <w:r>
        <w:rPr>
          <w:noProof/>
        </w:rPr>
        <w:instrText xml:space="preserve"> PAGEREF _Toc154698475 \h </w:instrText>
      </w:r>
      <w:r>
        <w:rPr>
          <w:noProof/>
        </w:rPr>
      </w:r>
      <w:r>
        <w:rPr>
          <w:noProof/>
        </w:rPr>
        <w:fldChar w:fldCharType="separate"/>
      </w:r>
      <w:r>
        <w:rPr>
          <w:noProof/>
        </w:rPr>
        <w:t>144</w:t>
      </w:r>
      <w:r>
        <w:rPr>
          <w:noProof/>
        </w:rPr>
        <w:fldChar w:fldCharType="end"/>
      </w:r>
    </w:p>
    <w:p w14:paraId="6C5F3266" w14:textId="5D652A75" w:rsidR="00E02274" w:rsidRDefault="00E02274">
      <w:pPr>
        <w:pStyle w:val="TOC5"/>
        <w:rPr>
          <w:rFonts w:ascii="Calibri" w:eastAsia="Times New Roman" w:hAnsi="Calibri"/>
          <w:noProof/>
          <w:kern w:val="2"/>
          <w:sz w:val="22"/>
          <w:szCs w:val="22"/>
          <w:lang w:eastAsia="en-GB"/>
        </w:rPr>
      </w:pPr>
      <w:r>
        <w:rPr>
          <w:noProof/>
        </w:rPr>
        <w:t>7.7.1.3.8</w:t>
      </w:r>
      <w:r>
        <w:rPr>
          <w:rFonts w:ascii="Calibri" w:eastAsia="Times New Roman" w:hAnsi="Calibri"/>
          <w:noProof/>
          <w:kern w:val="2"/>
          <w:sz w:val="22"/>
          <w:szCs w:val="22"/>
          <w:lang w:eastAsia="en-GB"/>
        </w:rPr>
        <w:tab/>
      </w:r>
      <w:r>
        <w:rPr>
          <w:noProof/>
        </w:rPr>
        <w:t>Transmission idle during an MCVideo session</w:t>
      </w:r>
      <w:r>
        <w:rPr>
          <w:noProof/>
        </w:rPr>
        <w:tab/>
      </w:r>
      <w:r>
        <w:rPr>
          <w:noProof/>
        </w:rPr>
        <w:fldChar w:fldCharType="begin"/>
      </w:r>
      <w:r>
        <w:rPr>
          <w:noProof/>
        </w:rPr>
        <w:instrText xml:space="preserve"> PAGEREF _Toc154698476 \h </w:instrText>
      </w:r>
      <w:r>
        <w:rPr>
          <w:noProof/>
        </w:rPr>
      </w:r>
      <w:r>
        <w:rPr>
          <w:noProof/>
        </w:rPr>
        <w:fldChar w:fldCharType="separate"/>
      </w:r>
      <w:r>
        <w:rPr>
          <w:noProof/>
        </w:rPr>
        <w:t>144</w:t>
      </w:r>
      <w:r>
        <w:rPr>
          <w:noProof/>
        </w:rPr>
        <w:fldChar w:fldCharType="end"/>
      </w:r>
    </w:p>
    <w:p w14:paraId="1B1D69F8" w14:textId="2C642091" w:rsidR="00E02274" w:rsidRDefault="00E02274">
      <w:pPr>
        <w:pStyle w:val="TOC3"/>
        <w:rPr>
          <w:rFonts w:ascii="Calibri" w:eastAsia="Times New Roman" w:hAnsi="Calibri"/>
          <w:noProof/>
          <w:kern w:val="2"/>
          <w:sz w:val="22"/>
          <w:szCs w:val="22"/>
          <w:lang w:eastAsia="en-GB"/>
        </w:rPr>
      </w:pPr>
      <w:r w:rsidRPr="004327D6">
        <w:rPr>
          <w:noProof/>
          <w:lang w:val="en-IN" w:eastAsia="zh-CN"/>
        </w:rPr>
        <w:t>7.7.2</w:t>
      </w:r>
      <w:r>
        <w:rPr>
          <w:rFonts w:ascii="Calibri" w:eastAsia="Times New Roman" w:hAnsi="Calibri"/>
          <w:noProof/>
          <w:kern w:val="2"/>
          <w:sz w:val="22"/>
          <w:szCs w:val="22"/>
          <w:lang w:eastAsia="en-GB"/>
        </w:rPr>
        <w:tab/>
      </w:r>
      <w:r w:rsidRPr="004327D6">
        <w:rPr>
          <w:noProof/>
          <w:lang w:val="en-IN"/>
        </w:rPr>
        <w:t>Off-network transmission control</w:t>
      </w:r>
      <w:r>
        <w:rPr>
          <w:noProof/>
        </w:rPr>
        <w:tab/>
      </w:r>
      <w:r>
        <w:rPr>
          <w:noProof/>
        </w:rPr>
        <w:fldChar w:fldCharType="begin"/>
      </w:r>
      <w:r>
        <w:rPr>
          <w:noProof/>
        </w:rPr>
        <w:instrText xml:space="preserve"> PAGEREF _Toc154698477 \h </w:instrText>
      </w:r>
      <w:r>
        <w:rPr>
          <w:noProof/>
        </w:rPr>
      </w:r>
      <w:r>
        <w:rPr>
          <w:noProof/>
        </w:rPr>
        <w:fldChar w:fldCharType="separate"/>
      </w:r>
      <w:r>
        <w:rPr>
          <w:noProof/>
        </w:rPr>
        <w:t>145</w:t>
      </w:r>
      <w:r>
        <w:rPr>
          <w:noProof/>
        </w:rPr>
        <w:fldChar w:fldCharType="end"/>
      </w:r>
    </w:p>
    <w:p w14:paraId="52770CC2" w14:textId="6DE1346D" w:rsidR="00E02274" w:rsidRDefault="00E02274">
      <w:pPr>
        <w:pStyle w:val="TOC4"/>
        <w:rPr>
          <w:rFonts w:ascii="Calibri" w:eastAsia="Times New Roman" w:hAnsi="Calibri"/>
          <w:noProof/>
          <w:kern w:val="2"/>
          <w:sz w:val="22"/>
          <w:szCs w:val="22"/>
          <w:lang w:eastAsia="en-GB"/>
        </w:rPr>
      </w:pPr>
      <w:r w:rsidRPr="004327D6">
        <w:rPr>
          <w:noProof/>
          <w:lang w:val="en-IN" w:eastAsia="zh-CN"/>
        </w:rPr>
        <w:t>7.7.2</w:t>
      </w:r>
      <w:r w:rsidRPr="004327D6">
        <w:rPr>
          <w:noProof/>
          <w:lang w:val="en-IN"/>
        </w:rPr>
        <w:t>.1</w:t>
      </w:r>
      <w:r>
        <w:rPr>
          <w:rFonts w:ascii="Calibri" w:eastAsia="Times New Roman" w:hAnsi="Calibri"/>
          <w:noProof/>
          <w:kern w:val="2"/>
          <w:sz w:val="22"/>
          <w:szCs w:val="22"/>
          <w:lang w:eastAsia="en-GB"/>
        </w:rPr>
        <w:tab/>
      </w:r>
      <w:r w:rsidRPr="004327D6">
        <w:rPr>
          <w:noProof/>
          <w:lang w:val="en-IN"/>
        </w:rPr>
        <w:t>General</w:t>
      </w:r>
      <w:r>
        <w:rPr>
          <w:noProof/>
        </w:rPr>
        <w:tab/>
      </w:r>
      <w:r>
        <w:rPr>
          <w:noProof/>
        </w:rPr>
        <w:fldChar w:fldCharType="begin"/>
      </w:r>
      <w:r>
        <w:rPr>
          <w:noProof/>
        </w:rPr>
        <w:instrText xml:space="preserve"> PAGEREF _Toc154698478 \h </w:instrText>
      </w:r>
      <w:r>
        <w:rPr>
          <w:noProof/>
        </w:rPr>
      </w:r>
      <w:r>
        <w:rPr>
          <w:noProof/>
        </w:rPr>
        <w:fldChar w:fldCharType="separate"/>
      </w:r>
      <w:r>
        <w:rPr>
          <w:noProof/>
        </w:rPr>
        <w:t>145</w:t>
      </w:r>
      <w:r>
        <w:rPr>
          <w:noProof/>
        </w:rPr>
        <w:fldChar w:fldCharType="end"/>
      </w:r>
    </w:p>
    <w:p w14:paraId="3C315B20" w14:textId="20467254" w:rsidR="00E02274" w:rsidRDefault="00E02274">
      <w:pPr>
        <w:pStyle w:val="TOC4"/>
        <w:rPr>
          <w:rFonts w:ascii="Calibri" w:eastAsia="Times New Roman" w:hAnsi="Calibri"/>
          <w:noProof/>
          <w:kern w:val="2"/>
          <w:sz w:val="22"/>
          <w:szCs w:val="22"/>
          <w:lang w:eastAsia="en-GB"/>
        </w:rPr>
      </w:pPr>
      <w:r w:rsidRPr="004327D6">
        <w:rPr>
          <w:noProof/>
          <w:lang w:val="en-IN" w:eastAsia="zh-CN"/>
        </w:rPr>
        <w:t>7.7.2</w:t>
      </w:r>
      <w:r w:rsidRPr="004327D6">
        <w:rPr>
          <w:noProof/>
          <w:lang w:val="en-IN"/>
        </w:rPr>
        <w:t>.2</w:t>
      </w:r>
      <w:r>
        <w:rPr>
          <w:rFonts w:ascii="Calibri" w:eastAsia="Times New Roman" w:hAnsi="Calibri"/>
          <w:noProof/>
          <w:kern w:val="2"/>
          <w:sz w:val="22"/>
          <w:szCs w:val="22"/>
          <w:lang w:eastAsia="en-GB"/>
        </w:rPr>
        <w:tab/>
      </w:r>
      <w:r w:rsidRPr="004327D6">
        <w:rPr>
          <w:noProof/>
          <w:lang w:val="en-IN"/>
        </w:rPr>
        <w:t>Information flows for o</w:t>
      </w:r>
      <w:r w:rsidRPr="004327D6">
        <w:rPr>
          <w:noProof/>
          <w:lang w:val="en-IN" w:eastAsia="zh-CN"/>
        </w:rPr>
        <w:t>ff-network transmission control</w:t>
      </w:r>
      <w:r>
        <w:rPr>
          <w:noProof/>
        </w:rPr>
        <w:tab/>
      </w:r>
      <w:r>
        <w:rPr>
          <w:noProof/>
        </w:rPr>
        <w:fldChar w:fldCharType="begin"/>
      </w:r>
      <w:r>
        <w:rPr>
          <w:noProof/>
        </w:rPr>
        <w:instrText xml:space="preserve"> PAGEREF _Toc154698479 \h </w:instrText>
      </w:r>
      <w:r>
        <w:rPr>
          <w:noProof/>
        </w:rPr>
      </w:r>
      <w:r>
        <w:rPr>
          <w:noProof/>
        </w:rPr>
        <w:fldChar w:fldCharType="separate"/>
      </w:r>
      <w:r>
        <w:rPr>
          <w:noProof/>
        </w:rPr>
        <w:t>146</w:t>
      </w:r>
      <w:r>
        <w:rPr>
          <w:noProof/>
        </w:rPr>
        <w:fldChar w:fldCharType="end"/>
      </w:r>
    </w:p>
    <w:p w14:paraId="4C819CA3" w14:textId="45CD94ED" w:rsidR="00E02274" w:rsidRDefault="00E02274">
      <w:pPr>
        <w:pStyle w:val="TOC5"/>
        <w:rPr>
          <w:rFonts w:ascii="Calibri" w:eastAsia="Times New Roman" w:hAnsi="Calibri"/>
          <w:noProof/>
          <w:kern w:val="2"/>
          <w:sz w:val="22"/>
          <w:szCs w:val="22"/>
          <w:lang w:eastAsia="en-GB"/>
        </w:rPr>
      </w:pPr>
      <w:r w:rsidRPr="004327D6">
        <w:rPr>
          <w:noProof/>
          <w:lang w:val="en-IN"/>
        </w:rPr>
        <w:t>7.7.2.2.1</w:t>
      </w:r>
      <w:r>
        <w:rPr>
          <w:rFonts w:ascii="Calibri" w:eastAsia="Times New Roman" w:hAnsi="Calibri"/>
          <w:noProof/>
          <w:kern w:val="2"/>
          <w:sz w:val="22"/>
          <w:szCs w:val="22"/>
          <w:lang w:eastAsia="en-GB"/>
        </w:rPr>
        <w:tab/>
      </w:r>
      <w:r w:rsidRPr="004327D6">
        <w:rPr>
          <w:noProof/>
          <w:lang w:val="en-IN"/>
        </w:rPr>
        <w:t>Transmission request</w:t>
      </w:r>
      <w:r>
        <w:rPr>
          <w:noProof/>
        </w:rPr>
        <w:tab/>
      </w:r>
      <w:r>
        <w:rPr>
          <w:noProof/>
        </w:rPr>
        <w:fldChar w:fldCharType="begin"/>
      </w:r>
      <w:r>
        <w:rPr>
          <w:noProof/>
        </w:rPr>
        <w:instrText xml:space="preserve"> PAGEREF _Toc154698480 \h </w:instrText>
      </w:r>
      <w:r>
        <w:rPr>
          <w:noProof/>
        </w:rPr>
      </w:r>
      <w:r>
        <w:rPr>
          <w:noProof/>
        </w:rPr>
        <w:fldChar w:fldCharType="separate"/>
      </w:r>
      <w:r>
        <w:rPr>
          <w:noProof/>
        </w:rPr>
        <w:t>146</w:t>
      </w:r>
      <w:r>
        <w:rPr>
          <w:noProof/>
        </w:rPr>
        <w:fldChar w:fldCharType="end"/>
      </w:r>
    </w:p>
    <w:p w14:paraId="2362F408" w14:textId="3076DB77" w:rsidR="00E02274" w:rsidRDefault="00E02274">
      <w:pPr>
        <w:pStyle w:val="TOC5"/>
        <w:rPr>
          <w:rFonts w:ascii="Calibri" w:eastAsia="Times New Roman" w:hAnsi="Calibri"/>
          <w:noProof/>
          <w:kern w:val="2"/>
          <w:sz w:val="22"/>
          <w:szCs w:val="22"/>
          <w:lang w:eastAsia="en-GB"/>
        </w:rPr>
      </w:pPr>
      <w:r w:rsidRPr="004327D6">
        <w:rPr>
          <w:noProof/>
          <w:lang w:val="en-IN"/>
        </w:rPr>
        <w:t>7.7.2.2.2</w:t>
      </w:r>
      <w:r>
        <w:rPr>
          <w:rFonts w:ascii="Calibri" w:eastAsia="Times New Roman" w:hAnsi="Calibri"/>
          <w:noProof/>
          <w:kern w:val="2"/>
          <w:sz w:val="22"/>
          <w:szCs w:val="22"/>
          <w:lang w:eastAsia="en-GB"/>
        </w:rPr>
        <w:tab/>
      </w:r>
      <w:r w:rsidRPr="004327D6">
        <w:rPr>
          <w:noProof/>
          <w:lang w:val="en-IN"/>
        </w:rPr>
        <w:t>Transmission granted</w:t>
      </w:r>
      <w:r>
        <w:rPr>
          <w:noProof/>
        </w:rPr>
        <w:tab/>
      </w:r>
      <w:r>
        <w:rPr>
          <w:noProof/>
        </w:rPr>
        <w:fldChar w:fldCharType="begin"/>
      </w:r>
      <w:r>
        <w:rPr>
          <w:noProof/>
        </w:rPr>
        <w:instrText xml:space="preserve"> PAGEREF _Toc154698481 \h </w:instrText>
      </w:r>
      <w:r>
        <w:rPr>
          <w:noProof/>
        </w:rPr>
      </w:r>
      <w:r>
        <w:rPr>
          <w:noProof/>
        </w:rPr>
        <w:fldChar w:fldCharType="separate"/>
      </w:r>
      <w:r>
        <w:rPr>
          <w:noProof/>
        </w:rPr>
        <w:t>146</w:t>
      </w:r>
      <w:r>
        <w:rPr>
          <w:noProof/>
        </w:rPr>
        <w:fldChar w:fldCharType="end"/>
      </w:r>
    </w:p>
    <w:p w14:paraId="26389014" w14:textId="34BBFA9C" w:rsidR="00E02274" w:rsidRDefault="00E02274">
      <w:pPr>
        <w:pStyle w:val="TOC5"/>
        <w:rPr>
          <w:rFonts w:ascii="Calibri" w:eastAsia="Times New Roman" w:hAnsi="Calibri"/>
          <w:noProof/>
          <w:kern w:val="2"/>
          <w:sz w:val="22"/>
          <w:szCs w:val="22"/>
          <w:lang w:eastAsia="en-GB"/>
        </w:rPr>
      </w:pPr>
      <w:r w:rsidRPr="004327D6">
        <w:rPr>
          <w:noProof/>
          <w:lang w:val="en-IN"/>
        </w:rPr>
        <w:t>7.7.2.2.3</w:t>
      </w:r>
      <w:r>
        <w:rPr>
          <w:rFonts w:ascii="Calibri" w:eastAsia="Times New Roman" w:hAnsi="Calibri"/>
          <w:noProof/>
          <w:kern w:val="2"/>
          <w:sz w:val="22"/>
          <w:szCs w:val="22"/>
          <w:lang w:eastAsia="en-GB"/>
        </w:rPr>
        <w:tab/>
      </w:r>
      <w:r w:rsidRPr="004327D6">
        <w:rPr>
          <w:noProof/>
          <w:lang w:val="en-IN"/>
        </w:rPr>
        <w:t>Transmission release</w:t>
      </w:r>
      <w:r>
        <w:rPr>
          <w:noProof/>
        </w:rPr>
        <w:tab/>
      </w:r>
      <w:r>
        <w:rPr>
          <w:noProof/>
        </w:rPr>
        <w:fldChar w:fldCharType="begin"/>
      </w:r>
      <w:r>
        <w:rPr>
          <w:noProof/>
        </w:rPr>
        <w:instrText xml:space="preserve"> PAGEREF _Toc154698482 \h </w:instrText>
      </w:r>
      <w:r>
        <w:rPr>
          <w:noProof/>
        </w:rPr>
      </w:r>
      <w:r>
        <w:rPr>
          <w:noProof/>
        </w:rPr>
        <w:fldChar w:fldCharType="separate"/>
      </w:r>
      <w:r>
        <w:rPr>
          <w:noProof/>
        </w:rPr>
        <w:t>147</w:t>
      </w:r>
      <w:r>
        <w:rPr>
          <w:noProof/>
        </w:rPr>
        <w:fldChar w:fldCharType="end"/>
      </w:r>
    </w:p>
    <w:p w14:paraId="62FC1971" w14:textId="1DCC8FBC" w:rsidR="00E02274" w:rsidRDefault="00E02274">
      <w:pPr>
        <w:pStyle w:val="TOC5"/>
        <w:rPr>
          <w:rFonts w:ascii="Calibri" w:eastAsia="Times New Roman" w:hAnsi="Calibri"/>
          <w:noProof/>
          <w:kern w:val="2"/>
          <w:sz w:val="22"/>
          <w:szCs w:val="22"/>
          <w:lang w:eastAsia="en-GB"/>
        </w:rPr>
      </w:pPr>
      <w:r w:rsidRPr="004327D6">
        <w:rPr>
          <w:noProof/>
          <w:lang w:val="en-IN"/>
        </w:rPr>
        <w:t>7.7.2.2.4</w:t>
      </w:r>
      <w:r>
        <w:rPr>
          <w:rFonts w:ascii="Calibri" w:eastAsia="Times New Roman" w:hAnsi="Calibri"/>
          <w:noProof/>
          <w:kern w:val="2"/>
          <w:sz w:val="22"/>
          <w:szCs w:val="22"/>
          <w:lang w:eastAsia="en-GB"/>
        </w:rPr>
        <w:tab/>
      </w:r>
      <w:r w:rsidRPr="004327D6">
        <w:rPr>
          <w:noProof/>
          <w:lang w:val="en-IN"/>
        </w:rPr>
        <w:t>Transmission rejected</w:t>
      </w:r>
      <w:r>
        <w:rPr>
          <w:noProof/>
        </w:rPr>
        <w:tab/>
      </w:r>
      <w:r>
        <w:rPr>
          <w:noProof/>
        </w:rPr>
        <w:fldChar w:fldCharType="begin"/>
      </w:r>
      <w:r>
        <w:rPr>
          <w:noProof/>
        </w:rPr>
        <w:instrText xml:space="preserve"> PAGEREF _Toc154698483 \h </w:instrText>
      </w:r>
      <w:r>
        <w:rPr>
          <w:noProof/>
        </w:rPr>
      </w:r>
      <w:r>
        <w:rPr>
          <w:noProof/>
        </w:rPr>
        <w:fldChar w:fldCharType="separate"/>
      </w:r>
      <w:r>
        <w:rPr>
          <w:noProof/>
        </w:rPr>
        <w:t>147</w:t>
      </w:r>
      <w:r>
        <w:rPr>
          <w:noProof/>
        </w:rPr>
        <w:fldChar w:fldCharType="end"/>
      </w:r>
    </w:p>
    <w:p w14:paraId="7C68FD82" w14:textId="7DF4784A" w:rsidR="00E02274" w:rsidRDefault="00E02274">
      <w:pPr>
        <w:pStyle w:val="TOC5"/>
        <w:rPr>
          <w:rFonts w:ascii="Calibri" w:eastAsia="Times New Roman" w:hAnsi="Calibri"/>
          <w:noProof/>
          <w:kern w:val="2"/>
          <w:sz w:val="22"/>
          <w:szCs w:val="22"/>
          <w:lang w:eastAsia="en-GB"/>
        </w:rPr>
      </w:pPr>
      <w:r w:rsidRPr="004327D6">
        <w:rPr>
          <w:noProof/>
          <w:lang w:val="en-IN"/>
        </w:rPr>
        <w:t>7.7.2.2.5</w:t>
      </w:r>
      <w:r>
        <w:rPr>
          <w:rFonts w:ascii="Calibri" w:eastAsia="Times New Roman" w:hAnsi="Calibri"/>
          <w:noProof/>
          <w:kern w:val="2"/>
          <w:sz w:val="22"/>
          <w:szCs w:val="22"/>
          <w:lang w:eastAsia="en-GB"/>
        </w:rPr>
        <w:tab/>
      </w:r>
      <w:r w:rsidRPr="004327D6">
        <w:rPr>
          <w:noProof/>
          <w:lang w:val="en-IN"/>
        </w:rPr>
        <w:t>Transmission revoked</w:t>
      </w:r>
      <w:r>
        <w:rPr>
          <w:noProof/>
        </w:rPr>
        <w:tab/>
      </w:r>
      <w:r>
        <w:rPr>
          <w:noProof/>
        </w:rPr>
        <w:fldChar w:fldCharType="begin"/>
      </w:r>
      <w:r>
        <w:rPr>
          <w:noProof/>
        </w:rPr>
        <w:instrText xml:space="preserve"> PAGEREF _Toc154698484 \h </w:instrText>
      </w:r>
      <w:r>
        <w:rPr>
          <w:noProof/>
        </w:rPr>
      </w:r>
      <w:r>
        <w:rPr>
          <w:noProof/>
        </w:rPr>
        <w:fldChar w:fldCharType="separate"/>
      </w:r>
      <w:r>
        <w:rPr>
          <w:noProof/>
        </w:rPr>
        <w:t>147</w:t>
      </w:r>
      <w:r>
        <w:rPr>
          <w:noProof/>
        </w:rPr>
        <w:fldChar w:fldCharType="end"/>
      </w:r>
    </w:p>
    <w:p w14:paraId="62D24EEC" w14:textId="77327DBD" w:rsidR="00E02274" w:rsidRDefault="00E02274">
      <w:pPr>
        <w:pStyle w:val="TOC5"/>
        <w:rPr>
          <w:rFonts w:ascii="Calibri" w:eastAsia="Times New Roman" w:hAnsi="Calibri"/>
          <w:noProof/>
          <w:kern w:val="2"/>
          <w:sz w:val="22"/>
          <w:szCs w:val="22"/>
          <w:lang w:eastAsia="en-GB"/>
        </w:rPr>
      </w:pPr>
      <w:r w:rsidRPr="004327D6">
        <w:rPr>
          <w:noProof/>
          <w:lang w:val="en-IN"/>
        </w:rPr>
        <w:t>7.7.2.2.6</w:t>
      </w:r>
      <w:r>
        <w:rPr>
          <w:rFonts w:ascii="Calibri" w:eastAsia="Times New Roman" w:hAnsi="Calibri"/>
          <w:noProof/>
          <w:kern w:val="2"/>
          <w:sz w:val="22"/>
          <w:szCs w:val="22"/>
          <w:lang w:eastAsia="en-GB"/>
        </w:rPr>
        <w:tab/>
      </w:r>
      <w:r w:rsidRPr="004327D6">
        <w:rPr>
          <w:noProof/>
          <w:lang w:val="en-IN"/>
        </w:rPr>
        <w:t>Transmission arbitration taken</w:t>
      </w:r>
      <w:r>
        <w:rPr>
          <w:noProof/>
        </w:rPr>
        <w:tab/>
      </w:r>
      <w:r>
        <w:rPr>
          <w:noProof/>
        </w:rPr>
        <w:fldChar w:fldCharType="begin"/>
      </w:r>
      <w:r>
        <w:rPr>
          <w:noProof/>
        </w:rPr>
        <w:instrText xml:space="preserve"> PAGEREF _Toc154698485 \h </w:instrText>
      </w:r>
      <w:r>
        <w:rPr>
          <w:noProof/>
        </w:rPr>
      </w:r>
      <w:r>
        <w:rPr>
          <w:noProof/>
        </w:rPr>
        <w:fldChar w:fldCharType="separate"/>
      </w:r>
      <w:r>
        <w:rPr>
          <w:noProof/>
        </w:rPr>
        <w:t>148</w:t>
      </w:r>
      <w:r>
        <w:rPr>
          <w:noProof/>
        </w:rPr>
        <w:fldChar w:fldCharType="end"/>
      </w:r>
    </w:p>
    <w:p w14:paraId="392AA6C0" w14:textId="66B236D4" w:rsidR="00E02274" w:rsidRDefault="00E02274">
      <w:pPr>
        <w:pStyle w:val="TOC5"/>
        <w:rPr>
          <w:rFonts w:ascii="Calibri" w:eastAsia="Times New Roman" w:hAnsi="Calibri"/>
          <w:noProof/>
          <w:kern w:val="2"/>
          <w:sz w:val="22"/>
          <w:szCs w:val="22"/>
          <w:lang w:eastAsia="en-GB"/>
        </w:rPr>
      </w:pPr>
      <w:r w:rsidRPr="004327D6">
        <w:rPr>
          <w:noProof/>
          <w:lang w:val="en-IN"/>
        </w:rPr>
        <w:t>7.7.2.2.7</w:t>
      </w:r>
      <w:r>
        <w:rPr>
          <w:rFonts w:ascii="Calibri" w:eastAsia="Times New Roman" w:hAnsi="Calibri"/>
          <w:noProof/>
          <w:kern w:val="2"/>
          <w:sz w:val="22"/>
          <w:szCs w:val="22"/>
          <w:lang w:eastAsia="en-GB"/>
        </w:rPr>
        <w:tab/>
      </w:r>
      <w:r w:rsidRPr="004327D6">
        <w:rPr>
          <w:noProof/>
          <w:lang w:val="en-IN"/>
        </w:rPr>
        <w:t>Transmission arbitration release</w:t>
      </w:r>
      <w:r>
        <w:rPr>
          <w:noProof/>
        </w:rPr>
        <w:tab/>
      </w:r>
      <w:r>
        <w:rPr>
          <w:noProof/>
        </w:rPr>
        <w:fldChar w:fldCharType="begin"/>
      </w:r>
      <w:r>
        <w:rPr>
          <w:noProof/>
        </w:rPr>
        <w:instrText xml:space="preserve"> PAGEREF _Toc154698486 \h </w:instrText>
      </w:r>
      <w:r>
        <w:rPr>
          <w:noProof/>
        </w:rPr>
      </w:r>
      <w:r>
        <w:rPr>
          <w:noProof/>
        </w:rPr>
        <w:fldChar w:fldCharType="separate"/>
      </w:r>
      <w:r>
        <w:rPr>
          <w:noProof/>
        </w:rPr>
        <w:t>148</w:t>
      </w:r>
      <w:r>
        <w:rPr>
          <w:noProof/>
        </w:rPr>
        <w:fldChar w:fldCharType="end"/>
      </w:r>
    </w:p>
    <w:p w14:paraId="344BE69F" w14:textId="26F6C99C" w:rsidR="00E02274" w:rsidRDefault="00E02274">
      <w:pPr>
        <w:pStyle w:val="TOC4"/>
        <w:rPr>
          <w:rFonts w:ascii="Calibri" w:eastAsia="Times New Roman" w:hAnsi="Calibri"/>
          <w:noProof/>
          <w:kern w:val="2"/>
          <w:sz w:val="22"/>
          <w:szCs w:val="22"/>
          <w:lang w:eastAsia="en-GB"/>
        </w:rPr>
      </w:pPr>
      <w:r w:rsidRPr="004327D6">
        <w:rPr>
          <w:noProof/>
          <w:lang w:val="en-IN"/>
        </w:rPr>
        <w:t>7.7.2</w:t>
      </w:r>
      <w:r w:rsidRPr="004327D6">
        <w:rPr>
          <w:noProof/>
          <w:lang w:val="en-IN" w:eastAsia="ko-KR"/>
        </w:rPr>
        <w:t>.3</w:t>
      </w:r>
      <w:r>
        <w:rPr>
          <w:rFonts w:ascii="Calibri" w:eastAsia="Times New Roman" w:hAnsi="Calibri"/>
          <w:noProof/>
          <w:kern w:val="2"/>
          <w:sz w:val="22"/>
          <w:szCs w:val="22"/>
          <w:lang w:eastAsia="en-GB"/>
        </w:rPr>
        <w:tab/>
      </w:r>
      <w:r w:rsidRPr="004327D6">
        <w:rPr>
          <w:noProof/>
          <w:lang w:val="en-IN"/>
        </w:rPr>
        <w:t xml:space="preserve">Initializing </w:t>
      </w:r>
      <w:r w:rsidRPr="004327D6">
        <w:rPr>
          <w:noProof/>
          <w:lang w:val="en-IN" w:eastAsia="ko-KR"/>
        </w:rPr>
        <w:t>transmission control – single arbitrator approach</w:t>
      </w:r>
      <w:r>
        <w:rPr>
          <w:noProof/>
        </w:rPr>
        <w:tab/>
      </w:r>
      <w:r>
        <w:rPr>
          <w:noProof/>
        </w:rPr>
        <w:fldChar w:fldCharType="begin"/>
      </w:r>
      <w:r>
        <w:rPr>
          <w:noProof/>
        </w:rPr>
        <w:instrText xml:space="preserve"> PAGEREF _Toc154698487 \h </w:instrText>
      </w:r>
      <w:r>
        <w:rPr>
          <w:noProof/>
        </w:rPr>
      </w:r>
      <w:r>
        <w:rPr>
          <w:noProof/>
        </w:rPr>
        <w:fldChar w:fldCharType="separate"/>
      </w:r>
      <w:r>
        <w:rPr>
          <w:noProof/>
        </w:rPr>
        <w:t>148</w:t>
      </w:r>
      <w:r>
        <w:rPr>
          <w:noProof/>
        </w:rPr>
        <w:fldChar w:fldCharType="end"/>
      </w:r>
    </w:p>
    <w:p w14:paraId="5EDB378E" w14:textId="03631998" w:rsidR="00E02274" w:rsidRDefault="00E02274">
      <w:pPr>
        <w:pStyle w:val="TOC4"/>
        <w:rPr>
          <w:rFonts w:ascii="Calibri" w:eastAsia="Times New Roman" w:hAnsi="Calibri"/>
          <w:noProof/>
          <w:kern w:val="2"/>
          <w:sz w:val="22"/>
          <w:szCs w:val="22"/>
          <w:lang w:eastAsia="en-GB"/>
        </w:rPr>
      </w:pPr>
      <w:r w:rsidRPr="004327D6">
        <w:rPr>
          <w:noProof/>
          <w:lang w:val="en-IN"/>
        </w:rPr>
        <w:t>7.7.2</w:t>
      </w:r>
      <w:r w:rsidRPr="004327D6">
        <w:rPr>
          <w:noProof/>
          <w:lang w:val="en-IN" w:eastAsia="ko-KR"/>
        </w:rPr>
        <w:t>.3A</w:t>
      </w:r>
      <w:r>
        <w:rPr>
          <w:rFonts w:ascii="Calibri" w:eastAsia="Times New Roman" w:hAnsi="Calibri"/>
          <w:noProof/>
          <w:kern w:val="2"/>
          <w:sz w:val="22"/>
          <w:szCs w:val="22"/>
          <w:lang w:eastAsia="en-GB"/>
        </w:rPr>
        <w:tab/>
      </w:r>
      <w:r w:rsidRPr="004327D6">
        <w:rPr>
          <w:noProof/>
          <w:lang w:val="en-IN"/>
        </w:rPr>
        <w:t xml:space="preserve">Initializing </w:t>
      </w:r>
      <w:r w:rsidRPr="004327D6">
        <w:rPr>
          <w:noProof/>
          <w:lang w:val="en-IN" w:eastAsia="ko-KR"/>
        </w:rPr>
        <w:t>transmission control – self arbitration approach</w:t>
      </w:r>
      <w:r>
        <w:rPr>
          <w:noProof/>
        </w:rPr>
        <w:tab/>
      </w:r>
      <w:r>
        <w:rPr>
          <w:noProof/>
        </w:rPr>
        <w:fldChar w:fldCharType="begin"/>
      </w:r>
      <w:r>
        <w:rPr>
          <w:noProof/>
        </w:rPr>
        <w:instrText xml:space="preserve"> PAGEREF _Toc154698488 \h </w:instrText>
      </w:r>
      <w:r>
        <w:rPr>
          <w:noProof/>
        </w:rPr>
      </w:r>
      <w:r>
        <w:rPr>
          <w:noProof/>
        </w:rPr>
        <w:fldChar w:fldCharType="separate"/>
      </w:r>
      <w:r>
        <w:rPr>
          <w:noProof/>
        </w:rPr>
        <w:t>149</w:t>
      </w:r>
      <w:r>
        <w:rPr>
          <w:noProof/>
        </w:rPr>
        <w:fldChar w:fldCharType="end"/>
      </w:r>
    </w:p>
    <w:p w14:paraId="1AEF1B9A" w14:textId="108783E0" w:rsidR="00E02274" w:rsidRDefault="00E02274">
      <w:pPr>
        <w:pStyle w:val="TOC4"/>
        <w:rPr>
          <w:rFonts w:ascii="Calibri" w:eastAsia="Times New Roman" w:hAnsi="Calibri"/>
          <w:noProof/>
          <w:kern w:val="2"/>
          <w:sz w:val="22"/>
          <w:szCs w:val="22"/>
          <w:lang w:eastAsia="en-GB"/>
        </w:rPr>
      </w:pPr>
      <w:r w:rsidRPr="004327D6">
        <w:rPr>
          <w:noProof/>
          <w:lang w:val="en-IN"/>
        </w:rPr>
        <w:t>7.7.2</w:t>
      </w:r>
      <w:r w:rsidRPr="004327D6">
        <w:rPr>
          <w:noProof/>
          <w:lang w:val="en-IN" w:eastAsia="ko-KR"/>
        </w:rPr>
        <w:t>.4</w:t>
      </w:r>
      <w:r>
        <w:rPr>
          <w:rFonts w:ascii="Calibri" w:eastAsia="Times New Roman" w:hAnsi="Calibri"/>
          <w:noProof/>
          <w:kern w:val="2"/>
          <w:sz w:val="22"/>
          <w:szCs w:val="22"/>
          <w:lang w:eastAsia="en-GB"/>
        </w:rPr>
        <w:tab/>
      </w:r>
      <w:r w:rsidRPr="004327D6">
        <w:rPr>
          <w:noProof/>
          <w:lang w:val="en-IN"/>
        </w:rPr>
        <w:t>T</w:t>
      </w:r>
      <w:r w:rsidRPr="004327D6">
        <w:rPr>
          <w:noProof/>
          <w:lang w:val="en-IN" w:eastAsia="ko-KR"/>
        </w:rPr>
        <w:t>ransmission permission granted</w:t>
      </w:r>
      <w:r>
        <w:rPr>
          <w:noProof/>
        </w:rPr>
        <w:tab/>
      </w:r>
      <w:r>
        <w:rPr>
          <w:noProof/>
        </w:rPr>
        <w:fldChar w:fldCharType="begin"/>
      </w:r>
      <w:r>
        <w:rPr>
          <w:noProof/>
        </w:rPr>
        <w:instrText xml:space="preserve"> PAGEREF _Toc154698489 \h </w:instrText>
      </w:r>
      <w:r>
        <w:rPr>
          <w:noProof/>
        </w:rPr>
      </w:r>
      <w:r>
        <w:rPr>
          <w:noProof/>
        </w:rPr>
        <w:fldChar w:fldCharType="separate"/>
      </w:r>
      <w:r>
        <w:rPr>
          <w:noProof/>
        </w:rPr>
        <w:t>150</w:t>
      </w:r>
      <w:r>
        <w:rPr>
          <w:noProof/>
        </w:rPr>
        <w:fldChar w:fldCharType="end"/>
      </w:r>
    </w:p>
    <w:p w14:paraId="6202B4B1" w14:textId="1869FB40" w:rsidR="00E02274" w:rsidRDefault="00E02274">
      <w:pPr>
        <w:pStyle w:val="TOC4"/>
        <w:rPr>
          <w:rFonts w:ascii="Calibri" w:eastAsia="Times New Roman" w:hAnsi="Calibri"/>
          <w:noProof/>
          <w:kern w:val="2"/>
          <w:sz w:val="22"/>
          <w:szCs w:val="22"/>
          <w:lang w:eastAsia="en-GB"/>
        </w:rPr>
      </w:pPr>
      <w:r w:rsidRPr="004327D6">
        <w:rPr>
          <w:noProof/>
          <w:lang w:val="en-IN"/>
        </w:rPr>
        <w:t>7.7.2</w:t>
      </w:r>
      <w:r w:rsidRPr="004327D6">
        <w:rPr>
          <w:noProof/>
          <w:lang w:val="en-IN" w:eastAsia="ko-KR"/>
        </w:rPr>
        <w:t>.5</w:t>
      </w:r>
      <w:r>
        <w:rPr>
          <w:rFonts w:ascii="Calibri" w:eastAsia="Times New Roman" w:hAnsi="Calibri"/>
          <w:noProof/>
          <w:kern w:val="2"/>
          <w:sz w:val="22"/>
          <w:szCs w:val="22"/>
          <w:lang w:eastAsia="en-GB"/>
        </w:rPr>
        <w:tab/>
      </w:r>
      <w:r w:rsidRPr="004327D6">
        <w:rPr>
          <w:noProof/>
          <w:lang w:val="en-IN" w:eastAsia="ko-KR"/>
        </w:rPr>
        <w:t>Transmission permission rejected</w:t>
      </w:r>
      <w:r>
        <w:rPr>
          <w:noProof/>
        </w:rPr>
        <w:tab/>
      </w:r>
      <w:r>
        <w:rPr>
          <w:noProof/>
        </w:rPr>
        <w:fldChar w:fldCharType="begin"/>
      </w:r>
      <w:r>
        <w:rPr>
          <w:noProof/>
        </w:rPr>
        <w:instrText xml:space="preserve"> PAGEREF _Toc154698490 \h </w:instrText>
      </w:r>
      <w:r>
        <w:rPr>
          <w:noProof/>
        </w:rPr>
      </w:r>
      <w:r>
        <w:rPr>
          <w:noProof/>
        </w:rPr>
        <w:fldChar w:fldCharType="separate"/>
      </w:r>
      <w:r>
        <w:rPr>
          <w:noProof/>
        </w:rPr>
        <w:t>151</w:t>
      </w:r>
      <w:r>
        <w:rPr>
          <w:noProof/>
        </w:rPr>
        <w:fldChar w:fldCharType="end"/>
      </w:r>
    </w:p>
    <w:p w14:paraId="1CDACAA9" w14:textId="1EE6E3E5" w:rsidR="00E02274" w:rsidRDefault="00E02274">
      <w:pPr>
        <w:pStyle w:val="TOC4"/>
        <w:rPr>
          <w:rFonts w:ascii="Calibri" w:eastAsia="Times New Roman" w:hAnsi="Calibri"/>
          <w:noProof/>
          <w:kern w:val="2"/>
          <w:sz w:val="22"/>
          <w:szCs w:val="22"/>
          <w:lang w:eastAsia="en-GB"/>
        </w:rPr>
      </w:pPr>
      <w:r w:rsidRPr="004327D6">
        <w:rPr>
          <w:noProof/>
          <w:lang w:val="en-IN"/>
        </w:rPr>
        <w:t>7.7.2</w:t>
      </w:r>
      <w:r w:rsidRPr="004327D6">
        <w:rPr>
          <w:noProof/>
          <w:lang w:val="en-IN" w:eastAsia="ko-KR"/>
        </w:rPr>
        <w:t>.6</w:t>
      </w:r>
      <w:r>
        <w:rPr>
          <w:rFonts w:ascii="Calibri" w:eastAsia="Times New Roman" w:hAnsi="Calibri"/>
          <w:noProof/>
          <w:kern w:val="2"/>
          <w:sz w:val="22"/>
          <w:szCs w:val="22"/>
          <w:lang w:eastAsia="en-GB"/>
        </w:rPr>
        <w:tab/>
      </w:r>
      <w:r w:rsidRPr="004327D6">
        <w:rPr>
          <w:noProof/>
          <w:lang w:val="en-IN"/>
        </w:rPr>
        <w:t xml:space="preserve">Releasing </w:t>
      </w:r>
      <w:r w:rsidRPr="004327D6">
        <w:rPr>
          <w:noProof/>
          <w:lang w:val="en-IN" w:eastAsia="ko-KR"/>
        </w:rPr>
        <w:t>transmission permission</w:t>
      </w:r>
      <w:r>
        <w:rPr>
          <w:noProof/>
        </w:rPr>
        <w:tab/>
      </w:r>
      <w:r>
        <w:rPr>
          <w:noProof/>
        </w:rPr>
        <w:fldChar w:fldCharType="begin"/>
      </w:r>
      <w:r>
        <w:rPr>
          <w:noProof/>
        </w:rPr>
        <w:instrText xml:space="preserve"> PAGEREF _Toc154698491 \h </w:instrText>
      </w:r>
      <w:r>
        <w:rPr>
          <w:noProof/>
        </w:rPr>
      </w:r>
      <w:r>
        <w:rPr>
          <w:noProof/>
        </w:rPr>
        <w:fldChar w:fldCharType="separate"/>
      </w:r>
      <w:r>
        <w:rPr>
          <w:noProof/>
        </w:rPr>
        <w:t>152</w:t>
      </w:r>
      <w:r>
        <w:rPr>
          <w:noProof/>
        </w:rPr>
        <w:fldChar w:fldCharType="end"/>
      </w:r>
    </w:p>
    <w:p w14:paraId="109D7F80" w14:textId="76EDDBD2" w:rsidR="00E02274" w:rsidRDefault="00E02274">
      <w:pPr>
        <w:pStyle w:val="TOC4"/>
        <w:rPr>
          <w:rFonts w:ascii="Calibri" w:eastAsia="Times New Roman" w:hAnsi="Calibri"/>
          <w:noProof/>
          <w:kern w:val="2"/>
          <w:sz w:val="22"/>
          <w:szCs w:val="22"/>
          <w:lang w:eastAsia="en-GB"/>
        </w:rPr>
      </w:pPr>
      <w:r w:rsidRPr="004327D6">
        <w:rPr>
          <w:noProof/>
          <w:lang w:val="en-IN"/>
        </w:rPr>
        <w:t>7.7.2</w:t>
      </w:r>
      <w:r w:rsidRPr="004327D6">
        <w:rPr>
          <w:noProof/>
          <w:lang w:val="en-IN" w:eastAsia="ko-KR"/>
        </w:rPr>
        <w:t>.7</w:t>
      </w:r>
      <w:r>
        <w:rPr>
          <w:rFonts w:ascii="Calibri" w:eastAsia="Times New Roman" w:hAnsi="Calibri"/>
          <w:noProof/>
          <w:kern w:val="2"/>
          <w:sz w:val="22"/>
          <w:szCs w:val="22"/>
          <w:lang w:eastAsia="en-GB"/>
        </w:rPr>
        <w:tab/>
      </w:r>
      <w:r w:rsidRPr="004327D6">
        <w:rPr>
          <w:noProof/>
          <w:lang w:val="en-IN" w:eastAsia="ko-KR"/>
        </w:rPr>
        <w:t>Transmission override</w:t>
      </w:r>
      <w:r>
        <w:rPr>
          <w:noProof/>
        </w:rPr>
        <w:tab/>
      </w:r>
      <w:r>
        <w:rPr>
          <w:noProof/>
        </w:rPr>
        <w:fldChar w:fldCharType="begin"/>
      </w:r>
      <w:r>
        <w:rPr>
          <w:noProof/>
        </w:rPr>
        <w:instrText xml:space="preserve"> PAGEREF _Toc154698492 \h </w:instrText>
      </w:r>
      <w:r>
        <w:rPr>
          <w:noProof/>
        </w:rPr>
      </w:r>
      <w:r>
        <w:rPr>
          <w:noProof/>
        </w:rPr>
        <w:fldChar w:fldCharType="separate"/>
      </w:r>
      <w:r>
        <w:rPr>
          <w:noProof/>
        </w:rPr>
        <w:t>153</w:t>
      </w:r>
      <w:r>
        <w:rPr>
          <w:noProof/>
        </w:rPr>
        <w:fldChar w:fldCharType="end"/>
      </w:r>
    </w:p>
    <w:p w14:paraId="05311DA2" w14:textId="17522931" w:rsidR="00E02274" w:rsidRDefault="00E02274">
      <w:pPr>
        <w:pStyle w:val="TOC4"/>
        <w:rPr>
          <w:rFonts w:ascii="Calibri" w:eastAsia="Times New Roman" w:hAnsi="Calibri"/>
          <w:noProof/>
          <w:kern w:val="2"/>
          <w:sz w:val="22"/>
          <w:szCs w:val="22"/>
          <w:lang w:eastAsia="en-GB"/>
        </w:rPr>
      </w:pPr>
      <w:r w:rsidRPr="004327D6">
        <w:rPr>
          <w:noProof/>
          <w:lang w:val="en-IN"/>
        </w:rPr>
        <w:t>7.7.2</w:t>
      </w:r>
      <w:r w:rsidRPr="004327D6">
        <w:rPr>
          <w:noProof/>
          <w:lang w:val="en-IN" w:eastAsia="ko-KR"/>
        </w:rPr>
        <w:t>.8</w:t>
      </w:r>
      <w:r>
        <w:rPr>
          <w:rFonts w:ascii="Calibri" w:eastAsia="Times New Roman" w:hAnsi="Calibri"/>
          <w:noProof/>
          <w:kern w:val="2"/>
          <w:sz w:val="22"/>
          <w:szCs w:val="22"/>
          <w:lang w:eastAsia="en-GB"/>
        </w:rPr>
        <w:tab/>
      </w:r>
      <w:r w:rsidRPr="004327D6">
        <w:rPr>
          <w:noProof/>
          <w:lang w:val="en-IN" w:eastAsia="ko-KR"/>
        </w:rPr>
        <w:t>Transmission override (revoke self)</w:t>
      </w:r>
      <w:r>
        <w:rPr>
          <w:noProof/>
        </w:rPr>
        <w:tab/>
      </w:r>
      <w:r>
        <w:rPr>
          <w:noProof/>
        </w:rPr>
        <w:fldChar w:fldCharType="begin"/>
      </w:r>
      <w:r>
        <w:rPr>
          <w:noProof/>
        </w:rPr>
        <w:instrText xml:space="preserve"> PAGEREF _Toc154698493 \h </w:instrText>
      </w:r>
      <w:r>
        <w:rPr>
          <w:noProof/>
        </w:rPr>
      </w:r>
      <w:r>
        <w:rPr>
          <w:noProof/>
        </w:rPr>
        <w:fldChar w:fldCharType="separate"/>
      </w:r>
      <w:r>
        <w:rPr>
          <w:noProof/>
        </w:rPr>
        <w:t>154</w:t>
      </w:r>
      <w:r>
        <w:rPr>
          <w:noProof/>
        </w:rPr>
        <w:fldChar w:fldCharType="end"/>
      </w:r>
    </w:p>
    <w:p w14:paraId="484A71F2" w14:textId="366C6C53" w:rsidR="00E02274" w:rsidRDefault="00E02274">
      <w:pPr>
        <w:pStyle w:val="TOC4"/>
        <w:rPr>
          <w:rFonts w:ascii="Calibri" w:eastAsia="Times New Roman" w:hAnsi="Calibri"/>
          <w:noProof/>
          <w:kern w:val="2"/>
          <w:sz w:val="22"/>
          <w:szCs w:val="22"/>
          <w:lang w:eastAsia="en-GB"/>
        </w:rPr>
      </w:pPr>
      <w:r w:rsidRPr="004327D6">
        <w:rPr>
          <w:noProof/>
          <w:lang w:val="en-IN"/>
        </w:rPr>
        <w:t>7.7.2</w:t>
      </w:r>
      <w:r w:rsidRPr="004327D6">
        <w:rPr>
          <w:noProof/>
          <w:lang w:val="en-IN" w:eastAsia="ko-KR"/>
        </w:rPr>
        <w:t>.9</w:t>
      </w:r>
      <w:r>
        <w:rPr>
          <w:rFonts w:ascii="Calibri" w:eastAsia="Times New Roman" w:hAnsi="Calibri"/>
          <w:noProof/>
          <w:kern w:val="2"/>
          <w:sz w:val="22"/>
          <w:szCs w:val="22"/>
          <w:lang w:eastAsia="en-GB"/>
        </w:rPr>
        <w:tab/>
      </w:r>
      <w:r w:rsidRPr="004327D6">
        <w:rPr>
          <w:noProof/>
          <w:lang w:val="en-IN" w:eastAsia="ko-KR"/>
        </w:rPr>
        <w:t>Transmission arbitration release</w:t>
      </w:r>
      <w:r>
        <w:rPr>
          <w:noProof/>
        </w:rPr>
        <w:tab/>
      </w:r>
      <w:r>
        <w:rPr>
          <w:noProof/>
        </w:rPr>
        <w:fldChar w:fldCharType="begin"/>
      </w:r>
      <w:r>
        <w:rPr>
          <w:noProof/>
        </w:rPr>
        <w:instrText xml:space="preserve"> PAGEREF _Toc154698494 \h </w:instrText>
      </w:r>
      <w:r>
        <w:rPr>
          <w:noProof/>
        </w:rPr>
      </w:r>
      <w:r>
        <w:rPr>
          <w:noProof/>
        </w:rPr>
        <w:fldChar w:fldCharType="separate"/>
      </w:r>
      <w:r>
        <w:rPr>
          <w:noProof/>
        </w:rPr>
        <w:t>156</w:t>
      </w:r>
      <w:r>
        <w:rPr>
          <w:noProof/>
        </w:rPr>
        <w:fldChar w:fldCharType="end"/>
      </w:r>
    </w:p>
    <w:p w14:paraId="6B021D30" w14:textId="1A407394" w:rsidR="00E02274" w:rsidRDefault="00E02274">
      <w:pPr>
        <w:pStyle w:val="TOC5"/>
        <w:rPr>
          <w:rFonts w:ascii="Calibri" w:eastAsia="Times New Roman" w:hAnsi="Calibri"/>
          <w:noProof/>
          <w:kern w:val="2"/>
          <w:sz w:val="22"/>
          <w:szCs w:val="22"/>
          <w:lang w:eastAsia="en-GB"/>
        </w:rPr>
      </w:pPr>
      <w:r>
        <w:rPr>
          <w:noProof/>
        </w:rPr>
        <w:t>7.7.2.9.1</w:t>
      </w:r>
      <w:r>
        <w:rPr>
          <w:rFonts w:ascii="Calibri" w:eastAsia="Times New Roman" w:hAnsi="Calibri"/>
          <w:noProof/>
          <w:kern w:val="2"/>
          <w:sz w:val="22"/>
          <w:szCs w:val="22"/>
          <w:lang w:eastAsia="en-GB"/>
        </w:rPr>
        <w:tab/>
      </w:r>
      <w:r>
        <w:rPr>
          <w:noProof/>
        </w:rPr>
        <w:t>Transmission arbitration release</w:t>
      </w:r>
      <w:r>
        <w:rPr>
          <w:noProof/>
        </w:rPr>
        <w:tab/>
      </w:r>
      <w:r>
        <w:rPr>
          <w:noProof/>
        </w:rPr>
        <w:fldChar w:fldCharType="begin"/>
      </w:r>
      <w:r>
        <w:rPr>
          <w:noProof/>
        </w:rPr>
        <w:instrText xml:space="preserve"> PAGEREF _Toc154698495 \h </w:instrText>
      </w:r>
      <w:r>
        <w:rPr>
          <w:noProof/>
        </w:rPr>
      </w:r>
      <w:r>
        <w:rPr>
          <w:noProof/>
        </w:rPr>
        <w:fldChar w:fldCharType="separate"/>
      </w:r>
      <w:r>
        <w:rPr>
          <w:noProof/>
        </w:rPr>
        <w:t>156</w:t>
      </w:r>
      <w:r>
        <w:rPr>
          <w:noProof/>
        </w:rPr>
        <w:fldChar w:fldCharType="end"/>
      </w:r>
    </w:p>
    <w:p w14:paraId="4B26B731" w14:textId="0A6883ED" w:rsidR="00E02274" w:rsidRDefault="00E02274">
      <w:pPr>
        <w:pStyle w:val="TOC5"/>
        <w:rPr>
          <w:rFonts w:ascii="Calibri" w:eastAsia="Times New Roman" w:hAnsi="Calibri"/>
          <w:noProof/>
          <w:kern w:val="2"/>
          <w:sz w:val="22"/>
          <w:szCs w:val="22"/>
          <w:lang w:eastAsia="en-GB"/>
        </w:rPr>
      </w:pPr>
      <w:r>
        <w:rPr>
          <w:noProof/>
        </w:rPr>
        <w:t>7.7.2.9.2</w:t>
      </w:r>
      <w:r>
        <w:rPr>
          <w:rFonts w:ascii="Calibri" w:eastAsia="Times New Roman" w:hAnsi="Calibri"/>
          <w:noProof/>
          <w:kern w:val="2"/>
          <w:sz w:val="22"/>
          <w:szCs w:val="22"/>
          <w:lang w:eastAsia="en-GB"/>
        </w:rPr>
        <w:tab/>
      </w:r>
      <w:r>
        <w:rPr>
          <w:noProof/>
        </w:rPr>
        <w:t>Transmission arbitration release with delegation</w:t>
      </w:r>
      <w:r>
        <w:rPr>
          <w:noProof/>
        </w:rPr>
        <w:tab/>
      </w:r>
      <w:r>
        <w:rPr>
          <w:noProof/>
        </w:rPr>
        <w:fldChar w:fldCharType="begin"/>
      </w:r>
      <w:r>
        <w:rPr>
          <w:noProof/>
        </w:rPr>
        <w:instrText xml:space="preserve"> PAGEREF _Toc154698496 \h </w:instrText>
      </w:r>
      <w:r>
        <w:rPr>
          <w:noProof/>
        </w:rPr>
      </w:r>
      <w:r>
        <w:rPr>
          <w:noProof/>
        </w:rPr>
        <w:fldChar w:fldCharType="separate"/>
      </w:r>
      <w:r>
        <w:rPr>
          <w:noProof/>
        </w:rPr>
        <w:t>156</w:t>
      </w:r>
      <w:r>
        <w:rPr>
          <w:noProof/>
        </w:rPr>
        <w:fldChar w:fldCharType="end"/>
      </w:r>
    </w:p>
    <w:p w14:paraId="274EBD47" w14:textId="4130120C" w:rsidR="00E02274" w:rsidRDefault="00E02274">
      <w:pPr>
        <w:pStyle w:val="TOC4"/>
        <w:rPr>
          <w:rFonts w:ascii="Calibri" w:eastAsia="Times New Roman" w:hAnsi="Calibri"/>
          <w:noProof/>
          <w:kern w:val="2"/>
          <w:sz w:val="22"/>
          <w:szCs w:val="22"/>
          <w:lang w:eastAsia="en-GB"/>
        </w:rPr>
      </w:pPr>
      <w:r w:rsidRPr="004327D6">
        <w:rPr>
          <w:noProof/>
          <w:lang w:val="en-IN"/>
        </w:rPr>
        <w:t>7.7.2</w:t>
      </w:r>
      <w:r w:rsidRPr="004327D6">
        <w:rPr>
          <w:noProof/>
          <w:lang w:val="en-IN" w:eastAsia="ko-KR"/>
        </w:rPr>
        <w:t>.10</w:t>
      </w:r>
      <w:r>
        <w:rPr>
          <w:rFonts w:ascii="Calibri" w:eastAsia="Times New Roman" w:hAnsi="Calibri"/>
          <w:noProof/>
          <w:kern w:val="2"/>
          <w:sz w:val="22"/>
          <w:szCs w:val="22"/>
          <w:lang w:eastAsia="en-GB"/>
        </w:rPr>
        <w:tab/>
      </w:r>
      <w:r w:rsidRPr="004327D6">
        <w:rPr>
          <w:noProof/>
          <w:lang w:val="en-IN" w:eastAsia="ko-KR"/>
        </w:rPr>
        <w:t>Simultaneous transmission requests</w:t>
      </w:r>
      <w:r>
        <w:rPr>
          <w:noProof/>
        </w:rPr>
        <w:tab/>
      </w:r>
      <w:r>
        <w:rPr>
          <w:noProof/>
        </w:rPr>
        <w:fldChar w:fldCharType="begin"/>
      </w:r>
      <w:r>
        <w:rPr>
          <w:noProof/>
        </w:rPr>
        <w:instrText xml:space="preserve"> PAGEREF _Toc154698497 \h </w:instrText>
      </w:r>
      <w:r>
        <w:rPr>
          <w:noProof/>
        </w:rPr>
      </w:r>
      <w:r>
        <w:rPr>
          <w:noProof/>
        </w:rPr>
        <w:fldChar w:fldCharType="separate"/>
      </w:r>
      <w:r>
        <w:rPr>
          <w:noProof/>
        </w:rPr>
        <w:t>157</w:t>
      </w:r>
      <w:r>
        <w:rPr>
          <w:noProof/>
        </w:rPr>
        <w:fldChar w:fldCharType="end"/>
      </w:r>
    </w:p>
    <w:p w14:paraId="12C0048B" w14:textId="4EAC26B4" w:rsidR="00E02274" w:rsidRDefault="00E02274">
      <w:pPr>
        <w:pStyle w:val="TOC2"/>
        <w:rPr>
          <w:rFonts w:ascii="Calibri" w:eastAsia="Times New Roman" w:hAnsi="Calibri"/>
          <w:noProof/>
          <w:kern w:val="2"/>
          <w:sz w:val="22"/>
          <w:szCs w:val="22"/>
          <w:lang w:eastAsia="en-GB"/>
        </w:rPr>
      </w:pPr>
      <w:r w:rsidRPr="004327D6">
        <w:rPr>
          <w:noProof/>
          <w:lang w:val="nl-NL"/>
        </w:rPr>
        <w:t>7.8</w:t>
      </w:r>
      <w:r>
        <w:rPr>
          <w:rFonts w:ascii="Calibri" w:eastAsia="Times New Roman" w:hAnsi="Calibri"/>
          <w:noProof/>
          <w:kern w:val="2"/>
          <w:sz w:val="22"/>
          <w:szCs w:val="22"/>
          <w:lang w:eastAsia="en-GB"/>
        </w:rPr>
        <w:tab/>
      </w:r>
      <w:r w:rsidRPr="004327D6">
        <w:rPr>
          <w:noProof/>
          <w:lang w:val="nl-NL" w:eastAsia="zh-CN"/>
        </w:rPr>
        <w:t xml:space="preserve">MCVideo service </w:t>
      </w:r>
      <w:r w:rsidRPr="004327D6">
        <w:rPr>
          <w:noProof/>
          <w:lang w:val="nl-NL"/>
        </w:rPr>
        <w:t>configuration</w:t>
      </w:r>
      <w:r>
        <w:rPr>
          <w:noProof/>
        </w:rPr>
        <w:tab/>
      </w:r>
      <w:r>
        <w:rPr>
          <w:noProof/>
        </w:rPr>
        <w:fldChar w:fldCharType="begin"/>
      </w:r>
      <w:r>
        <w:rPr>
          <w:noProof/>
        </w:rPr>
        <w:instrText xml:space="preserve"> PAGEREF _Toc154698498 \h </w:instrText>
      </w:r>
      <w:r>
        <w:rPr>
          <w:noProof/>
        </w:rPr>
      </w:r>
      <w:r>
        <w:rPr>
          <w:noProof/>
        </w:rPr>
        <w:fldChar w:fldCharType="separate"/>
      </w:r>
      <w:r>
        <w:rPr>
          <w:noProof/>
        </w:rPr>
        <w:t>158</w:t>
      </w:r>
      <w:r>
        <w:rPr>
          <w:noProof/>
        </w:rPr>
        <w:fldChar w:fldCharType="end"/>
      </w:r>
    </w:p>
    <w:p w14:paraId="6B7B015D" w14:textId="1C57037F" w:rsidR="00E02274" w:rsidRDefault="00E02274">
      <w:pPr>
        <w:pStyle w:val="TOC2"/>
        <w:rPr>
          <w:rFonts w:ascii="Calibri" w:eastAsia="Times New Roman" w:hAnsi="Calibri"/>
          <w:noProof/>
          <w:kern w:val="2"/>
          <w:sz w:val="22"/>
          <w:szCs w:val="22"/>
          <w:lang w:eastAsia="en-GB"/>
        </w:rPr>
      </w:pPr>
      <w:r>
        <w:rPr>
          <w:noProof/>
        </w:rPr>
        <w:t>7.9</w:t>
      </w:r>
      <w:r>
        <w:rPr>
          <w:rFonts w:ascii="Calibri" w:eastAsia="Times New Roman" w:hAnsi="Calibri"/>
          <w:noProof/>
          <w:kern w:val="2"/>
          <w:sz w:val="22"/>
          <w:szCs w:val="22"/>
          <w:lang w:eastAsia="en-GB"/>
        </w:rPr>
        <w:tab/>
      </w:r>
      <w:r>
        <w:rPr>
          <w:noProof/>
        </w:rPr>
        <w:t>Affiliation and de-affiliation to/from MCVideo group(s)</w:t>
      </w:r>
      <w:r>
        <w:rPr>
          <w:noProof/>
        </w:rPr>
        <w:tab/>
      </w:r>
      <w:r>
        <w:rPr>
          <w:noProof/>
        </w:rPr>
        <w:fldChar w:fldCharType="begin"/>
      </w:r>
      <w:r>
        <w:rPr>
          <w:noProof/>
        </w:rPr>
        <w:instrText xml:space="preserve"> PAGEREF _Toc154698499 \h </w:instrText>
      </w:r>
      <w:r>
        <w:rPr>
          <w:noProof/>
        </w:rPr>
      </w:r>
      <w:r>
        <w:rPr>
          <w:noProof/>
        </w:rPr>
        <w:fldChar w:fldCharType="separate"/>
      </w:r>
      <w:r>
        <w:rPr>
          <w:noProof/>
        </w:rPr>
        <w:t>158</w:t>
      </w:r>
      <w:r>
        <w:rPr>
          <w:noProof/>
        </w:rPr>
        <w:fldChar w:fldCharType="end"/>
      </w:r>
    </w:p>
    <w:p w14:paraId="68F047D1" w14:textId="28C00F98" w:rsidR="00E02274" w:rsidRDefault="00E02274">
      <w:pPr>
        <w:pStyle w:val="TOC2"/>
        <w:rPr>
          <w:rFonts w:ascii="Calibri" w:eastAsia="Times New Roman" w:hAnsi="Calibri"/>
          <w:noProof/>
          <w:kern w:val="2"/>
          <w:sz w:val="22"/>
          <w:szCs w:val="22"/>
          <w:lang w:eastAsia="en-GB"/>
        </w:rPr>
      </w:pPr>
      <w:r>
        <w:rPr>
          <w:noProof/>
        </w:rPr>
        <w:lastRenderedPageBreak/>
        <w:t>7.9a</w:t>
      </w:r>
      <w:r>
        <w:rPr>
          <w:rFonts w:ascii="Calibri" w:eastAsia="Times New Roman" w:hAnsi="Calibri"/>
          <w:noProof/>
          <w:kern w:val="2"/>
          <w:sz w:val="22"/>
          <w:szCs w:val="22"/>
          <w:lang w:eastAsia="en-GB"/>
        </w:rPr>
        <w:tab/>
      </w:r>
      <w:r>
        <w:rPr>
          <w:noProof/>
        </w:rPr>
        <w:t>Functional alias management</w:t>
      </w:r>
      <w:r>
        <w:rPr>
          <w:noProof/>
        </w:rPr>
        <w:tab/>
      </w:r>
      <w:r>
        <w:rPr>
          <w:noProof/>
        </w:rPr>
        <w:fldChar w:fldCharType="begin"/>
      </w:r>
      <w:r>
        <w:rPr>
          <w:noProof/>
        </w:rPr>
        <w:instrText xml:space="preserve"> PAGEREF _Toc154698500 \h </w:instrText>
      </w:r>
      <w:r>
        <w:rPr>
          <w:noProof/>
        </w:rPr>
      </w:r>
      <w:r>
        <w:rPr>
          <w:noProof/>
        </w:rPr>
        <w:fldChar w:fldCharType="separate"/>
      </w:r>
      <w:r>
        <w:rPr>
          <w:noProof/>
        </w:rPr>
        <w:t>159</w:t>
      </w:r>
      <w:r>
        <w:rPr>
          <w:noProof/>
        </w:rPr>
        <w:fldChar w:fldCharType="end"/>
      </w:r>
    </w:p>
    <w:p w14:paraId="650000A7" w14:textId="73D318D9" w:rsidR="00E02274" w:rsidRDefault="00E02274">
      <w:pPr>
        <w:pStyle w:val="TOC2"/>
        <w:rPr>
          <w:rFonts w:ascii="Calibri" w:eastAsia="Times New Roman" w:hAnsi="Calibri"/>
          <w:noProof/>
          <w:kern w:val="2"/>
          <w:sz w:val="22"/>
          <w:szCs w:val="22"/>
          <w:lang w:eastAsia="en-GB"/>
        </w:rPr>
      </w:pPr>
      <w:r>
        <w:rPr>
          <w:noProof/>
        </w:rPr>
        <w:t>7.10</w:t>
      </w:r>
      <w:r>
        <w:rPr>
          <w:rFonts w:ascii="Calibri" w:eastAsia="Times New Roman" w:hAnsi="Calibri"/>
          <w:noProof/>
          <w:kern w:val="2"/>
          <w:sz w:val="22"/>
          <w:szCs w:val="22"/>
          <w:lang w:eastAsia="en-GB"/>
        </w:rPr>
        <w:tab/>
      </w:r>
      <w:r>
        <w:rPr>
          <w:noProof/>
        </w:rPr>
        <w:t>Use of MBMS transmission (on-network)</w:t>
      </w:r>
      <w:r>
        <w:rPr>
          <w:noProof/>
        </w:rPr>
        <w:tab/>
      </w:r>
      <w:r>
        <w:rPr>
          <w:noProof/>
        </w:rPr>
        <w:fldChar w:fldCharType="begin"/>
      </w:r>
      <w:r>
        <w:rPr>
          <w:noProof/>
        </w:rPr>
        <w:instrText xml:space="preserve"> PAGEREF _Toc154698501 \h </w:instrText>
      </w:r>
      <w:r>
        <w:rPr>
          <w:noProof/>
        </w:rPr>
      </w:r>
      <w:r>
        <w:rPr>
          <w:noProof/>
        </w:rPr>
        <w:fldChar w:fldCharType="separate"/>
      </w:r>
      <w:r>
        <w:rPr>
          <w:noProof/>
        </w:rPr>
        <w:t>159</w:t>
      </w:r>
      <w:r>
        <w:rPr>
          <w:noProof/>
        </w:rPr>
        <w:fldChar w:fldCharType="end"/>
      </w:r>
    </w:p>
    <w:p w14:paraId="4C25FDCE" w14:textId="5FE9F628" w:rsidR="00E02274" w:rsidRDefault="00E02274">
      <w:pPr>
        <w:pStyle w:val="TOC3"/>
        <w:rPr>
          <w:rFonts w:ascii="Calibri" w:eastAsia="Times New Roman" w:hAnsi="Calibri"/>
          <w:noProof/>
          <w:kern w:val="2"/>
          <w:sz w:val="22"/>
          <w:szCs w:val="22"/>
          <w:lang w:eastAsia="en-GB"/>
        </w:rPr>
      </w:pPr>
      <w:r>
        <w:rPr>
          <w:noProof/>
        </w:rPr>
        <w:t>7.10.1</w:t>
      </w:r>
      <w:r>
        <w:rPr>
          <w:rFonts w:ascii="Calibri" w:eastAsia="Times New Roman" w:hAnsi="Calibri"/>
          <w:noProof/>
          <w:kern w:val="2"/>
          <w:sz w:val="22"/>
          <w:szCs w:val="22"/>
          <w:lang w:eastAsia="en-GB"/>
        </w:rPr>
        <w:tab/>
      </w:r>
      <w:r>
        <w:rPr>
          <w:noProof/>
        </w:rPr>
        <w:t>Information flows for MBMS Transmission</w:t>
      </w:r>
      <w:r>
        <w:rPr>
          <w:noProof/>
        </w:rPr>
        <w:tab/>
      </w:r>
      <w:r>
        <w:rPr>
          <w:noProof/>
        </w:rPr>
        <w:fldChar w:fldCharType="begin"/>
      </w:r>
      <w:r>
        <w:rPr>
          <w:noProof/>
        </w:rPr>
        <w:instrText xml:space="preserve"> PAGEREF _Toc154698502 \h </w:instrText>
      </w:r>
      <w:r>
        <w:rPr>
          <w:noProof/>
        </w:rPr>
      </w:r>
      <w:r>
        <w:rPr>
          <w:noProof/>
        </w:rPr>
        <w:fldChar w:fldCharType="separate"/>
      </w:r>
      <w:r>
        <w:rPr>
          <w:noProof/>
        </w:rPr>
        <w:t>159</w:t>
      </w:r>
      <w:r>
        <w:rPr>
          <w:noProof/>
        </w:rPr>
        <w:fldChar w:fldCharType="end"/>
      </w:r>
    </w:p>
    <w:p w14:paraId="68869A54" w14:textId="12BA69AC" w:rsidR="00E02274" w:rsidRDefault="00E02274">
      <w:pPr>
        <w:pStyle w:val="TOC4"/>
        <w:rPr>
          <w:rFonts w:ascii="Calibri" w:eastAsia="Times New Roman" w:hAnsi="Calibri"/>
          <w:noProof/>
          <w:kern w:val="2"/>
          <w:sz w:val="22"/>
          <w:szCs w:val="22"/>
          <w:lang w:eastAsia="en-GB"/>
        </w:rPr>
      </w:pPr>
      <w:r>
        <w:rPr>
          <w:noProof/>
        </w:rPr>
        <w:t>7.10.1.1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_Toc154698503 \h </w:instrText>
      </w:r>
      <w:r>
        <w:rPr>
          <w:noProof/>
        </w:rPr>
      </w:r>
      <w:r>
        <w:rPr>
          <w:noProof/>
        </w:rPr>
        <w:fldChar w:fldCharType="separate"/>
      </w:r>
      <w:r>
        <w:rPr>
          <w:noProof/>
        </w:rPr>
        <w:t>159</w:t>
      </w:r>
      <w:r>
        <w:rPr>
          <w:noProof/>
        </w:rPr>
        <w:fldChar w:fldCharType="end"/>
      </w:r>
    </w:p>
    <w:p w14:paraId="0EDB8832" w14:textId="42F6EAE9" w:rsidR="00E02274" w:rsidRDefault="00E02274">
      <w:pPr>
        <w:pStyle w:val="TOC4"/>
        <w:rPr>
          <w:rFonts w:ascii="Calibri" w:eastAsia="Times New Roman" w:hAnsi="Calibri"/>
          <w:noProof/>
          <w:kern w:val="2"/>
          <w:sz w:val="22"/>
          <w:szCs w:val="22"/>
          <w:lang w:eastAsia="en-GB"/>
        </w:rPr>
      </w:pPr>
      <w:r>
        <w:rPr>
          <w:noProof/>
        </w:rPr>
        <w:t>7.10.1.2</w:t>
      </w:r>
      <w:r>
        <w:rPr>
          <w:rFonts w:ascii="Calibri" w:eastAsia="Times New Roman" w:hAnsi="Calibri"/>
          <w:noProof/>
          <w:kern w:val="2"/>
          <w:sz w:val="22"/>
          <w:szCs w:val="22"/>
          <w:lang w:eastAsia="en-GB"/>
        </w:rPr>
        <w:tab/>
      </w:r>
      <w:r>
        <w:rPr>
          <w:noProof/>
        </w:rPr>
        <w:t>MapGroupToBearer</w:t>
      </w:r>
      <w:r>
        <w:rPr>
          <w:noProof/>
        </w:rPr>
        <w:tab/>
      </w:r>
      <w:r>
        <w:rPr>
          <w:noProof/>
        </w:rPr>
        <w:fldChar w:fldCharType="begin"/>
      </w:r>
      <w:r>
        <w:rPr>
          <w:noProof/>
        </w:rPr>
        <w:instrText xml:space="preserve"> PAGEREF _Toc154698504 \h </w:instrText>
      </w:r>
      <w:r>
        <w:rPr>
          <w:noProof/>
        </w:rPr>
      </w:r>
      <w:r>
        <w:rPr>
          <w:noProof/>
        </w:rPr>
        <w:fldChar w:fldCharType="separate"/>
      </w:r>
      <w:r>
        <w:rPr>
          <w:noProof/>
        </w:rPr>
        <w:t>159</w:t>
      </w:r>
      <w:r>
        <w:rPr>
          <w:noProof/>
        </w:rPr>
        <w:fldChar w:fldCharType="end"/>
      </w:r>
    </w:p>
    <w:p w14:paraId="1704AD6C" w14:textId="22194FA5" w:rsidR="00E02274" w:rsidRDefault="00E02274">
      <w:pPr>
        <w:pStyle w:val="TOC4"/>
        <w:rPr>
          <w:rFonts w:ascii="Calibri" w:eastAsia="Times New Roman" w:hAnsi="Calibri"/>
          <w:noProof/>
          <w:kern w:val="2"/>
          <w:sz w:val="22"/>
          <w:szCs w:val="22"/>
          <w:lang w:eastAsia="en-GB"/>
        </w:rPr>
      </w:pPr>
      <w:r>
        <w:rPr>
          <w:noProof/>
        </w:rPr>
        <w:t>7.10.1.3</w:t>
      </w:r>
      <w:r>
        <w:rPr>
          <w:rFonts w:ascii="Calibri" w:eastAsia="Times New Roman" w:hAnsi="Calibri"/>
          <w:noProof/>
          <w:kern w:val="2"/>
          <w:sz w:val="22"/>
          <w:szCs w:val="22"/>
          <w:lang w:eastAsia="en-GB"/>
        </w:rPr>
        <w:tab/>
      </w:r>
      <w:r>
        <w:rPr>
          <w:noProof/>
        </w:rPr>
        <w:t>UnmapGroupFromBearer</w:t>
      </w:r>
      <w:r>
        <w:rPr>
          <w:noProof/>
        </w:rPr>
        <w:tab/>
      </w:r>
      <w:r>
        <w:rPr>
          <w:noProof/>
        </w:rPr>
        <w:fldChar w:fldCharType="begin"/>
      </w:r>
      <w:r>
        <w:rPr>
          <w:noProof/>
        </w:rPr>
        <w:instrText xml:space="preserve"> PAGEREF _Toc154698505 \h </w:instrText>
      </w:r>
      <w:r>
        <w:rPr>
          <w:noProof/>
        </w:rPr>
      </w:r>
      <w:r>
        <w:rPr>
          <w:noProof/>
        </w:rPr>
        <w:fldChar w:fldCharType="separate"/>
      </w:r>
      <w:r>
        <w:rPr>
          <w:noProof/>
        </w:rPr>
        <w:t>160</w:t>
      </w:r>
      <w:r>
        <w:rPr>
          <w:noProof/>
        </w:rPr>
        <w:fldChar w:fldCharType="end"/>
      </w:r>
    </w:p>
    <w:p w14:paraId="297DD81C" w14:textId="402BBFDF" w:rsidR="00E02274" w:rsidRDefault="00E02274">
      <w:pPr>
        <w:pStyle w:val="TOC3"/>
        <w:rPr>
          <w:rFonts w:ascii="Calibri" w:eastAsia="Times New Roman" w:hAnsi="Calibri"/>
          <w:noProof/>
          <w:kern w:val="2"/>
          <w:sz w:val="22"/>
          <w:szCs w:val="22"/>
          <w:lang w:eastAsia="en-GB"/>
        </w:rPr>
      </w:pPr>
      <w:r>
        <w:rPr>
          <w:noProof/>
        </w:rPr>
        <w:t>7.10.2</w:t>
      </w:r>
      <w:r>
        <w:rPr>
          <w:rFonts w:ascii="Calibri" w:eastAsia="Times New Roman" w:hAnsi="Calibri"/>
          <w:noProof/>
          <w:kern w:val="2"/>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_Toc154698506 \h </w:instrText>
      </w:r>
      <w:r>
        <w:rPr>
          <w:noProof/>
        </w:rPr>
      </w:r>
      <w:r>
        <w:rPr>
          <w:noProof/>
        </w:rPr>
        <w:fldChar w:fldCharType="separate"/>
      </w:r>
      <w:r>
        <w:rPr>
          <w:noProof/>
        </w:rPr>
        <w:t>160</w:t>
      </w:r>
      <w:r>
        <w:rPr>
          <w:noProof/>
        </w:rPr>
        <w:fldChar w:fldCharType="end"/>
      </w:r>
    </w:p>
    <w:p w14:paraId="5BD875C6" w14:textId="02B7EBEC" w:rsidR="00E02274" w:rsidRDefault="00E02274">
      <w:pPr>
        <w:pStyle w:val="TOC3"/>
        <w:rPr>
          <w:rFonts w:ascii="Calibri" w:eastAsia="Times New Roman" w:hAnsi="Calibri"/>
          <w:noProof/>
          <w:kern w:val="2"/>
          <w:sz w:val="22"/>
          <w:szCs w:val="22"/>
          <w:lang w:eastAsia="en-GB"/>
        </w:rPr>
      </w:pPr>
      <w:r>
        <w:rPr>
          <w:noProof/>
        </w:rPr>
        <w:t>7.10.3</w:t>
      </w:r>
      <w:r>
        <w:rPr>
          <w:rFonts w:ascii="Calibri" w:eastAsia="Times New Roman" w:hAnsi="Calibri"/>
          <w:noProof/>
          <w:kern w:val="2"/>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_Toc154698507 \h </w:instrText>
      </w:r>
      <w:r>
        <w:rPr>
          <w:noProof/>
        </w:rPr>
      </w:r>
      <w:r>
        <w:rPr>
          <w:noProof/>
        </w:rPr>
        <w:fldChar w:fldCharType="separate"/>
      </w:r>
      <w:r>
        <w:rPr>
          <w:noProof/>
        </w:rPr>
        <w:t>160</w:t>
      </w:r>
      <w:r>
        <w:rPr>
          <w:noProof/>
        </w:rPr>
        <w:fldChar w:fldCharType="end"/>
      </w:r>
    </w:p>
    <w:p w14:paraId="1A2B1156" w14:textId="2252E59A" w:rsidR="00E02274" w:rsidRDefault="00E02274">
      <w:pPr>
        <w:pStyle w:val="TOC3"/>
        <w:rPr>
          <w:rFonts w:ascii="Calibri" w:eastAsia="Times New Roman" w:hAnsi="Calibri"/>
          <w:noProof/>
          <w:kern w:val="2"/>
          <w:sz w:val="22"/>
          <w:szCs w:val="22"/>
          <w:lang w:eastAsia="en-GB"/>
        </w:rPr>
      </w:pPr>
      <w:r>
        <w:rPr>
          <w:noProof/>
        </w:rPr>
        <w:t>7.10.4</w:t>
      </w:r>
      <w:r>
        <w:rPr>
          <w:rFonts w:ascii="Calibri" w:eastAsia="Times New Roman" w:hAnsi="Calibri"/>
          <w:noProof/>
          <w:kern w:val="2"/>
          <w:sz w:val="22"/>
          <w:szCs w:val="22"/>
          <w:lang w:eastAsia="en-GB"/>
        </w:rPr>
        <w:tab/>
      </w:r>
      <w:r>
        <w:rPr>
          <w:noProof/>
        </w:rPr>
        <w:t>Video call connect and disconnect over MBMS</w:t>
      </w:r>
      <w:r>
        <w:rPr>
          <w:noProof/>
        </w:rPr>
        <w:tab/>
      </w:r>
      <w:r>
        <w:rPr>
          <w:noProof/>
        </w:rPr>
        <w:fldChar w:fldCharType="begin"/>
      </w:r>
      <w:r>
        <w:rPr>
          <w:noProof/>
        </w:rPr>
        <w:instrText xml:space="preserve"> PAGEREF _Toc154698508 \h </w:instrText>
      </w:r>
      <w:r>
        <w:rPr>
          <w:noProof/>
        </w:rPr>
      </w:r>
      <w:r>
        <w:rPr>
          <w:noProof/>
        </w:rPr>
        <w:fldChar w:fldCharType="separate"/>
      </w:r>
      <w:r>
        <w:rPr>
          <w:noProof/>
        </w:rPr>
        <w:t>161</w:t>
      </w:r>
      <w:r>
        <w:rPr>
          <w:noProof/>
        </w:rPr>
        <w:fldChar w:fldCharType="end"/>
      </w:r>
    </w:p>
    <w:p w14:paraId="0144D302" w14:textId="09DA2A85" w:rsidR="00E02274" w:rsidRDefault="00E02274">
      <w:pPr>
        <w:pStyle w:val="TOC4"/>
        <w:rPr>
          <w:rFonts w:ascii="Calibri" w:eastAsia="Times New Roman" w:hAnsi="Calibri"/>
          <w:noProof/>
          <w:kern w:val="2"/>
          <w:sz w:val="22"/>
          <w:szCs w:val="22"/>
          <w:lang w:eastAsia="en-GB"/>
        </w:rPr>
      </w:pPr>
      <w:r w:rsidRPr="004327D6">
        <w:rPr>
          <w:noProof/>
          <w:lang w:val="en-US"/>
        </w:rPr>
        <w:t>7.10.4.1</w:t>
      </w:r>
      <w:r>
        <w:rPr>
          <w:rFonts w:ascii="Calibri" w:eastAsia="Times New Roman" w:hAnsi="Calibri"/>
          <w:noProof/>
          <w:kern w:val="2"/>
          <w:sz w:val="22"/>
          <w:szCs w:val="22"/>
          <w:lang w:eastAsia="en-GB"/>
        </w:rPr>
        <w:tab/>
      </w:r>
      <w:r w:rsidRPr="004327D6">
        <w:rPr>
          <w:noProof/>
          <w:lang w:val="en-US"/>
        </w:rPr>
        <w:t>General</w:t>
      </w:r>
      <w:r>
        <w:rPr>
          <w:noProof/>
        </w:rPr>
        <w:tab/>
      </w:r>
      <w:r>
        <w:rPr>
          <w:noProof/>
        </w:rPr>
        <w:fldChar w:fldCharType="begin"/>
      </w:r>
      <w:r>
        <w:rPr>
          <w:noProof/>
        </w:rPr>
        <w:instrText xml:space="preserve"> PAGEREF _Toc154698509 \h </w:instrText>
      </w:r>
      <w:r>
        <w:rPr>
          <w:noProof/>
        </w:rPr>
      </w:r>
      <w:r>
        <w:rPr>
          <w:noProof/>
        </w:rPr>
        <w:fldChar w:fldCharType="separate"/>
      </w:r>
      <w:r>
        <w:rPr>
          <w:noProof/>
        </w:rPr>
        <w:t>161</w:t>
      </w:r>
      <w:r>
        <w:rPr>
          <w:noProof/>
        </w:rPr>
        <w:fldChar w:fldCharType="end"/>
      </w:r>
    </w:p>
    <w:p w14:paraId="485FA122" w14:textId="3579315A" w:rsidR="00E02274" w:rsidRDefault="00E02274">
      <w:pPr>
        <w:pStyle w:val="TOC4"/>
        <w:rPr>
          <w:rFonts w:ascii="Calibri" w:eastAsia="Times New Roman" w:hAnsi="Calibri"/>
          <w:noProof/>
          <w:kern w:val="2"/>
          <w:sz w:val="22"/>
          <w:szCs w:val="22"/>
          <w:lang w:eastAsia="en-GB"/>
        </w:rPr>
      </w:pPr>
      <w:r w:rsidRPr="004327D6">
        <w:rPr>
          <w:noProof/>
          <w:lang w:val="en-US"/>
        </w:rPr>
        <w:t>7.10.4.2</w:t>
      </w:r>
      <w:r>
        <w:rPr>
          <w:rFonts w:ascii="Calibri" w:eastAsia="Times New Roman" w:hAnsi="Calibri"/>
          <w:noProof/>
          <w:kern w:val="2"/>
          <w:sz w:val="22"/>
          <w:szCs w:val="22"/>
          <w:lang w:eastAsia="en-GB"/>
        </w:rPr>
        <w:tab/>
      </w:r>
      <w:r w:rsidRPr="004327D6">
        <w:rPr>
          <w:noProof/>
          <w:lang w:val="en-US"/>
        </w:rPr>
        <w:t>Procedure</w:t>
      </w:r>
      <w:r>
        <w:rPr>
          <w:noProof/>
        </w:rPr>
        <w:tab/>
      </w:r>
      <w:r>
        <w:rPr>
          <w:noProof/>
        </w:rPr>
        <w:fldChar w:fldCharType="begin"/>
      </w:r>
      <w:r>
        <w:rPr>
          <w:noProof/>
        </w:rPr>
        <w:instrText xml:space="preserve"> PAGEREF _Toc154698510 \h </w:instrText>
      </w:r>
      <w:r>
        <w:rPr>
          <w:noProof/>
        </w:rPr>
      </w:r>
      <w:r>
        <w:rPr>
          <w:noProof/>
        </w:rPr>
        <w:fldChar w:fldCharType="separate"/>
      </w:r>
      <w:r>
        <w:rPr>
          <w:noProof/>
        </w:rPr>
        <w:t>161</w:t>
      </w:r>
      <w:r>
        <w:rPr>
          <w:noProof/>
        </w:rPr>
        <w:fldChar w:fldCharType="end"/>
      </w:r>
    </w:p>
    <w:p w14:paraId="17B5720B" w14:textId="65F144BD" w:rsidR="00E02274" w:rsidRDefault="00E02274">
      <w:pPr>
        <w:pStyle w:val="TOC5"/>
        <w:rPr>
          <w:rFonts w:ascii="Calibri" w:eastAsia="Times New Roman" w:hAnsi="Calibri"/>
          <w:noProof/>
          <w:kern w:val="2"/>
          <w:sz w:val="22"/>
          <w:szCs w:val="22"/>
          <w:lang w:eastAsia="en-GB"/>
        </w:rPr>
      </w:pPr>
      <w:r w:rsidRPr="004327D6">
        <w:rPr>
          <w:noProof/>
          <w:lang w:val="en-US"/>
        </w:rPr>
        <w:t>7.10.4.2.1</w:t>
      </w:r>
      <w:r>
        <w:rPr>
          <w:rFonts w:ascii="Calibri" w:eastAsia="Times New Roman" w:hAnsi="Calibri"/>
          <w:noProof/>
          <w:kern w:val="2"/>
          <w:sz w:val="22"/>
          <w:szCs w:val="22"/>
          <w:lang w:eastAsia="en-GB"/>
        </w:rPr>
        <w:tab/>
      </w:r>
      <w:r w:rsidRPr="004327D6">
        <w:rPr>
          <w:noProof/>
          <w:lang w:val="en-US"/>
        </w:rPr>
        <w:t>Call connect over MBMS</w:t>
      </w:r>
      <w:r>
        <w:rPr>
          <w:noProof/>
        </w:rPr>
        <w:tab/>
      </w:r>
      <w:r>
        <w:rPr>
          <w:noProof/>
        </w:rPr>
        <w:fldChar w:fldCharType="begin"/>
      </w:r>
      <w:r>
        <w:rPr>
          <w:noProof/>
        </w:rPr>
        <w:instrText xml:space="preserve"> PAGEREF _Toc154698511 \h </w:instrText>
      </w:r>
      <w:r>
        <w:rPr>
          <w:noProof/>
        </w:rPr>
      </w:r>
      <w:r>
        <w:rPr>
          <w:noProof/>
        </w:rPr>
        <w:fldChar w:fldCharType="separate"/>
      </w:r>
      <w:r>
        <w:rPr>
          <w:noProof/>
        </w:rPr>
        <w:t>161</w:t>
      </w:r>
      <w:r>
        <w:rPr>
          <w:noProof/>
        </w:rPr>
        <w:fldChar w:fldCharType="end"/>
      </w:r>
    </w:p>
    <w:p w14:paraId="26E4C306" w14:textId="276FB1FA" w:rsidR="00E02274" w:rsidRDefault="00E02274">
      <w:pPr>
        <w:pStyle w:val="TOC5"/>
        <w:rPr>
          <w:rFonts w:ascii="Calibri" w:eastAsia="Times New Roman" w:hAnsi="Calibri"/>
          <w:noProof/>
          <w:kern w:val="2"/>
          <w:sz w:val="22"/>
          <w:szCs w:val="22"/>
          <w:lang w:eastAsia="en-GB"/>
        </w:rPr>
      </w:pPr>
      <w:r w:rsidRPr="004327D6">
        <w:rPr>
          <w:noProof/>
          <w:lang w:val="en-US"/>
        </w:rPr>
        <w:t>7.10.4.2.2</w:t>
      </w:r>
      <w:r>
        <w:rPr>
          <w:rFonts w:ascii="Calibri" w:eastAsia="Times New Roman" w:hAnsi="Calibri"/>
          <w:noProof/>
          <w:kern w:val="2"/>
          <w:sz w:val="22"/>
          <w:szCs w:val="22"/>
          <w:lang w:eastAsia="en-GB"/>
        </w:rPr>
        <w:tab/>
      </w:r>
      <w:r w:rsidRPr="004327D6">
        <w:rPr>
          <w:noProof/>
          <w:lang w:val="en-US"/>
        </w:rPr>
        <w:t>Call disconnect over MBMS</w:t>
      </w:r>
      <w:r>
        <w:rPr>
          <w:noProof/>
        </w:rPr>
        <w:tab/>
      </w:r>
      <w:r>
        <w:rPr>
          <w:noProof/>
        </w:rPr>
        <w:fldChar w:fldCharType="begin"/>
      </w:r>
      <w:r>
        <w:rPr>
          <w:noProof/>
        </w:rPr>
        <w:instrText xml:space="preserve"> PAGEREF _Toc154698512 \h </w:instrText>
      </w:r>
      <w:r>
        <w:rPr>
          <w:noProof/>
        </w:rPr>
      </w:r>
      <w:r>
        <w:rPr>
          <w:noProof/>
        </w:rPr>
        <w:fldChar w:fldCharType="separate"/>
      </w:r>
      <w:r>
        <w:rPr>
          <w:noProof/>
        </w:rPr>
        <w:t>162</w:t>
      </w:r>
      <w:r>
        <w:rPr>
          <w:noProof/>
        </w:rPr>
        <w:fldChar w:fldCharType="end"/>
      </w:r>
    </w:p>
    <w:p w14:paraId="311A8B68" w14:textId="249D6ACE" w:rsidR="00E02274" w:rsidRDefault="00E02274">
      <w:pPr>
        <w:pStyle w:val="TOC3"/>
        <w:rPr>
          <w:rFonts w:ascii="Calibri" w:eastAsia="Times New Roman" w:hAnsi="Calibri"/>
          <w:noProof/>
          <w:kern w:val="2"/>
          <w:sz w:val="22"/>
          <w:szCs w:val="22"/>
          <w:lang w:eastAsia="en-GB"/>
        </w:rPr>
      </w:pPr>
      <w:r>
        <w:rPr>
          <w:noProof/>
        </w:rPr>
        <w:t>7.10.5</w:t>
      </w:r>
      <w:r>
        <w:rPr>
          <w:rFonts w:ascii="Calibri" w:eastAsia="Times New Roman" w:hAnsi="Calibri"/>
          <w:noProof/>
          <w:kern w:val="2"/>
          <w:sz w:val="22"/>
          <w:szCs w:val="22"/>
          <w:lang w:eastAsia="en-GB"/>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_Toc154698513 \h </w:instrText>
      </w:r>
      <w:r>
        <w:rPr>
          <w:noProof/>
        </w:rPr>
      </w:r>
      <w:r>
        <w:rPr>
          <w:noProof/>
        </w:rPr>
        <w:fldChar w:fldCharType="separate"/>
      </w:r>
      <w:r>
        <w:rPr>
          <w:noProof/>
        </w:rPr>
        <w:t>163</w:t>
      </w:r>
      <w:r>
        <w:rPr>
          <w:noProof/>
        </w:rPr>
        <w:fldChar w:fldCharType="end"/>
      </w:r>
    </w:p>
    <w:p w14:paraId="6262E088" w14:textId="5AA31B50" w:rsidR="00E02274" w:rsidRDefault="00E02274">
      <w:pPr>
        <w:pStyle w:val="TOC2"/>
        <w:rPr>
          <w:rFonts w:ascii="Calibri" w:eastAsia="Times New Roman" w:hAnsi="Calibri"/>
          <w:noProof/>
          <w:kern w:val="2"/>
          <w:sz w:val="22"/>
          <w:szCs w:val="22"/>
          <w:lang w:eastAsia="en-GB"/>
        </w:rPr>
      </w:pPr>
      <w:r>
        <w:rPr>
          <w:noProof/>
        </w:rPr>
        <w:t>7.11</w:t>
      </w:r>
      <w:r>
        <w:rPr>
          <w:rFonts w:ascii="Calibri" w:eastAsia="Times New Roman" w:hAnsi="Calibri"/>
          <w:noProof/>
          <w:kern w:val="2"/>
          <w:sz w:val="22"/>
          <w:szCs w:val="22"/>
          <w:lang w:eastAsia="en-GB"/>
        </w:rPr>
        <w:tab/>
      </w:r>
      <w:r>
        <w:rPr>
          <w:noProof/>
        </w:rPr>
        <w:t>Simultaneous session for MCVideo calls (on-network)</w:t>
      </w:r>
      <w:r>
        <w:rPr>
          <w:noProof/>
        </w:rPr>
        <w:tab/>
      </w:r>
      <w:r>
        <w:rPr>
          <w:noProof/>
        </w:rPr>
        <w:fldChar w:fldCharType="begin"/>
      </w:r>
      <w:r>
        <w:rPr>
          <w:noProof/>
        </w:rPr>
        <w:instrText xml:space="preserve"> PAGEREF _Toc154698514 \h </w:instrText>
      </w:r>
      <w:r>
        <w:rPr>
          <w:noProof/>
        </w:rPr>
      </w:r>
      <w:r>
        <w:rPr>
          <w:noProof/>
        </w:rPr>
        <w:fldChar w:fldCharType="separate"/>
      </w:r>
      <w:r>
        <w:rPr>
          <w:noProof/>
        </w:rPr>
        <w:t>163</w:t>
      </w:r>
      <w:r>
        <w:rPr>
          <w:noProof/>
        </w:rPr>
        <w:fldChar w:fldCharType="end"/>
      </w:r>
    </w:p>
    <w:p w14:paraId="064CB3C0" w14:textId="10456138" w:rsidR="00E02274" w:rsidRDefault="00E02274">
      <w:pPr>
        <w:pStyle w:val="TOC2"/>
        <w:rPr>
          <w:rFonts w:ascii="Calibri" w:eastAsia="Times New Roman" w:hAnsi="Calibri"/>
          <w:noProof/>
          <w:kern w:val="2"/>
          <w:sz w:val="22"/>
          <w:szCs w:val="22"/>
          <w:lang w:eastAsia="en-GB"/>
        </w:rPr>
      </w:pPr>
      <w:r w:rsidRPr="004327D6">
        <w:rPr>
          <w:noProof/>
          <w:lang w:val="nl-NL"/>
        </w:rPr>
        <w:t>7.12</w:t>
      </w:r>
      <w:r>
        <w:rPr>
          <w:rFonts w:ascii="Calibri" w:eastAsia="Times New Roman" w:hAnsi="Calibri"/>
          <w:noProof/>
          <w:kern w:val="2"/>
          <w:sz w:val="22"/>
          <w:szCs w:val="22"/>
          <w:lang w:eastAsia="en-GB"/>
        </w:rPr>
        <w:tab/>
      </w:r>
      <w:r w:rsidRPr="004327D6">
        <w:rPr>
          <w:noProof/>
          <w:lang w:val="nl-NL"/>
        </w:rPr>
        <w:t>User authentication and authorization for MCVideo service</w:t>
      </w:r>
      <w:r>
        <w:rPr>
          <w:noProof/>
        </w:rPr>
        <w:tab/>
      </w:r>
      <w:r>
        <w:rPr>
          <w:noProof/>
        </w:rPr>
        <w:fldChar w:fldCharType="begin"/>
      </w:r>
      <w:r>
        <w:rPr>
          <w:noProof/>
        </w:rPr>
        <w:instrText xml:space="preserve"> PAGEREF _Toc154698515 \h </w:instrText>
      </w:r>
      <w:r>
        <w:rPr>
          <w:noProof/>
        </w:rPr>
      </w:r>
      <w:r>
        <w:rPr>
          <w:noProof/>
        </w:rPr>
        <w:fldChar w:fldCharType="separate"/>
      </w:r>
      <w:r>
        <w:rPr>
          <w:noProof/>
        </w:rPr>
        <w:t>163</w:t>
      </w:r>
      <w:r>
        <w:rPr>
          <w:noProof/>
        </w:rPr>
        <w:fldChar w:fldCharType="end"/>
      </w:r>
    </w:p>
    <w:p w14:paraId="47988745" w14:textId="526C358E" w:rsidR="00E02274" w:rsidRDefault="00E02274">
      <w:pPr>
        <w:pStyle w:val="TOC2"/>
        <w:rPr>
          <w:rFonts w:ascii="Calibri" w:eastAsia="Times New Roman" w:hAnsi="Calibri"/>
          <w:noProof/>
          <w:kern w:val="2"/>
          <w:sz w:val="22"/>
          <w:szCs w:val="22"/>
          <w:lang w:eastAsia="en-GB"/>
        </w:rPr>
      </w:pPr>
      <w:r>
        <w:rPr>
          <w:noProof/>
        </w:rPr>
        <w:t>7.13</w:t>
      </w:r>
      <w:r>
        <w:rPr>
          <w:rFonts w:ascii="Calibri" w:eastAsia="Times New Roman" w:hAnsi="Calibri"/>
          <w:noProof/>
          <w:kern w:val="2"/>
          <w:sz w:val="22"/>
          <w:szCs w:val="22"/>
          <w:lang w:eastAsia="en-GB"/>
        </w:rPr>
        <w:tab/>
      </w:r>
      <w:r>
        <w:rPr>
          <w:noProof/>
        </w:rPr>
        <w:t>Support for multiple devices</w:t>
      </w:r>
      <w:r>
        <w:rPr>
          <w:noProof/>
        </w:rPr>
        <w:tab/>
      </w:r>
      <w:r>
        <w:rPr>
          <w:noProof/>
        </w:rPr>
        <w:fldChar w:fldCharType="begin"/>
      </w:r>
      <w:r>
        <w:rPr>
          <w:noProof/>
        </w:rPr>
        <w:instrText xml:space="preserve"> PAGEREF _Toc154698516 \h </w:instrText>
      </w:r>
      <w:r>
        <w:rPr>
          <w:noProof/>
        </w:rPr>
      </w:r>
      <w:r>
        <w:rPr>
          <w:noProof/>
        </w:rPr>
        <w:fldChar w:fldCharType="separate"/>
      </w:r>
      <w:r>
        <w:rPr>
          <w:noProof/>
        </w:rPr>
        <w:t>164</w:t>
      </w:r>
      <w:r>
        <w:rPr>
          <w:noProof/>
        </w:rPr>
        <w:fldChar w:fldCharType="end"/>
      </w:r>
    </w:p>
    <w:p w14:paraId="418A3696" w14:textId="00A94D68" w:rsidR="00E02274" w:rsidRDefault="00E02274">
      <w:pPr>
        <w:pStyle w:val="TOC2"/>
        <w:rPr>
          <w:rFonts w:ascii="Calibri" w:eastAsia="Times New Roman" w:hAnsi="Calibri"/>
          <w:noProof/>
          <w:kern w:val="2"/>
          <w:sz w:val="22"/>
          <w:szCs w:val="22"/>
          <w:lang w:eastAsia="en-GB"/>
        </w:rPr>
      </w:pPr>
      <w:r>
        <w:rPr>
          <w:noProof/>
        </w:rPr>
        <w:t>7.14</w:t>
      </w:r>
      <w:r>
        <w:rPr>
          <w:rFonts w:ascii="Calibri" w:eastAsia="Times New Roman" w:hAnsi="Calibri"/>
          <w:noProof/>
          <w:kern w:val="2"/>
          <w:sz w:val="22"/>
          <w:szCs w:val="22"/>
          <w:lang w:eastAsia="en-GB"/>
        </w:rPr>
        <w:tab/>
      </w:r>
      <w:r>
        <w:rPr>
          <w:noProof/>
        </w:rPr>
        <w:t>Location information (on-network)</w:t>
      </w:r>
      <w:r>
        <w:rPr>
          <w:noProof/>
        </w:rPr>
        <w:tab/>
      </w:r>
      <w:r>
        <w:rPr>
          <w:noProof/>
        </w:rPr>
        <w:fldChar w:fldCharType="begin"/>
      </w:r>
      <w:r>
        <w:rPr>
          <w:noProof/>
        </w:rPr>
        <w:instrText xml:space="preserve"> PAGEREF _Toc154698517 \h </w:instrText>
      </w:r>
      <w:r>
        <w:rPr>
          <w:noProof/>
        </w:rPr>
      </w:r>
      <w:r>
        <w:rPr>
          <w:noProof/>
        </w:rPr>
        <w:fldChar w:fldCharType="separate"/>
      </w:r>
      <w:r>
        <w:rPr>
          <w:noProof/>
        </w:rPr>
        <w:t>164</w:t>
      </w:r>
      <w:r>
        <w:rPr>
          <w:noProof/>
        </w:rPr>
        <w:fldChar w:fldCharType="end"/>
      </w:r>
    </w:p>
    <w:p w14:paraId="6E5CEE22" w14:textId="2A19AAF3" w:rsidR="00E02274" w:rsidRDefault="00E02274">
      <w:pPr>
        <w:pStyle w:val="TOC2"/>
        <w:rPr>
          <w:rFonts w:ascii="Calibri" w:eastAsia="Times New Roman" w:hAnsi="Calibri"/>
          <w:noProof/>
          <w:kern w:val="2"/>
          <w:sz w:val="22"/>
          <w:szCs w:val="22"/>
          <w:lang w:eastAsia="en-GB"/>
        </w:rPr>
      </w:pPr>
      <w:r>
        <w:rPr>
          <w:noProof/>
        </w:rPr>
        <w:t>7.15</w:t>
      </w:r>
      <w:r>
        <w:rPr>
          <w:rFonts w:ascii="Calibri" w:eastAsia="Times New Roman" w:hAnsi="Calibri"/>
          <w:noProof/>
          <w:kern w:val="2"/>
          <w:sz w:val="22"/>
          <w:szCs w:val="22"/>
          <w:lang w:eastAsia="en-GB"/>
        </w:rPr>
        <w:tab/>
      </w:r>
      <w:r>
        <w:rPr>
          <w:noProof/>
        </w:rPr>
        <w:t>MCVideo resource management (on-network)</w:t>
      </w:r>
      <w:r>
        <w:rPr>
          <w:noProof/>
        </w:rPr>
        <w:tab/>
      </w:r>
      <w:r>
        <w:rPr>
          <w:noProof/>
        </w:rPr>
        <w:fldChar w:fldCharType="begin"/>
      </w:r>
      <w:r>
        <w:rPr>
          <w:noProof/>
        </w:rPr>
        <w:instrText xml:space="preserve"> PAGEREF _Toc154698518 \h </w:instrText>
      </w:r>
      <w:r>
        <w:rPr>
          <w:noProof/>
        </w:rPr>
      </w:r>
      <w:r>
        <w:rPr>
          <w:noProof/>
        </w:rPr>
        <w:fldChar w:fldCharType="separate"/>
      </w:r>
      <w:r>
        <w:rPr>
          <w:noProof/>
        </w:rPr>
        <w:t>164</w:t>
      </w:r>
      <w:r>
        <w:rPr>
          <w:noProof/>
        </w:rPr>
        <w:fldChar w:fldCharType="end"/>
      </w:r>
    </w:p>
    <w:p w14:paraId="7E287FCA" w14:textId="10F2ADEE" w:rsidR="00E02274" w:rsidRDefault="00E02274">
      <w:pPr>
        <w:pStyle w:val="TOC2"/>
        <w:rPr>
          <w:rFonts w:ascii="Calibri" w:eastAsia="Times New Roman" w:hAnsi="Calibri"/>
          <w:noProof/>
          <w:kern w:val="2"/>
          <w:sz w:val="22"/>
          <w:szCs w:val="22"/>
          <w:lang w:eastAsia="en-GB"/>
        </w:rPr>
      </w:pPr>
      <w:r>
        <w:rPr>
          <w:noProof/>
        </w:rPr>
        <w:t>7.16</w:t>
      </w:r>
      <w:r>
        <w:rPr>
          <w:rFonts w:ascii="Calibri" w:eastAsia="Times New Roman" w:hAnsi="Calibri"/>
          <w:noProof/>
          <w:kern w:val="2"/>
          <w:sz w:val="22"/>
          <w:szCs w:val="22"/>
          <w:lang w:eastAsia="en-GB"/>
        </w:rPr>
        <w:tab/>
      </w:r>
      <w:r>
        <w:rPr>
          <w:noProof/>
        </w:rPr>
        <w:t>MCVideo client query</w:t>
      </w:r>
      <w:r>
        <w:rPr>
          <w:noProof/>
        </w:rPr>
        <w:tab/>
      </w:r>
      <w:r>
        <w:rPr>
          <w:noProof/>
        </w:rPr>
        <w:fldChar w:fldCharType="begin"/>
      </w:r>
      <w:r>
        <w:rPr>
          <w:noProof/>
        </w:rPr>
        <w:instrText xml:space="preserve"> PAGEREF _Toc154698519 \h </w:instrText>
      </w:r>
      <w:r>
        <w:rPr>
          <w:noProof/>
        </w:rPr>
      </w:r>
      <w:r>
        <w:rPr>
          <w:noProof/>
        </w:rPr>
        <w:fldChar w:fldCharType="separate"/>
      </w:r>
      <w:r>
        <w:rPr>
          <w:noProof/>
        </w:rPr>
        <w:t>165</w:t>
      </w:r>
      <w:r>
        <w:rPr>
          <w:noProof/>
        </w:rPr>
        <w:fldChar w:fldCharType="end"/>
      </w:r>
    </w:p>
    <w:p w14:paraId="72BB68E2" w14:textId="36DE8DD8" w:rsidR="00E02274" w:rsidRDefault="00E02274">
      <w:pPr>
        <w:pStyle w:val="TOC3"/>
        <w:rPr>
          <w:rFonts w:ascii="Calibri" w:eastAsia="Times New Roman" w:hAnsi="Calibri"/>
          <w:noProof/>
          <w:kern w:val="2"/>
          <w:sz w:val="22"/>
          <w:szCs w:val="22"/>
          <w:lang w:eastAsia="en-GB"/>
        </w:rPr>
      </w:pPr>
      <w:r>
        <w:rPr>
          <w:noProof/>
        </w:rPr>
        <w:t>7.16.1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_Toc154698520 \h </w:instrText>
      </w:r>
      <w:r>
        <w:rPr>
          <w:noProof/>
        </w:rPr>
      </w:r>
      <w:r>
        <w:rPr>
          <w:noProof/>
        </w:rPr>
        <w:fldChar w:fldCharType="separate"/>
      </w:r>
      <w:r>
        <w:rPr>
          <w:noProof/>
        </w:rPr>
        <w:t>165</w:t>
      </w:r>
      <w:r>
        <w:rPr>
          <w:noProof/>
        </w:rPr>
        <w:fldChar w:fldCharType="end"/>
      </w:r>
    </w:p>
    <w:p w14:paraId="1AB393B9" w14:textId="307B2284" w:rsidR="00E02274" w:rsidRDefault="00E02274">
      <w:pPr>
        <w:pStyle w:val="TOC3"/>
        <w:rPr>
          <w:rFonts w:ascii="Calibri" w:eastAsia="Times New Roman" w:hAnsi="Calibri"/>
          <w:noProof/>
          <w:kern w:val="2"/>
          <w:sz w:val="22"/>
          <w:szCs w:val="22"/>
          <w:lang w:eastAsia="en-GB"/>
        </w:rPr>
      </w:pPr>
      <w:r>
        <w:rPr>
          <w:noProof/>
        </w:rPr>
        <w:t>7.16.2</w:t>
      </w:r>
      <w:r>
        <w:rPr>
          <w:rFonts w:ascii="Calibri" w:eastAsia="Times New Roman" w:hAnsi="Calibri"/>
          <w:noProof/>
          <w:kern w:val="2"/>
          <w:sz w:val="22"/>
          <w:szCs w:val="22"/>
          <w:lang w:eastAsia="en-GB"/>
        </w:rPr>
        <w:tab/>
      </w:r>
      <w:r>
        <w:rPr>
          <w:noProof/>
        </w:rPr>
        <w:t>Information flows for MCVideo client query</w:t>
      </w:r>
      <w:r>
        <w:rPr>
          <w:noProof/>
        </w:rPr>
        <w:tab/>
      </w:r>
      <w:r>
        <w:rPr>
          <w:noProof/>
        </w:rPr>
        <w:fldChar w:fldCharType="begin"/>
      </w:r>
      <w:r>
        <w:rPr>
          <w:noProof/>
        </w:rPr>
        <w:instrText xml:space="preserve"> PAGEREF _Toc154698521 \h </w:instrText>
      </w:r>
      <w:r>
        <w:rPr>
          <w:noProof/>
        </w:rPr>
      </w:r>
      <w:r>
        <w:rPr>
          <w:noProof/>
        </w:rPr>
        <w:fldChar w:fldCharType="separate"/>
      </w:r>
      <w:r>
        <w:rPr>
          <w:noProof/>
        </w:rPr>
        <w:t>165</w:t>
      </w:r>
      <w:r>
        <w:rPr>
          <w:noProof/>
        </w:rPr>
        <w:fldChar w:fldCharType="end"/>
      </w:r>
    </w:p>
    <w:p w14:paraId="7636F027" w14:textId="5D83B367" w:rsidR="00E02274" w:rsidRDefault="00E02274">
      <w:pPr>
        <w:pStyle w:val="TOC4"/>
        <w:rPr>
          <w:rFonts w:ascii="Calibri" w:eastAsia="Times New Roman" w:hAnsi="Calibri"/>
          <w:noProof/>
          <w:kern w:val="2"/>
          <w:sz w:val="22"/>
          <w:szCs w:val="22"/>
          <w:lang w:eastAsia="en-GB"/>
        </w:rPr>
      </w:pPr>
      <w:r>
        <w:rPr>
          <w:noProof/>
        </w:rPr>
        <w:t>7.16.2.1</w:t>
      </w:r>
      <w:r>
        <w:rPr>
          <w:rFonts w:ascii="Calibri" w:eastAsia="Times New Roman" w:hAnsi="Calibri"/>
          <w:noProof/>
          <w:kern w:val="2"/>
          <w:sz w:val="22"/>
          <w:szCs w:val="22"/>
          <w:lang w:eastAsia="en-GB"/>
        </w:rPr>
        <w:tab/>
      </w:r>
      <w:r>
        <w:rPr>
          <w:noProof/>
        </w:rPr>
        <w:t>MCVideo client query request</w:t>
      </w:r>
      <w:r>
        <w:rPr>
          <w:noProof/>
        </w:rPr>
        <w:tab/>
      </w:r>
      <w:r>
        <w:rPr>
          <w:noProof/>
        </w:rPr>
        <w:fldChar w:fldCharType="begin"/>
      </w:r>
      <w:r>
        <w:rPr>
          <w:noProof/>
        </w:rPr>
        <w:instrText xml:space="preserve"> PAGEREF _Toc154698522 \h </w:instrText>
      </w:r>
      <w:r>
        <w:rPr>
          <w:noProof/>
        </w:rPr>
      </w:r>
      <w:r>
        <w:rPr>
          <w:noProof/>
        </w:rPr>
        <w:fldChar w:fldCharType="separate"/>
      </w:r>
      <w:r>
        <w:rPr>
          <w:noProof/>
        </w:rPr>
        <w:t>165</w:t>
      </w:r>
      <w:r>
        <w:rPr>
          <w:noProof/>
        </w:rPr>
        <w:fldChar w:fldCharType="end"/>
      </w:r>
    </w:p>
    <w:p w14:paraId="34A8011A" w14:textId="1FE9964F" w:rsidR="00E02274" w:rsidRDefault="00E02274">
      <w:pPr>
        <w:pStyle w:val="TOC4"/>
        <w:rPr>
          <w:rFonts w:ascii="Calibri" w:eastAsia="Times New Roman" w:hAnsi="Calibri"/>
          <w:noProof/>
          <w:kern w:val="2"/>
          <w:sz w:val="22"/>
          <w:szCs w:val="22"/>
          <w:lang w:eastAsia="en-GB"/>
        </w:rPr>
      </w:pPr>
      <w:r>
        <w:rPr>
          <w:noProof/>
        </w:rPr>
        <w:t>7.16.2.2</w:t>
      </w:r>
      <w:r>
        <w:rPr>
          <w:rFonts w:ascii="Calibri" w:eastAsia="Times New Roman" w:hAnsi="Calibri"/>
          <w:noProof/>
          <w:kern w:val="2"/>
          <w:sz w:val="22"/>
          <w:szCs w:val="22"/>
          <w:lang w:eastAsia="en-GB"/>
        </w:rPr>
        <w:tab/>
      </w:r>
      <w:r>
        <w:rPr>
          <w:noProof/>
        </w:rPr>
        <w:t>MCVideo client query response</w:t>
      </w:r>
      <w:r>
        <w:rPr>
          <w:noProof/>
        </w:rPr>
        <w:tab/>
      </w:r>
      <w:r>
        <w:rPr>
          <w:noProof/>
        </w:rPr>
        <w:fldChar w:fldCharType="begin"/>
      </w:r>
      <w:r>
        <w:rPr>
          <w:noProof/>
        </w:rPr>
        <w:instrText xml:space="preserve"> PAGEREF _Toc154698523 \h </w:instrText>
      </w:r>
      <w:r>
        <w:rPr>
          <w:noProof/>
        </w:rPr>
      </w:r>
      <w:r>
        <w:rPr>
          <w:noProof/>
        </w:rPr>
        <w:fldChar w:fldCharType="separate"/>
      </w:r>
      <w:r>
        <w:rPr>
          <w:noProof/>
        </w:rPr>
        <w:t>165</w:t>
      </w:r>
      <w:r>
        <w:rPr>
          <w:noProof/>
        </w:rPr>
        <w:fldChar w:fldCharType="end"/>
      </w:r>
    </w:p>
    <w:p w14:paraId="2C3F22E1" w14:textId="49738E38" w:rsidR="00E02274" w:rsidRDefault="00E02274">
      <w:pPr>
        <w:pStyle w:val="TOC3"/>
        <w:rPr>
          <w:rFonts w:ascii="Calibri" w:eastAsia="Times New Roman" w:hAnsi="Calibri"/>
          <w:noProof/>
          <w:kern w:val="2"/>
          <w:sz w:val="22"/>
          <w:szCs w:val="22"/>
          <w:lang w:eastAsia="en-GB"/>
        </w:rPr>
      </w:pPr>
      <w:r>
        <w:rPr>
          <w:noProof/>
        </w:rPr>
        <w:t>7.16.3</w:t>
      </w:r>
      <w:r>
        <w:rPr>
          <w:rFonts w:ascii="Calibri" w:eastAsia="Times New Roman" w:hAnsi="Calibri"/>
          <w:noProof/>
          <w:kern w:val="2"/>
          <w:sz w:val="22"/>
          <w:szCs w:val="22"/>
          <w:lang w:eastAsia="en-GB"/>
        </w:rPr>
        <w:tab/>
      </w:r>
      <w:r>
        <w:rPr>
          <w:noProof/>
        </w:rPr>
        <w:t>MCVideo client query procedure</w:t>
      </w:r>
      <w:r>
        <w:rPr>
          <w:noProof/>
        </w:rPr>
        <w:tab/>
      </w:r>
      <w:r>
        <w:rPr>
          <w:noProof/>
        </w:rPr>
        <w:fldChar w:fldCharType="begin"/>
      </w:r>
      <w:r>
        <w:rPr>
          <w:noProof/>
        </w:rPr>
        <w:instrText xml:space="preserve"> PAGEREF _Toc154698524 \h </w:instrText>
      </w:r>
      <w:r>
        <w:rPr>
          <w:noProof/>
        </w:rPr>
      </w:r>
      <w:r>
        <w:rPr>
          <w:noProof/>
        </w:rPr>
        <w:fldChar w:fldCharType="separate"/>
      </w:r>
      <w:r>
        <w:rPr>
          <w:noProof/>
        </w:rPr>
        <w:t>165</w:t>
      </w:r>
      <w:r>
        <w:rPr>
          <w:noProof/>
        </w:rPr>
        <w:fldChar w:fldCharType="end"/>
      </w:r>
    </w:p>
    <w:p w14:paraId="0D29E2D0" w14:textId="25A634CD" w:rsidR="00E02274" w:rsidRDefault="00E02274">
      <w:pPr>
        <w:pStyle w:val="TOC2"/>
        <w:rPr>
          <w:rFonts w:ascii="Calibri" w:eastAsia="Times New Roman" w:hAnsi="Calibri"/>
          <w:noProof/>
          <w:kern w:val="2"/>
          <w:sz w:val="22"/>
          <w:szCs w:val="22"/>
          <w:lang w:eastAsia="en-GB"/>
        </w:rPr>
      </w:pPr>
      <w:r>
        <w:rPr>
          <w:noProof/>
        </w:rPr>
        <w:t>7.17</w:t>
      </w:r>
      <w:r>
        <w:rPr>
          <w:rFonts w:ascii="Calibri" w:eastAsia="Times New Roman" w:hAnsi="Calibri"/>
          <w:noProof/>
          <w:kern w:val="2"/>
          <w:sz w:val="22"/>
          <w:szCs w:val="22"/>
          <w:lang w:eastAsia="en-GB"/>
        </w:rPr>
        <w:tab/>
      </w:r>
      <w:r>
        <w:rPr>
          <w:noProof/>
        </w:rPr>
        <w:t>MCVideo adaptation during MCVideo communication</w:t>
      </w:r>
      <w:r>
        <w:rPr>
          <w:noProof/>
        </w:rPr>
        <w:tab/>
      </w:r>
      <w:r>
        <w:rPr>
          <w:noProof/>
        </w:rPr>
        <w:fldChar w:fldCharType="begin"/>
      </w:r>
      <w:r>
        <w:rPr>
          <w:noProof/>
        </w:rPr>
        <w:instrText xml:space="preserve"> PAGEREF _Toc154698525 \h </w:instrText>
      </w:r>
      <w:r>
        <w:rPr>
          <w:noProof/>
        </w:rPr>
      </w:r>
      <w:r>
        <w:rPr>
          <w:noProof/>
        </w:rPr>
        <w:fldChar w:fldCharType="separate"/>
      </w:r>
      <w:r>
        <w:rPr>
          <w:noProof/>
        </w:rPr>
        <w:t>166</w:t>
      </w:r>
      <w:r>
        <w:rPr>
          <w:noProof/>
        </w:rPr>
        <w:fldChar w:fldCharType="end"/>
      </w:r>
    </w:p>
    <w:p w14:paraId="1AEF0D92" w14:textId="593E704F" w:rsidR="00E02274" w:rsidRDefault="00E02274">
      <w:pPr>
        <w:pStyle w:val="TOC3"/>
        <w:rPr>
          <w:rFonts w:ascii="Calibri" w:eastAsia="Times New Roman" w:hAnsi="Calibri"/>
          <w:noProof/>
          <w:kern w:val="2"/>
          <w:sz w:val="22"/>
          <w:szCs w:val="22"/>
          <w:lang w:eastAsia="en-GB"/>
        </w:rPr>
      </w:pPr>
      <w:r>
        <w:rPr>
          <w:noProof/>
        </w:rPr>
        <w:t>7.17.1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_Toc154698526 \h </w:instrText>
      </w:r>
      <w:r>
        <w:rPr>
          <w:noProof/>
        </w:rPr>
      </w:r>
      <w:r>
        <w:rPr>
          <w:noProof/>
        </w:rPr>
        <w:fldChar w:fldCharType="separate"/>
      </w:r>
      <w:r>
        <w:rPr>
          <w:noProof/>
        </w:rPr>
        <w:t>166</w:t>
      </w:r>
      <w:r>
        <w:rPr>
          <w:noProof/>
        </w:rPr>
        <w:fldChar w:fldCharType="end"/>
      </w:r>
    </w:p>
    <w:p w14:paraId="5FE862DE" w14:textId="1D050AF4" w:rsidR="00E02274" w:rsidRDefault="00E02274">
      <w:pPr>
        <w:pStyle w:val="TOC3"/>
        <w:rPr>
          <w:rFonts w:ascii="Calibri" w:eastAsia="Times New Roman" w:hAnsi="Calibri"/>
          <w:noProof/>
          <w:kern w:val="2"/>
          <w:sz w:val="22"/>
          <w:szCs w:val="22"/>
          <w:lang w:eastAsia="en-GB"/>
        </w:rPr>
      </w:pPr>
      <w:r>
        <w:rPr>
          <w:noProof/>
        </w:rPr>
        <w:t>7.17.2</w:t>
      </w:r>
      <w:r>
        <w:rPr>
          <w:rFonts w:ascii="Calibri" w:eastAsia="Times New Roman" w:hAnsi="Calibri"/>
          <w:noProof/>
          <w:kern w:val="2"/>
          <w:sz w:val="22"/>
          <w:szCs w:val="22"/>
          <w:lang w:eastAsia="en-GB"/>
        </w:rPr>
        <w:tab/>
      </w:r>
      <w:r>
        <w:rPr>
          <w:noProof/>
        </w:rPr>
        <w:t>Information flows for MCVideo adaptation</w:t>
      </w:r>
      <w:r>
        <w:rPr>
          <w:noProof/>
        </w:rPr>
        <w:tab/>
      </w:r>
      <w:r>
        <w:rPr>
          <w:noProof/>
        </w:rPr>
        <w:fldChar w:fldCharType="begin"/>
      </w:r>
      <w:r>
        <w:rPr>
          <w:noProof/>
        </w:rPr>
        <w:instrText xml:space="preserve"> PAGEREF _Toc154698527 \h </w:instrText>
      </w:r>
      <w:r>
        <w:rPr>
          <w:noProof/>
        </w:rPr>
      </w:r>
      <w:r>
        <w:rPr>
          <w:noProof/>
        </w:rPr>
        <w:fldChar w:fldCharType="separate"/>
      </w:r>
      <w:r>
        <w:rPr>
          <w:noProof/>
        </w:rPr>
        <w:t>166</w:t>
      </w:r>
      <w:r>
        <w:rPr>
          <w:noProof/>
        </w:rPr>
        <w:fldChar w:fldCharType="end"/>
      </w:r>
    </w:p>
    <w:p w14:paraId="7125CDC4" w14:textId="1A21A75C" w:rsidR="00E02274" w:rsidRDefault="00E02274">
      <w:pPr>
        <w:pStyle w:val="TOC4"/>
        <w:rPr>
          <w:rFonts w:ascii="Calibri" w:eastAsia="Times New Roman" w:hAnsi="Calibri"/>
          <w:noProof/>
          <w:kern w:val="2"/>
          <w:sz w:val="22"/>
          <w:szCs w:val="22"/>
          <w:lang w:eastAsia="en-GB"/>
        </w:rPr>
      </w:pPr>
      <w:r>
        <w:rPr>
          <w:noProof/>
        </w:rPr>
        <w:t>7.17.2.1</w:t>
      </w:r>
      <w:r>
        <w:rPr>
          <w:rFonts w:ascii="Calibri" w:eastAsia="Times New Roman" w:hAnsi="Calibri"/>
          <w:noProof/>
          <w:kern w:val="2"/>
          <w:sz w:val="22"/>
          <w:szCs w:val="22"/>
          <w:lang w:eastAsia="en-GB"/>
        </w:rPr>
        <w:tab/>
      </w:r>
      <w:r>
        <w:rPr>
          <w:noProof/>
        </w:rPr>
        <w:t>MCVideo communication parameter update request</w:t>
      </w:r>
      <w:r>
        <w:rPr>
          <w:noProof/>
        </w:rPr>
        <w:tab/>
      </w:r>
      <w:r>
        <w:rPr>
          <w:noProof/>
        </w:rPr>
        <w:fldChar w:fldCharType="begin"/>
      </w:r>
      <w:r>
        <w:rPr>
          <w:noProof/>
        </w:rPr>
        <w:instrText xml:space="preserve"> PAGEREF _Toc154698528 \h </w:instrText>
      </w:r>
      <w:r>
        <w:rPr>
          <w:noProof/>
        </w:rPr>
      </w:r>
      <w:r>
        <w:rPr>
          <w:noProof/>
        </w:rPr>
        <w:fldChar w:fldCharType="separate"/>
      </w:r>
      <w:r>
        <w:rPr>
          <w:noProof/>
        </w:rPr>
        <w:t>166</w:t>
      </w:r>
      <w:r>
        <w:rPr>
          <w:noProof/>
        </w:rPr>
        <w:fldChar w:fldCharType="end"/>
      </w:r>
    </w:p>
    <w:p w14:paraId="5253C05A" w14:textId="6E492C09" w:rsidR="00E02274" w:rsidRDefault="00E02274">
      <w:pPr>
        <w:pStyle w:val="TOC4"/>
        <w:rPr>
          <w:rFonts w:ascii="Calibri" w:eastAsia="Times New Roman" w:hAnsi="Calibri"/>
          <w:noProof/>
          <w:kern w:val="2"/>
          <w:sz w:val="22"/>
          <w:szCs w:val="22"/>
          <w:lang w:eastAsia="en-GB"/>
        </w:rPr>
      </w:pPr>
      <w:r>
        <w:rPr>
          <w:noProof/>
        </w:rPr>
        <w:t>7.17.2.2</w:t>
      </w:r>
      <w:r>
        <w:rPr>
          <w:rFonts w:ascii="Calibri" w:eastAsia="Times New Roman" w:hAnsi="Calibri"/>
          <w:noProof/>
          <w:kern w:val="2"/>
          <w:sz w:val="22"/>
          <w:szCs w:val="22"/>
          <w:lang w:eastAsia="en-GB"/>
        </w:rPr>
        <w:tab/>
      </w:r>
      <w:r>
        <w:rPr>
          <w:noProof/>
        </w:rPr>
        <w:t>MCVideo communication parameter update response</w:t>
      </w:r>
      <w:r>
        <w:rPr>
          <w:noProof/>
        </w:rPr>
        <w:tab/>
      </w:r>
      <w:r>
        <w:rPr>
          <w:noProof/>
        </w:rPr>
        <w:fldChar w:fldCharType="begin"/>
      </w:r>
      <w:r>
        <w:rPr>
          <w:noProof/>
        </w:rPr>
        <w:instrText xml:space="preserve"> PAGEREF _Toc154698529 \h </w:instrText>
      </w:r>
      <w:r>
        <w:rPr>
          <w:noProof/>
        </w:rPr>
      </w:r>
      <w:r>
        <w:rPr>
          <w:noProof/>
        </w:rPr>
        <w:fldChar w:fldCharType="separate"/>
      </w:r>
      <w:r>
        <w:rPr>
          <w:noProof/>
        </w:rPr>
        <w:t>167</w:t>
      </w:r>
      <w:r>
        <w:rPr>
          <w:noProof/>
        </w:rPr>
        <w:fldChar w:fldCharType="end"/>
      </w:r>
    </w:p>
    <w:p w14:paraId="7207291D" w14:textId="15E534A3" w:rsidR="00E02274" w:rsidRDefault="00E02274">
      <w:pPr>
        <w:pStyle w:val="TOC3"/>
        <w:rPr>
          <w:rFonts w:ascii="Calibri" w:eastAsia="Times New Roman" w:hAnsi="Calibri"/>
          <w:noProof/>
          <w:kern w:val="2"/>
          <w:sz w:val="22"/>
          <w:szCs w:val="22"/>
          <w:lang w:eastAsia="en-GB"/>
        </w:rPr>
      </w:pPr>
      <w:r>
        <w:rPr>
          <w:noProof/>
        </w:rPr>
        <w:t>7.17.3</w:t>
      </w:r>
      <w:r>
        <w:rPr>
          <w:rFonts w:ascii="Calibri" w:eastAsia="Times New Roman" w:hAnsi="Calibri"/>
          <w:noProof/>
          <w:kern w:val="2"/>
          <w:sz w:val="22"/>
          <w:szCs w:val="22"/>
          <w:lang w:eastAsia="en-GB"/>
        </w:rPr>
        <w:tab/>
      </w:r>
      <w:r>
        <w:rPr>
          <w:noProof/>
        </w:rPr>
        <w:t>MCVideo adaptation procedure</w:t>
      </w:r>
      <w:r>
        <w:rPr>
          <w:noProof/>
        </w:rPr>
        <w:tab/>
      </w:r>
      <w:r>
        <w:rPr>
          <w:noProof/>
        </w:rPr>
        <w:fldChar w:fldCharType="begin"/>
      </w:r>
      <w:r>
        <w:rPr>
          <w:noProof/>
        </w:rPr>
        <w:instrText xml:space="preserve"> PAGEREF _Toc154698530 \h </w:instrText>
      </w:r>
      <w:r>
        <w:rPr>
          <w:noProof/>
        </w:rPr>
      </w:r>
      <w:r>
        <w:rPr>
          <w:noProof/>
        </w:rPr>
        <w:fldChar w:fldCharType="separate"/>
      </w:r>
      <w:r>
        <w:rPr>
          <w:noProof/>
        </w:rPr>
        <w:t>167</w:t>
      </w:r>
      <w:r>
        <w:rPr>
          <w:noProof/>
        </w:rPr>
        <w:fldChar w:fldCharType="end"/>
      </w:r>
    </w:p>
    <w:p w14:paraId="17C1375F" w14:textId="0CFB096A" w:rsidR="00E02274" w:rsidRDefault="00E02274">
      <w:pPr>
        <w:pStyle w:val="TOC4"/>
        <w:rPr>
          <w:rFonts w:ascii="Calibri" w:eastAsia="Times New Roman" w:hAnsi="Calibri"/>
          <w:noProof/>
          <w:kern w:val="2"/>
          <w:sz w:val="22"/>
          <w:szCs w:val="22"/>
          <w:lang w:eastAsia="en-GB"/>
        </w:rPr>
      </w:pPr>
      <w:r>
        <w:rPr>
          <w:noProof/>
        </w:rPr>
        <w:t>7.17.3.1</w:t>
      </w:r>
      <w:r>
        <w:rPr>
          <w:rFonts w:ascii="Calibri" w:eastAsia="Times New Roman" w:hAnsi="Calibri"/>
          <w:noProof/>
          <w:kern w:val="2"/>
          <w:sz w:val="22"/>
          <w:szCs w:val="22"/>
          <w:lang w:eastAsia="en-GB"/>
        </w:rPr>
        <w:tab/>
      </w:r>
      <w:r>
        <w:rPr>
          <w:noProof/>
        </w:rPr>
        <w:t>MCVideo adaptation during group communication procedure – transmitting client triggered</w:t>
      </w:r>
      <w:r>
        <w:rPr>
          <w:noProof/>
        </w:rPr>
        <w:tab/>
      </w:r>
      <w:r>
        <w:rPr>
          <w:noProof/>
        </w:rPr>
        <w:fldChar w:fldCharType="begin"/>
      </w:r>
      <w:r>
        <w:rPr>
          <w:noProof/>
        </w:rPr>
        <w:instrText xml:space="preserve"> PAGEREF _Toc154698531 \h </w:instrText>
      </w:r>
      <w:r>
        <w:rPr>
          <w:noProof/>
        </w:rPr>
      </w:r>
      <w:r>
        <w:rPr>
          <w:noProof/>
        </w:rPr>
        <w:fldChar w:fldCharType="separate"/>
      </w:r>
      <w:r>
        <w:rPr>
          <w:noProof/>
        </w:rPr>
        <w:t>167</w:t>
      </w:r>
      <w:r>
        <w:rPr>
          <w:noProof/>
        </w:rPr>
        <w:fldChar w:fldCharType="end"/>
      </w:r>
    </w:p>
    <w:p w14:paraId="6A75F879" w14:textId="08D70E82" w:rsidR="00E02274" w:rsidRDefault="00E02274">
      <w:pPr>
        <w:pStyle w:val="TOC4"/>
        <w:rPr>
          <w:rFonts w:ascii="Calibri" w:eastAsia="Times New Roman" w:hAnsi="Calibri"/>
          <w:noProof/>
          <w:kern w:val="2"/>
          <w:sz w:val="22"/>
          <w:szCs w:val="22"/>
          <w:lang w:eastAsia="en-GB"/>
        </w:rPr>
      </w:pPr>
      <w:r>
        <w:rPr>
          <w:noProof/>
        </w:rPr>
        <w:t>7.17.3.2</w:t>
      </w:r>
      <w:r>
        <w:rPr>
          <w:rFonts w:ascii="Calibri" w:eastAsia="Times New Roman" w:hAnsi="Calibri"/>
          <w:noProof/>
          <w:kern w:val="2"/>
          <w:sz w:val="22"/>
          <w:szCs w:val="22"/>
          <w:lang w:eastAsia="en-GB"/>
        </w:rPr>
        <w:tab/>
      </w:r>
      <w:r>
        <w:rPr>
          <w:noProof/>
        </w:rPr>
        <w:t>MCVideo adaptation during group communication procedure – receiving user triggered</w:t>
      </w:r>
      <w:r>
        <w:rPr>
          <w:noProof/>
        </w:rPr>
        <w:tab/>
      </w:r>
      <w:r>
        <w:rPr>
          <w:noProof/>
        </w:rPr>
        <w:fldChar w:fldCharType="begin"/>
      </w:r>
      <w:r>
        <w:rPr>
          <w:noProof/>
        </w:rPr>
        <w:instrText xml:space="preserve"> PAGEREF _Toc154698532 \h </w:instrText>
      </w:r>
      <w:r>
        <w:rPr>
          <w:noProof/>
        </w:rPr>
      </w:r>
      <w:r>
        <w:rPr>
          <w:noProof/>
        </w:rPr>
        <w:fldChar w:fldCharType="separate"/>
      </w:r>
      <w:r>
        <w:rPr>
          <w:noProof/>
        </w:rPr>
        <w:t>168</w:t>
      </w:r>
      <w:r>
        <w:rPr>
          <w:noProof/>
        </w:rPr>
        <w:fldChar w:fldCharType="end"/>
      </w:r>
    </w:p>
    <w:p w14:paraId="4ACA264E" w14:textId="7986EDC5" w:rsidR="00E02274" w:rsidRDefault="00E02274">
      <w:pPr>
        <w:pStyle w:val="TOC4"/>
        <w:rPr>
          <w:rFonts w:ascii="Calibri" w:eastAsia="Times New Roman" w:hAnsi="Calibri"/>
          <w:noProof/>
          <w:kern w:val="2"/>
          <w:sz w:val="22"/>
          <w:szCs w:val="22"/>
          <w:lang w:eastAsia="en-GB"/>
        </w:rPr>
      </w:pPr>
      <w:r>
        <w:rPr>
          <w:noProof/>
        </w:rPr>
        <w:t>7.17.3.3</w:t>
      </w:r>
      <w:r>
        <w:rPr>
          <w:rFonts w:ascii="Calibri" w:eastAsia="Times New Roman" w:hAnsi="Calibri"/>
          <w:noProof/>
          <w:kern w:val="2"/>
          <w:sz w:val="22"/>
          <w:szCs w:val="22"/>
          <w:lang w:eastAsia="en-GB"/>
        </w:rPr>
        <w:tab/>
      </w:r>
      <w:r>
        <w:rPr>
          <w:noProof/>
        </w:rPr>
        <w:t>MCVideo adaptation during private communication procedure – transmitting client triggered</w:t>
      </w:r>
      <w:r>
        <w:rPr>
          <w:noProof/>
        </w:rPr>
        <w:tab/>
      </w:r>
      <w:r>
        <w:rPr>
          <w:noProof/>
        </w:rPr>
        <w:fldChar w:fldCharType="begin"/>
      </w:r>
      <w:r>
        <w:rPr>
          <w:noProof/>
        </w:rPr>
        <w:instrText xml:space="preserve"> PAGEREF _Toc154698533 \h </w:instrText>
      </w:r>
      <w:r>
        <w:rPr>
          <w:noProof/>
        </w:rPr>
      </w:r>
      <w:r>
        <w:rPr>
          <w:noProof/>
        </w:rPr>
        <w:fldChar w:fldCharType="separate"/>
      </w:r>
      <w:r>
        <w:rPr>
          <w:noProof/>
        </w:rPr>
        <w:t>169</w:t>
      </w:r>
      <w:r>
        <w:rPr>
          <w:noProof/>
        </w:rPr>
        <w:fldChar w:fldCharType="end"/>
      </w:r>
    </w:p>
    <w:p w14:paraId="482C4AD6" w14:textId="7507B351" w:rsidR="00E02274" w:rsidRDefault="00E02274">
      <w:pPr>
        <w:pStyle w:val="TOC4"/>
        <w:rPr>
          <w:rFonts w:ascii="Calibri" w:eastAsia="Times New Roman" w:hAnsi="Calibri"/>
          <w:noProof/>
          <w:kern w:val="2"/>
          <w:sz w:val="22"/>
          <w:szCs w:val="22"/>
          <w:lang w:eastAsia="en-GB"/>
        </w:rPr>
      </w:pPr>
      <w:r>
        <w:rPr>
          <w:noProof/>
        </w:rPr>
        <w:t>7.17.3.4</w:t>
      </w:r>
      <w:r>
        <w:rPr>
          <w:rFonts w:ascii="Calibri" w:eastAsia="Times New Roman" w:hAnsi="Calibri"/>
          <w:noProof/>
          <w:kern w:val="2"/>
          <w:sz w:val="22"/>
          <w:szCs w:val="22"/>
          <w:lang w:eastAsia="en-GB"/>
        </w:rPr>
        <w:tab/>
      </w:r>
      <w:r>
        <w:rPr>
          <w:noProof/>
        </w:rPr>
        <w:t>MCVideo adaptation during group communication procedure – receiving user triggered</w:t>
      </w:r>
      <w:r>
        <w:rPr>
          <w:noProof/>
        </w:rPr>
        <w:tab/>
      </w:r>
      <w:r>
        <w:rPr>
          <w:noProof/>
        </w:rPr>
        <w:fldChar w:fldCharType="begin"/>
      </w:r>
      <w:r>
        <w:rPr>
          <w:noProof/>
        </w:rPr>
        <w:instrText xml:space="preserve"> PAGEREF _Toc154698534 \h </w:instrText>
      </w:r>
      <w:r>
        <w:rPr>
          <w:noProof/>
        </w:rPr>
      </w:r>
      <w:r>
        <w:rPr>
          <w:noProof/>
        </w:rPr>
        <w:fldChar w:fldCharType="separate"/>
      </w:r>
      <w:r>
        <w:rPr>
          <w:noProof/>
        </w:rPr>
        <w:t>170</w:t>
      </w:r>
      <w:r>
        <w:rPr>
          <w:noProof/>
        </w:rPr>
        <w:fldChar w:fldCharType="end"/>
      </w:r>
    </w:p>
    <w:p w14:paraId="663FDF0A" w14:textId="06F21CF0" w:rsidR="00E02274" w:rsidRDefault="00E02274">
      <w:pPr>
        <w:pStyle w:val="TOC2"/>
        <w:rPr>
          <w:rFonts w:ascii="Calibri" w:eastAsia="Times New Roman" w:hAnsi="Calibri"/>
          <w:noProof/>
          <w:kern w:val="2"/>
          <w:sz w:val="22"/>
          <w:szCs w:val="22"/>
          <w:lang w:eastAsia="en-GB"/>
        </w:rPr>
      </w:pPr>
      <w:r>
        <w:rPr>
          <w:noProof/>
          <w:lang w:eastAsia="zh-CN"/>
        </w:rPr>
        <w:t>7</w:t>
      </w:r>
      <w:r>
        <w:rPr>
          <w:noProof/>
        </w:rPr>
        <w:t>.18</w:t>
      </w:r>
      <w:r>
        <w:rPr>
          <w:rFonts w:ascii="Calibri" w:eastAsia="Times New Roman" w:hAnsi="Calibri"/>
          <w:noProof/>
          <w:kern w:val="2"/>
          <w:sz w:val="22"/>
          <w:szCs w:val="22"/>
          <w:lang w:eastAsia="en-GB"/>
        </w:rPr>
        <w:tab/>
      </w:r>
      <w:r>
        <w:rPr>
          <w:noProof/>
        </w:rPr>
        <w:t>Use of ProSe capabilities in off-network MCVideo communications</w:t>
      </w:r>
      <w:r>
        <w:rPr>
          <w:noProof/>
        </w:rPr>
        <w:tab/>
      </w:r>
      <w:r>
        <w:rPr>
          <w:noProof/>
        </w:rPr>
        <w:fldChar w:fldCharType="begin"/>
      </w:r>
      <w:r>
        <w:rPr>
          <w:noProof/>
        </w:rPr>
        <w:instrText xml:space="preserve"> PAGEREF _Toc154698535 \h </w:instrText>
      </w:r>
      <w:r>
        <w:rPr>
          <w:noProof/>
        </w:rPr>
      </w:r>
      <w:r>
        <w:rPr>
          <w:noProof/>
        </w:rPr>
        <w:fldChar w:fldCharType="separate"/>
      </w:r>
      <w:r>
        <w:rPr>
          <w:noProof/>
        </w:rPr>
        <w:t>171</w:t>
      </w:r>
      <w:r>
        <w:rPr>
          <w:noProof/>
        </w:rPr>
        <w:fldChar w:fldCharType="end"/>
      </w:r>
    </w:p>
    <w:p w14:paraId="3B5C60AB" w14:textId="2E474B3A" w:rsidR="00E02274" w:rsidRDefault="00E02274">
      <w:pPr>
        <w:pStyle w:val="TOC3"/>
        <w:rPr>
          <w:rFonts w:ascii="Calibri" w:eastAsia="Times New Roman" w:hAnsi="Calibri"/>
          <w:noProof/>
          <w:kern w:val="2"/>
          <w:sz w:val="22"/>
          <w:szCs w:val="22"/>
          <w:lang w:eastAsia="en-GB"/>
        </w:rPr>
      </w:pPr>
      <w:r>
        <w:rPr>
          <w:noProof/>
          <w:lang w:eastAsia="zh-CN"/>
        </w:rPr>
        <w:t>7</w:t>
      </w:r>
      <w:r>
        <w:rPr>
          <w:noProof/>
        </w:rPr>
        <w:t>.</w:t>
      </w:r>
      <w:r>
        <w:rPr>
          <w:noProof/>
          <w:lang w:eastAsia="zh-CN"/>
        </w:rPr>
        <w:t>18</w:t>
      </w:r>
      <w:r>
        <w:rPr>
          <w:noProof/>
        </w:rPr>
        <w:t>.1</w:t>
      </w:r>
      <w:r>
        <w:rPr>
          <w:rFonts w:ascii="Calibri" w:eastAsia="Times New Roman" w:hAnsi="Calibri"/>
          <w:noProof/>
          <w:kern w:val="2"/>
          <w:sz w:val="22"/>
          <w:szCs w:val="22"/>
          <w:lang w:eastAsia="en-GB"/>
        </w:rPr>
        <w:tab/>
      </w:r>
      <w:r>
        <w:rPr>
          <w:noProof/>
        </w:rPr>
        <w:t>General</w:t>
      </w:r>
      <w:r>
        <w:rPr>
          <w:noProof/>
        </w:rPr>
        <w:tab/>
      </w:r>
      <w:r>
        <w:rPr>
          <w:noProof/>
        </w:rPr>
        <w:fldChar w:fldCharType="begin"/>
      </w:r>
      <w:r>
        <w:rPr>
          <w:noProof/>
        </w:rPr>
        <w:instrText xml:space="preserve"> PAGEREF _Toc154698536 \h </w:instrText>
      </w:r>
      <w:r>
        <w:rPr>
          <w:noProof/>
        </w:rPr>
      </w:r>
      <w:r>
        <w:rPr>
          <w:noProof/>
        </w:rPr>
        <w:fldChar w:fldCharType="separate"/>
      </w:r>
      <w:r>
        <w:rPr>
          <w:noProof/>
        </w:rPr>
        <w:t>171</w:t>
      </w:r>
      <w:r>
        <w:rPr>
          <w:noProof/>
        </w:rPr>
        <w:fldChar w:fldCharType="end"/>
      </w:r>
    </w:p>
    <w:p w14:paraId="61F55863" w14:textId="1D7D7124" w:rsidR="00E02274" w:rsidRDefault="00E02274">
      <w:pPr>
        <w:pStyle w:val="TOC3"/>
        <w:rPr>
          <w:rFonts w:ascii="Calibri" w:eastAsia="Times New Roman" w:hAnsi="Calibri"/>
          <w:noProof/>
          <w:kern w:val="2"/>
          <w:sz w:val="22"/>
          <w:szCs w:val="22"/>
          <w:lang w:eastAsia="en-GB"/>
        </w:rPr>
      </w:pPr>
      <w:r>
        <w:rPr>
          <w:noProof/>
          <w:lang w:eastAsia="zh-CN"/>
        </w:rPr>
        <w:t>7</w:t>
      </w:r>
      <w:r>
        <w:rPr>
          <w:noProof/>
        </w:rPr>
        <w:t>.</w:t>
      </w:r>
      <w:r>
        <w:rPr>
          <w:noProof/>
          <w:lang w:eastAsia="zh-CN"/>
        </w:rPr>
        <w:t>18</w:t>
      </w:r>
      <w:r>
        <w:rPr>
          <w:noProof/>
        </w:rPr>
        <w:t>.2</w:t>
      </w:r>
      <w:r>
        <w:rPr>
          <w:rFonts w:ascii="Calibri" w:eastAsia="Times New Roman" w:hAnsi="Calibri"/>
          <w:noProof/>
          <w:kern w:val="2"/>
          <w:sz w:val="22"/>
          <w:szCs w:val="22"/>
          <w:lang w:eastAsia="en-GB"/>
        </w:rPr>
        <w:tab/>
      </w:r>
      <w:r>
        <w:rPr>
          <w:noProof/>
        </w:rPr>
        <w:t>Procedures</w:t>
      </w:r>
      <w:r>
        <w:rPr>
          <w:noProof/>
        </w:rPr>
        <w:tab/>
      </w:r>
      <w:r>
        <w:rPr>
          <w:noProof/>
        </w:rPr>
        <w:fldChar w:fldCharType="begin"/>
      </w:r>
      <w:r>
        <w:rPr>
          <w:noProof/>
        </w:rPr>
        <w:instrText xml:space="preserve"> PAGEREF _Toc154698537 \h </w:instrText>
      </w:r>
      <w:r>
        <w:rPr>
          <w:noProof/>
        </w:rPr>
      </w:r>
      <w:r>
        <w:rPr>
          <w:noProof/>
        </w:rPr>
        <w:fldChar w:fldCharType="separate"/>
      </w:r>
      <w:r>
        <w:rPr>
          <w:noProof/>
        </w:rPr>
        <w:t>172</w:t>
      </w:r>
      <w:r>
        <w:rPr>
          <w:noProof/>
        </w:rPr>
        <w:fldChar w:fldCharType="end"/>
      </w:r>
    </w:p>
    <w:p w14:paraId="1C4CA6C2" w14:textId="31EE8F89" w:rsidR="00E02274" w:rsidRDefault="00E02274">
      <w:pPr>
        <w:pStyle w:val="TOC8"/>
        <w:rPr>
          <w:rFonts w:ascii="Calibri" w:eastAsia="Times New Roman" w:hAnsi="Calibri"/>
          <w:b w:val="0"/>
          <w:noProof/>
          <w:kern w:val="2"/>
          <w:szCs w:val="22"/>
          <w:lang w:eastAsia="en-GB"/>
        </w:rPr>
      </w:pPr>
      <w:r>
        <w:rPr>
          <w:noProof/>
        </w:rPr>
        <w:t>Annex A (normative): MCVideo related configuration data</w:t>
      </w:r>
      <w:r>
        <w:rPr>
          <w:noProof/>
        </w:rPr>
        <w:tab/>
      </w:r>
      <w:r>
        <w:rPr>
          <w:noProof/>
        </w:rPr>
        <w:fldChar w:fldCharType="begin"/>
      </w:r>
      <w:r>
        <w:rPr>
          <w:noProof/>
        </w:rPr>
        <w:instrText xml:space="preserve"> PAGEREF _Toc154698538 \h </w:instrText>
      </w:r>
      <w:r>
        <w:rPr>
          <w:noProof/>
        </w:rPr>
      </w:r>
      <w:r>
        <w:rPr>
          <w:noProof/>
        </w:rPr>
        <w:fldChar w:fldCharType="separate"/>
      </w:r>
      <w:r>
        <w:rPr>
          <w:noProof/>
        </w:rPr>
        <w:t>173</w:t>
      </w:r>
      <w:r>
        <w:rPr>
          <w:noProof/>
        </w:rPr>
        <w:fldChar w:fldCharType="end"/>
      </w:r>
    </w:p>
    <w:p w14:paraId="43A61D52" w14:textId="3CEE70BD" w:rsidR="00E02274" w:rsidRDefault="00E02274">
      <w:pPr>
        <w:pStyle w:val="TOC1"/>
        <w:rPr>
          <w:rFonts w:ascii="Calibri" w:eastAsia="Times New Roman" w:hAnsi="Calibri"/>
          <w:noProof/>
          <w:kern w:val="2"/>
          <w:szCs w:val="22"/>
          <w:lang w:eastAsia="en-GB"/>
        </w:rPr>
      </w:pPr>
      <w:r>
        <w:rPr>
          <w:noProof/>
        </w:rPr>
        <w:t>A.1</w:t>
      </w:r>
      <w:r>
        <w:rPr>
          <w:rFonts w:ascii="Calibri" w:eastAsia="Times New Roman" w:hAnsi="Calibri"/>
          <w:noProof/>
          <w:kern w:val="2"/>
          <w:szCs w:val="22"/>
          <w:lang w:eastAsia="en-GB"/>
        </w:rPr>
        <w:tab/>
      </w:r>
      <w:r>
        <w:rPr>
          <w:noProof/>
        </w:rPr>
        <w:t>General</w:t>
      </w:r>
      <w:r>
        <w:rPr>
          <w:noProof/>
        </w:rPr>
        <w:tab/>
      </w:r>
      <w:r>
        <w:rPr>
          <w:noProof/>
        </w:rPr>
        <w:fldChar w:fldCharType="begin"/>
      </w:r>
      <w:r>
        <w:rPr>
          <w:noProof/>
        </w:rPr>
        <w:instrText xml:space="preserve"> PAGEREF _Toc154698539 \h </w:instrText>
      </w:r>
      <w:r>
        <w:rPr>
          <w:noProof/>
        </w:rPr>
      </w:r>
      <w:r>
        <w:rPr>
          <w:noProof/>
        </w:rPr>
        <w:fldChar w:fldCharType="separate"/>
      </w:r>
      <w:r>
        <w:rPr>
          <w:noProof/>
        </w:rPr>
        <w:t>173</w:t>
      </w:r>
      <w:r>
        <w:rPr>
          <w:noProof/>
        </w:rPr>
        <w:fldChar w:fldCharType="end"/>
      </w:r>
    </w:p>
    <w:p w14:paraId="56BF9925" w14:textId="245DAB10" w:rsidR="00E02274" w:rsidRDefault="00E02274">
      <w:pPr>
        <w:pStyle w:val="TOC1"/>
        <w:rPr>
          <w:rFonts w:ascii="Calibri" w:eastAsia="Times New Roman" w:hAnsi="Calibri"/>
          <w:noProof/>
          <w:kern w:val="2"/>
          <w:szCs w:val="22"/>
          <w:lang w:eastAsia="en-GB"/>
        </w:rPr>
      </w:pPr>
      <w:r>
        <w:rPr>
          <w:noProof/>
        </w:rPr>
        <w:t>A.2</w:t>
      </w:r>
      <w:r>
        <w:rPr>
          <w:rFonts w:ascii="Calibri" w:eastAsia="Times New Roman" w:hAnsi="Calibri"/>
          <w:noProof/>
          <w:kern w:val="2"/>
          <w:szCs w:val="22"/>
          <w:lang w:eastAsia="en-GB"/>
        </w:rPr>
        <w:tab/>
      </w:r>
      <w:r>
        <w:rPr>
          <w:noProof/>
        </w:rPr>
        <w:t>MCVideo UE configuration data</w:t>
      </w:r>
      <w:r>
        <w:rPr>
          <w:noProof/>
        </w:rPr>
        <w:tab/>
      </w:r>
      <w:r>
        <w:rPr>
          <w:noProof/>
        </w:rPr>
        <w:fldChar w:fldCharType="begin"/>
      </w:r>
      <w:r>
        <w:rPr>
          <w:noProof/>
        </w:rPr>
        <w:instrText xml:space="preserve"> PAGEREF _Toc154698540 \h </w:instrText>
      </w:r>
      <w:r>
        <w:rPr>
          <w:noProof/>
        </w:rPr>
      </w:r>
      <w:r>
        <w:rPr>
          <w:noProof/>
        </w:rPr>
        <w:fldChar w:fldCharType="separate"/>
      </w:r>
      <w:r>
        <w:rPr>
          <w:noProof/>
        </w:rPr>
        <w:t>174</w:t>
      </w:r>
      <w:r>
        <w:rPr>
          <w:noProof/>
        </w:rPr>
        <w:fldChar w:fldCharType="end"/>
      </w:r>
    </w:p>
    <w:p w14:paraId="0F630FCA" w14:textId="27AB805F" w:rsidR="00E02274" w:rsidRDefault="00E02274">
      <w:pPr>
        <w:pStyle w:val="TOC1"/>
        <w:rPr>
          <w:rFonts w:ascii="Calibri" w:eastAsia="Times New Roman" w:hAnsi="Calibri"/>
          <w:noProof/>
          <w:kern w:val="2"/>
          <w:szCs w:val="22"/>
          <w:lang w:eastAsia="en-GB"/>
        </w:rPr>
      </w:pPr>
      <w:r>
        <w:rPr>
          <w:noProof/>
        </w:rPr>
        <w:t>A.3</w:t>
      </w:r>
      <w:r>
        <w:rPr>
          <w:rFonts w:ascii="Calibri" w:eastAsia="Times New Roman" w:hAnsi="Calibri"/>
          <w:noProof/>
          <w:kern w:val="2"/>
          <w:szCs w:val="22"/>
          <w:lang w:eastAsia="en-GB"/>
        </w:rPr>
        <w:tab/>
      </w:r>
      <w:r>
        <w:rPr>
          <w:noProof/>
        </w:rPr>
        <w:t>MCVideo user profile configuration data</w:t>
      </w:r>
      <w:r>
        <w:rPr>
          <w:noProof/>
        </w:rPr>
        <w:tab/>
      </w:r>
      <w:r>
        <w:rPr>
          <w:noProof/>
        </w:rPr>
        <w:fldChar w:fldCharType="begin"/>
      </w:r>
      <w:r>
        <w:rPr>
          <w:noProof/>
        </w:rPr>
        <w:instrText xml:space="preserve"> PAGEREF _Toc154698541 \h </w:instrText>
      </w:r>
      <w:r>
        <w:rPr>
          <w:noProof/>
        </w:rPr>
      </w:r>
      <w:r>
        <w:rPr>
          <w:noProof/>
        </w:rPr>
        <w:fldChar w:fldCharType="separate"/>
      </w:r>
      <w:r>
        <w:rPr>
          <w:noProof/>
        </w:rPr>
        <w:t>174</w:t>
      </w:r>
      <w:r>
        <w:rPr>
          <w:noProof/>
        </w:rPr>
        <w:fldChar w:fldCharType="end"/>
      </w:r>
    </w:p>
    <w:p w14:paraId="666168B6" w14:textId="4596975E" w:rsidR="00E02274" w:rsidRDefault="00E02274">
      <w:pPr>
        <w:pStyle w:val="TOC1"/>
        <w:rPr>
          <w:rFonts w:ascii="Calibri" w:eastAsia="Times New Roman" w:hAnsi="Calibri"/>
          <w:noProof/>
          <w:kern w:val="2"/>
          <w:szCs w:val="22"/>
          <w:lang w:eastAsia="en-GB"/>
        </w:rPr>
      </w:pPr>
      <w:r>
        <w:rPr>
          <w:noProof/>
        </w:rPr>
        <w:t>A.4</w:t>
      </w:r>
      <w:r>
        <w:rPr>
          <w:rFonts w:ascii="Calibri" w:eastAsia="Times New Roman" w:hAnsi="Calibri"/>
          <w:noProof/>
          <w:kern w:val="2"/>
          <w:szCs w:val="22"/>
          <w:lang w:eastAsia="en-GB"/>
        </w:rPr>
        <w:tab/>
      </w:r>
      <w:r>
        <w:rPr>
          <w:noProof/>
        </w:rPr>
        <w:t>MCVideo related Group configuration data</w:t>
      </w:r>
      <w:r>
        <w:rPr>
          <w:noProof/>
        </w:rPr>
        <w:tab/>
      </w:r>
      <w:r>
        <w:rPr>
          <w:noProof/>
        </w:rPr>
        <w:fldChar w:fldCharType="begin"/>
      </w:r>
      <w:r>
        <w:rPr>
          <w:noProof/>
        </w:rPr>
        <w:instrText xml:space="preserve"> PAGEREF _Toc154698542 \h </w:instrText>
      </w:r>
      <w:r>
        <w:rPr>
          <w:noProof/>
        </w:rPr>
      </w:r>
      <w:r>
        <w:rPr>
          <w:noProof/>
        </w:rPr>
        <w:fldChar w:fldCharType="separate"/>
      </w:r>
      <w:r>
        <w:rPr>
          <w:noProof/>
        </w:rPr>
        <w:t>181</w:t>
      </w:r>
      <w:r>
        <w:rPr>
          <w:noProof/>
        </w:rPr>
        <w:fldChar w:fldCharType="end"/>
      </w:r>
    </w:p>
    <w:p w14:paraId="41FAEE07" w14:textId="3B76D392" w:rsidR="00E02274" w:rsidRDefault="00E02274">
      <w:pPr>
        <w:pStyle w:val="TOC1"/>
        <w:rPr>
          <w:rFonts w:ascii="Calibri" w:eastAsia="Times New Roman" w:hAnsi="Calibri"/>
          <w:noProof/>
          <w:kern w:val="2"/>
          <w:szCs w:val="22"/>
          <w:lang w:eastAsia="en-GB"/>
        </w:rPr>
      </w:pPr>
      <w:r>
        <w:rPr>
          <w:noProof/>
        </w:rPr>
        <w:t>A.5</w:t>
      </w:r>
      <w:r>
        <w:rPr>
          <w:rFonts w:ascii="Calibri" w:eastAsia="Times New Roman" w:hAnsi="Calibri"/>
          <w:noProof/>
          <w:kern w:val="2"/>
          <w:szCs w:val="22"/>
          <w:lang w:eastAsia="en-GB"/>
        </w:rPr>
        <w:tab/>
      </w:r>
      <w:r>
        <w:rPr>
          <w:noProof/>
        </w:rPr>
        <w:t>MCVideo service configuration data</w:t>
      </w:r>
      <w:r>
        <w:rPr>
          <w:noProof/>
        </w:rPr>
        <w:tab/>
      </w:r>
      <w:r>
        <w:rPr>
          <w:noProof/>
        </w:rPr>
        <w:fldChar w:fldCharType="begin"/>
      </w:r>
      <w:r>
        <w:rPr>
          <w:noProof/>
        </w:rPr>
        <w:instrText xml:space="preserve"> PAGEREF _Toc154698543 \h </w:instrText>
      </w:r>
      <w:r>
        <w:rPr>
          <w:noProof/>
        </w:rPr>
      </w:r>
      <w:r>
        <w:rPr>
          <w:noProof/>
        </w:rPr>
        <w:fldChar w:fldCharType="separate"/>
      </w:r>
      <w:r>
        <w:rPr>
          <w:noProof/>
        </w:rPr>
        <w:t>183</w:t>
      </w:r>
      <w:r>
        <w:rPr>
          <w:noProof/>
        </w:rPr>
        <w:fldChar w:fldCharType="end"/>
      </w:r>
    </w:p>
    <w:p w14:paraId="528A4933" w14:textId="07CF2FBB" w:rsidR="00E02274" w:rsidRDefault="00E02274">
      <w:pPr>
        <w:pStyle w:val="TOC8"/>
        <w:rPr>
          <w:rFonts w:ascii="Calibri" w:eastAsia="Times New Roman" w:hAnsi="Calibri"/>
          <w:b w:val="0"/>
          <w:noProof/>
          <w:kern w:val="2"/>
          <w:szCs w:val="22"/>
          <w:lang w:eastAsia="en-GB"/>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_Toc154698544 \h </w:instrText>
      </w:r>
      <w:r>
        <w:rPr>
          <w:noProof/>
        </w:rPr>
      </w:r>
      <w:r>
        <w:rPr>
          <w:noProof/>
        </w:rPr>
        <w:fldChar w:fldCharType="separate"/>
      </w:r>
      <w:r>
        <w:rPr>
          <w:noProof/>
        </w:rPr>
        <w:t>185</w:t>
      </w:r>
      <w:r>
        <w:rPr>
          <w:noProof/>
        </w:rPr>
        <w:fldChar w:fldCharType="end"/>
      </w:r>
    </w:p>
    <w:p w14:paraId="31E4BA72" w14:textId="1E270E62" w:rsidR="00080512" w:rsidRPr="00D1798B" w:rsidRDefault="004D3578">
      <w:r w:rsidRPr="004D3578">
        <w:rPr>
          <w:noProof/>
          <w:sz w:val="22"/>
        </w:rPr>
        <w:fldChar w:fldCharType="end"/>
      </w:r>
    </w:p>
    <w:p w14:paraId="2ED17EB5" w14:textId="77777777" w:rsidR="00080512" w:rsidRPr="00D1798B" w:rsidRDefault="00080512" w:rsidP="00AC26F2">
      <w:pPr>
        <w:pStyle w:val="Heading1"/>
      </w:pPr>
      <w:r w:rsidRPr="00D1798B">
        <w:br w:type="page"/>
      </w:r>
      <w:bookmarkStart w:id="3" w:name="_Toc424654344"/>
      <w:bookmarkStart w:id="4" w:name="_Toc428364927"/>
      <w:bookmarkStart w:id="5" w:name="_Toc433209522"/>
      <w:bookmarkStart w:id="6" w:name="_Toc445195208"/>
      <w:bookmarkStart w:id="7" w:name="_Toc445214623"/>
      <w:bookmarkStart w:id="8" w:name="_Toc445869695"/>
      <w:bookmarkStart w:id="9" w:name="_Toc446352340"/>
      <w:bookmarkStart w:id="10" w:name="_Toc446369771"/>
      <w:bookmarkStart w:id="11" w:name="_Toc446371502"/>
      <w:bookmarkStart w:id="12" w:name="_Toc154698144"/>
      <w:r w:rsidRPr="00D1798B">
        <w:lastRenderedPageBreak/>
        <w:t>Foreword</w:t>
      </w:r>
      <w:bookmarkEnd w:id="3"/>
      <w:bookmarkEnd w:id="4"/>
      <w:bookmarkEnd w:id="5"/>
      <w:bookmarkEnd w:id="6"/>
      <w:bookmarkEnd w:id="7"/>
      <w:bookmarkEnd w:id="8"/>
      <w:bookmarkEnd w:id="9"/>
      <w:bookmarkEnd w:id="10"/>
      <w:bookmarkEnd w:id="11"/>
      <w:bookmarkEnd w:id="12"/>
    </w:p>
    <w:p w14:paraId="35F6B0AF" w14:textId="77777777" w:rsidR="00080512" w:rsidRPr="00D1798B" w:rsidRDefault="00080512">
      <w:r w:rsidRPr="00D1798B">
        <w:t>This Technical Specification has been produced by the 3</w:t>
      </w:r>
      <w:r w:rsidRPr="00D1798B">
        <w:rPr>
          <w:vertAlign w:val="superscript"/>
        </w:rPr>
        <w:t>rd</w:t>
      </w:r>
      <w:r w:rsidRPr="00D1798B">
        <w:t xml:space="preserve"> Generation Partnership Project (3GPP).</w:t>
      </w:r>
    </w:p>
    <w:p w14:paraId="53E4F5A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AFE2FB" w14:textId="77777777" w:rsidR="00080512" w:rsidRPr="004D3578" w:rsidRDefault="00080512">
      <w:pPr>
        <w:pStyle w:val="B1"/>
      </w:pPr>
      <w:r w:rsidRPr="004D3578">
        <w:t>Version x.y.z</w:t>
      </w:r>
    </w:p>
    <w:p w14:paraId="23A36138" w14:textId="77777777" w:rsidR="00080512" w:rsidRPr="004D3578" w:rsidRDefault="00080512">
      <w:pPr>
        <w:pStyle w:val="B1"/>
      </w:pPr>
      <w:r w:rsidRPr="004D3578">
        <w:t>where:</w:t>
      </w:r>
    </w:p>
    <w:p w14:paraId="4DD5775C" w14:textId="77777777" w:rsidR="00080512" w:rsidRPr="004D3578" w:rsidRDefault="00080512">
      <w:pPr>
        <w:pStyle w:val="B2"/>
      </w:pPr>
      <w:r w:rsidRPr="004D3578">
        <w:t>x</w:t>
      </w:r>
      <w:r w:rsidRPr="004D3578">
        <w:tab/>
        <w:t>the first digit:</w:t>
      </w:r>
    </w:p>
    <w:p w14:paraId="1150F258" w14:textId="77777777" w:rsidR="00080512" w:rsidRPr="004D3578" w:rsidRDefault="00080512">
      <w:pPr>
        <w:pStyle w:val="B3"/>
      </w:pPr>
      <w:r w:rsidRPr="004D3578">
        <w:t>1</w:t>
      </w:r>
      <w:r w:rsidRPr="004D3578">
        <w:tab/>
        <w:t>presented to TSG for information;</w:t>
      </w:r>
    </w:p>
    <w:p w14:paraId="696DDF5A" w14:textId="77777777" w:rsidR="00080512" w:rsidRPr="004D3578" w:rsidRDefault="00080512">
      <w:pPr>
        <w:pStyle w:val="B3"/>
      </w:pPr>
      <w:r w:rsidRPr="004D3578">
        <w:t>2</w:t>
      </w:r>
      <w:r w:rsidRPr="004D3578">
        <w:tab/>
        <w:t>presented to TSG for approval;</w:t>
      </w:r>
    </w:p>
    <w:p w14:paraId="371E612E" w14:textId="77777777" w:rsidR="00080512" w:rsidRPr="004D3578" w:rsidRDefault="00080512">
      <w:pPr>
        <w:pStyle w:val="B3"/>
      </w:pPr>
      <w:r w:rsidRPr="004D3578">
        <w:t>3</w:t>
      </w:r>
      <w:r w:rsidRPr="004D3578">
        <w:tab/>
        <w:t>or greater indicates TSG approved document under change control.</w:t>
      </w:r>
    </w:p>
    <w:p w14:paraId="2382E14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F082F49" w14:textId="77777777" w:rsidR="00080512" w:rsidRPr="004D3578" w:rsidRDefault="00080512">
      <w:pPr>
        <w:pStyle w:val="B2"/>
      </w:pPr>
      <w:r w:rsidRPr="004D3578">
        <w:t>z</w:t>
      </w:r>
      <w:r w:rsidRPr="004D3578">
        <w:tab/>
        <w:t>the third digit is incremented when editorial only changes have been incorporated in the document.</w:t>
      </w:r>
    </w:p>
    <w:p w14:paraId="280AF7F6" w14:textId="77777777" w:rsidR="00080512" w:rsidRPr="004D3578" w:rsidRDefault="00080512">
      <w:pPr>
        <w:pStyle w:val="Heading1"/>
      </w:pPr>
      <w:r w:rsidRPr="004D3578">
        <w:br w:type="page"/>
      </w:r>
      <w:bookmarkStart w:id="13" w:name="_Toc424654345"/>
      <w:bookmarkStart w:id="14" w:name="_Toc428364928"/>
      <w:bookmarkStart w:id="15" w:name="_Toc433209523"/>
      <w:bookmarkStart w:id="16" w:name="_Toc445195209"/>
      <w:bookmarkStart w:id="17" w:name="_Toc445214624"/>
      <w:bookmarkStart w:id="18" w:name="_Toc445869696"/>
      <w:bookmarkStart w:id="19" w:name="_Toc446352341"/>
      <w:bookmarkStart w:id="20" w:name="_Toc446369772"/>
      <w:bookmarkStart w:id="21" w:name="_Toc446371503"/>
      <w:bookmarkStart w:id="22" w:name="_Toc154698145"/>
      <w:r w:rsidRPr="004D3578">
        <w:lastRenderedPageBreak/>
        <w:t>1</w:t>
      </w:r>
      <w:r w:rsidRPr="004D3578">
        <w:tab/>
        <w:t>Scope</w:t>
      </w:r>
      <w:bookmarkEnd w:id="13"/>
      <w:bookmarkEnd w:id="14"/>
      <w:bookmarkEnd w:id="15"/>
      <w:bookmarkEnd w:id="16"/>
      <w:bookmarkEnd w:id="17"/>
      <w:bookmarkEnd w:id="18"/>
      <w:bookmarkEnd w:id="19"/>
      <w:bookmarkEnd w:id="20"/>
      <w:bookmarkEnd w:id="21"/>
      <w:bookmarkEnd w:id="22"/>
    </w:p>
    <w:p w14:paraId="47D75655" w14:textId="77777777" w:rsidR="009907AE" w:rsidRDefault="00A475AE" w:rsidP="009907AE">
      <w:r>
        <w:t xml:space="preserve">This document specifies the </w:t>
      </w:r>
      <w:r w:rsidR="006541F1">
        <w:rPr>
          <w:rFonts w:hint="eastAsia"/>
          <w:lang w:eastAsia="zh-CN"/>
        </w:rPr>
        <w:t>functional</w:t>
      </w:r>
      <w:r w:rsidR="006541F1">
        <w:t xml:space="preserve"> </w:t>
      </w:r>
      <w:r w:rsidR="0028474A">
        <w:rPr>
          <w:rFonts w:hint="eastAsia"/>
          <w:lang w:eastAsia="zh-CN"/>
        </w:rPr>
        <w:t>model</w:t>
      </w:r>
      <w:r w:rsidR="009907AE">
        <w:t>, procedures</w:t>
      </w:r>
      <w:r>
        <w:t xml:space="preserve"> and information flows needed </w:t>
      </w:r>
      <w:r w:rsidR="0028474A">
        <w:rPr>
          <w:rFonts w:hint="eastAsia"/>
          <w:lang w:eastAsia="zh-CN"/>
        </w:rPr>
        <w:t>for</w:t>
      </w:r>
      <w:r>
        <w:t xml:space="preserve"> </w:t>
      </w:r>
      <w:r w:rsidR="009907AE">
        <w:t xml:space="preserve">the </w:t>
      </w:r>
      <w:r>
        <w:t xml:space="preserve">mission critical </w:t>
      </w:r>
      <w:r w:rsidR="00F61B91">
        <w:rPr>
          <w:rFonts w:hint="eastAsia"/>
          <w:lang w:eastAsia="zh-CN"/>
        </w:rPr>
        <w:t>video</w:t>
      </w:r>
      <w:r w:rsidR="009907AE">
        <w:t xml:space="preserve"> (MC</w:t>
      </w:r>
      <w:r w:rsidR="00F61B91">
        <w:rPr>
          <w:rFonts w:hint="eastAsia"/>
          <w:lang w:eastAsia="zh-CN"/>
        </w:rPr>
        <w:t>Video</w:t>
      </w:r>
      <w:r w:rsidR="009907AE">
        <w:t>)</w:t>
      </w:r>
      <w:r>
        <w:t xml:space="preserve"> service</w:t>
      </w:r>
      <w:r w:rsidR="001F74F7">
        <w:rPr>
          <w:rFonts w:hint="eastAsia"/>
          <w:lang w:eastAsia="zh-CN"/>
        </w:rPr>
        <w:t>.</w:t>
      </w:r>
      <w:r w:rsidR="009907AE" w:rsidRPr="00FB35C1">
        <w:t xml:space="preserve"> Support</w:t>
      </w:r>
      <w:r w:rsidR="009907AE">
        <w:t xml:space="preserve"> for both </w:t>
      </w:r>
      <w:r w:rsidR="00F61B91">
        <w:rPr>
          <w:rFonts w:hint="eastAsia"/>
          <w:lang w:eastAsia="zh-CN"/>
        </w:rPr>
        <w:t>MCVideo</w:t>
      </w:r>
      <w:r w:rsidR="009907AE">
        <w:t xml:space="preserve"> group </w:t>
      </w:r>
      <w:r w:rsidR="006541F1">
        <w:rPr>
          <w:rFonts w:hint="eastAsia"/>
          <w:lang w:eastAsia="zh-CN"/>
        </w:rPr>
        <w:t>streaming</w:t>
      </w:r>
      <w:r w:rsidR="006541F1">
        <w:t xml:space="preserve"> </w:t>
      </w:r>
      <w:r w:rsidR="009907AE">
        <w:t>and MC</w:t>
      </w:r>
      <w:r w:rsidR="00F61B91">
        <w:rPr>
          <w:rFonts w:hint="eastAsia"/>
          <w:lang w:eastAsia="zh-CN"/>
        </w:rPr>
        <w:t>Video</w:t>
      </w:r>
      <w:r w:rsidR="009907AE">
        <w:t xml:space="preserve"> private </w:t>
      </w:r>
      <w:r w:rsidR="006541F1">
        <w:rPr>
          <w:rFonts w:hint="eastAsia"/>
          <w:lang w:eastAsia="zh-CN"/>
        </w:rPr>
        <w:t>streaming</w:t>
      </w:r>
      <w:r w:rsidR="006541F1">
        <w:t xml:space="preserve"> </w:t>
      </w:r>
      <w:r w:rsidR="009907AE">
        <w:t>operating in on-network and off-network modes of operation is specified.</w:t>
      </w:r>
    </w:p>
    <w:p w14:paraId="2B17DD09" w14:textId="77777777" w:rsidR="009907AE" w:rsidRDefault="009907AE" w:rsidP="009907AE">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sidR="00F61B91">
        <w:rPr>
          <w:rFonts w:hint="eastAsia"/>
          <w:lang w:eastAsia="zh-CN"/>
        </w:rPr>
        <w:t>280</w:t>
      </w:r>
      <w:r>
        <w:rPr>
          <w:lang w:eastAsia="zh-CN"/>
        </w:rPr>
        <w:t> </w:t>
      </w:r>
      <w:r w:rsidRPr="00FC07B6">
        <w:rPr>
          <w:lang w:eastAsia="zh-CN"/>
        </w:rPr>
        <w:t>[</w:t>
      </w:r>
      <w:r w:rsidR="00F61B91">
        <w:rPr>
          <w:rFonts w:hint="eastAsia"/>
          <w:lang w:eastAsia="zh-CN"/>
        </w:rPr>
        <w:t>2</w:t>
      </w:r>
      <w:r w:rsidRPr="00FC07B6">
        <w:rPr>
          <w:lang w:eastAsia="zh-CN"/>
        </w:rPr>
        <w:t>]</w:t>
      </w:r>
      <w:r w:rsidR="004E70AD">
        <w:rPr>
          <w:rFonts w:hint="eastAsia"/>
          <w:lang w:eastAsia="zh-CN"/>
        </w:rPr>
        <w:t xml:space="preserve">, </w:t>
      </w:r>
      <w:r w:rsidR="00AF6717">
        <w:rPr>
          <w:lang w:eastAsia="zh-CN"/>
        </w:rPr>
        <w:t xml:space="preserve">and </w:t>
      </w:r>
      <w:r w:rsidR="002F270E">
        <w:rPr>
          <w:rFonts w:hint="eastAsia"/>
          <w:lang w:eastAsia="zh-CN"/>
        </w:rPr>
        <w:t>3GPP TS </w:t>
      </w:r>
      <w:r w:rsidR="004E70AD">
        <w:rPr>
          <w:rFonts w:hint="eastAsia"/>
          <w:lang w:eastAsia="zh-CN"/>
        </w:rPr>
        <w:t>22.28</w:t>
      </w:r>
      <w:r w:rsidR="00F61B91">
        <w:rPr>
          <w:rFonts w:hint="eastAsia"/>
          <w:lang w:eastAsia="zh-CN"/>
        </w:rPr>
        <w:t>1</w:t>
      </w:r>
      <w:r w:rsidR="002F270E">
        <w:rPr>
          <w:lang w:val="en-US" w:eastAsia="zh-CN"/>
        </w:rPr>
        <w:t> </w:t>
      </w:r>
      <w:r w:rsidR="004E70AD">
        <w:rPr>
          <w:rFonts w:hint="eastAsia"/>
          <w:lang w:eastAsia="zh-CN"/>
        </w:rPr>
        <w:t>[</w:t>
      </w:r>
      <w:r w:rsidR="00F61B91">
        <w:rPr>
          <w:rFonts w:hint="eastAsia"/>
          <w:lang w:eastAsia="zh-CN"/>
        </w:rPr>
        <w:t>3</w:t>
      </w:r>
      <w:r w:rsidR="004E70AD">
        <w:rPr>
          <w:rFonts w:hint="eastAsia"/>
          <w:lang w:eastAsia="zh-CN"/>
        </w:rPr>
        <w:t>]</w:t>
      </w:r>
      <w:r w:rsidRPr="00FC07B6">
        <w:rPr>
          <w:lang w:eastAsia="zh-CN"/>
        </w:rPr>
        <w:t>.</w:t>
      </w:r>
    </w:p>
    <w:p w14:paraId="4D877A29" w14:textId="77777777" w:rsidR="00A475AE" w:rsidRDefault="009907AE" w:rsidP="009907AE">
      <w:r>
        <w:t xml:space="preserve">The present document is applicable primarily to </w:t>
      </w:r>
      <w:r w:rsidR="00F61B91">
        <w:rPr>
          <w:rFonts w:hint="eastAsia"/>
          <w:lang w:eastAsia="zh-CN"/>
        </w:rPr>
        <w:t>mission critical video</w:t>
      </w:r>
      <w:r>
        <w:t xml:space="preserve"> service using E-UTRAN access</w:t>
      </w:r>
      <w:r w:rsidRPr="00173D58">
        <w:t xml:space="preserve"> </w:t>
      </w:r>
      <w:r w:rsidR="0028474A">
        <w:rPr>
          <w:rFonts w:hint="eastAsia"/>
          <w:lang w:eastAsia="zh-CN"/>
        </w:rPr>
        <w:t xml:space="preserve">based on the </w:t>
      </w:r>
      <w:r w:rsidR="006541F1">
        <w:rPr>
          <w:rFonts w:hint="eastAsia"/>
          <w:lang w:eastAsia="zh-CN"/>
        </w:rPr>
        <w:t xml:space="preserve">common </w:t>
      </w:r>
      <w:r w:rsidR="0028474A">
        <w:rPr>
          <w:rFonts w:hint="eastAsia"/>
          <w:lang w:eastAsia="zh-CN"/>
        </w:rPr>
        <w:t>functional architecture for mission critical services defined in 3GPP</w:t>
      </w:r>
      <w:r w:rsidR="002F270E">
        <w:rPr>
          <w:lang w:val="en-US" w:eastAsia="zh-CN"/>
        </w:rPr>
        <w:t> </w:t>
      </w:r>
      <w:r w:rsidR="0028474A">
        <w:rPr>
          <w:rFonts w:hint="eastAsia"/>
          <w:lang w:eastAsia="zh-CN"/>
        </w:rPr>
        <w:t>TS</w:t>
      </w:r>
      <w:r w:rsidR="002F270E">
        <w:rPr>
          <w:lang w:val="en-US" w:eastAsia="zh-CN"/>
        </w:rPr>
        <w:t> </w:t>
      </w:r>
      <w:r w:rsidR="0028474A">
        <w:rPr>
          <w:rFonts w:hint="eastAsia"/>
          <w:lang w:eastAsia="zh-CN"/>
        </w:rPr>
        <w:t>23.</w:t>
      </w:r>
      <w:r w:rsidR="00E679D8">
        <w:rPr>
          <w:rFonts w:hint="eastAsia"/>
          <w:lang w:eastAsia="zh-CN"/>
        </w:rPr>
        <w:t>280</w:t>
      </w:r>
      <w:r w:rsidR="00E679D8">
        <w:rPr>
          <w:lang w:val="en-US" w:eastAsia="zh-CN"/>
        </w:rPr>
        <w:t> </w:t>
      </w:r>
      <w:r w:rsidR="0028474A">
        <w:rPr>
          <w:rFonts w:hint="eastAsia"/>
          <w:lang w:eastAsia="zh-CN"/>
        </w:rPr>
        <w:t>[</w:t>
      </w:r>
      <w:r w:rsidR="00FE322B">
        <w:rPr>
          <w:lang w:eastAsia="zh-CN"/>
        </w:rPr>
        <w:t>6</w:t>
      </w:r>
      <w:r w:rsidR="0028474A">
        <w:rPr>
          <w:rFonts w:hint="eastAsia"/>
          <w:lang w:eastAsia="zh-CN"/>
        </w:rPr>
        <w:t>] and the</w:t>
      </w:r>
      <w:r>
        <w:t xml:space="preserve"> EPC architecture defined in 3GPP TS 23.401 [</w:t>
      </w:r>
      <w:r w:rsidR="00FE322B">
        <w:rPr>
          <w:lang w:eastAsia="zh-CN"/>
        </w:rPr>
        <w:t>8</w:t>
      </w:r>
      <w:r>
        <w:t>].</w:t>
      </w:r>
    </w:p>
    <w:p w14:paraId="61665334" w14:textId="77777777" w:rsidR="007D5378" w:rsidRDefault="00A475AE" w:rsidP="00A475AE">
      <w:pPr>
        <w:rPr>
          <w:rFonts w:hint="eastAsia"/>
          <w:lang w:eastAsia="zh-CN"/>
        </w:rPr>
      </w:pPr>
      <w:r>
        <w:t>The MC</w:t>
      </w:r>
      <w:r w:rsidR="00F61B91">
        <w:rPr>
          <w:rFonts w:hint="eastAsia"/>
          <w:lang w:eastAsia="zh-CN"/>
        </w:rPr>
        <w:t>Video</w:t>
      </w:r>
      <w:r>
        <w:t xml:space="preserve"> service can be used for public safety applications and also for general commercial applications e.g. utility companies and railways.</w:t>
      </w:r>
    </w:p>
    <w:p w14:paraId="2D92E9B4" w14:textId="77777777" w:rsidR="00080512" w:rsidRPr="004D3578" w:rsidRDefault="00080512" w:rsidP="00AC26F2">
      <w:pPr>
        <w:pStyle w:val="Heading1"/>
      </w:pPr>
      <w:bookmarkStart w:id="23" w:name="_Toc424654346"/>
      <w:bookmarkStart w:id="24" w:name="_Toc428364929"/>
      <w:bookmarkStart w:id="25" w:name="_Toc433209524"/>
      <w:bookmarkStart w:id="26" w:name="_Toc445195210"/>
      <w:bookmarkStart w:id="27" w:name="_Toc445214625"/>
      <w:bookmarkStart w:id="28" w:name="_Toc445869697"/>
      <w:bookmarkStart w:id="29" w:name="_Toc446352342"/>
      <w:bookmarkStart w:id="30" w:name="_Toc446369773"/>
      <w:bookmarkStart w:id="31" w:name="_Toc446371504"/>
      <w:bookmarkStart w:id="32" w:name="_Toc154698146"/>
      <w:r w:rsidRPr="004D3578">
        <w:t>2</w:t>
      </w:r>
      <w:r w:rsidRPr="004D3578">
        <w:tab/>
        <w:t>References</w:t>
      </w:r>
      <w:bookmarkEnd w:id="23"/>
      <w:bookmarkEnd w:id="24"/>
      <w:bookmarkEnd w:id="25"/>
      <w:bookmarkEnd w:id="26"/>
      <w:bookmarkEnd w:id="27"/>
      <w:bookmarkEnd w:id="28"/>
      <w:bookmarkEnd w:id="29"/>
      <w:bookmarkEnd w:id="30"/>
      <w:bookmarkEnd w:id="31"/>
      <w:bookmarkEnd w:id="32"/>
    </w:p>
    <w:p w14:paraId="781C62DF" w14:textId="77777777" w:rsidR="00080512" w:rsidRPr="004D3578" w:rsidRDefault="00080512">
      <w:r w:rsidRPr="004D3578">
        <w:t>The following documents contain provisions which, through reference in this text, constitute provisions of the present document.</w:t>
      </w:r>
    </w:p>
    <w:p w14:paraId="740A05F6" w14:textId="77777777" w:rsidR="00080512" w:rsidRPr="004D3578" w:rsidRDefault="00080512">
      <w:pPr>
        <w:pStyle w:val="B1"/>
      </w:pPr>
      <w:r w:rsidRPr="004D3578">
        <w:t>-</w:t>
      </w:r>
      <w:r w:rsidRPr="004D3578">
        <w:tab/>
        <w:t>References are either specific (identified by date of publication, edition numbe</w:t>
      </w:r>
      <w:r w:rsidR="00DC4DA2" w:rsidRPr="004D3578">
        <w:t>r, version number, etc.) or non</w:t>
      </w:r>
      <w:r w:rsidR="00DC4DA2" w:rsidRPr="004D3578">
        <w:noBreakHyphen/>
      </w:r>
      <w:r w:rsidRPr="004D3578">
        <w:t>specific.</w:t>
      </w:r>
    </w:p>
    <w:p w14:paraId="3F939F6F" w14:textId="77777777" w:rsidR="00080512" w:rsidRPr="004D3578" w:rsidRDefault="00080512">
      <w:pPr>
        <w:pStyle w:val="B1"/>
      </w:pPr>
      <w:r w:rsidRPr="004D3578">
        <w:t>-</w:t>
      </w:r>
      <w:r w:rsidRPr="004D3578">
        <w:tab/>
        <w:t>For a specific reference, subsequent revisions do not apply.</w:t>
      </w:r>
    </w:p>
    <w:p w14:paraId="1D5842E9" w14:textId="77777777" w:rsidR="00080512" w:rsidRPr="004D3578" w:rsidRDefault="00080512">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5E0BB976" w14:textId="77777777" w:rsidR="00EC4A25" w:rsidRPr="004D3578" w:rsidRDefault="00EC4A25" w:rsidP="00EC4A25">
      <w:pPr>
        <w:pStyle w:val="EX"/>
      </w:pPr>
      <w:r w:rsidRPr="004D3578">
        <w:t>[1]</w:t>
      </w:r>
      <w:r w:rsidRPr="004D3578">
        <w:tab/>
        <w:t>3GPP TR 21.905: "Vocabulary for 3GPP Specifications".</w:t>
      </w:r>
    </w:p>
    <w:p w14:paraId="02D6D563" w14:textId="77777777" w:rsidR="00265F58" w:rsidRDefault="00265F58" w:rsidP="00265F5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sidR="00F61B91">
        <w:rPr>
          <w:rFonts w:hint="eastAsia"/>
          <w:lang w:eastAsia="zh-CN"/>
        </w:rPr>
        <w:t>280</w:t>
      </w:r>
      <w:r w:rsidRPr="003B0F41">
        <w:t xml:space="preserve">: </w:t>
      </w:r>
      <w:r w:rsidRPr="003B0F41">
        <w:rPr>
          <w:color w:val="000000"/>
          <w:lang w:eastAsia="ja-JP"/>
        </w:rPr>
        <w:t>"</w:t>
      </w:r>
      <w:r w:rsidRPr="003B0F41">
        <w:t xml:space="preserve">Mission Critical </w:t>
      </w:r>
      <w:r w:rsidR="00F61B91">
        <w:rPr>
          <w:rFonts w:hint="eastAsia"/>
          <w:lang w:eastAsia="zh-CN"/>
        </w:rPr>
        <w:t>Common Requirements</w:t>
      </w:r>
      <w:r w:rsidRPr="003B0F41">
        <w:t xml:space="preserve"> </w:t>
      </w:r>
      <w:r w:rsidR="00805790">
        <w:t>(</w:t>
      </w:r>
      <w:r w:rsidRPr="003B0F41">
        <w:t>MC</w:t>
      </w:r>
      <w:r w:rsidR="00F61B91">
        <w:rPr>
          <w:rFonts w:hint="eastAsia"/>
          <w:lang w:eastAsia="zh-CN"/>
        </w:rPr>
        <w:t>CoRe</w:t>
      </w:r>
      <w:r w:rsidR="00805790">
        <w:t>)</w:t>
      </w:r>
      <w:r w:rsidR="0083169A">
        <w:t>; Stage 1</w:t>
      </w:r>
      <w:r w:rsidR="00AF6717">
        <w:t>"</w:t>
      </w:r>
      <w:r w:rsidRPr="003B0F41">
        <w:t>.</w:t>
      </w:r>
    </w:p>
    <w:p w14:paraId="06C4F190" w14:textId="77777777" w:rsidR="00F61B91" w:rsidRDefault="00F61B91" w:rsidP="00F61B91">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005F5FC3" w:rsidRPr="003B0F41">
        <w:rPr>
          <w:color w:val="000000"/>
          <w:lang w:eastAsia="ja-JP"/>
        </w:rPr>
        <w:t>"</w:t>
      </w:r>
      <w:r w:rsidRPr="003B0F41">
        <w:t>.</w:t>
      </w:r>
    </w:p>
    <w:p w14:paraId="4C73D670" w14:textId="77777777" w:rsidR="00A50C68" w:rsidRPr="0050663F" w:rsidRDefault="00A50C68" w:rsidP="00A50C68">
      <w:pPr>
        <w:pStyle w:val="EX"/>
      </w:pPr>
      <w:r w:rsidRPr="0050663F">
        <w:t>[</w:t>
      </w:r>
      <w:r w:rsidR="004550D3">
        <w:rPr>
          <w:rFonts w:hint="eastAsia"/>
          <w:lang w:eastAsia="zh-CN"/>
        </w:rPr>
        <w:t>4</w:t>
      </w:r>
      <w:r w:rsidRPr="0050663F">
        <w:t>]</w:t>
      </w:r>
      <w:r w:rsidRPr="0050663F">
        <w:tab/>
        <w:t>3GPP TS 23.002: "Network Architecture".</w:t>
      </w:r>
    </w:p>
    <w:p w14:paraId="12F66F35" w14:textId="77777777" w:rsidR="00FE322B" w:rsidRDefault="00FE322B" w:rsidP="00E679D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1314F75C" w14:textId="77777777" w:rsidR="00E679D8" w:rsidRDefault="00E679D8" w:rsidP="00E679D8">
      <w:pPr>
        <w:pStyle w:val="EX"/>
        <w:rPr>
          <w:rFonts w:hint="eastAsia"/>
          <w:lang w:eastAsia="zh-CN"/>
        </w:rPr>
      </w:pPr>
      <w:r w:rsidRPr="003B0F41">
        <w:t>[</w:t>
      </w:r>
      <w:r w:rsidR="00FE322B">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00AF6717">
        <w:t>"</w:t>
      </w:r>
      <w:r w:rsidRPr="003B0F41">
        <w:t>.</w:t>
      </w:r>
    </w:p>
    <w:p w14:paraId="26623341" w14:textId="77777777" w:rsidR="00FE322B" w:rsidRDefault="00FE322B" w:rsidP="00FE322B">
      <w:pPr>
        <w:pStyle w:val="EX"/>
        <w:rPr>
          <w:rFonts w:hint="eastAsia"/>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20550C3F" w14:textId="77777777" w:rsidR="00A5488C" w:rsidRDefault="00A5488C" w:rsidP="004B024C">
      <w:pPr>
        <w:pStyle w:val="EX"/>
      </w:pPr>
      <w:r w:rsidRPr="003B0F41">
        <w:t>[</w:t>
      </w:r>
      <w:r w:rsidR="00FE322B">
        <w:rPr>
          <w:lang w:eastAsia="zh-CN"/>
        </w:rPr>
        <w:t>8</w:t>
      </w:r>
      <w:r w:rsidRPr="003B0F41">
        <w:t>]</w:t>
      </w:r>
      <w:r w:rsidRPr="003B0F41">
        <w:tab/>
        <w:t>3GPP TS 23.401: "General Packet Radio Service (GPRS) enhancements for Evolved Universal Terrestrial Radio Access Network (E-UTRAN) access".</w:t>
      </w:r>
    </w:p>
    <w:p w14:paraId="79C3993C" w14:textId="77777777" w:rsidR="00AC7544" w:rsidRDefault="00AC7544" w:rsidP="00AC7544">
      <w:pPr>
        <w:pStyle w:val="EX"/>
      </w:pPr>
      <w:r>
        <w:t>[</w:t>
      </w:r>
      <w:r w:rsidR="00FE322B">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5FDA9685" w14:textId="77777777" w:rsidR="004B024C" w:rsidRDefault="004B024C" w:rsidP="007112DB">
      <w:pPr>
        <w:pStyle w:val="EX"/>
      </w:pPr>
      <w:r>
        <w:t>[</w:t>
      </w:r>
      <w:r w:rsidR="007112DB">
        <w:t>1</w:t>
      </w:r>
      <w:r w:rsidR="00E86F37">
        <w:t>0</w:t>
      </w:r>
      <w:r>
        <w:t>]</w:t>
      </w:r>
      <w:r>
        <w:tab/>
      </w:r>
      <w:r w:rsidR="00554C01">
        <w:t>Void</w:t>
      </w:r>
    </w:p>
    <w:p w14:paraId="5FCD52BE" w14:textId="77777777" w:rsidR="00D373B7" w:rsidRDefault="00D373B7" w:rsidP="00D373B7">
      <w:pPr>
        <w:keepLines/>
        <w:ind w:left="1702" w:hanging="1418"/>
      </w:pPr>
      <w:r>
        <w:t>[1</w:t>
      </w:r>
      <w:r w:rsidR="00E9673A">
        <w:t>1]</w:t>
      </w:r>
      <w:r w:rsidR="00E9673A">
        <w:tab/>
        <w:t>3GPP TS </w:t>
      </w:r>
      <w:r>
        <w:t>23.203: "Policy and charging control architecture".</w:t>
      </w:r>
    </w:p>
    <w:p w14:paraId="62EC2879" w14:textId="77777777" w:rsidR="00D373B7" w:rsidRDefault="00D373B7" w:rsidP="00D373B7">
      <w:pPr>
        <w:pStyle w:val="EX"/>
      </w:pPr>
      <w:r>
        <w:t>[1</w:t>
      </w:r>
      <w:r w:rsidR="00E9673A">
        <w:t>2]</w:t>
      </w:r>
      <w:r w:rsidR="00E9673A">
        <w:tab/>
        <w:t>3GPP TS </w:t>
      </w:r>
      <w:r>
        <w:t>36.331: "Evolved Universal Terrestrial Radio Access (E-UTRA); Radio Resource Control (RRC); Protocol specification".</w:t>
      </w:r>
    </w:p>
    <w:p w14:paraId="18D9A7EA" w14:textId="77777777" w:rsidR="00E90457" w:rsidRDefault="0090147D" w:rsidP="00E90457">
      <w:pPr>
        <w:pStyle w:val="EX"/>
      </w:pPr>
      <w:r w:rsidRPr="00173ACE">
        <w:t>[</w:t>
      </w:r>
      <w:r>
        <w:t>13</w:t>
      </w:r>
      <w:r w:rsidRPr="00173ACE">
        <w:t>]</w:t>
      </w:r>
      <w:r w:rsidRPr="00173ACE">
        <w:tab/>
        <w:t>3GPP TS 29.468: "Group Communication System Enablers for LTE (GCSE_LTE); MB2 reference point; Stage 3".</w:t>
      </w:r>
    </w:p>
    <w:p w14:paraId="710B7C72" w14:textId="77777777" w:rsidR="0019350C" w:rsidRDefault="00E90457" w:rsidP="00D373B7">
      <w:pPr>
        <w:pStyle w:val="EX"/>
      </w:pPr>
      <w:r>
        <w:t>[14]</w:t>
      </w:r>
      <w:r>
        <w:tab/>
        <w:t>3GPP TS 33.180: "</w:t>
      </w:r>
      <w:r w:rsidRPr="00516CD0">
        <w:t>Security of the mission critical service</w:t>
      </w:r>
      <w:r>
        <w:t>".</w:t>
      </w:r>
    </w:p>
    <w:p w14:paraId="60B20358" w14:textId="77777777" w:rsidR="00080512" w:rsidRPr="004D3578" w:rsidRDefault="00080512" w:rsidP="00AC26F2">
      <w:pPr>
        <w:pStyle w:val="Heading1"/>
      </w:pPr>
      <w:bookmarkStart w:id="33" w:name="_Toc424654347"/>
      <w:bookmarkStart w:id="34" w:name="_Toc428364930"/>
      <w:bookmarkStart w:id="35" w:name="_Toc433209525"/>
      <w:bookmarkStart w:id="36" w:name="_Toc445195211"/>
      <w:bookmarkStart w:id="37" w:name="_Toc445214626"/>
      <w:bookmarkStart w:id="38" w:name="_Toc445869698"/>
      <w:bookmarkStart w:id="39" w:name="_Toc446352343"/>
      <w:bookmarkStart w:id="40" w:name="_Toc446369774"/>
      <w:bookmarkStart w:id="41" w:name="_Toc446371505"/>
      <w:bookmarkStart w:id="42" w:name="_Toc154698147"/>
      <w:r w:rsidRPr="004D3578">
        <w:lastRenderedPageBreak/>
        <w:t>3</w:t>
      </w:r>
      <w:r w:rsidRPr="004D3578">
        <w:tab/>
        <w:t xml:space="preserve">Definitions, </w:t>
      </w:r>
      <w:r w:rsidR="008028A4" w:rsidRPr="004D3578">
        <w:t>symbols and abbreviations</w:t>
      </w:r>
      <w:bookmarkEnd w:id="33"/>
      <w:bookmarkEnd w:id="34"/>
      <w:bookmarkEnd w:id="35"/>
      <w:bookmarkEnd w:id="36"/>
      <w:bookmarkEnd w:id="37"/>
      <w:bookmarkEnd w:id="38"/>
      <w:bookmarkEnd w:id="39"/>
      <w:bookmarkEnd w:id="40"/>
      <w:bookmarkEnd w:id="41"/>
      <w:bookmarkEnd w:id="42"/>
    </w:p>
    <w:p w14:paraId="28373065" w14:textId="77777777" w:rsidR="00080512" w:rsidRPr="004D3578" w:rsidRDefault="00080512" w:rsidP="00AC26F2">
      <w:pPr>
        <w:pStyle w:val="Heading2"/>
      </w:pPr>
      <w:bookmarkStart w:id="43" w:name="_Toc424654348"/>
      <w:bookmarkStart w:id="44" w:name="_Toc428364931"/>
      <w:bookmarkStart w:id="45" w:name="_Toc433209526"/>
      <w:bookmarkStart w:id="46" w:name="_Toc445195212"/>
      <w:bookmarkStart w:id="47" w:name="_Toc445214627"/>
      <w:bookmarkStart w:id="48" w:name="_Toc445869699"/>
      <w:bookmarkStart w:id="49" w:name="_Toc446352344"/>
      <w:bookmarkStart w:id="50" w:name="_Toc446369775"/>
      <w:bookmarkStart w:id="51" w:name="_Toc446371506"/>
      <w:bookmarkStart w:id="52" w:name="_Toc154698148"/>
      <w:r w:rsidRPr="004D3578">
        <w:t>3.1</w:t>
      </w:r>
      <w:r w:rsidRPr="004D3578">
        <w:tab/>
        <w:t>Definitions</w:t>
      </w:r>
      <w:bookmarkEnd w:id="43"/>
      <w:bookmarkEnd w:id="44"/>
      <w:bookmarkEnd w:id="45"/>
      <w:bookmarkEnd w:id="46"/>
      <w:bookmarkEnd w:id="47"/>
      <w:bookmarkEnd w:id="48"/>
      <w:bookmarkEnd w:id="49"/>
      <w:bookmarkEnd w:id="50"/>
      <w:bookmarkEnd w:id="51"/>
      <w:bookmarkEnd w:id="52"/>
    </w:p>
    <w:p w14:paraId="68485BF8" w14:textId="77777777" w:rsidR="00080512" w:rsidRDefault="00080512">
      <w:pPr>
        <w:rPr>
          <w:rFonts w:hint="eastAsia"/>
          <w:lang w:eastAsia="zh-CN"/>
        </w:rPr>
      </w:pPr>
      <w:r w:rsidRPr="004D3578">
        <w:t xml:space="preserve">For the purposes of the present document, the terms and definitions given in </w:t>
      </w:r>
      <w:r w:rsidR="002B09E3">
        <w:t>3GPP </w:t>
      </w:r>
      <w:r w:rsidRPr="004D3578">
        <w:t>TR 21.905 [</w:t>
      </w:r>
      <w:r w:rsidR="004D3578" w:rsidRPr="004D3578">
        <w:t>1</w:t>
      </w:r>
      <w:r w:rsidRPr="004D3578">
        <w:t xml:space="preserve">] and the following apply. A term defined in the present document takes precedence over the definition of the same term, if any, in </w:t>
      </w:r>
      <w:r w:rsidR="003A14B6">
        <w:t>3GPP </w:t>
      </w:r>
      <w:r w:rsidRPr="004D3578">
        <w:t>TR 21.905 [</w:t>
      </w:r>
      <w:r w:rsidR="004D3578" w:rsidRPr="004D3578">
        <w:t>1</w:t>
      </w:r>
      <w:r w:rsidRPr="004D3578">
        <w:t>].</w:t>
      </w:r>
    </w:p>
    <w:p w14:paraId="3AFD2BA9" w14:textId="77777777" w:rsidR="00DC7F78" w:rsidRDefault="00DC7F78" w:rsidP="00DC7F7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1D80C1D2" w14:textId="77777777" w:rsidR="00DC7F78" w:rsidRDefault="00DC7F78" w:rsidP="00DC7F7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F985D71" w14:textId="77777777" w:rsidR="00DC7F78" w:rsidRDefault="00DC7F78" w:rsidP="00DC7F78">
      <w:pPr>
        <w:rPr>
          <w:lang w:eastAsia="zh-CN"/>
        </w:rPr>
      </w:pPr>
      <w:r w:rsidRPr="00EE27D3">
        <w:rPr>
          <w:b/>
          <w:lang w:eastAsia="zh-CN"/>
        </w:rPr>
        <w:t>MCVideo group affiliation:</w:t>
      </w:r>
      <w:r>
        <w:rPr>
          <w:lang w:eastAsia="zh-CN"/>
        </w:rPr>
        <w:t xml:space="preserve"> An MC service group affiliation for MCVideo.</w:t>
      </w:r>
    </w:p>
    <w:p w14:paraId="4345B52E" w14:textId="77777777" w:rsidR="00DC7F78" w:rsidRDefault="00DC7F78" w:rsidP="00DC7F78">
      <w:pPr>
        <w:rPr>
          <w:lang w:eastAsia="zh-CN"/>
        </w:rPr>
      </w:pPr>
      <w:r w:rsidRPr="00EE27D3">
        <w:rPr>
          <w:b/>
          <w:lang w:eastAsia="zh-CN"/>
        </w:rPr>
        <w:t>MCVideo group de-affiliation:</w:t>
      </w:r>
      <w:r>
        <w:rPr>
          <w:lang w:eastAsia="zh-CN"/>
        </w:rPr>
        <w:t xml:space="preserve"> An MC service group de-affiliation for MCVideo.</w:t>
      </w:r>
    </w:p>
    <w:p w14:paraId="64448CBC" w14:textId="77777777" w:rsidR="00DC7F78" w:rsidRPr="005A4961" w:rsidRDefault="00DC7F78" w:rsidP="00DC7F7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34D7FF22" w14:textId="77777777" w:rsidR="00DC7F78" w:rsidRDefault="00DC7F78" w:rsidP="00DC7F7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5D639856" w14:textId="77777777" w:rsidR="00854864" w:rsidRPr="00A12C3F" w:rsidRDefault="00854864" w:rsidP="00854864">
      <w:pPr>
        <w:rPr>
          <w:rFonts w:eastAsia="Times New Roman"/>
          <w:lang w:eastAsia="zh-CN"/>
        </w:rPr>
      </w:pPr>
      <w:r>
        <w:rPr>
          <w:rFonts w:eastAsia="Times New Roman"/>
          <w:b/>
          <w:lang w:eastAsia="zh-CN"/>
        </w:rPr>
        <w:t>MCVideo</w:t>
      </w:r>
      <w:r w:rsidRPr="00A12C3F">
        <w:rPr>
          <w:rFonts w:eastAsia="Times New Roman"/>
          <w:b/>
          <w:lang w:eastAsia="zh-CN"/>
        </w:rPr>
        <w:t xml:space="preserve"> ID: </w:t>
      </w:r>
      <w:r w:rsidRPr="00A12C3F">
        <w:rPr>
          <w:rFonts w:eastAsia="Times New Roman"/>
          <w:lang w:eastAsia="zh-CN"/>
        </w:rPr>
        <w:t xml:space="preserve">An instance of an MC service ID within the </w:t>
      </w:r>
      <w:r>
        <w:rPr>
          <w:rFonts w:eastAsia="Times New Roman"/>
          <w:lang w:eastAsia="zh-CN"/>
        </w:rPr>
        <w:t>MCVideo service</w:t>
      </w:r>
      <w:r w:rsidRPr="00A12C3F">
        <w:rPr>
          <w:rFonts w:eastAsia="Times New Roman"/>
          <w:lang w:eastAsia="zh-CN"/>
        </w:rPr>
        <w:t>.</w:t>
      </w:r>
    </w:p>
    <w:p w14:paraId="50D8050A" w14:textId="77777777" w:rsidR="00DC7F78" w:rsidRDefault="00DC7F78" w:rsidP="00DC7F78">
      <w:pPr>
        <w:rPr>
          <w:b/>
        </w:rPr>
      </w:pPr>
      <w:r>
        <w:rPr>
          <w:b/>
        </w:rPr>
        <w:t>MCVideo server:</w:t>
      </w:r>
      <w:r w:rsidRPr="00CF7B5B">
        <w:t xml:space="preserve"> An instance </w:t>
      </w:r>
      <w:r>
        <w:t>of an MC service server that provides the server application function for the MCVideo service.</w:t>
      </w:r>
    </w:p>
    <w:p w14:paraId="0A463CC2" w14:textId="77777777" w:rsidR="005E0A5A" w:rsidRDefault="005E0A5A" w:rsidP="005E0A5A">
      <w:r w:rsidRPr="00116FBF">
        <w:rPr>
          <w:b/>
        </w:rPr>
        <w:t xml:space="preserve">MCVideo </w:t>
      </w:r>
      <w:r w:rsidR="003E22A1">
        <w:rPr>
          <w:b/>
        </w:rPr>
        <w:t>s</w:t>
      </w:r>
      <w:r w:rsidR="003E22A1" w:rsidRPr="00116FBF">
        <w:rPr>
          <w:b/>
        </w:rPr>
        <w:t>ervice</w:t>
      </w:r>
      <w:r w:rsidRPr="00116FBF">
        <w:rPr>
          <w:b/>
        </w:rPr>
        <w:t>:</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3959613" w14:textId="77777777" w:rsidR="005E0A5A" w:rsidRDefault="005E0A5A" w:rsidP="005E0A5A">
      <w:pPr>
        <w:rPr>
          <w:rFonts w:eastAsia="Calibri"/>
        </w:rPr>
      </w:pPr>
      <w:r w:rsidRPr="00522F7F">
        <w:rPr>
          <w:b/>
        </w:rPr>
        <w:t xml:space="preserve">MCVideo </w:t>
      </w:r>
      <w:r w:rsidR="003E22A1">
        <w:rPr>
          <w:b/>
        </w:rPr>
        <w:t>s</w:t>
      </w:r>
      <w:r w:rsidR="003E22A1" w:rsidRPr="00522F7F">
        <w:rPr>
          <w:b/>
        </w:rPr>
        <w:t>ystem</w:t>
      </w:r>
      <w:r w:rsidRPr="00522F7F">
        <w:rPr>
          <w:b/>
        </w:rPr>
        <w:t>:</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5CAB2833" w14:textId="77777777" w:rsidR="005E0A5A" w:rsidRPr="002237AE" w:rsidRDefault="005E0A5A" w:rsidP="005E0A5A">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2D320971" w14:textId="77777777" w:rsidR="005E0A5A" w:rsidRPr="002237AE" w:rsidRDefault="005E0A5A" w:rsidP="005E0A5A">
      <w:pPr>
        <w:overflowPunct w:val="0"/>
        <w:autoSpaceDE w:val="0"/>
        <w:autoSpaceDN w:val="0"/>
        <w:adjustRightInd w:val="0"/>
        <w:jc w:val="both"/>
        <w:textAlignment w:val="baseline"/>
      </w:pPr>
      <w:r>
        <w:rPr>
          <w:b/>
        </w:rPr>
        <w:t>MCVideo</w:t>
      </w:r>
      <w:r w:rsidRPr="002237AE">
        <w:rPr>
          <w:b/>
        </w:rPr>
        <w:t xml:space="preserve"> </w:t>
      </w:r>
      <w:r w:rsidR="003E22A1">
        <w:rPr>
          <w:b/>
        </w:rPr>
        <w:t>u</w:t>
      </w:r>
      <w:r w:rsidR="003E22A1" w:rsidRPr="002237AE">
        <w:rPr>
          <w:b/>
        </w:rPr>
        <w:t>ser</w:t>
      </w:r>
      <w:r w:rsidRPr="002237AE">
        <w:rPr>
          <w:b/>
        </w:rPr>
        <w:t>:</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sidR="00DC7F78">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73A0F084" w14:textId="77777777" w:rsidR="005F5FC3" w:rsidRPr="004D3578" w:rsidRDefault="003E762F">
      <w:pPr>
        <w:rPr>
          <w:rFonts w:hint="eastAsia"/>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0037E833" w14:textId="77777777" w:rsidR="001D6E34" w:rsidRPr="007E6407" w:rsidRDefault="001D6E34" w:rsidP="001D6E34">
      <w:bookmarkStart w:id="53" w:name="_Toc424654349"/>
      <w:bookmarkStart w:id="54" w:name="_Toc354565182"/>
      <w:bookmarkStart w:id="55" w:name="_Toc428364932"/>
      <w:bookmarkStart w:id="56" w:name="_Toc433209527"/>
      <w:bookmarkStart w:id="57" w:name="_Toc445195213"/>
      <w:bookmarkStart w:id="58" w:name="_Toc445214628"/>
      <w:bookmarkStart w:id="59" w:name="_Toc445869700"/>
      <w:bookmarkStart w:id="60" w:name="_Toc446352345"/>
      <w:bookmarkStart w:id="61" w:name="_Toc446369776"/>
      <w:bookmarkStart w:id="62" w:name="_Toc446371507"/>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7BD3A3E5" w14:textId="77777777" w:rsidR="001D6E34" w:rsidRDefault="001D6E34" w:rsidP="001D6E34">
      <w:pPr>
        <w:pStyle w:val="EW"/>
        <w:rPr>
          <w:b/>
        </w:rPr>
      </w:pPr>
      <w:r>
        <w:rPr>
          <w:b/>
        </w:rPr>
        <w:t>Mission Critical</w:t>
      </w:r>
    </w:p>
    <w:p w14:paraId="01439151" w14:textId="77777777" w:rsidR="001D6E34" w:rsidRDefault="001D6E34" w:rsidP="001D6E34">
      <w:pPr>
        <w:pStyle w:val="EW"/>
        <w:rPr>
          <w:b/>
        </w:rPr>
      </w:pPr>
      <w:r>
        <w:rPr>
          <w:b/>
        </w:rPr>
        <w:t>Mission Critical Applications</w:t>
      </w:r>
    </w:p>
    <w:p w14:paraId="182A7B5D" w14:textId="77777777" w:rsidR="001D6E34" w:rsidRDefault="001D6E34" w:rsidP="001D6E34">
      <w:pPr>
        <w:pStyle w:val="EW"/>
        <w:rPr>
          <w:b/>
        </w:rPr>
      </w:pPr>
      <w:r>
        <w:rPr>
          <w:b/>
        </w:rPr>
        <w:t>Mission Critical Service</w:t>
      </w:r>
    </w:p>
    <w:p w14:paraId="30CB5556" w14:textId="77777777" w:rsidR="003E22A1" w:rsidRDefault="001D6E34" w:rsidP="001D6E34">
      <w:pPr>
        <w:pStyle w:val="EW"/>
        <w:rPr>
          <w:b/>
        </w:rPr>
      </w:pPr>
      <w:r w:rsidRPr="00AE68BB">
        <w:rPr>
          <w:b/>
        </w:rPr>
        <w:t>Mission Critical Organization</w:t>
      </w:r>
    </w:p>
    <w:p w14:paraId="03958C37" w14:textId="77777777" w:rsidR="001D6E34" w:rsidRPr="00877776" w:rsidRDefault="001D6E34" w:rsidP="001D6E34">
      <w:pPr>
        <w:pStyle w:val="EW"/>
        <w:rPr>
          <w:rFonts w:hint="eastAsia"/>
          <w:b/>
          <w:lang w:eastAsia="zh-CN"/>
        </w:rPr>
      </w:pPr>
      <w:r>
        <w:rPr>
          <w:b/>
        </w:rPr>
        <w:t>Mission Critical S</w:t>
      </w:r>
      <w:r>
        <w:rPr>
          <w:rFonts w:hint="eastAsia"/>
          <w:b/>
          <w:lang w:eastAsia="zh-CN"/>
        </w:rPr>
        <w:t>ystem</w:t>
      </w:r>
    </w:p>
    <w:p w14:paraId="1B30CC26" w14:textId="77777777" w:rsidR="003E22A1" w:rsidRDefault="003E22A1" w:rsidP="000D58B0"/>
    <w:p w14:paraId="3A148571" w14:textId="77777777" w:rsidR="003E22A1" w:rsidRDefault="003E22A1" w:rsidP="000D58B0">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405001A7" w14:textId="77777777" w:rsidR="003E22A1" w:rsidRPr="000D58B0" w:rsidRDefault="003E22A1" w:rsidP="000D58B0">
      <w:pPr>
        <w:pStyle w:val="EW"/>
        <w:rPr>
          <w:b/>
          <w:lang w:eastAsia="zh-CN"/>
        </w:rPr>
      </w:pPr>
      <w:r w:rsidRPr="000D58B0">
        <w:rPr>
          <w:b/>
          <w:lang w:eastAsia="zh-CN"/>
        </w:rPr>
        <w:t>Real Time</w:t>
      </w:r>
    </w:p>
    <w:p w14:paraId="585C2B4C" w14:textId="77777777" w:rsidR="003E22A1" w:rsidRPr="000D58B0" w:rsidRDefault="003E22A1" w:rsidP="000D58B0">
      <w:pPr>
        <w:pStyle w:val="EW"/>
        <w:rPr>
          <w:b/>
          <w:lang w:eastAsia="zh-CN"/>
        </w:rPr>
      </w:pPr>
      <w:r w:rsidRPr="000D58B0">
        <w:rPr>
          <w:b/>
          <w:lang w:eastAsia="zh-CN"/>
        </w:rPr>
        <w:t>Real Time Video</w:t>
      </w:r>
    </w:p>
    <w:p w14:paraId="62F5F553" w14:textId="77777777" w:rsidR="003E22A1" w:rsidRDefault="003E22A1" w:rsidP="000D58B0">
      <w:pPr>
        <w:rPr>
          <w:lang w:eastAsia="zh-CN"/>
        </w:rPr>
      </w:pPr>
    </w:p>
    <w:p w14:paraId="10D14E84" w14:textId="77777777" w:rsidR="003E22A1" w:rsidRDefault="003E22A1" w:rsidP="003E22A1">
      <w:pPr>
        <w:rPr>
          <w:lang w:eastAsia="zh-CN"/>
        </w:rPr>
      </w:pPr>
      <w:r w:rsidRPr="007E6407">
        <w:t>For the purposes of the present document, the following terms and</w:t>
      </w:r>
      <w:r>
        <w:t xml:space="preserve"> definitions given in 3GPP TS 23</w:t>
      </w:r>
      <w:r w:rsidRPr="007E6407">
        <w:t>.</w:t>
      </w:r>
      <w:r>
        <w:t>280</w:t>
      </w:r>
      <w:r w:rsidRPr="007E6407">
        <w:t> </w:t>
      </w:r>
      <w:r>
        <w:t>[</w:t>
      </w:r>
      <w:r w:rsidR="00FE322B">
        <w:t>6</w:t>
      </w:r>
      <w:r>
        <w:t>] apply:</w:t>
      </w:r>
    </w:p>
    <w:p w14:paraId="48BDDDDE" w14:textId="77777777" w:rsidR="00DC7F78" w:rsidRDefault="00DC7F78" w:rsidP="00DC7F78">
      <w:pPr>
        <w:pStyle w:val="EW"/>
        <w:rPr>
          <w:b/>
          <w:lang w:eastAsia="zh-CN"/>
        </w:rPr>
      </w:pPr>
      <w:r w:rsidRPr="00CF7B5B">
        <w:rPr>
          <w:b/>
          <w:lang w:eastAsia="zh-CN"/>
        </w:rPr>
        <w:t>MC service client</w:t>
      </w:r>
    </w:p>
    <w:p w14:paraId="36F5652A" w14:textId="77777777" w:rsidR="003E22A1" w:rsidRPr="000D58B0" w:rsidRDefault="003E22A1" w:rsidP="003E22A1">
      <w:pPr>
        <w:pStyle w:val="EW"/>
        <w:rPr>
          <w:b/>
          <w:lang w:eastAsia="zh-CN"/>
        </w:rPr>
      </w:pPr>
      <w:r w:rsidRPr="000D58B0">
        <w:rPr>
          <w:b/>
          <w:lang w:eastAsia="zh-CN"/>
        </w:rPr>
        <w:t>MC service group</w:t>
      </w:r>
    </w:p>
    <w:p w14:paraId="7F36DC16" w14:textId="77777777" w:rsidR="00DC7F78" w:rsidRPr="00345C7B" w:rsidRDefault="00DC7F78" w:rsidP="00DC7F78">
      <w:pPr>
        <w:pStyle w:val="EW"/>
        <w:rPr>
          <w:b/>
          <w:lang w:eastAsia="zh-CN"/>
        </w:rPr>
      </w:pPr>
      <w:r w:rsidRPr="00345C7B">
        <w:rPr>
          <w:b/>
          <w:lang w:eastAsia="zh-CN"/>
        </w:rPr>
        <w:t>MC service group affiliation</w:t>
      </w:r>
    </w:p>
    <w:p w14:paraId="76A64468" w14:textId="77777777" w:rsidR="00DC7F78" w:rsidRPr="000D58B0" w:rsidRDefault="00DC7F78" w:rsidP="00DC7F78">
      <w:pPr>
        <w:pStyle w:val="EW"/>
        <w:rPr>
          <w:b/>
          <w:lang w:eastAsia="zh-CN"/>
        </w:rPr>
      </w:pPr>
      <w:r w:rsidRPr="00345C7B">
        <w:rPr>
          <w:b/>
          <w:lang w:eastAsia="zh-CN"/>
        </w:rPr>
        <w:t>MC service group de-affiliation</w:t>
      </w:r>
    </w:p>
    <w:p w14:paraId="639B32E7" w14:textId="77777777" w:rsidR="003E22A1" w:rsidRPr="000D58B0" w:rsidRDefault="003E22A1" w:rsidP="003E22A1">
      <w:pPr>
        <w:pStyle w:val="EW"/>
        <w:rPr>
          <w:b/>
          <w:lang w:eastAsia="zh-CN"/>
        </w:rPr>
      </w:pPr>
      <w:r w:rsidRPr="000D58B0">
        <w:rPr>
          <w:b/>
          <w:lang w:eastAsia="zh-CN"/>
        </w:rPr>
        <w:t>MC service group home system</w:t>
      </w:r>
    </w:p>
    <w:p w14:paraId="53FCC220" w14:textId="77777777" w:rsidR="00DC7F78" w:rsidRDefault="003E22A1" w:rsidP="003E22A1">
      <w:pPr>
        <w:pStyle w:val="EW"/>
        <w:rPr>
          <w:b/>
          <w:lang w:eastAsia="zh-CN"/>
        </w:rPr>
      </w:pPr>
      <w:r w:rsidRPr="000D58B0">
        <w:rPr>
          <w:b/>
          <w:lang w:eastAsia="zh-CN"/>
        </w:rPr>
        <w:lastRenderedPageBreak/>
        <w:t>MC service group host</w:t>
      </w:r>
    </w:p>
    <w:p w14:paraId="22B02948" w14:textId="77777777" w:rsidR="00854864" w:rsidRDefault="00854864" w:rsidP="00854864">
      <w:pPr>
        <w:pStyle w:val="EW"/>
        <w:rPr>
          <w:b/>
          <w:lang w:eastAsia="zh-CN"/>
        </w:rPr>
      </w:pPr>
      <w:r>
        <w:rPr>
          <w:b/>
          <w:lang w:eastAsia="zh-CN"/>
        </w:rPr>
        <w:t>MC service ID</w:t>
      </w:r>
    </w:p>
    <w:p w14:paraId="5B2C78F6" w14:textId="77777777" w:rsidR="003E22A1" w:rsidRPr="000D58B0" w:rsidRDefault="003E22A1" w:rsidP="003E22A1">
      <w:pPr>
        <w:pStyle w:val="EW"/>
        <w:rPr>
          <w:rFonts w:hint="eastAsia"/>
          <w:b/>
          <w:lang w:eastAsia="zh-CN"/>
        </w:rPr>
      </w:pPr>
      <w:r w:rsidRPr="000D58B0">
        <w:rPr>
          <w:b/>
          <w:lang w:eastAsia="zh-CN"/>
        </w:rPr>
        <w:t>MC service server</w:t>
      </w:r>
    </w:p>
    <w:p w14:paraId="54294BFC" w14:textId="77777777" w:rsidR="00EA157A" w:rsidRPr="004D3578" w:rsidRDefault="00EA157A" w:rsidP="00AC26F2">
      <w:pPr>
        <w:pStyle w:val="Heading2"/>
      </w:pPr>
      <w:bookmarkStart w:id="63" w:name="_Toc154698149"/>
      <w:r w:rsidRPr="004D3578">
        <w:t>3.2</w:t>
      </w:r>
      <w:r w:rsidRPr="004D3578">
        <w:tab/>
        <w:t>Symbols</w:t>
      </w:r>
      <w:bookmarkEnd w:id="54"/>
      <w:bookmarkEnd w:id="55"/>
      <w:bookmarkEnd w:id="56"/>
      <w:bookmarkEnd w:id="57"/>
      <w:bookmarkEnd w:id="58"/>
      <w:bookmarkEnd w:id="59"/>
      <w:bookmarkEnd w:id="60"/>
      <w:bookmarkEnd w:id="61"/>
      <w:bookmarkEnd w:id="62"/>
      <w:bookmarkEnd w:id="63"/>
    </w:p>
    <w:p w14:paraId="4F54DB7C" w14:textId="77777777" w:rsidR="008B6084" w:rsidRPr="00AB5FED" w:rsidRDefault="008B6084" w:rsidP="008B6084">
      <w:pPr>
        <w:keepNext/>
      </w:pPr>
      <w:r w:rsidRPr="00AB5FED">
        <w:t>For the purposes of the present document, the following symbols given in 3GPP TS 22.</w:t>
      </w:r>
      <w:r>
        <w:t>280</w:t>
      </w:r>
      <w:r w:rsidRPr="00AB5FED">
        <w:t> [</w:t>
      </w:r>
      <w:r w:rsidR="00B13DF6">
        <w:t>2</w:t>
      </w:r>
      <w:r w:rsidRPr="00AB5FED">
        <w:t>] apply:</w:t>
      </w:r>
    </w:p>
    <w:p w14:paraId="05751531" w14:textId="77777777" w:rsidR="008B6084" w:rsidRPr="008B6084" w:rsidRDefault="008B6084" w:rsidP="008B6084">
      <w:pPr>
        <w:pStyle w:val="EW"/>
        <w:rPr>
          <w:rFonts w:hint="eastAsia"/>
          <w:b/>
          <w:lang w:eastAsia="zh-CN"/>
        </w:rPr>
      </w:pPr>
      <w:r w:rsidRPr="008B6084">
        <w:rPr>
          <w:b/>
          <w:lang w:eastAsia="zh-CN"/>
        </w:rPr>
        <w:t>Nc2</w:t>
      </w:r>
    </w:p>
    <w:p w14:paraId="77BAB6EA" w14:textId="77777777" w:rsidR="00080512" w:rsidRPr="004D3578" w:rsidRDefault="00080512" w:rsidP="00AC26F2">
      <w:pPr>
        <w:pStyle w:val="Heading2"/>
      </w:pPr>
      <w:bookmarkStart w:id="64" w:name="_Toc428364933"/>
      <w:bookmarkStart w:id="65" w:name="_Toc433209528"/>
      <w:bookmarkStart w:id="66" w:name="_Toc445195214"/>
      <w:bookmarkStart w:id="67" w:name="_Toc445214629"/>
      <w:bookmarkStart w:id="68" w:name="_Toc445869701"/>
      <w:bookmarkStart w:id="69" w:name="_Toc446352346"/>
      <w:bookmarkStart w:id="70" w:name="_Toc446369777"/>
      <w:bookmarkStart w:id="71" w:name="_Toc446371508"/>
      <w:bookmarkStart w:id="72" w:name="_Toc154698150"/>
      <w:r w:rsidRPr="004D3578">
        <w:t>3.</w:t>
      </w:r>
      <w:r w:rsidR="00C41CAF">
        <w:t>3</w:t>
      </w:r>
      <w:r w:rsidRPr="004D3578">
        <w:tab/>
        <w:t>Abbreviations</w:t>
      </w:r>
      <w:bookmarkEnd w:id="53"/>
      <w:bookmarkEnd w:id="64"/>
      <w:bookmarkEnd w:id="65"/>
      <w:bookmarkEnd w:id="66"/>
      <w:bookmarkEnd w:id="67"/>
      <w:bookmarkEnd w:id="68"/>
      <w:bookmarkEnd w:id="69"/>
      <w:bookmarkEnd w:id="70"/>
      <w:bookmarkEnd w:id="71"/>
      <w:bookmarkEnd w:id="72"/>
    </w:p>
    <w:p w14:paraId="51081F1A" w14:textId="77777777" w:rsidR="00080512" w:rsidRDefault="00080512">
      <w:pPr>
        <w:keepNext/>
        <w:rPr>
          <w:rFonts w:hint="eastAsia"/>
          <w:lang w:eastAsia="zh-CN"/>
        </w:rPr>
      </w:pPr>
      <w:r w:rsidRPr="004D3578">
        <w:t>For the purposes of the present document, the abb</w:t>
      </w:r>
      <w:r w:rsidR="004D3578" w:rsidRPr="004D3578">
        <w:t xml:space="preserve">reviations given in </w:t>
      </w:r>
      <w:r w:rsidR="003A14B6">
        <w:t>3GPP </w:t>
      </w:r>
      <w:r w:rsidR="004D3578" w:rsidRPr="004D3578">
        <w:t>TR 21.905</w:t>
      </w:r>
      <w:r w:rsidR="002F270E">
        <w:rPr>
          <w:lang w:val="en-US"/>
        </w:rPr>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3A14B6">
        <w:t>3GPP </w:t>
      </w:r>
      <w:r w:rsidR="004D3578" w:rsidRPr="004D3578">
        <w:t>TR 21.905 [1</w:t>
      </w:r>
      <w:r w:rsidRPr="004D3578">
        <w:t>].</w:t>
      </w:r>
    </w:p>
    <w:p w14:paraId="3F9DF818" w14:textId="77777777" w:rsidR="00AF6717" w:rsidRPr="00AB5FED" w:rsidRDefault="00AF6717" w:rsidP="00AF6717">
      <w:pPr>
        <w:pStyle w:val="EW"/>
      </w:pPr>
      <w:r w:rsidRPr="00AB5FED">
        <w:t>E-UTRAN</w:t>
      </w:r>
      <w:r w:rsidRPr="00AB5FED">
        <w:tab/>
      </w:r>
      <w:r w:rsidRPr="00AB5FED">
        <w:tab/>
      </w:r>
      <w:r w:rsidRPr="00AB5FED">
        <w:tab/>
        <w:t>Evolved Universal Terrestrial Radio Access Network</w:t>
      </w:r>
    </w:p>
    <w:p w14:paraId="2A438DC8" w14:textId="77777777" w:rsidR="00AF6717" w:rsidRPr="00AB5FED" w:rsidRDefault="00AF6717" w:rsidP="00AF6717">
      <w:pPr>
        <w:pStyle w:val="EW"/>
      </w:pPr>
      <w:r w:rsidRPr="00AB5FED">
        <w:t>EPC</w:t>
      </w:r>
      <w:r w:rsidRPr="00AB5FED">
        <w:tab/>
      </w:r>
      <w:r w:rsidRPr="00AB5FED">
        <w:tab/>
      </w:r>
      <w:r w:rsidRPr="00AB5FED">
        <w:tab/>
        <w:t>Evolved Packet Core</w:t>
      </w:r>
    </w:p>
    <w:p w14:paraId="7CA2FC0F" w14:textId="77777777" w:rsidR="00AF6717" w:rsidRPr="00AB5FED" w:rsidRDefault="00AF6717" w:rsidP="00AF6717">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13ACB374" w14:textId="77777777" w:rsidR="00AF6717" w:rsidRPr="00AB5FED" w:rsidRDefault="00AF6717" w:rsidP="00AF6717">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636D211C" w14:textId="77777777" w:rsidR="00AF6717" w:rsidRPr="00AB5FED" w:rsidRDefault="00AF6717" w:rsidP="00AF6717">
      <w:pPr>
        <w:pStyle w:val="EW"/>
      </w:pPr>
      <w:r w:rsidRPr="00AB5FED">
        <w:t>HTTP</w:t>
      </w:r>
      <w:r w:rsidRPr="00AB5FED">
        <w:tab/>
      </w:r>
      <w:r w:rsidRPr="00AB5FED">
        <w:tab/>
      </w:r>
      <w:r w:rsidRPr="00AB5FED">
        <w:tab/>
        <w:t>Hyper Text Transfer Protocol</w:t>
      </w:r>
    </w:p>
    <w:p w14:paraId="6C9C234F" w14:textId="77777777" w:rsidR="00AF6717" w:rsidRPr="00AB5FED" w:rsidRDefault="00AF6717" w:rsidP="00AF6717">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3D037C5E" w14:textId="77777777" w:rsidR="00AF6717" w:rsidRPr="00AB5FED" w:rsidRDefault="00AF6717" w:rsidP="00AF6717">
      <w:pPr>
        <w:pStyle w:val="EW"/>
      </w:pPr>
      <w:r w:rsidRPr="00AB5FED">
        <w:t>MC</w:t>
      </w:r>
      <w:r w:rsidRPr="00AB5FED">
        <w:tab/>
      </w:r>
      <w:r w:rsidRPr="00AB5FED">
        <w:tab/>
      </w:r>
      <w:r w:rsidRPr="00AB5FED">
        <w:tab/>
        <w:t>Mission Critical</w:t>
      </w:r>
    </w:p>
    <w:p w14:paraId="49C706ED" w14:textId="77777777" w:rsidR="00AF6717" w:rsidRPr="00AB5FED" w:rsidRDefault="00AF6717" w:rsidP="00AF6717">
      <w:pPr>
        <w:pStyle w:val="EW"/>
      </w:pPr>
      <w:r w:rsidRPr="00AB5FED">
        <w:t>MC</w:t>
      </w:r>
      <w:r>
        <w:t>Video</w:t>
      </w:r>
      <w:r w:rsidRPr="00AB5FED">
        <w:tab/>
      </w:r>
      <w:r w:rsidRPr="00AB5FED">
        <w:tab/>
      </w:r>
      <w:r w:rsidRPr="00AB5FED">
        <w:tab/>
        <w:t xml:space="preserve">Mission Critical </w:t>
      </w:r>
      <w:r>
        <w:t>Video</w:t>
      </w:r>
    </w:p>
    <w:p w14:paraId="736197B3" w14:textId="77777777" w:rsidR="00AF6717" w:rsidRPr="00AB5FED" w:rsidRDefault="00AF6717" w:rsidP="00AF6717">
      <w:pPr>
        <w:pStyle w:val="EW"/>
      </w:pPr>
      <w:r w:rsidRPr="00AB5FED">
        <w:t>MC</w:t>
      </w:r>
      <w:r>
        <w:t>Video</w:t>
      </w:r>
      <w:r w:rsidRPr="00AB5FED">
        <w:t xml:space="preserve"> group ID</w:t>
      </w:r>
      <w:r w:rsidRPr="00AB5FED">
        <w:tab/>
      </w:r>
      <w:r w:rsidR="007B6D99">
        <w:tab/>
      </w:r>
      <w:r w:rsidRPr="00AB5FED">
        <w:t>MC</w:t>
      </w:r>
      <w:r>
        <w:t>Video</w:t>
      </w:r>
      <w:r w:rsidRPr="00AB5FED">
        <w:t xml:space="preserve"> group identity</w:t>
      </w:r>
    </w:p>
    <w:p w14:paraId="0205938F" w14:textId="77777777" w:rsidR="00AF6717" w:rsidRPr="00AB5FED" w:rsidRDefault="00AF6717" w:rsidP="00AF6717">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2AFA8D39" w14:textId="77777777" w:rsidR="00AF6717" w:rsidRPr="00AB5FED" w:rsidRDefault="00AF6717" w:rsidP="00AF6717">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690886FE" w14:textId="77777777" w:rsidR="000F4846" w:rsidRDefault="00AF6717" w:rsidP="000402F9">
      <w:pPr>
        <w:pStyle w:val="EW"/>
      </w:pPr>
      <w:r w:rsidRPr="00AB5FED">
        <w:t>SIP</w:t>
      </w:r>
      <w:r w:rsidRPr="00AB5FED">
        <w:tab/>
      </w:r>
      <w:r w:rsidRPr="00AB5FED">
        <w:tab/>
      </w:r>
      <w:r w:rsidRPr="00AB5FED">
        <w:tab/>
        <w:t>Session Initiated Protocol</w:t>
      </w:r>
    </w:p>
    <w:p w14:paraId="072FB377" w14:textId="77777777" w:rsidR="003226BE" w:rsidRPr="004D3578" w:rsidRDefault="003226BE" w:rsidP="00AC26F2">
      <w:pPr>
        <w:pStyle w:val="Heading1"/>
      </w:pPr>
      <w:bookmarkStart w:id="73" w:name="_Toc424654350"/>
      <w:bookmarkStart w:id="74" w:name="_Toc428364934"/>
      <w:bookmarkStart w:id="75" w:name="_Toc433209529"/>
      <w:bookmarkStart w:id="76" w:name="_Toc445195215"/>
      <w:bookmarkStart w:id="77" w:name="_Toc445214630"/>
      <w:bookmarkStart w:id="78" w:name="_Toc445869702"/>
      <w:bookmarkStart w:id="79" w:name="_Toc446352347"/>
      <w:bookmarkStart w:id="80" w:name="_Toc446369778"/>
      <w:bookmarkStart w:id="81" w:name="_Toc446371509"/>
      <w:bookmarkStart w:id="82" w:name="_Toc154698151"/>
      <w:r w:rsidRPr="004D3578">
        <w:t>4</w:t>
      </w:r>
      <w:r>
        <w:tab/>
        <w:t>Introduction</w:t>
      </w:r>
      <w:bookmarkEnd w:id="73"/>
      <w:bookmarkEnd w:id="74"/>
      <w:bookmarkEnd w:id="75"/>
      <w:bookmarkEnd w:id="76"/>
      <w:bookmarkEnd w:id="77"/>
      <w:bookmarkEnd w:id="78"/>
      <w:bookmarkEnd w:id="79"/>
      <w:bookmarkEnd w:id="80"/>
      <w:bookmarkEnd w:id="81"/>
      <w:bookmarkEnd w:id="82"/>
    </w:p>
    <w:p w14:paraId="4C049301" w14:textId="77777777" w:rsidR="00366510" w:rsidRDefault="00366510" w:rsidP="00366510">
      <w:r>
        <w:t>The MC</w:t>
      </w:r>
      <w:r w:rsidR="005F5FC3">
        <w:rPr>
          <w:rFonts w:hint="eastAsia"/>
          <w:lang w:eastAsia="zh-CN"/>
        </w:rPr>
        <w:t>Video</w:t>
      </w:r>
      <w:r>
        <w:t xml:space="preserve"> service supports </w:t>
      </w:r>
      <w:r w:rsidR="005F5FC3">
        <w:rPr>
          <w:rFonts w:hint="eastAsia"/>
          <w:lang w:eastAsia="zh-CN"/>
        </w:rPr>
        <w:t xml:space="preserve">video media </w:t>
      </w:r>
      <w:r>
        <w:t xml:space="preserve">communication between several users (i.e. group call), where each user has the ability to gain access to the permission to </w:t>
      </w:r>
      <w:r w:rsidR="005F5FC3">
        <w:rPr>
          <w:rFonts w:hint="eastAsia"/>
          <w:lang w:eastAsia="zh-CN"/>
        </w:rPr>
        <w:t>stream</w:t>
      </w:r>
      <w:r>
        <w:t xml:space="preserve"> </w:t>
      </w:r>
      <w:r w:rsidR="005F5FC3">
        <w:rPr>
          <w:rFonts w:hint="eastAsia"/>
          <w:lang w:eastAsia="zh-CN"/>
        </w:rPr>
        <w:t xml:space="preserve">video </w:t>
      </w:r>
      <w:r>
        <w:t>in an arbitrated manner. The MC</w:t>
      </w:r>
      <w:r w:rsidR="005F5FC3">
        <w:rPr>
          <w:rFonts w:hint="eastAsia"/>
          <w:lang w:eastAsia="zh-CN"/>
        </w:rPr>
        <w:t>Video</w:t>
      </w:r>
      <w:r>
        <w:t xml:space="preserve"> service also supports private calls between two users. </w:t>
      </w:r>
    </w:p>
    <w:p w14:paraId="66885EBC" w14:textId="77777777" w:rsidR="00366510" w:rsidRDefault="00366510" w:rsidP="00366510">
      <w:pPr>
        <w:rPr>
          <w:lang w:eastAsia="zh-CN"/>
        </w:rPr>
      </w:pPr>
      <w:r>
        <w:t>The MC</w:t>
      </w:r>
      <w:r w:rsidR="005F5FC3">
        <w:rPr>
          <w:rFonts w:hint="eastAsia"/>
          <w:lang w:eastAsia="zh-CN"/>
        </w:rPr>
        <w:t>Video</w:t>
      </w:r>
      <w:r>
        <w:t xml:space="preserve"> architecture </w:t>
      </w:r>
      <w:r w:rsidR="001F74F7">
        <w:rPr>
          <w:rFonts w:hint="eastAsia"/>
          <w:lang w:eastAsia="zh-CN"/>
        </w:rPr>
        <w:t xml:space="preserve">is based on the functional architecture for mission critical </w:t>
      </w:r>
      <w:r w:rsidR="001F74F7">
        <w:rPr>
          <w:lang w:eastAsia="zh-CN"/>
        </w:rPr>
        <w:t>communication</w:t>
      </w:r>
      <w:r w:rsidR="001F74F7">
        <w:rPr>
          <w:rFonts w:hint="eastAsia"/>
          <w:lang w:eastAsia="zh-CN"/>
        </w:rPr>
        <w:t xml:space="preserve"> services defined in 3GPP</w:t>
      </w:r>
      <w:r w:rsidR="002F270E">
        <w:rPr>
          <w:lang w:val="en-US" w:eastAsia="zh-CN"/>
        </w:rPr>
        <w:t> </w:t>
      </w:r>
      <w:r w:rsidR="001F74F7">
        <w:rPr>
          <w:rFonts w:hint="eastAsia"/>
          <w:lang w:eastAsia="zh-CN"/>
        </w:rPr>
        <w:t>TS</w:t>
      </w:r>
      <w:r w:rsidR="002F270E">
        <w:rPr>
          <w:lang w:val="en-US" w:eastAsia="zh-CN"/>
        </w:rPr>
        <w:t> </w:t>
      </w:r>
      <w:r w:rsidR="001F74F7">
        <w:rPr>
          <w:rFonts w:hint="eastAsia"/>
          <w:lang w:eastAsia="zh-CN"/>
        </w:rPr>
        <w:t>23.</w:t>
      </w:r>
      <w:r w:rsidR="00E679D8">
        <w:rPr>
          <w:rFonts w:hint="eastAsia"/>
          <w:lang w:eastAsia="zh-CN"/>
        </w:rPr>
        <w:t>280</w:t>
      </w:r>
      <w:r w:rsidR="00E679D8">
        <w:rPr>
          <w:lang w:val="en-US" w:eastAsia="zh-CN"/>
        </w:rPr>
        <w:t> </w:t>
      </w:r>
      <w:r w:rsidR="001F74F7">
        <w:rPr>
          <w:rFonts w:hint="eastAsia"/>
          <w:lang w:eastAsia="zh-CN"/>
        </w:rPr>
        <w:t>[</w:t>
      </w:r>
      <w:r w:rsidR="00FE322B">
        <w:rPr>
          <w:lang w:eastAsia="zh-CN"/>
        </w:rPr>
        <w:t>6</w:t>
      </w:r>
      <w:r w:rsidR="001F74F7">
        <w:rPr>
          <w:rFonts w:hint="eastAsia"/>
          <w:lang w:eastAsia="zh-CN"/>
        </w:rPr>
        <w:t>].</w:t>
      </w:r>
    </w:p>
    <w:p w14:paraId="18A7362E" w14:textId="77777777" w:rsidR="00080512" w:rsidRPr="004D3578" w:rsidRDefault="003226BE" w:rsidP="00AC26F2">
      <w:pPr>
        <w:pStyle w:val="Heading1"/>
      </w:pPr>
      <w:bookmarkStart w:id="83" w:name="_Toc424654351"/>
      <w:bookmarkStart w:id="84" w:name="_Toc428364935"/>
      <w:bookmarkStart w:id="85" w:name="_Toc433209530"/>
      <w:bookmarkStart w:id="86" w:name="_Toc445195216"/>
      <w:bookmarkStart w:id="87" w:name="_Toc445214631"/>
      <w:bookmarkStart w:id="88" w:name="_Toc445869703"/>
      <w:bookmarkStart w:id="89" w:name="_Toc446352348"/>
      <w:bookmarkStart w:id="90" w:name="_Toc446369779"/>
      <w:bookmarkStart w:id="91" w:name="_Toc446371510"/>
      <w:bookmarkStart w:id="92" w:name="_Toc154698152"/>
      <w:r>
        <w:t>5</w:t>
      </w:r>
      <w:r w:rsidR="009F65EF">
        <w:tab/>
      </w:r>
      <w:r w:rsidR="00D970D4">
        <w:rPr>
          <w:rFonts w:hint="eastAsia"/>
          <w:lang w:eastAsia="zh-CN"/>
        </w:rPr>
        <w:t>A</w:t>
      </w:r>
      <w:r w:rsidR="009F65EF" w:rsidRPr="009F65EF">
        <w:t>rchitectural requirements</w:t>
      </w:r>
      <w:bookmarkEnd w:id="83"/>
      <w:bookmarkEnd w:id="84"/>
      <w:bookmarkEnd w:id="85"/>
      <w:bookmarkEnd w:id="86"/>
      <w:bookmarkEnd w:id="87"/>
      <w:bookmarkEnd w:id="88"/>
      <w:bookmarkEnd w:id="89"/>
      <w:bookmarkEnd w:id="90"/>
      <w:bookmarkEnd w:id="91"/>
      <w:bookmarkEnd w:id="92"/>
    </w:p>
    <w:p w14:paraId="61D63B0E" w14:textId="77777777" w:rsidR="003E762F" w:rsidRDefault="003E762F" w:rsidP="008928EF">
      <w:pPr>
        <w:pStyle w:val="Heading2"/>
      </w:pPr>
      <w:bookmarkStart w:id="93" w:name="_Toc424654357"/>
      <w:bookmarkStart w:id="94" w:name="_Toc428364941"/>
      <w:bookmarkStart w:id="95" w:name="_Toc433209536"/>
      <w:bookmarkStart w:id="96" w:name="_Toc448508824"/>
      <w:bookmarkStart w:id="97" w:name="_Toc154698153"/>
      <w:r>
        <w:t>5.1</w:t>
      </w:r>
      <w:r>
        <w:tab/>
        <w:t>Media routing requirements</w:t>
      </w:r>
      <w:bookmarkEnd w:id="93"/>
      <w:bookmarkEnd w:id="94"/>
      <w:bookmarkEnd w:id="95"/>
      <w:bookmarkEnd w:id="96"/>
      <w:bookmarkEnd w:id="97"/>
    </w:p>
    <w:p w14:paraId="72A478B3" w14:textId="77777777" w:rsidR="003E762F" w:rsidRDefault="003E762F" w:rsidP="003E762F">
      <w:r>
        <w:t>The video media flow for a private call shall be routed according to one of the following two options:</w:t>
      </w:r>
    </w:p>
    <w:p w14:paraId="2AB76B75" w14:textId="77777777" w:rsidR="003E762F" w:rsidRDefault="003E762F" w:rsidP="003E762F">
      <w:pPr>
        <w:pStyle w:val="B1"/>
      </w:pPr>
      <w:r>
        <w:t>a)</w:t>
      </w:r>
      <w:r>
        <w:tab/>
        <w:t>Option 1:</w:t>
      </w:r>
    </w:p>
    <w:p w14:paraId="59A227DE" w14:textId="77777777" w:rsidR="003E762F" w:rsidRDefault="003E762F" w:rsidP="003E762F">
      <w:pPr>
        <w:pStyle w:val="B2"/>
      </w:pPr>
      <w:r>
        <w:t>1)</w:t>
      </w:r>
      <w:r>
        <w:tab/>
        <w:t>Through the primary MCVideo system if both users in the call belong to the same organisation; or</w:t>
      </w:r>
    </w:p>
    <w:p w14:paraId="3CE04A9D" w14:textId="77777777" w:rsidR="003E762F" w:rsidRDefault="003E762F" w:rsidP="003E762F">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39B3025" w14:textId="77777777" w:rsidR="003E762F" w:rsidRDefault="003E762F" w:rsidP="003E762F">
      <w:pPr>
        <w:pStyle w:val="B1"/>
      </w:pPr>
      <w:r>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7392BD60" w14:textId="77777777" w:rsidR="003E762F" w:rsidRDefault="003E762F" w:rsidP="003E762F">
      <w:r>
        <w:t>The video media flow for a group call shall be routed to the group home MCVideo system</w:t>
      </w:r>
      <w:r w:rsidRPr="00771FB2">
        <w:t>.</w:t>
      </w:r>
    </w:p>
    <w:p w14:paraId="5F780615" w14:textId="77777777" w:rsidR="003E762F" w:rsidRDefault="003E762F" w:rsidP="008928EF">
      <w:pPr>
        <w:pStyle w:val="Heading2"/>
      </w:pPr>
      <w:bookmarkStart w:id="98" w:name="_Toc424654359"/>
      <w:bookmarkStart w:id="99" w:name="_Toc428364943"/>
      <w:bookmarkStart w:id="100" w:name="_Toc433209538"/>
      <w:bookmarkStart w:id="101" w:name="_Toc448508826"/>
      <w:bookmarkStart w:id="102" w:name="_Toc154698154"/>
      <w:r>
        <w:lastRenderedPageBreak/>
        <w:t>5.2</w:t>
      </w:r>
      <w:r>
        <w:tab/>
      </w:r>
      <w:r w:rsidR="00CA2CB2">
        <w:t>MCVideo g</w:t>
      </w:r>
      <w:r>
        <w:t xml:space="preserve">roup affiliation and </w:t>
      </w:r>
      <w:r w:rsidR="00CA2CB2">
        <w:t xml:space="preserve">MCVideo group </w:t>
      </w:r>
      <w:r>
        <w:t>de-affiliation</w:t>
      </w:r>
      <w:bookmarkEnd w:id="98"/>
      <w:bookmarkEnd w:id="99"/>
      <w:bookmarkEnd w:id="100"/>
      <w:bookmarkEnd w:id="101"/>
      <w:bookmarkEnd w:id="102"/>
    </w:p>
    <w:p w14:paraId="1A8E375C" w14:textId="77777777" w:rsidR="003E762F" w:rsidRDefault="00CA2CB2" w:rsidP="003E762F">
      <w:r>
        <w:t>MCVideo</w:t>
      </w:r>
      <w:r w:rsidRPr="00BD1BA7">
        <w:t xml:space="preserve"> group affiliation shall be as </w:t>
      </w:r>
      <w:r w:rsidRPr="00EE7601">
        <w:t>specified in clause</w:t>
      </w:r>
      <w:r w:rsidR="00E9673A">
        <w:t> </w:t>
      </w:r>
      <w:r w:rsidRPr="00EE7601">
        <w:t>5.2.5 of 3GPP TS</w:t>
      </w:r>
      <w:r w:rsidR="00E9673A">
        <w:t> </w:t>
      </w:r>
      <w:r w:rsidRPr="00EE7601">
        <w:t>23.280</w:t>
      </w:r>
      <w:r w:rsidR="00E9673A">
        <w:t> </w:t>
      </w:r>
      <w:r w:rsidRPr="00EE7601">
        <w:t>[</w:t>
      </w:r>
      <w:r>
        <w:t>6</w:t>
      </w:r>
      <w:r w:rsidRPr="00EE7601">
        <w:t>]</w:t>
      </w:r>
      <w:r>
        <w:t xml:space="preserve">. In addition, </w:t>
      </w:r>
      <w:r w:rsidRPr="00EE7601">
        <w:t xml:space="preserve">the </w:t>
      </w:r>
      <w:r w:rsidR="003E762F">
        <w:t xml:space="preserve">following </w:t>
      </w:r>
      <w:r>
        <w:t>requirements</w:t>
      </w:r>
      <w:r w:rsidR="003E762F">
        <w:t xml:space="preserve"> shall be </w:t>
      </w:r>
      <w:r>
        <w:t>fulfilled</w:t>
      </w:r>
      <w:r w:rsidR="003E762F">
        <w:t xml:space="preserve"> by the MCVideo service for MCVideo users affiliated to </w:t>
      </w:r>
      <w:r>
        <w:t xml:space="preserve">MCVideo </w:t>
      </w:r>
      <w:r w:rsidR="003E762F">
        <w:t>groups:</w:t>
      </w:r>
    </w:p>
    <w:p w14:paraId="5CEE9531" w14:textId="77777777" w:rsidR="003E762F" w:rsidRDefault="003E762F" w:rsidP="003E762F">
      <w:pPr>
        <w:pStyle w:val="B1"/>
      </w:pPr>
      <w:r>
        <w:t>-</w:t>
      </w:r>
      <w:r>
        <w:tab/>
        <w:t xml:space="preserve">MCVideo users receive notifications for </w:t>
      </w:r>
      <w:r w:rsidR="00CA2CB2">
        <w:t>MCV</w:t>
      </w:r>
      <w:r w:rsidR="0039044D">
        <w:t xml:space="preserve">ideo </w:t>
      </w:r>
      <w:r>
        <w:t>group call setup and invitation</w:t>
      </w:r>
      <w:r w:rsidR="00CA2CB2">
        <w:t>s</w:t>
      </w:r>
      <w:r>
        <w:t xml:space="preserve"> for their affiliated </w:t>
      </w:r>
      <w:r w:rsidR="00CA2CB2">
        <w:t xml:space="preserve">MCVideo </w:t>
      </w:r>
      <w:r>
        <w:t>group(s).</w:t>
      </w:r>
    </w:p>
    <w:p w14:paraId="47DE71A9" w14:textId="77777777" w:rsidR="003E762F" w:rsidRDefault="003E762F" w:rsidP="003E762F">
      <w:pPr>
        <w:pStyle w:val="B1"/>
      </w:pPr>
      <w:r>
        <w:t>-</w:t>
      </w:r>
      <w:r>
        <w:tab/>
        <w:t xml:space="preserve">MCVideo users select an affiliated </w:t>
      </w:r>
      <w:r w:rsidR="00CA2CB2">
        <w:t xml:space="preserve">MCVideo </w:t>
      </w:r>
      <w:r>
        <w:t xml:space="preserve">group to initiate a new group </w:t>
      </w:r>
      <w:r w:rsidR="00CA2CB2">
        <w:t>MCV</w:t>
      </w:r>
      <w:r>
        <w:t xml:space="preserve">ideo call or transmit media in an existing </w:t>
      </w:r>
      <w:r w:rsidR="00CA2CB2">
        <w:t xml:space="preserve">MCVideo </w:t>
      </w:r>
      <w:r>
        <w:t>group call.</w:t>
      </w:r>
    </w:p>
    <w:p w14:paraId="3BBB39B6" w14:textId="77777777" w:rsidR="003E762F" w:rsidRDefault="003E762F" w:rsidP="003E762F">
      <w:pPr>
        <w:pStyle w:val="B1"/>
      </w:pPr>
      <w:r>
        <w:t>-</w:t>
      </w:r>
      <w:r>
        <w:tab/>
        <w:t xml:space="preserve">MCVideo users receive media and events from their affiliated </w:t>
      </w:r>
      <w:r w:rsidR="00CA2CB2">
        <w:t xml:space="preserve">MCVideo </w:t>
      </w:r>
      <w:r>
        <w:t>group(s).</w:t>
      </w:r>
    </w:p>
    <w:p w14:paraId="18A1C260" w14:textId="77777777" w:rsidR="000D0D44" w:rsidRDefault="000D0D44" w:rsidP="008928EF">
      <w:pPr>
        <w:pStyle w:val="Heading2"/>
      </w:pPr>
      <w:bookmarkStart w:id="103" w:name="_Toc154698155"/>
      <w:r>
        <w:t>5.</w:t>
      </w:r>
      <w:r>
        <w:rPr>
          <w:rFonts w:hint="eastAsia"/>
          <w:lang w:eastAsia="zh-CN"/>
        </w:rPr>
        <w:t>3</w:t>
      </w:r>
      <w:r>
        <w:tab/>
      </w:r>
      <w:r w:rsidRPr="00045508">
        <w:t>Device inventory</w:t>
      </w:r>
      <w:r>
        <w:t xml:space="preserve"> requirements</w:t>
      </w:r>
      <w:bookmarkEnd w:id="103"/>
    </w:p>
    <w:p w14:paraId="10AAACC0" w14:textId="77777777" w:rsidR="000D0D44" w:rsidRPr="00AA6836" w:rsidRDefault="000D0D44" w:rsidP="000D0D44">
      <w:pPr>
        <w:rPr>
          <w:rFonts w:eastAsia="Times New Roman"/>
        </w:rPr>
      </w:pPr>
      <w:r w:rsidRPr="001B2D3B">
        <w:rPr>
          <w:rFonts w:eastAsia="Times New Roman" w:hint="eastAsia"/>
        </w:rPr>
        <w:t xml:space="preserve">The </w:t>
      </w:r>
      <w:r w:rsidRPr="001B2D3B">
        <w:rPr>
          <w:rFonts w:eastAsia="Times New Roman"/>
        </w:rPr>
        <w:t>MCVideo service shall provide device inventory capabilities for MCVideo UE</w:t>
      </w:r>
      <w:r>
        <w:rPr>
          <w:rFonts w:eastAsia="Times New Roman"/>
        </w:rPr>
        <w:t>s</w:t>
      </w:r>
      <w:r w:rsidRPr="001B2D3B">
        <w:rPr>
          <w:rFonts w:eastAsia="Times New Roman"/>
        </w:rPr>
        <w:t>.</w:t>
      </w:r>
      <w:r>
        <w:rPr>
          <w:rFonts w:eastAsia="Times New Roman"/>
        </w:rPr>
        <w:t xml:space="preserve"> </w:t>
      </w:r>
      <w:r>
        <w:t>The device inventory capabilities shall include:</w:t>
      </w:r>
    </w:p>
    <w:p w14:paraId="7EB20D59" w14:textId="77777777" w:rsidR="000D0D44" w:rsidRDefault="000D0D44" w:rsidP="000D0D44">
      <w:pPr>
        <w:pStyle w:val="B1"/>
      </w:pPr>
      <w:r>
        <w:t>-</w:t>
      </w:r>
      <w:r>
        <w:tab/>
        <w:t>device information registration;</w:t>
      </w:r>
    </w:p>
    <w:p w14:paraId="0FB71A1A" w14:textId="77777777" w:rsidR="000D0D44" w:rsidRDefault="000D0D44" w:rsidP="000D0D44">
      <w:pPr>
        <w:pStyle w:val="B1"/>
      </w:pPr>
      <w:r>
        <w:t>-</w:t>
      </w:r>
      <w:r>
        <w:tab/>
        <w:t>device information storage; and</w:t>
      </w:r>
    </w:p>
    <w:p w14:paraId="7E711A34" w14:textId="77777777" w:rsidR="000D0D44" w:rsidRDefault="000D0D44" w:rsidP="000D0D44">
      <w:pPr>
        <w:pStyle w:val="B1"/>
      </w:pPr>
      <w:r>
        <w:t>-</w:t>
      </w:r>
      <w:r>
        <w:tab/>
        <w:t>device information query.</w:t>
      </w:r>
    </w:p>
    <w:p w14:paraId="54073706" w14:textId="77777777" w:rsidR="000D0D44" w:rsidRDefault="000D0D44" w:rsidP="008928EF">
      <w:pPr>
        <w:pStyle w:val="Heading2"/>
      </w:pPr>
      <w:bookmarkStart w:id="104" w:name="_Toc154698156"/>
      <w:r>
        <w:t>5.</w:t>
      </w:r>
      <w:r>
        <w:rPr>
          <w:rFonts w:hint="eastAsia"/>
          <w:lang w:eastAsia="zh-CN"/>
        </w:rPr>
        <w:t>4</w:t>
      </w:r>
      <w:r>
        <w:tab/>
        <w:t>Device discovery requirements (off-network)</w:t>
      </w:r>
      <w:bookmarkEnd w:id="104"/>
    </w:p>
    <w:p w14:paraId="33D6BE04" w14:textId="77777777" w:rsidR="000D0D44" w:rsidRDefault="000D0D44" w:rsidP="000D0D44">
      <w:r>
        <w:rPr>
          <w:rFonts w:hint="eastAsia"/>
          <w:lang w:eastAsia="zh-CN"/>
        </w:rPr>
        <w:t xml:space="preserve">The </w:t>
      </w:r>
      <w:r>
        <w:t>MCVideo service shall provide device discovery for devices as requested by the MCVideo user according to the MC service provider policy for off-network operations.</w:t>
      </w:r>
    </w:p>
    <w:p w14:paraId="50447B51" w14:textId="77777777" w:rsidR="00D373B7" w:rsidRPr="001F03B9" w:rsidRDefault="00D373B7" w:rsidP="00D373B7">
      <w:pPr>
        <w:pStyle w:val="Heading2"/>
      </w:pPr>
      <w:bookmarkStart w:id="105" w:name="_Toc154698157"/>
      <w:r w:rsidRPr="001F03B9">
        <w:t>5.</w:t>
      </w:r>
      <w:r>
        <w:t>5</w:t>
      </w:r>
      <w:r w:rsidRPr="001F03B9">
        <w:tab/>
        <w:t>Bearer management</w:t>
      </w:r>
      <w:bookmarkEnd w:id="105"/>
    </w:p>
    <w:p w14:paraId="6E3BA06C" w14:textId="77777777" w:rsidR="00D373B7" w:rsidRPr="001F03B9" w:rsidRDefault="00D373B7" w:rsidP="00D373B7">
      <w:pPr>
        <w:pStyle w:val="Heading3"/>
      </w:pPr>
      <w:bookmarkStart w:id="106" w:name="_Toc433209545"/>
      <w:bookmarkStart w:id="107" w:name="_Toc460615908"/>
      <w:bookmarkStart w:id="108" w:name="_Toc460616769"/>
      <w:bookmarkStart w:id="109" w:name="_Toc468884366"/>
      <w:bookmarkStart w:id="110" w:name="_Toc154698158"/>
      <w:r w:rsidRPr="001F03B9">
        <w:t>5.</w:t>
      </w:r>
      <w:r>
        <w:t>5</w:t>
      </w:r>
      <w:r w:rsidRPr="001F03B9">
        <w:t>.1</w:t>
      </w:r>
      <w:r w:rsidRPr="001F03B9">
        <w:tab/>
        <w:t>General</w:t>
      </w:r>
      <w:bookmarkEnd w:id="106"/>
      <w:bookmarkEnd w:id="107"/>
      <w:bookmarkEnd w:id="108"/>
      <w:bookmarkEnd w:id="109"/>
      <w:bookmarkEnd w:id="110"/>
    </w:p>
    <w:p w14:paraId="008652D0" w14:textId="77777777" w:rsidR="00D373B7" w:rsidRDefault="00D373B7" w:rsidP="00D373B7">
      <w:r>
        <w:t>The MCVideo</w:t>
      </w:r>
      <w:r w:rsidRPr="001F03B9">
        <w:t xml:space="preserve"> UE shall use the APNs as defined in subclause</w:t>
      </w:r>
      <w:r w:rsidR="00E9673A">
        <w:t> </w:t>
      </w:r>
      <w:r w:rsidRPr="001F03B9">
        <w:t>5.2.7.0 of 3GPP TS 23.280 [</w:t>
      </w:r>
      <w:r>
        <w:t>6</w:t>
      </w:r>
      <w:r w:rsidRPr="001F03B9">
        <w:t>]. The MC</w:t>
      </w:r>
      <w:r>
        <w:t>Video</w:t>
      </w:r>
      <w:r w:rsidRPr="001F03B9">
        <w:t xml:space="preserve"> UE shall use the MC services APN as defined in subclause</w:t>
      </w:r>
      <w:r w:rsidR="00E9673A">
        <w:t> </w:t>
      </w:r>
      <w:r w:rsidRPr="001F03B9">
        <w:t>5.2.7.0 of 3GPP TS 23.280 [6] for the SIP-1 reference point.</w:t>
      </w:r>
    </w:p>
    <w:p w14:paraId="3C23A78A" w14:textId="77777777" w:rsidR="00D373B7" w:rsidRPr="001F03B9" w:rsidRDefault="00D373B7" w:rsidP="00D373B7">
      <w:pPr>
        <w:pStyle w:val="Heading3"/>
      </w:pPr>
      <w:bookmarkStart w:id="111" w:name="_Toc433209546"/>
      <w:bookmarkStart w:id="112" w:name="_Toc460615909"/>
      <w:bookmarkStart w:id="113" w:name="_Toc460616770"/>
      <w:bookmarkStart w:id="114" w:name="_Toc468884367"/>
      <w:bookmarkStart w:id="115" w:name="_Toc154698159"/>
      <w:r w:rsidRPr="001F03B9">
        <w:t>5.</w:t>
      </w:r>
      <w:r>
        <w:t>5</w:t>
      </w:r>
      <w:r w:rsidRPr="001F03B9">
        <w:t>.2</w:t>
      </w:r>
      <w:r w:rsidRPr="001F03B9">
        <w:tab/>
        <w:t>EPS bearer considerations</w:t>
      </w:r>
      <w:bookmarkEnd w:id="111"/>
      <w:bookmarkEnd w:id="112"/>
      <w:bookmarkEnd w:id="113"/>
      <w:bookmarkEnd w:id="114"/>
      <w:bookmarkEnd w:id="115"/>
    </w:p>
    <w:p w14:paraId="3EDF38E5" w14:textId="77777777" w:rsidR="00D373B7" w:rsidRPr="001F03B9" w:rsidRDefault="00D373B7" w:rsidP="00D373B7">
      <w:r w:rsidRPr="001F03B9">
        <w:t>The EPS bearer considerations specified in subclause</w:t>
      </w:r>
      <w:r w:rsidR="00E9673A">
        <w:t> </w:t>
      </w:r>
      <w:r w:rsidRPr="001F03B9">
        <w:t>5.2.7.2 of 3GPP TS 23.280 [6] shall apply.</w:t>
      </w:r>
    </w:p>
    <w:p w14:paraId="14966D61" w14:textId="77777777" w:rsidR="00D373B7" w:rsidRDefault="00D373B7" w:rsidP="00D373B7">
      <w:pPr>
        <w:pStyle w:val="Heading3"/>
      </w:pPr>
      <w:bookmarkStart w:id="116" w:name="_Toc433209547"/>
      <w:bookmarkStart w:id="117" w:name="_Toc460615912"/>
      <w:bookmarkStart w:id="118" w:name="_Toc460616773"/>
      <w:bookmarkStart w:id="119" w:name="_Toc468884370"/>
      <w:bookmarkStart w:id="120" w:name="_Toc154698160"/>
      <w:r w:rsidRPr="001F03B9">
        <w:t>5.</w:t>
      </w:r>
      <w:r>
        <w:t>5</w:t>
      </w:r>
      <w:r w:rsidRPr="001F03B9">
        <w:t>.3</w:t>
      </w:r>
      <w:r w:rsidRPr="001F03B9">
        <w:tab/>
        <w:t>EPS unicast bearer considerations for MC</w:t>
      </w:r>
      <w:bookmarkEnd w:id="116"/>
      <w:bookmarkEnd w:id="117"/>
      <w:bookmarkEnd w:id="118"/>
      <w:bookmarkEnd w:id="119"/>
      <w:r>
        <w:t>Video</w:t>
      </w:r>
      <w:bookmarkEnd w:id="120"/>
    </w:p>
    <w:p w14:paraId="69EEE0F3" w14:textId="77777777" w:rsidR="00D373B7" w:rsidRDefault="00D373B7" w:rsidP="00D373B7">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rsidR="004D2094">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s depending on the MCVideo mode of the MCVideo call/session, as per table</w:t>
      </w:r>
      <w:r w:rsidR="007C2BD7">
        <w:t> </w:t>
      </w:r>
      <w:r>
        <w:t xml:space="preserve">5.5.3-1. </w:t>
      </w:r>
      <w:r w:rsidR="004D2094">
        <w:t xml:space="preserve">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0C38CBC2" w14:textId="77777777" w:rsidR="00D373B7" w:rsidRDefault="00D373B7" w:rsidP="00D373B7">
      <w:pPr>
        <w:pStyle w:val="TH"/>
      </w:pPr>
      <w:r>
        <w:t>Table</w:t>
      </w:r>
      <w:r w:rsidR="007C2BD7">
        <w:t> </w:t>
      </w:r>
      <w:r>
        <w:t>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D373B7" w14:paraId="50EB9B99" w14:textId="77777777" w:rsidTr="00890DAB">
        <w:trPr>
          <w:tblHeader/>
          <w:jc w:val="center"/>
        </w:trPr>
        <w:tc>
          <w:tcPr>
            <w:tcW w:w="2379" w:type="dxa"/>
            <w:shd w:val="clear" w:color="auto" w:fill="auto"/>
          </w:tcPr>
          <w:p w14:paraId="79ED8027" w14:textId="77777777" w:rsidR="00D373B7" w:rsidRDefault="00D373B7" w:rsidP="00890DAB">
            <w:pPr>
              <w:pStyle w:val="TAH"/>
            </w:pPr>
            <w:r>
              <w:t>MCVideo mode</w:t>
            </w:r>
          </w:p>
        </w:tc>
        <w:tc>
          <w:tcPr>
            <w:tcW w:w="2214" w:type="dxa"/>
            <w:shd w:val="clear" w:color="auto" w:fill="auto"/>
          </w:tcPr>
          <w:p w14:paraId="275A5E97" w14:textId="77777777" w:rsidR="00D373B7" w:rsidRDefault="00D373B7" w:rsidP="00890DAB">
            <w:pPr>
              <w:pStyle w:val="TAH"/>
            </w:pPr>
            <w:r>
              <w:t>QCI value utilised</w:t>
            </w:r>
            <w:r>
              <w:br/>
            </w:r>
            <w:r w:rsidRPr="004D040B">
              <w:t>(a</w:t>
            </w:r>
            <w:r>
              <w:t>s specified in 3GPP TS 23.203 [11</w:t>
            </w:r>
            <w:r w:rsidRPr="004D040B">
              <w:t>])</w:t>
            </w:r>
          </w:p>
        </w:tc>
      </w:tr>
      <w:tr w:rsidR="00D373B7" w14:paraId="6AC3215C" w14:textId="77777777" w:rsidTr="00890DAB">
        <w:trPr>
          <w:jc w:val="center"/>
        </w:trPr>
        <w:tc>
          <w:tcPr>
            <w:tcW w:w="2379" w:type="dxa"/>
            <w:shd w:val="clear" w:color="auto" w:fill="auto"/>
            <w:vAlign w:val="center"/>
          </w:tcPr>
          <w:p w14:paraId="79BD2720" w14:textId="77777777" w:rsidR="00D373B7" w:rsidRDefault="00D373B7" w:rsidP="00890DAB">
            <w:pPr>
              <w:pStyle w:val="TAL"/>
            </w:pPr>
            <w:r w:rsidRPr="00283BC4">
              <w:rPr>
                <w:lang w:val="nl-NL" w:eastAsia="zh-CN"/>
              </w:rPr>
              <w:t>Urgent real-time mode</w:t>
            </w:r>
          </w:p>
        </w:tc>
        <w:tc>
          <w:tcPr>
            <w:tcW w:w="2214" w:type="dxa"/>
            <w:shd w:val="clear" w:color="auto" w:fill="auto"/>
          </w:tcPr>
          <w:p w14:paraId="68930210" w14:textId="77777777" w:rsidR="00D373B7" w:rsidRDefault="004D2094" w:rsidP="004D2094">
            <w:pPr>
              <w:pStyle w:val="TAC"/>
            </w:pPr>
            <w:r>
              <w:t>67</w:t>
            </w:r>
          </w:p>
        </w:tc>
      </w:tr>
      <w:tr w:rsidR="00D373B7" w14:paraId="2BA99F54" w14:textId="77777777" w:rsidTr="00890DAB">
        <w:trPr>
          <w:jc w:val="center"/>
        </w:trPr>
        <w:tc>
          <w:tcPr>
            <w:tcW w:w="2379" w:type="dxa"/>
            <w:shd w:val="clear" w:color="auto" w:fill="auto"/>
            <w:vAlign w:val="center"/>
          </w:tcPr>
          <w:p w14:paraId="5AE3C8CC" w14:textId="77777777" w:rsidR="00D373B7" w:rsidRDefault="00D373B7" w:rsidP="00890DAB">
            <w:pPr>
              <w:pStyle w:val="TAL"/>
            </w:pPr>
            <w:r w:rsidRPr="00283BC4">
              <w:rPr>
                <w:lang w:val="nl-NL" w:eastAsia="zh-CN"/>
              </w:rPr>
              <w:t>Non-urgent real-time mode</w:t>
            </w:r>
          </w:p>
        </w:tc>
        <w:tc>
          <w:tcPr>
            <w:tcW w:w="2214" w:type="dxa"/>
            <w:shd w:val="clear" w:color="auto" w:fill="auto"/>
          </w:tcPr>
          <w:p w14:paraId="6F9B160B" w14:textId="77777777" w:rsidR="00D373B7" w:rsidRDefault="004D2094" w:rsidP="004D2094">
            <w:pPr>
              <w:pStyle w:val="TAC"/>
            </w:pPr>
            <w:r>
              <w:t>67</w:t>
            </w:r>
          </w:p>
        </w:tc>
      </w:tr>
      <w:tr w:rsidR="00D373B7" w14:paraId="78FABF32" w14:textId="77777777" w:rsidTr="00890DAB">
        <w:trPr>
          <w:jc w:val="center"/>
        </w:trPr>
        <w:tc>
          <w:tcPr>
            <w:tcW w:w="2379" w:type="dxa"/>
            <w:shd w:val="clear" w:color="auto" w:fill="auto"/>
            <w:vAlign w:val="center"/>
          </w:tcPr>
          <w:p w14:paraId="255232C2" w14:textId="77777777" w:rsidR="00D373B7" w:rsidRDefault="00D373B7" w:rsidP="00890DAB">
            <w:pPr>
              <w:pStyle w:val="TAL"/>
            </w:pPr>
            <w:r w:rsidRPr="00283BC4">
              <w:rPr>
                <w:lang w:val="nl-NL" w:eastAsia="zh-CN"/>
              </w:rPr>
              <w:t>Non real-time mode</w:t>
            </w:r>
          </w:p>
        </w:tc>
        <w:tc>
          <w:tcPr>
            <w:tcW w:w="2214" w:type="dxa"/>
            <w:shd w:val="clear" w:color="auto" w:fill="auto"/>
          </w:tcPr>
          <w:p w14:paraId="5D71FCC3" w14:textId="77777777" w:rsidR="00D373B7" w:rsidRDefault="00D373B7" w:rsidP="00890DAB">
            <w:pPr>
              <w:pStyle w:val="TAC"/>
            </w:pPr>
            <w:r>
              <w:t>4</w:t>
            </w:r>
          </w:p>
        </w:tc>
      </w:tr>
    </w:tbl>
    <w:p w14:paraId="4685D2C1" w14:textId="77777777" w:rsidR="00D373B7" w:rsidRDefault="00D373B7" w:rsidP="00D373B7"/>
    <w:p w14:paraId="16F31E0B" w14:textId="77777777" w:rsidR="004D2094" w:rsidRPr="00AB5FED" w:rsidRDefault="004D2094" w:rsidP="004D2094">
      <w:r>
        <w:lastRenderedPageBreak/>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07D43D01" w14:textId="77777777" w:rsidR="004D2094" w:rsidRPr="00AB5FED" w:rsidRDefault="004D2094" w:rsidP="004D2094">
      <w:pPr>
        <w:pStyle w:val="NO"/>
        <w:rPr>
          <w:rFonts w:eastAsia="Malgun Gothic"/>
          <w:lang w:eastAsia="ko-KR"/>
        </w:rPr>
      </w:pPr>
      <w:r>
        <w:t>NOTE</w:t>
      </w:r>
      <w:r w:rsidRPr="00AB5FED">
        <w:t>:</w:t>
      </w:r>
      <w:r w:rsidRPr="00AB5FED">
        <w:tab/>
        <w:t>Operator policy takes into account regional/national requirements.</w:t>
      </w:r>
    </w:p>
    <w:p w14:paraId="7434FAE5" w14:textId="77777777" w:rsidR="004D2094" w:rsidRPr="00AB5FED" w:rsidRDefault="004D2094" w:rsidP="004D2094">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2F8A117D" w14:textId="77777777" w:rsidR="00D373B7" w:rsidRPr="001F03B9" w:rsidRDefault="00D373B7" w:rsidP="00D373B7">
      <w:pPr>
        <w:pStyle w:val="Heading3"/>
      </w:pPr>
      <w:bookmarkStart w:id="121" w:name="_Toc433209548"/>
      <w:bookmarkStart w:id="122" w:name="_Toc460615913"/>
      <w:bookmarkStart w:id="123" w:name="_Toc460616774"/>
      <w:bookmarkStart w:id="124" w:name="_Toc468884371"/>
      <w:bookmarkStart w:id="125" w:name="_Toc154698161"/>
      <w:r w:rsidRPr="001F03B9">
        <w:t>5.</w:t>
      </w:r>
      <w:r>
        <w:t>5</w:t>
      </w:r>
      <w:r w:rsidRPr="001F03B9">
        <w:t>.4</w:t>
      </w:r>
      <w:r w:rsidRPr="001F03B9">
        <w:tab/>
        <w:t>MBMS bearer management</w:t>
      </w:r>
      <w:bookmarkEnd w:id="122"/>
      <w:bookmarkEnd w:id="123"/>
      <w:bookmarkEnd w:id="124"/>
      <w:bookmarkEnd w:id="125"/>
    </w:p>
    <w:p w14:paraId="5ECDAA45" w14:textId="77777777" w:rsidR="00C72C4E" w:rsidRDefault="00D373B7" w:rsidP="00C72C4E">
      <w:r w:rsidRPr="001F03B9">
        <w:t>The MBMS bearer management for MC services is specified in subclause</w:t>
      </w:r>
      <w:r w:rsidR="00E9673A">
        <w:t> </w:t>
      </w:r>
      <w:r w:rsidRPr="001F03B9">
        <w:t>5.2.7.1 of 3GPP TS 23.280 [6].</w:t>
      </w:r>
      <w:bookmarkEnd w:id="121"/>
    </w:p>
    <w:p w14:paraId="130A0C4F" w14:textId="77777777" w:rsidR="00676E06" w:rsidRDefault="00676E06" w:rsidP="00676E06">
      <w:pPr>
        <w:pStyle w:val="Heading1"/>
        <w:rPr>
          <w:lang w:eastAsia="zh-CN"/>
        </w:rPr>
      </w:pPr>
      <w:bookmarkStart w:id="126" w:name="_Toc154698162"/>
      <w:r>
        <w:rPr>
          <w:lang w:eastAsia="zh-CN"/>
        </w:rPr>
        <w:t>5A</w:t>
      </w:r>
      <w:r>
        <w:tab/>
      </w:r>
      <w:r>
        <w:rPr>
          <w:lang w:eastAsia="zh-CN"/>
        </w:rPr>
        <w:t>Involved business relationships</w:t>
      </w:r>
      <w:bookmarkEnd w:id="126"/>
    </w:p>
    <w:p w14:paraId="0386F41E" w14:textId="77777777" w:rsidR="00676E06" w:rsidRPr="00B07750" w:rsidRDefault="00676E06" w:rsidP="00C72C4E">
      <w:pPr>
        <w:rPr>
          <w:rFonts w:hint="eastAsia"/>
          <w:lang w:eastAsia="zh-CN"/>
        </w:rPr>
      </w:pPr>
      <w:r>
        <w:rPr>
          <w:lang w:eastAsia="zh-CN"/>
        </w:rPr>
        <w:t>The description of the involved business relationships for the MCVideo service is contained in clause</w:t>
      </w:r>
      <w:r w:rsidR="00E9673A">
        <w:rPr>
          <w:lang w:eastAsia="zh-CN"/>
        </w:rPr>
        <w:t> </w:t>
      </w:r>
      <w:r>
        <w:rPr>
          <w:lang w:eastAsia="zh-CN"/>
        </w:rPr>
        <w:t>6 of 3GPP TS 23.280 [6].</w:t>
      </w:r>
    </w:p>
    <w:p w14:paraId="6B4FC5F6" w14:textId="77777777" w:rsidR="00BD44AA" w:rsidRPr="00BD44AA" w:rsidRDefault="005F5FC3" w:rsidP="00AC26F2">
      <w:pPr>
        <w:pStyle w:val="Heading1"/>
        <w:rPr>
          <w:rFonts w:hint="eastAsia"/>
          <w:lang w:eastAsia="zh-CN"/>
        </w:rPr>
      </w:pPr>
      <w:bookmarkStart w:id="127" w:name="_Toc424654364"/>
      <w:bookmarkStart w:id="128" w:name="_Toc428364950"/>
      <w:bookmarkStart w:id="129" w:name="_Toc433209550"/>
      <w:bookmarkStart w:id="130" w:name="_Toc445195235"/>
      <w:bookmarkStart w:id="131" w:name="_Toc445214643"/>
      <w:bookmarkStart w:id="132" w:name="_Toc445869716"/>
      <w:bookmarkStart w:id="133" w:name="_Toc446352362"/>
      <w:bookmarkStart w:id="134" w:name="_Toc446369791"/>
      <w:bookmarkStart w:id="135" w:name="_Toc446371522"/>
      <w:bookmarkStart w:id="136" w:name="_Toc154698163"/>
      <w:r>
        <w:rPr>
          <w:rFonts w:hint="eastAsia"/>
          <w:lang w:eastAsia="zh-CN"/>
        </w:rPr>
        <w:t>6</w:t>
      </w:r>
      <w:r w:rsidR="009F65EF">
        <w:tab/>
      </w:r>
      <w:bookmarkEnd w:id="127"/>
      <w:bookmarkEnd w:id="128"/>
      <w:bookmarkEnd w:id="129"/>
      <w:bookmarkEnd w:id="130"/>
      <w:r w:rsidR="001F74F7">
        <w:rPr>
          <w:rFonts w:hint="eastAsia"/>
          <w:lang w:eastAsia="zh-CN"/>
        </w:rPr>
        <w:t>MC</w:t>
      </w:r>
      <w:r w:rsidR="007A5BA9">
        <w:rPr>
          <w:rFonts w:hint="eastAsia"/>
          <w:lang w:eastAsia="zh-CN"/>
        </w:rPr>
        <w:t>Video</w:t>
      </w:r>
      <w:r w:rsidR="001F74F7">
        <w:rPr>
          <w:rFonts w:hint="eastAsia"/>
          <w:lang w:eastAsia="zh-CN"/>
        </w:rPr>
        <w:t xml:space="preserve"> </w:t>
      </w:r>
      <w:r w:rsidR="00992585">
        <w:rPr>
          <w:rFonts w:hint="eastAsia"/>
          <w:lang w:eastAsia="zh-CN"/>
        </w:rPr>
        <w:t xml:space="preserve">Functional </w:t>
      </w:r>
      <w:r w:rsidR="001F74F7">
        <w:rPr>
          <w:rFonts w:hint="eastAsia"/>
          <w:lang w:eastAsia="zh-CN"/>
        </w:rPr>
        <w:t>model</w:t>
      </w:r>
      <w:bookmarkEnd w:id="131"/>
      <w:bookmarkEnd w:id="132"/>
      <w:bookmarkEnd w:id="133"/>
      <w:bookmarkEnd w:id="134"/>
      <w:bookmarkEnd w:id="135"/>
      <w:bookmarkEnd w:id="136"/>
    </w:p>
    <w:p w14:paraId="6E6A6EDE" w14:textId="77777777" w:rsidR="00F56065" w:rsidRDefault="005F5FC3" w:rsidP="00AC26F2">
      <w:pPr>
        <w:pStyle w:val="Heading2"/>
      </w:pPr>
      <w:bookmarkStart w:id="137" w:name="_Toc424654367"/>
      <w:bookmarkStart w:id="138" w:name="_Toc428364953"/>
      <w:bookmarkStart w:id="139" w:name="_Toc433209553"/>
      <w:bookmarkStart w:id="140" w:name="_Toc445195238"/>
      <w:bookmarkStart w:id="141" w:name="_Toc445214644"/>
      <w:bookmarkStart w:id="142" w:name="_Toc445869717"/>
      <w:bookmarkStart w:id="143" w:name="_Toc446352363"/>
      <w:bookmarkStart w:id="144" w:name="_Toc446369792"/>
      <w:bookmarkStart w:id="145" w:name="_Toc446371523"/>
      <w:bookmarkStart w:id="146" w:name="_Toc154698164"/>
      <w:r>
        <w:rPr>
          <w:rFonts w:hint="eastAsia"/>
          <w:lang w:eastAsia="zh-CN"/>
        </w:rPr>
        <w:t>6</w:t>
      </w:r>
      <w:r w:rsidR="00F56065">
        <w:t>.</w:t>
      </w:r>
      <w:r>
        <w:rPr>
          <w:rFonts w:hint="eastAsia"/>
          <w:lang w:eastAsia="zh-CN"/>
        </w:rPr>
        <w:t>1</w:t>
      </w:r>
      <w:r w:rsidR="00F56065">
        <w:tab/>
      </w:r>
      <w:r w:rsidR="00992585">
        <w:rPr>
          <w:rFonts w:hint="eastAsia"/>
          <w:lang w:eastAsia="zh-CN"/>
        </w:rPr>
        <w:t>Functional</w:t>
      </w:r>
      <w:r w:rsidR="00992585">
        <w:t xml:space="preserve"> </w:t>
      </w:r>
      <w:r w:rsidR="00F56065">
        <w:t>model</w:t>
      </w:r>
      <w:r w:rsidR="000C64FD">
        <w:t xml:space="preserve"> description</w:t>
      </w:r>
      <w:bookmarkEnd w:id="137"/>
      <w:bookmarkEnd w:id="138"/>
      <w:bookmarkEnd w:id="139"/>
      <w:bookmarkEnd w:id="140"/>
      <w:bookmarkEnd w:id="141"/>
      <w:bookmarkEnd w:id="142"/>
      <w:bookmarkEnd w:id="143"/>
      <w:bookmarkEnd w:id="144"/>
      <w:bookmarkEnd w:id="145"/>
      <w:bookmarkEnd w:id="146"/>
    </w:p>
    <w:p w14:paraId="042C2846" w14:textId="77777777" w:rsidR="003E762F" w:rsidRDefault="003E762F" w:rsidP="003E762F">
      <w:pPr>
        <w:pStyle w:val="Heading3"/>
      </w:pPr>
      <w:bookmarkStart w:id="147" w:name="_Toc424654368"/>
      <w:bookmarkStart w:id="148" w:name="_Toc428364956"/>
      <w:bookmarkStart w:id="149" w:name="_Toc433209556"/>
      <w:bookmarkStart w:id="150" w:name="_Toc445195241"/>
      <w:bookmarkStart w:id="151" w:name="_Toc445214647"/>
      <w:bookmarkStart w:id="152" w:name="_Toc445869720"/>
      <w:bookmarkStart w:id="153" w:name="_Toc446352366"/>
      <w:bookmarkStart w:id="154" w:name="_Toc446369795"/>
      <w:bookmarkStart w:id="155" w:name="_Toc446371526"/>
      <w:bookmarkStart w:id="156" w:name="_Toc428364954"/>
      <w:bookmarkStart w:id="157" w:name="_Toc433209554"/>
      <w:bookmarkStart w:id="158" w:name="_Toc446052683"/>
      <w:bookmarkStart w:id="159" w:name="_Toc154698165"/>
      <w:r>
        <w:t>6.1.1</w:t>
      </w:r>
      <w:r>
        <w:tab/>
        <w:t>On-network functional model</w:t>
      </w:r>
      <w:bookmarkEnd w:id="156"/>
      <w:bookmarkEnd w:id="157"/>
      <w:bookmarkEnd w:id="158"/>
      <w:bookmarkEnd w:id="159"/>
    </w:p>
    <w:p w14:paraId="2D11AF04" w14:textId="77777777" w:rsidR="003E762F" w:rsidRDefault="003E762F" w:rsidP="003E762F">
      <w:r>
        <w:t>Figure 6.1.1-1 shows the functional model for the application plane</w:t>
      </w:r>
      <w:r>
        <w:rPr>
          <w:rFonts w:hint="eastAsia"/>
          <w:lang w:eastAsia="zh-CN"/>
        </w:rPr>
        <w:t xml:space="preserve"> of MCVideo service for on-network operations</w:t>
      </w:r>
      <w:r>
        <w:t>.</w:t>
      </w:r>
    </w:p>
    <w:p w14:paraId="1A73FF07" w14:textId="77777777" w:rsidR="003E762F" w:rsidRDefault="0086029A" w:rsidP="00700E66">
      <w:pPr>
        <w:pStyle w:val="TH"/>
        <w:rPr>
          <w:rFonts w:hint="eastAsia"/>
          <w:lang w:eastAsia="zh-CN"/>
        </w:rPr>
      </w:pPr>
      <w:r>
        <w:object w:dxaOrig="8065" w:dyaOrig="5026" w14:anchorId="1BF639CE">
          <v:shape id="_x0000_i1027" type="#_x0000_t75" style="width:403.75pt;height:251.1pt" o:ole="">
            <v:imagedata r:id="rId11" o:title=""/>
          </v:shape>
          <o:OLEObject Type="Embed" ProgID="Visio.Drawing.11" ShapeID="_x0000_i1027" DrawAspect="Content" ObjectID="_1765310940" r:id="rId12"/>
        </w:object>
      </w:r>
    </w:p>
    <w:p w14:paraId="6F0B6976" w14:textId="77777777" w:rsidR="003E762F" w:rsidRDefault="003E762F" w:rsidP="002F270E">
      <w:pPr>
        <w:pStyle w:val="TF"/>
        <w:rPr>
          <w:rFonts w:hint="eastAsia"/>
          <w:lang w:eastAsia="zh-CN"/>
        </w:rPr>
      </w:pPr>
      <w:r>
        <w:t>Figure 6.1.1-1: Functional model for application plane</w:t>
      </w:r>
      <w:r>
        <w:rPr>
          <w:rFonts w:hint="eastAsia"/>
          <w:lang w:eastAsia="zh-CN"/>
        </w:rPr>
        <w:t xml:space="preserve"> of MCVideo service</w:t>
      </w:r>
    </w:p>
    <w:p w14:paraId="23D9BD5E" w14:textId="77777777" w:rsidR="003E762F" w:rsidRDefault="003E762F" w:rsidP="003E762F">
      <w:r>
        <w:t>In the model shown in figure 6.1.1-1, the following apply:</w:t>
      </w:r>
    </w:p>
    <w:p w14:paraId="73428F65" w14:textId="77777777" w:rsidR="003E762F" w:rsidRDefault="003E762F" w:rsidP="003E762F">
      <w:pPr>
        <w:pStyle w:val="B1"/>
        <w:rPr>
          <w:rFonts w:hint="eastAsia"/>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sidR="000D0D44">
        <w:rPr>
          <w:lang w:eastAsia="zh-CN"/>
        </w:rPr>
        <w:t>service</w:t>
      </w:r>
      <w:r w:rsidR="000D0D44">
        <w:rPr>
          <w:rFonts w:hint="eastAsia"/>
          <w:lang w:eastAsia="zh-CN"/>
        </w:rPr>
        <w:t xml:space="preserve"> </w:t>
      </w:r>
      <w:r>
        <w:rPr>
          <w:rFonts w:hint="eastAsia"/>
          <w:lang w:eastAsia="zh-CN"/>
        </w:rPr>
        <w:t xml:space="preserve">server </w:t>
      </w:r>
      <w:r w:rsidRPr="00600B96">
        <w:t>in accordance with 3GPP TS 23.</w:t>
      </w:r>
      <w:r w:rsidR="000D0D44">
        <w:rPr>
          <w:rFonts w:hint="eastAsia"/>
          <w:lang w:eastAsia="zh-CN"/>
        </w:rPr>
        <w:t>280</w:t>
      </w:r>
      <w:r w:rsidR="000D0D44" w:rsidRPr="00600B96">
        <w:t> </w:t>
      </w:r>
      <w:r w:rsidRPr="00600B96">
        <w:t>[</w:t>
      </w:r>
      <w:r w:rsidR="00FE322B">
        <w:rPr>
          <w:lang w:eastAsia="zh-CN"/>
        </w:rPr>
        <w:t>6</w:t>
      </w:r>
      <w:r w:rsidRPr="00600B96">
        <w:t>].</w:t>
      </w:r>
    </w:p>
    <w:p w14:paraId="5B840422" w14:textId="77777777" w:rsidR="003E762F" w:rsidRDefault="003E762F" w:rsidP="003E762F">
      <w:pPr>
        <w:pStyle w:val="B1"/>
      </w:pPr>
      <w:r>
        <w:t>-</w:t>
      </w:r>
      <w:r>
        <w:tab/>
        <w:t>The MCVideo server is an instantiation of a GCS AS in accordance with 3GPP TS 23.468 [</w:t>
      </w:r>
      <w:r w:rsidR="00FE322B">
        <w:rPr>
          <w:lang w:eastAsia="zh-CN"/>
        </w:rPr>
        <w:t>9</w:t>
      </w:r>
      <w:r>
        <w:t>].</w:t>
      </w:r>
    </w:p>
    <w:p w14:paraId="729F82A9" w14:textId="77777777" w:rsidR="00065C98" w:rsidRDefault="00065C98" w:rsidP="00065C98">
      <w:pPr>
        <w:pStyle w:val="B1"/>
      </w:pPr>
      <w:r>
        <w:lastRenderedPageBreak/>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6C648654" w14:textId="77777777" w:rsidR="00065C98" w:rsidRDefault="00065C98" w:rsidP="00065C9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678224F2" w14:textId="77777777" w:rsidR="003E762F" w:rsidRDefault="003E762F" w:rsidP="003E762F">
      <w:pPr>
        <w:pStyle w:val="Heading3"/>
      </w:pPr>
      <w:bookmarkStart w:id="160" w:name="_Toc433209555"/>
      <w:bookmarkStart w:id="161" w:name="_Toc449038186"/>
      <w:bookmarkStart w:id="162" w:name="_Toc154698166"/>
      <w:r>
        <w:t>6.1.2</w:t>
      </w:r>
      <w:r>
        <w:tab/>
        <w:t>Off-network functional model</w:t>
      </w:r>
      <w:bookmarkEnd w:id="160"/>
      <w:bookmarkEnd w:id="161"/>
      <w:bookmarkEnd w:id="162"/>
    </w:p>
    <w:p w14:paraId="06D04F6E" w14:textId="77777777" w:rsidR="00404980" w:rsidRDefault="00404980" w:rsidP="00404980">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0083D794" w14:textId="77777777" w:rsidR="00700E66" w:rsidRDefault="00700E66" w:rsidP="000D58B0">
      <w:pPr>
        <w:pStyle w:val="TH"/>
      </w:pPr>
      <w:r>
        <w:object w:dxaOrig="10848" w:dyaOrig="4800" w14:anchorId="50144E48">
          <v:shape id="_x0000_i1028" type="#_x0000_t75" style="width:465.7pt;height:206.45pt" o:ole="">
            <v:imagedata r:id="rId13" o:title=""/>
          </v:shape>
          <o:OLEObject Type="Embed" ProgID="Visio.Drawing.11" ShapeID="_x0000_i1028" DrawAspect="Content" ObjectID="_1765310941" r:id="rId14"/>
        </w:object>
      </w:r>
    </w:p>
    <w:p w14:paraId="5CF1E71C" w14:textId="77777777" w:rsidR="00700E66" w:rsidRPr="00700E66" w:rsidRDefault="00700E66" w:rsidP="000D58B0">
      <w:pPr>
        <w:pStyle w:val="TF"/>
      </w:pPr>
      <w:r w:rsidRPr="00700E66">
        <w:t>Figure</w:t>
      </w:r>
      <w:r w:rsidR="004D373D">
        <w:t> </w:t>
      </w:r>
      <w:r w:rsidRPr="00700E66">
        <w:t>6.1.2-1: Functional model for application plane of off-network MCVideo service</w:t>
      </w:r>
    </w:p>
    <w:p w14:paraId="473C0CAB" w14:textId="77777777" w:rsidR="006A0C7A" w:rsidRPr="009F65EF" w:rsidRDefault="005F5FC3" w:rsidP="00AC26F2">
      <w:pPr>
        <w:pStyle w:val="Heading2"/>
      </w:pPr>
      <w:bookmarkStart w:id="163" w:name="_Toc154698167"/>
      <w:r>
        <w:rPr>
          <w:rFonts w:hint="eastAsia"/>
          <w:lang w:eastAsia="zh-CN"/>
        </w:rPr>
        <w:t>6</w:t>
      </w:r>
      <w:r w:rsidR="00883CBF">
        <w:t>.</w:t>
      </w:r>
      <w:r>
        <w:rPr>
          <w:rFonts w:hint="eastAsia"/>
          <w:lang w:eastAsia="zh-CN"/>
        </w:rPr>
        <w:t>2</w:t>
      </w:r>
      <w:r w:rsidR="009F65EF" w:rsidRPr="009F65EF">
        <w:tab/>
      </w:r>
      <w:r w:rsidR="009F65EF">
        <w:t>F</w:t>
      </w:r>
      <w:r w:rsidR="006A0C7A" w:rsidRPr="009F65EF">
        <w:t>unctional entities</w:t>
      </w:r>
      <w:r w:rsidR="009F65EF">
        <w:t xml:space="preserve"> description</w:t>
      </w:r>
      <w:bookmarkEnd w:id="147"/>
      <w:bookmarkEnd w:id="148"/>
      <w:bookmarkEnd w:id="149"/>
      <w:bookmarkEnd w:id="150"/>
      <w:bookmarkEnd w:id="151"/>
      <w:bookmarkEnd w:id="152"/>
      <w:bookmarkEnd w:id="153"/>
      <w:bookmarkEnd w:id="154"/>
      <w:bookmarkEnd w:id="155"/>
      <w:bookmarkEnd w:id="163"/>
    </w:p>
    <w:p w14:paraId="65BEC5D9" w14:textId="77777777" w:rsidR="003E762F" w:rsidRDefault="003E762F" w:rsidP="003E762F">
      <w:pPr>
        <w:pStyle w:val="Heading3"/>
      </w:pPr>
      <w:bookmarkStart w:id="164" w:name="_Toc424654399"/>
      <w:bookmarkStart w:id="165" w:name="_Toc428364987"/>
      <w:bookmarkStart w:id="166" w:name="_Toc433209591"/>
      <w:bookmarkStart w:id="167" w:name="_Toc445195278"/>
      <w:bookmarkStart w:id="168" w:name="_Toc445214658"/>
      <w:bookmarkStart w:id="169" w:name="_Toc445869731"/>
      <w:bookmarkStart w:id="170" w:name="_Toc446352377"/>
      <w:bookmarkStart w:id="171" w:name="_Toc446369806"/>
      <w:bookmarkStart w:id="172" w:name="_Toc446371537"/>
      <w:bookmarkStart w:id="173" w:name="_Toc424654369"/>
      <w:bookmarkStart w:id="174" w:name="_Toc428364957"/>
      <w:bookmarkStart w:id="175" w:name="_Toc433209557"/>
      <w:bookmarkStart w:id="176" w:name="_Toc449038188"/>
      <w:bookmarkStart w:id="177" w:name="_Toc154698168"/>
      <w:r>
        <w:t>6.2.1</w:t>
      </w:r>
      <w:r>
        <w:tab/>
      </w:r>
      <w:bookmarkEnd w:id="173"/>
      <w:bookmarkEnd w:id="174"/>
      <w:bookmarkEnd w:id="175"/>
      <w:r>
        <w:t>General</w:t>
      </w:r>
      <w:bookmarkEnd w:id="176"/>
      <w:bookmarkEnd w:id="177"/>
    </w:p>
    <w:p w14:paraId="62B90BD8" w14:textId="77777777" w:rsidR="003E762F" w:rsidRDefault="003E762F" w:rsidP="003E762F">
      <w:r>
        <w:t>Each subclause is a description of a functional entity and does not imply a physical entity.</w:t>
      </w:r>
    </w:p>
    <w:p w14:paraId="70083A87" w14:textId="77777777" w:rsidR="003E762F" w:rsidRPr="0045305D" w:rsidRDefault="003E762F" w:rsidP="003E762F">
      <w:pPr>
        <w:pStyle w:val="Heading3"/>
        <w:rPr>
          <w:rFonts w:hint="eastAsia"/>
        </w:rPr>
      </w:pPr>
      <w:bookmarkStart w:id="178" w:name="_Toc424654370"/>
      <w:bookmarkStart w:id="179" w:name="_Toc428364958"/>
      <w:bookmarkStart w:id="180" w:name="_Toc433209558"/>
      <w:bookmarkStart w:id="181" w:name="_Toc449038189"/>
      <w:bookmarkStart w:id="182" w:name="_Toc154698169"/>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82"/>
    </w:p>
    <w:p w14:paraId="06BA3DD0" w14:textId="77777777" w:rsidR="003E762F" w:rsidRPr="00600B96" w:rsidRDefault="003E762F" w:rsidP="003E762F">
      <w:pPr>
        <w:pStyle w:val="Heading4"/>
      </w:pPr>
      <w:bookmarkStart w:id="183" w:name="_Toc154698170"/>
      <w:r>
        <w:rPr>
          <w:rFonts w:hint="eastAsia"/>
          <w:lang w:eastAsia="zh-CN"/>
        </w:rPr>
        <w:t>6</w:t>
      </w:r>
      <w:r w:rsidRPr="00600B96">
        <w:t>.</w:t>
      </w:r>
      <w:r>
        <w:rPr>
          <w:rFonts w:hint="eastAsia"/>
          <w:lang w:eastAsia="zh-CN"/>
        </w:rPr>
        <w:t>2</w:t>
      </w:r>
      <w:r w:rsidRPr="00600B96">
        <w:t>.2.1</w:t>
      </w:r>
      <w:r w:rsidRPr="00600B96">
        <w:tab/>
        <w:t>General</w:t>
      </w:r>
      <w:bookmarkEnd w:id="183"/>
    </w:p>
    <w:p w14:paraId="31E21647" w14:textId="77777777" w:rsidR="003E762F" w:rsidRPr="00600B96" w:rsidRDefault="003E762F" w:rsidP="003E762F">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497D60BC" w14:textId="77777777" w:rsidR="003E762F" w:rsidRPr="00600B96" w:rsidRDefault="003E762F" w:rsidP="003E762F">
      <w:pPr>
        <w:pStyle w:val="Heading4"/>
      </w:pPr>
      <w:bookmarkStart w:id="184" w:name="_Toc428364960"/>
      <w:bookmarkStart w:id="185" w:name="_Toc433209560"/>
      <w:bookmarkStart w:id="186" w:name="_Toc449038191"/>
      <w:bookmarkStart w:id="187" w:name="_Toc154698171"/>
      <w:r>
        <w:rPr>
          <w:rFonts w:hint="eastAsia"/>
          <w:lang w:eastAsia="zh-CN"/>
        </w:rPr>
        <w:t>6</w:t>
      </w:r>
      <w:r w:rsidRPr="00600B96">
        <w:t>.</w:t>
      </w:r>
      <w:r>
        <w:rPr>
          <w:rFonts w:hint="eastAsia"/>
          <w:lang w:eastAsia="zh-CN"/>
        </w:rPr>
        <w:t>2</w:t>
      </w:r>
      <w:r w:rsidRPr="00600B96">
        <w:t>.2.2</w:t>
      </w:r>
      <w:r w:rsidRPr="00600B96">
        <w:tab/>
        <w:t>Common services core</w:t>
      </w:r>
      <w:bookmarkEnd w:id="184"/>
      <w:bookmarkEnd w:id="185"/>
      <w:bookmarkEnd w:id="186"/>
      <w:bookmarkEnd w:id="187"/>
    </w:p>
    <w:p w14:paraId="69F4D5F3" w14:textId="77777777" w:rsidR="003E762F" w:rsidRDefault="003E762F" w:rsidP="003E762F">
      <w:pPr>
        <w:rPr>
          <w:rFonts w:hint="eastAsia"/>
          <w:lang w:eastAsia="zh-CN"/>
        </w:rPr>
      </w:pPr>
      <w:bookmarkStart w:id="188" w:name="_Toc424654372"/>
      <w:bookmarkStart w:id="189" w:name="_Toc428364961"/>
      <w:bookmarkStart w:id="190" w:name="_Toc433209561"/>
      <w:bookmarkStart w:id="191"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sidR="002F270E">
        <w:rPr>
          <w:lang w:val="en-US"/>
        </w:rPr>
        <w:t> </w:t>
      </w:r>
      <w:r>
        <w:t>TS</w:t>
      </w:r>
      <w:r w:rsidR="002F270E">
        <w:rPr>
          <w:lang w:val="en-US"/>
        </w:rPr>
        <w:t> </w:t>
      </w:r>
      <w:r>
        <w:t>23.</w:t>
      </w:r>
      <w:r w:rsidR="00E679D8">
        <w:rPr>
          <w:rFonts w:hint="eastAsia"/>
          <w:lang w:eastAsia="zh-CN"/>
        </w:rPr>
        <w:t>280</w:t>
      </w:r>
      <w:r w:rsidR="00E679D8">
        <w:rPr>
          <w:lang w:val="en-US"/>
        </w:rPr>
        <w:t> </w:t>
      </w:r>
      <w:r>
        <w:rPr>
          <w:rFonts w:hint="eastAsia"/>
          <w:lang w:eastAsia="zh-CN"/>
        </w:rPr>
        <w:t>[</w:t>
      </w:r>
      <w:r w:rsidR="00FE322B">
        <w:rPr>
          <w:lang w:eastAsia="zh-CN"/>
        </w:rPr>
        <w:t>6</w:t>
      </w:r>
      <w:r>
        <w:rPr>
          <w:rFonts w:hint="eastAsia"/>
          <w:lang w:eastAsia="zh-CN"/>
        </w:rPr>
        <w:t>]</w:t>
      </w:r>
      <w:r>
        <w:t>.</w:t>
      </w:r>
    </w:p>
    <w:p w14:paraId="70C0BA52" w14:textId="77777777" w:rsidR="003E762F" w:rsidRPr="00600B96" w:rsidRDefault="003E762F" w:rsidP="003E762F">
      <w:pPr>
        <w:pStyle w:val="Heading4"/>
      </w:pPr>
      <w:bookmarkStart w:id="192" w:name="_Toc154698172"/>
      <w:bookmarkEnd w:id="188"/>
      <w:bookmarkEnd w:id="189"/>
      <w:bookmarkEnd w:id="190"/>
      <w:bookmarkEnd w:id="191"/>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192"/>
    </w:p>
    <w:p w14:paraId="2CB8BCF9" w14:textId="77777777" w:rsidR="003E762F" w:rsidRDefault="003E762F" w:rsidP="003E762F">
      <w:pPr>
        <w:pStyle w:val="Heading5"/>
      </w:pPr>
      <w:bookmarkStart w:id="193" w:name="_Toc424654379"/>
      <w:bookmarkStart w:id="194" w:name="_Toc428364968"/>
      <w:bookmarkStart w:id="195" w:name="_Toc433209568"/>
      <w:bookmarkStart w:id="196" w:name="_Toc449038201"/>
      <w:bookmarkStart w:id="197" w:name="_Toc154698173"/>
      <w:bookmarkEnd w:id="178"/>
      <w:bookmarkEnd w:id="179"/>
      <w:bookmarkEnd w:id="180"/>
      <w:bookmarkEnd w:id="181"/>
      <w:r>
        <w:t>6.2.2.</w:t>
      </w:r>
      <w:r>
        <w:rPr>
          <w:rFonts w:hint="eastAsia"/>
          <w:lang w:eastAsia="zh-CN"/>
        </w:rPr>
        <w:t>3.</w:t>
      </w:r>
      <w:r>
        <w:t>1</w:t>
      </w:r>
      <w:r>
        <w:tab/>
        <w:t>MCVideo client</w:t>
      </w:r>
      <w:bookmarkEnd w:id="193"/>
      <w:bookmarkEnd w:id="194"/>
      <w:bookmarkEnd w:id="195"/>
      <w:bookmarkEnd w:id="196"/>
      <w:bookmarkEnd w:id="197"/>
    </w:p>
    <w:p w14:paraId="46366690" w14:textId="77777777" w:rsidR="003E762F" w:rsidRDefault="003E762F" w:rsidP="003E762F">
      <w:pPr>
        <w:rPr>
          <w:rFonts w:hint="eastAsia"/>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30096E71" w14:textId="77777777" w:rsidR="003E762F" w:rsidRDefault="003E22A1" w:rsidP="003E762F">
      <w:r>
        <w:t xml:space="preserve">The MCVideo client is responsible for remote device control. </w:t>
      </w:r>
      <w:r w:rsidR="003E762F">
        <w:t>This functional entity is located in the UE for both on-network and off-network operations.</w:t>
      </w:r>
    </w:p>
    <w:p w14:paraId="74DEAD81" w14:textId="77777777" w:rsidR="003E762F" w:rsidRDefault="003E762F" w:rsidP="003E762F">
      <w:pPr>
        <w:pStyle w:val="Heading5"/>
      </w:pPr>
      <w:bookmarkStart w:id="198" w:name="_Toc424654380"/>
      <w:bookmarkStart w:id="199" w:name="_Toc428364969"/>
      <w:bookmarkStart w:id="200" w:name="_Toc433209569"/>
      <w:bookmarkStart w:id="201" w:name="_Toc449038202"/>
      <w:bookmarkStart w:id="202" w:name="_Toc154698174"/>
      <w:r>
        <w:lastRenderedPageBreak/>
        <w:t>6.2.2.</w:t>
      </w:r>
      <w:r>
        <w:rPr>
          <w:rFonts w:hint="eastAsia"/>
          <w:lang w:eastAsia="zh-CN"/>
        </w:rPr>
        <w:t>3.</w:t>
      </w:r>
      <w:r>
        <w:t>2</w:t>
      </w:r>
      <w:r>
        <w:tab/>
        <w:t>MCVideo server</w:t>
      </w:r>
      <w:bookmarkEnd w:id="198"/>
      <w:bookmarkEnd w:id="199"/>
      <w:bookmarkEnd w:id="200"/>
      <w:bookmarkEnd w:id="201"/>
      <w:bookmarkEnd w:id="202"/>
    </w:p>
    <w:p w14:paraId="1DB32082" w14:textId="77777777" w:rsidR="003E762F" w:rsidRDefault="003E762F" w:rsidP="003E762F">
      <w:r>
        <w:t>The MCVideo server functional entity provides centralised support for MCVideo services.</w:t>
      </w:r>
    </w:p>
    <w:p w14:paraId="7BF2CB67" w14:textId="77777777" w:rsidR="003E762F" w:rsidRDefault="003E762F" w:rsidP="003E762F">
      <w:pPr>
        <w:rPr>
          <w:rFonts w:hint="eastAsia"/>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2C7226C1" w14:textId="77777777" w:rsidR="003E762F" w:rsidRDefault="003E762F" w:rsidP="003E762F">
      <w:pPr>
        <w:rPr>
          <w:rFonts w:hint="eastAsia"/>
          <w:lang w:eastAsia="zh-CN"/>
        </w:rPr>
      </w:pPr>
      <w:r w:rsidRPr="00600B96">
        <w:t>The MC</w:t>
      </w:r>
      <w:r>
        <w:rPr>
          <w:rFonts w:hint="eastAsia"/>
          <w:lang w:eastAsia="zh-CN"/>
        </w:rPr>
        <w:t>Video</w:t>
      </w:r>
      <w:r w:rsidRPr="00600B96">
        <w:t xml:space="preserve"> server is an instantiation of a </w:t>
      </w:r>
      <w:r w:rsidR="00AF6717">
        <w:rPr>
          <w:lang w:eastAsia="zh-CN"/>
        </w:rPr>
        <w:t>MC service</w:t>
      </w:r>
      <w:r w:rsidR="00AF6717">
        <w:rPr>
          <w:rFonts w:hint="eastAsia"/>
          <w:lang w:eastAsia="zh-CN"/>
        </w:rPr>
        <w:t xml:space="preserve"> </w:t>
      </w:r>
      <w:r>
        <w:rPr>
          <w:rFonts w:hint="eastAsia"/>
          <w:lang w:eastAsia="zh-CN"/>
        </w:rPr>
        <w:t xml:space="preserve">server </w:t>
      </w:r>
      <w:r w:rsidRPr="00600B96">
        <w:t>in accordance with 3GPP TS 23.</w:t>
      </w:r>
      <w:r w:rsidR="00E679D8">
        <w:rPr>
          <w:rFonts w:hint="eastAsia"/>
          <w:lang w:eastAsia="zh-CN"/>
        </w:rPr>
        <w:t>280</w:t>
      </w:r>
      <w:r w:rsidR="00E679D8" w:rsidRPr="00600B96">
        <w:t> </w:t>
      </w:r>
      <w:r w:rsidRPr="00600B96">
        <w:t>[</w:t>
      </w:r>
      <w:r w:rsidR="00FE322B">
        <w:rPr>
          <w:lang w:eastAsia="zh-CN"/>
        </w:rPr>
        <w:t>6</w:t>
      </w:r>
      <w:r w:rsidRPr="00600B96">
        <w:t>].</w:t>
      </w:r>
    </w:p>
    <w:p w14:paraId="3245892A" w14:textId="77777777" w:rsidR="003E762F" w:rsidRDefault="003E762F" w:rsidP="003E762F">
      <w:r>
        <w:t>The MCVideo server functional entity represents a specific instantiation of the GCS AS described in 3GPP TS 23.468 [</w:t>
      </w:r>
      <w:r w:rsidR="00FE322B">
        <w:rPr>
          <w:lang w:eastAsia="zh-CN"/>
        </w:rPr>
        <w:t>9</w:t>
      </w:r>
      <w:r>
        <w:t>] to control multicast and unicast operations for group communications.</w:t>
      </w:r>
    </w:p>
    <w:p w14:paraId="30ABDBF0" w14:textId="77777777" w:rsidR="003E762F" w:rsidRDefault="003E762F" w:rsidP="003E762F">
      <w:pPr>
        <w:rPr>
          <w:rFonts w:hint="eastAsia"/>
          <w:lang w:eastAsia="zh-CN"/>
        </w:rPr>
      </w:pPr>
      <w:r>
        <w:t>The MCVideo server functional entity is supported by the SIP AS, HTTP client and HTTP server functional entities of the signalling control plane.</w:t>
      </w:r>
    </w:p>
    <w:p w14:paraId="4C214B32" w14:textId="77777777" w:rsidR="003E762F" w:rsidRDefault="003E762F" w:rsidP="003E762F">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344EA22B" w14:textId="77777777" w:rsidR="003E22A1" w:rsidRDefault="003E22A1" w:rsidP="003E22A1">
      <w:bookmarkStart w:id="203" w:name="_Toc424654381"/>
      <w:bookmarkStart w:id="204" w:name="_Toc428364972"/>
      <w:bookmarkStart w:id="205" w:name="_Toc433209572"/>
      <w:bookmarkStart w:id="206" w:name="_Toc449038205"/>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r w:rsidR="004D373D">
        <w:t>.</w:t>
      </w:r>
    </w:p>
    <w:p w14:paraId="47B01FC4" w14:textId="77777777" w:rsidR="00F363EB" w:rsidRDefault="00F363EB" w:rsidP="00F363EB">
      <w:pPr>
        <w:rPr>
          <w:lang w:eastAsia="zh-CN"/>
        </w:rPr>
      </w:pPr>
      <w:r>
        <w:rPr>
          <w:lang w:eastAsia="zh-CN"/>
        </w:rPr>
        <w:t>The MCVideo server performing the functional alias controlling role is responsible for:</w:t>
      </w:r>
    </w:p>
    <w:p w14:paraId="4ABF7B5E" w14:textId="77777777" w:rsidR="00F363EB" w:rsidRDefault="00F363EB" w:rsidP="00F363EB">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2EECA4D5" w14:textId="77777777" w:rsidR="00F363EB" w:rsidRDefault="00F363EB" w:rsidP="00F363EB">
      <w:pPr>
        <w:pStyle w:val="B1"/>
        <w:rPr>
          <w:rFonts w:eastAsia="Times New Roman"/>
        </w:rPr>
      </w:pPr>
      <w:r>
        <w:rPr>
          <w:lang w:eastAsia="zh-CN"/>
        </w:rPr>
        <w:t>-</w:t>
      </w:r>
      <w:r>
        <w:rPr>
          <w:lang w:eastAsia="zh-CN"/>
        </w:rPr>
        <w:tab/>
        <w:t>functional alias activation, deactivation, take over and interrogation support for MCVideo user.</w:t>
      </w:r>
    </w:p>
    <w:p w14:paraId="477C577F" w14:textId="77777777" w:rsidR="00F363EB" w:rsidRDefault="00F363EB" w:rsidP="00F363EB">
      <w:pPr>
        <w:rPr>
          <w:rFonts w:eastAsia="Times New Roman"/>
        </w:rPr>
      </w:pPr>
      <w:r>
        <w:rPr>
          <w:rFonts w:eastAsia="Times New Roman"/>
        </w:rPr>
        <w:t>The controlling roles for group call, private call and functional alias are independent with each other.</w:t>
      </w:r>
    </w:p>
    <w:p w14:paraId="08356DFE" w14:textId="77777777" w:rsidR="003E762F" w:rsidRDefault="003E762F" w:rsidP="003E762F">
      <w:pPr>
        <w:pStyle w:val="Heading5"/>
      </w:pPr>
      <w:bookmarkStart w:id="207" w:name="_Toc154698175"/>
      <w:r>
        <w:t>6.2.2.</w:t>
      </w:r>
      <w:r>
        <w:rPr>
          <w:rFonts w:hint="eastAsia"/>
          <w:lang w:eastAsia="zh-CN"/>
        </w:rPr>
        <w:t>3.3</w:t>
      </w:r>
      <w:r>
        <w:tab/>
        <w:t>Media distribution function</w:t>
      </w:r>
      <w:bookmarkEnd w:id="204"/>
      <w:bookmarkEnd w:id="205"/>
      <w:bookmarkEnd w:id="206"/>
      <w:bookmarkEnd w:id="207"/>
      <w:r>
        <w:t xml:space="preserve"> </w:t>
      </w:r>
    </w:p>
    <w:p w14:paraId="04C96E5C" w14:textId="77777777" w:rsidR="003E22A1" w:rsidRPr="00600B96" w:rsidRDefault="003E762F" w:rsidP="003E22A1">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003E22A1" w:rsidRPr="00600B96">
        <w:t xml:space="preserve"> By means of information provided by the </w:t>
      </w:r>
      <w:r w:rsidR="003E22A1">
        <w:t>MCVideo</w:t>
      </w:r>
      <w:r w:rsidR="003E22A1" w:rsidRPr="00600B96">
        <w:t xml:space="preserve"> server (e.g. IP addresses, transport layer ports), it will provide the following functionality:</w:t>
      </w:r>
    </w:p>
    <w:p w14:paraId="3E9B8508" w14:textId="77777777" w:rsidR="003E22A1" w:rsidRDefault="003E22A1" w:rsidP="003E22A1">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F4B53ED" w14:textId="77777777" w:rsidR="003E22A1" w:rsidRPr="00600B96" w:rsidRDefault="003E22A1" w:rsidP="003E22A1">
      <w:pPr>
        <w:pStyle w:val="B1"/>
      </w:pPr>
      <w:r>
        <w:t>-</w:t>
      </w:r>
      <w:r>
        <w:tab/>
        <w:t>storing the received media stream as MCVideo content files;</w:t>
      </w:r>
    </w:p>
    <w:p w14:paraId="37DFAB00" w14:textId="77777777" w:rsidR="003E22A1" w:rsidRPr="00600B96" w:rsidRDefault="003E22A1" w:rsidP="003E22A1">
      <w:pPr>
        <w:pStyle w:val="B1"/>
      </w:pPr>
      <w:r w:rsidRPr="00600B96">
        <w:t>-</w:t>
      </w:r>
      <w:r w:rsidRPr="00600B96">
        <w:tab/>
        <w:t>replicate the media as needed for distribution to those participants using unicast transport;</w:t>
      </w:r>
    </w:p>
    <w:p w14:paraId="1AAFFB3D" w14:textId="77777777" w:rsidR="003E22A1" w:rsidRPr="00600B96" w:rsidRDefault="003E22A1" w:rsidP="003E22A1">
      <w:pPr>
        <w:pStyle w:val="B1"/>
      </w:pPr>
      <w:r w:rsidRPr="00600B96">
        <w:t>-</w:t>
      </w:r>
      <w:r w:rsidRPr="00600B96">
        <w:tab/>
        <w:t>distribute downlink media to MC</w:t>
      </w:r>
      <w:r>
        <w:t>Video</w:t>
      </w:r>
      <w:r w:rsidRPr="00600B96">
        <w:t xml:space="preserve"> UEs by IP unicast transmission to those participants utilizing unicast transport by means of the </w:t>
      </w:r>
      <w:r w:rsidR="009B799A" w:rsidRPr="00600B96">
        <w:t>MC</w:t>
      </w:r>
      <w:r w:rsidR="009B799A">
        <w:t>Video</w:t>
      </w:r>
      <w:r w:rsidRPr="00600B96">
        <w:t>-7 reference point;</w:t>
      </w:r>
    </w:p>
    <w:p w14:paraId="6C461DA3" w14:textId="77777777" w:rsidR="003E22A1" w:rsidRPr="00600B96" w:rsidRDefault="003E22A1" w:rsidP="003E22A1">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58EBE52F" w14:textId="77777777" w:rsidR="003E22A1" w:rsidRPr="00600B96" w:rsidRDefault="003E22A1" w:rsidP="003E22A1">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6CC4165C" w14:textId="77777777" w:rsidR="003E22A1" w:rsidRPr="00600B96" w:rsidRDefault="003E22A1" w:rsidP="003E22A1">
      <w:pPr>
        <w:pStyle w:val="NO"/>
      </w:pPr>
      <w:r w:rsidRPr="00600B96">
        <w:t>NOTE 1:</w:t>
      </w:r>
      <w:r w:rsidRPr="00600B96">
        <w:tab/>
        <w:t>If media mixing function occurs within the media distribution function, it operates independently of the media mixer in the UE.</w:t>
      </w:r>
    </w:p>
    <w:p w14:paraId="399AC2E8" w14:textId="77777777" w:rsidR="003E762F" w:rsidRDefault="003E22A1" w:rsidP="000D58B0">
      <w:pPr>
        <w:pStyle w:val="NO"/>
      </w:pPr>
      <w:r w:rsidRPr="00600B96">
        <w:t>NOTE 2:</w:t>
      </w:r>
      <w:r w:rsidRPr="00600B96">
        <w:tab/>
        <w:t>A media mixing function within the media distribution function is not possible where the media is end to end encrypted.</w:t>
      </w:r>
    </w:p>
    <w:p w14:paraId="0133FEF3" w14:textId="77777777" w:rsidR="003E762F" w:rsidRDefault="003E762F" w:rsidP="003E762F">
      <w:pPr>
        <w:pStyle w:val="Heading5"/>
        <w:rPr>
          <w:rFonts w:hint="eastAsia"/>
          <w:lang w:eastAsia="zh-CN"/>
        </w:rPr>
      </w:pPr>
      <w:bookmarkStart w:id="208" w:name="_Toc428364973"/>
      <w:bookmarkStart w:id="209" w:name="_Toc433209573"/>
      <w:bookmarkStart w:id="210" w:name="_Toc449038206"/>
      <w:bookmarkStart w:id="211" w:name="_Toc154698176"/>
      <w:r>
        <w:t>6.2.2.</w:t>
      </w:r>
      <w:r>
        <w:rPr>
          <w:rFonts w:hint="eastAsia"/>
          <w:lang w:eastAsia="zh-CN"/>
        </w:rPr>
        <w:t>3.4</w:t>
      </w:r>
      <w:r>
        <w:tab/>
        <w:t xml:space="preserve">Media </w:t>
      </w:r>
      <w:bookmarkEnd w:id="208"/>
      <w:bookmarkEnd w:id="209"/>
      <w:bookmarkEnd w:id="210"/>
      <w:r>
        <w:rPr>
          <w:rFonts w:hint="eastAsia"/>
          <w:lang w:eastAsia="zh-CN"/>
        </w:rPr>
        <w:t>mixer</w:t>
      </w:r>
      <w:bookmarkEnd w:id="211"/>
    </w:p>
    <w:p w14:paraId="42C85A63" w14:textId="77777777" w:rsidR="003E762F" w:rsidRDefault="003E762F" w:rsidP="003E762F">
      <w:pPr>
        <w:rPr>
          <w:rFonts w:hint="eastAsia"/>
          <w:lang w:eastAsia="zh-CN"/>
        </w:rPr>
      </w:pPr>
      <w:r>
        <w:t xml:space="preserve">This functional entity exists on the UE and provides support for </w:t>
      </w:r>
      <w:r w:rsidR="003E22A1">
        <w:t xml:space="preserve">sending and </w:t>
      </w:r>
      <w:r>
        <w:rPr>
          <w:rFonts w:hint="eastAsia"/>
          <w:lang w:eastAsia="zh-CN"/>
        </w:rPr>
        <w:t>receiving</w:t>
      </w:r>
      <w:r>
        <w:t xml:space="preserve"> </w:t>
      </w:r>
      <w:r w:rsidR="003E22A1">
        <w:t xml:space="preserve">one or </w:t>
      </w:r>
      <w:r>
        <w:t>multiple media streams</w:t>
      </w:r>
      <w:r>
        <w:rPr>
          <w:rFonts w:hint="eastAsia"/>
          <w:lang w:eastAsia="zh-CN"/>
        </w:rPr>
        <w:t>.</w:t>
      </w:r>
      <w:r w:rsidR="003E22A1">
        <w:rPr>
          <w:lang w:eastAsia="zh-CN"/>
        </w:rPr>
        <w:t xml:space="preserve"> It also provides support for </w:t>
      </w:r>
      <w:r w:rsidR="003E22A1" w:rsidRPr="00600B96">
        <w:t>combining multiple media streams into one media stream through the enforcement of media policy information.</w:t>
      </w:r>
      <w:r w:rsidR="003E22A1">
        <w:t xml:space="preserve"> It supports the </w:t>
      </w:r>
      <w:r w:rsidR="003E22A1" w:rsidRPr="005F61C0">
        <w:t xml:space="preserve">storing </w:t>
      </w:r>
      <w:r w:rsidR="003E22A1">
        <w:t>of a</w:t>
      </w:r>
      <w:r w:rsidR="003E22A1" w:rsidRPr="005F61C0">
        <w:t xml:space="preserve"> media stream as MCVideo content files</w:t>
      </w:r>
      <w:r w:rsidR="004D373D">
        <w:t>.</w:t>
      </w:r>
    </w:p>
    <w:p w14:paraId="1B4064F4" w14:textId="77777777" w:rsidR="003E762F" w:rsidRDefault="003E762F" w:rsidP="003E762F">
      <w:pPr>
        <w:pStyle w:val="Heading5"/>
      </w:pPr>
      <w:bookmarkStart w:id="212" w:name="_Toc428364974"/>
      <w:bookmarkStart w:id="213" w:name="_Toc433209574"/>
      <w:bookmarkStart w:id="214" w:name="_Toc449038207"/>
      <w:bookmarkStart w:id="215" w:name="_Toc154698177"/>
      <w:r>
        <w:lastRenderedPageBreak/>
        <w:t>6.2.2.</w:t>
      </w:r>
      <w:r>
        <w:rPr>
          <w:rFonts w:hint="eastAsia"/>
          <w:lang w:eastAsia="zh-CN"/>
        </w:rPr>
        <w:t>3.5</w:t>
      </w:r>
      <w:r>
        <w:tab/>
        <w:t>MCVideo user database</w:t>
      </w:r>
      <w:bookmarkEnd w:id="212"/>
      <w:bookmarkEnd w:id="213"/>
      <w:bookmarkEnd w:id="214"/>
      <w:bookmarkEnd w:id="215"/>
    </w:p>
    <w:p w14:paraId="106DB38B" w14:textId="77777777" w:rsidR="003E762F" w:rsidRDefault="003E762F" w:rsidP="003E762F">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B8D993C" w14:textId="77777777" w:rsidR="00500952" w:rsidRDefault="00500952" w:rsidP="00500952">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623C8669" w14:textId="77777777" w:rsidR="00500952" w:rsidRDefault="00500952" w:rsidP="003E762F">
      <w:pPr>
        <w:rPr>
          <w:rFonts w:hint="eastAsia"/>
          <w:lang w:eastAsia="zh-CN"/>
        </w:rPr>
      </w:pPr>
      <w:r>
        <w:rPr>
          <w:lang w:eastAsia="zh-CN"/>
        </w:rPr>
        <w:t>The MCVideo user profile can be co-located with other MC service user profiles and stored in a common MC service user database.</w:t>
      </w:r>
    </w:p>
    <w:p w14:paraId="46FD4E66" w14:textId="77777777" w:rsidR="00065C98" w:rsidRDefault="00065C98" w:rsidP="00065C98">
      <w:pPr>
        <w:pStyle w:val="Heading5"/>
      </w:pPr>
      <w:bookmarkStart w:id="216" w:name="_Toc154698178"/>
      <w:bookmarkEnd w:id="203"/>
      <w:r>
        <w:t>6.2.2.</w:t>
      </w:r>
      <w:r>
        <w:rPr>
          <w:rFonts w:hint="eastAsia"/>
          <w:lang w:eastAsia="zh-CN"/>
        </w:rPr>
        <w:t>3.6</w:t>
      </w:r>
      <w:r>
        <w:tab/>
        <w:t>Transmission control server</w:t>
      </w:r>
      <w:bookmarkEnd w:id="216"/>
    </w:p>
    <w:p w14:paraId="7EB57A3D" w14:textId="77777777" w:rsidR="00065C98" w:rsidRDefault="00065C98" w:rsidP="00065C98">
      <w:pPr>
        <w:rPr>
          <w:lang w:eastAsia="zh-CN"/>
        </w:rPr>
      </w:pPr>
      <w:r>
        <w:t>This functional entity provides support for centralised transmission control for on-network and distributed transmission control for off-network operation. It may schedule transmission requests</w:t>
      </w:r>
      <w:r w:rsidR="003E22A1" w:rsidRPr="003E22A1">
        <w:t xml:space="preserve"> </w:t>
      </w:r>
      <w:r w:rsidR="003E22A1">
        <w:t>according to uplink criteria</w:t>
      </w:r>
      <w:r>
        <w:t xml:space="preserve"> from different transmission control participants,</w:t>
      </w:r>
      <w:r w:rsidRPr="00BE1595">
        <w:t xml:space="preserve"> </w:t>
      </w:r>
      <w:r>
        <w:t xml:space="preserve">send an </w:t>
      </w:r>
      <w:r w:rsidR="003E22A1">
        <w:t xml:space="preserve">notification </w:t>
      </w:r>
      <w:r>
        <w:t xml:space="preserve">to all transmission control participants to allow them to receive the video </w:t>
      </w:r>
      <w:r w:rsidR="003E22A1">
        <w:t xml:space="preserve">according to downlink criteria </w:t>
      </w:r>
      <w:r>
        <w:t>if the transmission request is granted, and provide</w:t>
      </w:r>
      <w:r w:rsidRPr="00BE1595">
        <w:t xml:space="preserve"> queuing in cases of contention.</w:t>
      </w:r>
      <w:r w:rsidR="003E22A1" w:rsidRPr="003E22A1">
        <w:t xml:space="preserve"> </w:t>
      </w:r>
      <w:r w:rsidR="003E22A1">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31F788A" w14:textId="77777777" w:rsidR="00065C98" w:rsidRDefault="00065C98" w:rsidP="00065C98">
      <w:pPr>
        <w:pStyle w:val="Heading5"/>
      </w:pPr>
      <w:bookmarkStart w:id="217" w:name="_Toc154698179"/>
      <w:r>
        <w:t>6.2.2.</w:t>
      </w:r>
      <w:r>
        <w:rPr>
          <w:rFonts w:hint="eastAsia"/>
          <w:lang w:eastAsia="zh-CN"/>
        </w:rPr>
        <w:t>3.7</w:t>
      </w:r>
      <w:r>
        <w:tab/>
        <w:t>Transmission control participant</w:t>
      </w:r>
      <w:bookmarkEnd w:id="217"/>
    </w:p>
    <w:p w14:paraId="395FFBB5" w14:textId="77777777" w:rsidR="00065C98" w:rsidRDefault="00065C98" w:rsidP="00065C9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w:t>
      </w:r>
      <w:r w:rsidR="003E22A1">
        <w:t xml:space="preserve"> and notifications</w:t>
      </w:r>
      <w:r>
        <w:t>.</w:t>
      </w:r>
      <w:r w:rsidRPr="008D332B">
        <w:t xml:space="preserve"> This functional entity is located in the UE for both on-net</w:t>
      </w:r>
      <w:r>
        <w:t>work and off-network operations.</w:t>
      </w:r>
    </w:p>
    <w:p w14:paraId="324823B9" w14:textId="77777777" w:rsidR="00BB09FF" w:rsidRPr="00600B96" w:rsidRDefault="00BB09FF" w:rsidP="00BB09FF">
      <w:pPr>
        <w:pStyle w:val="Heading5"/>
      </w:pPr>
      <w:bookmarkStart w:id="218" w:name="_Toc460615934"/>
      <w:bookmarkStart w:id="219" w:name="_Toc460616795"/>
      <w:bookmarkStart w:id="220" w:name="_Toc493252746"/>
      <w:bookmarkStart w:id="221" w:name="_Toc154698180"/>
      <w:r>
        <w:t>6.2.2.3</w:t>
      </w:r>
      <w:r w:rsidRPr="00600B96">
        <w:t>.</w:t>
      </w:r>
      <w:r>
        <w:t>8</w:t>
      </w:r>
      <w:r w:rsidRPr="00600B96">
        <w:tab/>
      </w:r>
      <w:r>
        <w:t>MC gateway server</w:t>
      </w:r>
      <w:bookmarkEnd w:id="218"/>
      <w:bookmarkEnd w:id="219"/>
      <w:bookmarkEnd w:id="220"/>
      <w:bookmarkEnd w:id="221"/>
    </w:p>
    <w:p w14:paraId="148F494D" w14:textId="77777777" w:rsidR="00BB09FF" w:rsidRDefault="00BB09FF" w:rsidP="00BB09FF">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57FBC153" w14:textId="77777777" w:rsidR="00BB09FF" w:rsidRDefault="00BB09FF" w:rsidP="00BB09FF">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0346963" w14:textId="77777777" w:rsidR="00BB09FF" w:rsidRPr="00BB09FF" w:rsidRDefault="00BB09FF" w:rsidP="00BB09FF">
      <w:pPr>
        <w:pStyle w:val="EditorsNote"/>
        <w:rPr>
          <w:lang w:eastAsia="zh-CN"/>
        </w:rPr>
      </w:pPr>
      <w:r>
        <w:rPr>
          <w:rFonts w:eastAsia="Malgun Gothic"/>
          <w:lang w:eastAsia="ko-KR"/>
        </w:rPr>
        <w:t>Editor's note:</w:t>
      </w:r>
      <w:r>
        <w:rPr>
          <w:rFonts w:eastAsia="Malgun Gothic"/>
          <w:lang w:eastAsia="ko-KR"/>
        </w:rPr>
        <w:tab/>
        <w:t>It is FFS whether the gateway MC server can act as a signalling proxy as defined in 3GPP TS 33.180</w:t>
      </w:r>
      <w:r w:rsidR="000E3161">
        <w:rPr>
          <w:rFonts w:eastAsia="Malgun Gothic"/>
          <w:lang w:eastAsia="ko-KR"/>
        </w:rPr>
        <w:t> </w:t>
      </w:r>
      <w:r>
        <w:rPr>
          <w:rFonts w:eastAsia="Malgun Gothic"/>
          <w:lang w:eastAsia="ko-KR"/>
        </w:rPr>
        <w:t>[14]</w:t>
      </w:r>
    </w:p>
    <w:p w14:paraId="25BBEBCF" w14:textId="77777777" w:rsidR="006A0C7A" w:rsidRPr="0006178D" w:rsidRDefault="005F5FC3" w:rsidP="00AC26F2">
      <w:pPr>
        <w:pStyle w:val="Heading2"/>
      </w:pPr>
      <w:bookmarkStart w:id="222" w:name="_Toc154698181"/>
      <w:r>
        <w:rPr>
          <w:rFonts w:hint="eastAsia"/>
          <w:lang w:eastAsia="zh-CN"/>
        </w:rPr>
        <w:t>6</w:t>
      </w:r>
      <w:r w:rsidR="00883CBF">
        <w:t>.</w:t>
      </w:r>
      <w:r>
        <w:rPr>
          <w:rFonts w:hint="eastAsia"/>
          <w:lang w:eastAsia="zh-CN"/>
        </w:rPr>
        <w:t>3</w:t>
      </w:r>
      <w:r w:rsidR="009F65EF">
        <w:tab/>
        <w:t>R</w:t>
      </w:r>
      <w:r w:rsidR="006A0C7A" w:rsidRPr="0006178D">
        <w:t>eference points</w:t>
      </w:r>
      <w:bookmarkEnd w:id="164"/>
      <w:bookmarkEnd w:id="165"/>
      <w:bookmarkEnd w:id="166"/>
      <w:bookmarkEnd w:id="167"/>
      <w:bookmarkEnd w:id="168"/>
      <w:bookmarkEnd w:id="169"/>
      <w:bookmarkEnd w:id="170"/>
      <w:bookmarkEnd w:id="171"/>
      <w:bookmarkEnd w:id="172"/>
      <w:bookmarkEnd w:id="222"/>
    </w:p>
    <w:p w14:paraId="35522CF5" w14:textId="77777777" w:rsidR="000D0D44" w:rsidRDefault="000D0D44" w:rsidP="000D0D44">
      <w:pPr>
        <w:pStyle w:val="Heading3"/>
      </w:pPr>
      <w:bookmarkStart w:id="223" w:name="_Toc424654411"/>
      <w:bookmarkStart w:id="224" w:name="_Toc428365004"/>
      <w:bookmarkStart w:id="225" w:name="_Toc424654403"/>
      <w:bookmarkStart w:id="226" w:name="_Toc428364991"/>
      <w:bookmarkStart w:id="227" w:name="_Toc433209595"/>
      <w:bookmarkStart w:id="228" w:name="_Toc454348994"/>
      <w:bookmarkStart w:id="229" w:name="_Toc154698182"/>
      <w:r>
        <w:t>6.3.</w:t>
      </w:r>
      <w:r>
        <w:rPr>
          <w:rFonts w:hint="eastAsia"/>
          <w:lang w:eastAsia="zh-CN"/>
        </w:rPr>
        <w:t>1</w:t>
      </w:r>
      <w:r>
        <w:tab/>
        <w:t>Reference point MCVideo-1 (between the MCVideo client and the MCVideo server)</w:t>
      </w:r>
      <w:bookmarkEnd w:id="225"/>
      <w:bookmarkEnd w:id="226"/>
      <w:bookmarkEnd w:id="227"/>
      <w:bookmarkEnd w:id="228"/>
      <w:bookmarkEnd w:id="229"/>
    </w:p>
    <w:p w14:paraId="2C9374CB" w14:textId="77777777" w:rsidR="000D0D44" w:rsidRPr="00E47419" w:rsidRDefault="000D0D44" w:rsidP="000D0D44">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2FF455A8" w14:textId="77777777" w:rsidR="000D0D44" w:rsidRDefault="000D0D44" w:rsidP="000D0D44">
      <w:pPr>
        <w:pStyle w:val="Heading3"/>
      </w:pPr>
      <w:bookmarkStart w:id="230" w:name="_Toc154698183"/>
      <w:r>
        <w:t>6.3.</w:t>
      </w:r>
      <w:r>
        <w:rPr>
          <w:rFonts w:hint="eastAsia"/>
          <w:lang w:eastAsia="zh-CN"/>
        </w:rPr>
        <w:t>2</w:t>
      </w:r>
      <w:r>
        <w:tab/>
        <w:t>Reference point MCVideo-2 (between the MCVideo server and the MCVideo user database)</w:t>
      </w:r>
      <w:bookmarkEnd w:id="230"/>
    </w:p>
    <w:p w14:paraId="4B86D390" w14:textId="77777777" w:rsidR="000D0D44" w:rsidRPr="00E47419" w:rsidRDefault="000D0D44" w:rsidP="000D0D44">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0E6F2ABC" w14:textId="77777777" w:rsidR="000D0D44" w:rsidRDefault="000D0D44" w:rsidP="000D0D44">
      <w:pPr>
        <w:pStyle w:val="Heading3"/>
      </w:pPr>
      <w:bookmarkStart w:id="231" w:name="_Toc154698184"/>
      <w:r>
        <w:lastRenderedPageBreak/>
        <w:t>6.3.</w:t>
      </w:r>
      <w:r>
        <w:rPr>
          <w:rFonts w:hint="eastAsia"/>
          <w:lang w:eastAsia="zh-CN"/>
        </w:rPr>
        <w:t>3</w:t>
      </w:r>
      <w:r>
        <w:tab/>
        <w:t>Reference point MCVideo-3 (between the MCVideo server and the MCVideo server</w:t>
      </w:r>
      <w:r w:rsidR="006C24E9">
        <w:t xml:space="preserve"> and between the MCVideo server and the MC gateway server</w:t>
      </w:r>
      <w:r>
        <w:t>)</w:t>
      </w:r>
      <w:bookmarkEnd w:id="231"/>
    </w:p>
    <w:p w14:paraId="59C72598" w14:textId="77777777" w:rsidR="000D0D44" w:rsidRPr="00E47419" w:rsidRDefault="000D0D44" w:rsidP="000D0D44">
      <w:r>
        <w:t>The MCVideo</w:t>
      </w:r>
      <w:r w:rsidRPr="00B85119">
        <w:t>-3 reference point</w:t>
      </w:r>
      <w:r>
        <w:t xml:space="preserve"> exists between the MCVideo server and </w:t>
      </w:r>
      <w:r>
        <w:rPr>
          <w:rFonts w:hint="eastAsia"/>
          <w:lang w:eastAsia="zh-CN"/>
        </w:rPr>
        <w:t>another</w:t>
      </w:r>
      <w:r>
        <w:t xml:space="preserve"> MCVideo server</w:t>
      </w:r>
      <w:r w:rsidR="006C24E9">
        <w:t xml:space="preserve"> and between the MCVideo server and the MC gateway server</w:t>
      </w:r>
      <w:r w:rsidR="006C24E9">
        <w:rPr>
          <w:lang w:eastAsia="zh-CN"/>
        </w:rPr>
        <w:t>, and is used</w:t>
      </w:r>
      <w:r>
        <w:t xml:space="preserve"> for MCVideo</w:t>
      </w:r>
      <w:r w:rsidRPr="00B85119">
        <w:t xml:space="preserve"> application s</w:t>
      </w:r>
      <w:r>
        <w:t>ignalling</w:t>
      </w:r>
      <w:r>
        <w:rPr>
          <w:rFonts w:hint="eastAsia"/>
          <w:lang w:eastAsia="zh-CN"/>
        </w:rPr>
        <w:t>.</w:t>
      </w:r>
    </w:p>
    <w:p w14:paraId="47FA1401" w14:textId="77777777" w:rsidR="003E22A1" w:rsidRDefault="003E22A1" w:rsidP="003E22A1">
      <w:pPr>
        <w:pStyle w:val="Heading3"/>
      </w:pPr>
      <w:bookmarkStart w:id="232" w:name="_Toc154698185"/>
      <w:r>
        <w:t>6.3.</w:t>
      </w:r>
      <w:r w:rsidR="00FD0632">
        <w:rPr>
          <w:lang w:eastAsia="zh-CN"/>
        </w:rPr>
        <w:t>4</w:t>
      </w:r>
      <w:r>
        <w:tab/>
        <w:t>Reference point MCVideo-4 (between the transmission control participant and the transmission control server)</w:t>
      </w:r>
      <w:bookmarkEnd w:id="232"/>
    </w:p>
    <w:p w14:paraId="5FDE57C2" w14:textId="77777777" w:rsidR="0090147D" w:rsidRDefault="003E22A1" w:rsidP="0090147D">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6FD98ECE" w14:textId="77777777" w:rsidR="0090147D" w:rsidRPr="00600B96" w:rsidRDefault="0090147D" w:rsidP="0090147D">
      <w:pPr>
        <w:pStyle w:val="Heading3"/>
      </w:pPr>
      <w:bookmarkStart w:id="233" w:name="_Toc154698186"/>
      <w:r>
        <w:t>6.3</w:t>
      </w:r>
      <w:r w:rsidRPr="00600B96">
        <w:t>.</w:t>
      </w:r>
      <w:r>
        <w:t>4A</w:t>
      </w:r>
      <w:r w:rsidRPr="00600B96">
        <w:tab/>
        <w:t>Reference point MC</w:t>
      </w:r>
      <w:r>
        <w:t>Video</w:t>
      </w:r>
      <w:r w:rsidRPr="00600B96">
        <w:t>-</w:t>
      </w:r>
      <w:r>
        <w:t>5</w:t>
      </w:r>
      <w:r w:rsidRPr="00600B96">
        <w:t xml:space="preserve"> (between the </w:t>
      </w:r>
      <w:r w:rsidR="003C64FE">
        <w:t xml:space="preserve">MCVideo server </w:t>
      </w:r>
      <w:r>
        <w:t>and the EPS</w:t>
      </w:r>
      <w:r w:rsidRPr="00600B96">
        <w:t>)</w:t>
      </w:r>
      <w:bookmarkEnd w:id="233"/>
    </w:p>
    <w:p w14:paraId="0848732B" w14:textId="77777777" w:rsidR="0090147D" w:rsidRPr="00600B96" w:rsidRDefault="0090147D" w:rsidP="0090147D">
      <w:r>
        <w:t>The MCVideo</w:t>
      </w:r>
      <w:r w:rsidRPr="00600B96">
        <w:t>-</w:t>
      </w:r>
      <w:r>
        <w:t>5</w:t>
      </w:r>
      <w:r w:rsidRPr="00600B96">
        <w:t xml:space="preserve"> reference point, which exists between the </w:t>
      </w:r>
      <w:r w:rsidR="003C64FE">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5E76F5B0" w14:textId="77777777" w:rsidR="0090147D" w:rsidRPr="00600B96" w:rsidRDefault="0090147D" w:rsidP="0090147D">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14BC3C34" w14:textId="77777777" w:rsidR="0090147D" w:rsidRPr="00600B96" w:rsidRDefault="0090147D" w:rsidP="0090147D">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145E5383" w14:textId="77777777" w:rsidR="0090147D" w:rsidRPr="00600B96" w:rsidRDefault="0090147D" w:rsidP="0090147D">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01B67A0C" w14:textId="77777777" w:rsidR="0090147D" w:rsidRPr="00600B96" w:rsidRDefault="0090147D" w:rsidP="0090147D">
      <w:pPr>
        <w:pStyle w:val="Heading3"/>
      </w:pPr>
      <w:bookmarkStart w:id="234" w:name="_Toc154698187"/>
      <w:r>
        <w:t>6.3.4B</w:t>
      </w:r>
      <w:r>
        <w:tab/>
        <w:t>Reference point MCVideo</w:t>
      </w:r>
      <w:r w:rsidRPr="00600B96">
        <w:t>-</w:t>
      </w:r>
      <w:r>
        <w:t>6</w:t>
      </w:r>
      <w:r w:rsidRPr="00600B96">
        <w:t xml:space="preserve"> (between the </w:t>
      </w:r>
      <w:r>
        <w:t>MCVideo server</w:t>
      </w:r>
      <w:r w:rsidRPr="00600B96">
        <w:t xml:space="preserve"> and the EPS)</w:t>
      </w:r>
      <w:bookmarkEnd w:id="234"/>
    </w:p>
    <w:p w14:paraId="5074CD57" w14:textId="77777777" w:rsidR="003E22A1" w:rsidRDefault="0090147D" w:rsidP="003E22A1">
      <w:r>
        <w:t>The MCVideo</w:t>
      </w:r>
      <w:r w:rsidRPr="00600B96">
        <w:t>-6 reference point, which exists bet</w:t>
      </w:r>
      <w:r>
        <w:t>ween the MCVideo</w:t>
      </w:r>
      <w:r w:rsidRPr="00600B96">
        <w:t xml:space="preserve"> server and the EPS, is used to request the allocation and activation of multicast transport resources for </w:t>
      </w:r>
      <w:r w:rsidR="009036E3">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2BF6582D" w14:textId="77777777" w:rsidR="000D0D44" w:rsidRDefault="000D0D44" w:rsidP="000D0D44">
      <w:pPr>
        <w:pStyle w:val="Heading3"/>
      </w:pPr>
      <w:bookmarkStart w:id="235" w:name="_Toc154698188"/>
      <w:r>
        <w:t>6.3.</w:t>
      </w:r>
      <w:r w:rsidR="00FD0632">
        <w:rPr>
          <w:lang w:eastAsia="zh-CN"/>
        </w:rPr>
        <w:t>5</w:t>
      </w:r>
      <w:r>
        <w:tab/>
        <w:t>Reference point MCVideo-7 (between the media distribution function and the media mixer)</w:t>
      </w:r>
      <w:bookmarkEnd w:id="235"/>
    </w:p>
    <w:p w14:paraId="24A19176" w14:textId="77777777" w:rsidR="000D0D44" w:rsidRPr="00E47419" w:rsidRDefault="000D0D44" w:rsidP="000D0D44">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sidR="004550D3">
        <w:rPr>
          <w:rFonts w:hint="eastAsia"/>
          <w:lang w:eastAsia="zh-CN"/>
        </w:rPr>
        <w:t>4</w:t>
      </w:r>
      <w:r w:rsidRPr="00FB0427">
        <w:t>]</w:t>
      </w:r>
      <w:r>
        <w:t>.</w:t>
      </w:r>
    </w:p>
    <w:p w14:paraId="655630E9" w14:textId="77777777" w:rsidR="000D0D44" w:rsidRDefault="000D0D44" w:rsidP="000D0D44">
      <w:pPr>
        <w:pStyle w:val="Heading3"/>
      </w:pPr>
      <w:bookmarkStart w:id="236" w:name="_Toc154698189"/>
      <w:r>
        <w:t>6.3.</w:t>
      </w:r>
      <w:r w:rsidR="00FD0632">
        <w:rPr>
          <w:lang w:eastAsia="zh-CN"/>
        </w:rPr>
        <w:t>6</w:t>
      </w:r>
      <w:r>
        <w:tab/>
        <w:t>Reference point MCVideo-8 (between the media distribution function and the media mixer)</w:t>
      </w:r>
      <w:bookmarkEnd w:id="236"/>
    </w:p>
    <w:p w14:paraId="369F3AB4" w14:textId="77777777" w:rsidR="000D0D44" w:rsidRPr="001624B4" w:rsidRDefault="000D0D44" w:rsidP="000D0D44">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sidR="00FE322B">
        <w:rPr>
          <w:lang w:eastAsia="zh-CN"/>
        </w:rPr>
        <w:t>9</w:t>
      </w:r>
      <w:r>
        <w:t>]</w:t>
      </w:r>
      <w:r w:rsidRPr="00FB0427">
        <w:t>.</w:t>
      </w:r>
    </w:p>
    <w:p w14:paraId="159BDFFD" w14:textId="77777777" w:rsidR="003E22A1" w:rsidRDefault="003E22A1" w:rsidP="003E22A1">
      <w:pPr>
        <w:pStyle w:val="Heading3"/>
      </w:pPr>
      <w:bookmarkStart w:id="237" w:name="_Toc154698190"/>
      <w:r>
        <w:lastRenderedPageBreak/>
        <w:t>6.3.</w:t>
      </w:r>
      <w:r w:rsidR="00FD0632">
        <w:rPr>
          <w:lang w:eastAsia="zh-CN"/>
        </w:rPr>
        <w:t>7</w:t>
      </w:r>
      <w:r>
        <w:tab/>
        <w:t>Reference point MCVideo-9 (between the transmission control participant and the transmission control server)</w:t>
      </w:r>
      <w:bookmarkEnd w:id="237"/>
    </w:p>
    <w:p w14:paraId="17ECA329" w14:textId="77777777" w:rsidR="003E22A1" w:rsidRDefault="003E22A1" w:rsidP="003E22A1">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sidR="00FE322B">
        <w:rPr>
          <w:lang w:eastAsia="zh-CN"/>
        </w:rPr>
        <w:t>9</w:t>
      </w:r>
      <w:r>
        <w:t>]</w:t>
      </w:r>
      <w:r w:rsidRPr="00FB0427">
        <w:t>.</w:t>
      </w:r>
    </w:p>
    <w:p w14:paraId="6C3C22D9" w14:textId="77777777" w:rsidR="00BB09FF" w:rsidRDefault="00BB09FF" w:rsidP="00BB09FF">
      <w:pPr>
        <w:pStyle w:val="Heading3"/>
      </w:pPr>
      <w:bookmarkStart w:id="238" w:name="_Toc460615942"/>
      <w:bookmarkStart w:id="239" w:name="_Toc460616803"/>
      <w:bookmarkStart w:id="240" w:name="_Toc493252754"/>
      <w:bookmarkStart w:id="241" w:name="_Toc154698191"/>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38"/>
      <w:bookmarkEnd w:id="239"/>
      <w:bookmarkEnd w:id="240"/>
      <w:bookmarkEnd w:id="241"/>
    </w:p>
    <w:p w14:paraId="5A11DF8F" w14:textId="77777777" w:rsidR="00BB09FF" w:rsidRDefault="00BB09FF" w:rsidP="003E22A1">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7ABA4D2F" w14:textId="77777777" w:rsidR="00676E06" w:rsidRDefault="00676E06" w:rsidP="00676E06">
      <w:pPr>
        <w:pStyle w:val="Heading1"/>
        <w:rPr>
          <w:lang w:eastAsia="zh-CN"/>
        </w:rPr>
      </w:pPr>
      <w:bookmarkStart w:id="242" w:name="_Toc154698192"/>
      <w:r>
        <w:rPr>
          <w:lang w:eastAsia="zh-CN"/>
        </w:rPr>
        <w:t>6A</w:t>
      </w:r>
      <w:r>
        <w:rPr>
          <w:lang w:eastAsia="zh-CN"/>
        </w:rPr>
        <w:tab/>
        <w:t>Identities</w:t>
      </w:r>
      <w:bookmarkEnd w:id="242"/>
    </w:p>
    <w:p w14:paraId="582FF4EA" w14:textId="77777777" w:rsidR="00676E06" w:rsidRDefault="00676E06" w:rsidP="00676E06">
      <w:pPr>
        <w:rPr>
          <w:lang w:eastAsia="zh-CN"/>
        </w:rPr>
      </w:pPr>
      <w:r>
        <w:rPr>
          <w:lang w:eastAsia="zh-CN"/>
        </w:rPr>
        <w:t>The MCVideo service specific identities (e.g. MCVideo ID, MCVideo group ID) are described in clause</w:t>
      </w:r>
      <w:r w:rsidR="00E9673A">
        <w:rPr>
          <w:lang w:eastAsia="zh-CN"/>
        </w:rPr>
        <w:t> </w:t>
      </w:r>
      <w:r>
        <w:rPr>
          <w:lang w:eastAsia="zh-CN"/>
        </w:rPr>
        <w:t>8 of 3GPP TS 23.280 [6].</w:t>
      </w:r>
    </w:p>
    <w:p w14:paraId="42D3A420" w14:textId="77777777" w:rsidR="00676E06" w:rsidRDefault="00676E06" w:rsidP="00676E06">
      <w:pPr>
        <w:pStyle w:val="Heading1"/>
        <w:rPr>
          <w:lang w:eastAsia="zh-CN"/>
        </w:rPr>
      </w:pPr>
      <w:bookmarkStart w:id="243" w:name="_Toc154698193"/>
      <w:r>
        <w:rPr>
          <w:lang w:eastAsia="zh-CN"/>
        </w:rPr>
        <w:t>6B</w:t>
      </w:r>
      <w:r>
        <w:rPr>
          <w:lang w:eastAsia="zh-CN"/>
        </w:rPr>
        <w:tab/>
        <w:t>Application of functional model to deployments</w:t>
      </w:r>
      <w:bookmarkEnd w:id="243"/>
    </w:p>
    <w:p w14:paraId="4C4C47C6" w14:textId="77777777" w:rsidR="00353F55" w:rsidRDefault="00676E06" w:rsidP="00353F55">
      <w:pPr>
        <w:rPr>
          <w:rFonts w:hint="eastAsia"/>
          <w:lang w:eastAsia="zh-CN"/>
        </w:rPr>
      </w:pPr>
      <w:r>
        <w:rPr>
          <w:lang w:eastAsia="zh-CN"/>
        </w:rPr>
        <w:t>The application of the functional model to deployments, and description of various deployment scenarios for the MCVideo service, can be found in clause</w:t>
      </w:r>
      <w:r w:rsidR="00E9673A">
        <w:rPr>
          <w:lang w:eastAsia="zh-CN"/>
        </w:rPr>
        <w:t> </w:t>
      </w:r>
      <w:r>
        <w:rPr>
          <w:lang w:eastAsia="zh-CN"/>
        </w:rPr>
        <w:t>9 of 3GPP TS 23.280 [6].</w:t>
      </w:r>
    </w:p>
    <w:p w14:paraId="256A6334" w14:textId="77777777" w:rsidR="006A0C7A" w:rsidRPr="00265F58" w:rsidRDefault="005F5FC3" w:rsidP="00AC26F2">
      <w:pPr>
        <w:pStyle w:val="Heading1"/>
      </w:pPr>
      <w:bookmarkStart w:id="244" w:name="_Toc424654454"/>
      <w:bookmarkStart w:id="245" w:name="_Toc428365038"/>
      <w:bookmarkStart w:id="246" w:name="_Toc433209659"/>
      <w:bookmarkStart w:id="247" w:name="_Toc445195356"/>
      <w:bookmarkStart w:id="248" w:name="_Toc445214675"/>
      <w:bookmarkStart w:id="249" w:name="_Toc445869748"/>
      <w:bookmarkStart w:id="250" w:name="_Toc446352399"/>
      <w:bookmarkStart w:id="251" w:name="_Toc446369831"/>
      <w:bookmarkStart w:id="252" w:name="_Toc446371562"/>
      <w:bookmarkStart w:id="253" w:name="_Toc154698194"/>
      <w:bookmarkEnd w:id="223"/>
      <w:bookmarkEnd w:id="224"/>
      <w:r>
        <w:rPr>
          <w:rFonts w:hint="eastAsia"/>
          <w:lang w:eastAsia="zh-CN"/>
        </w:rPr>
        <w:t>7</w:t>
      </w:r>
      <w:r w:rsidR="00265F58">
        <w:tab/>
      </w:r>
      <w:r w:rsidR="006A0C7A" w:rsidRPr="00265F58">
        <w:t>Procedures</w:t>
      </w:r>
      <w:r w:rsidR="007275AC" w:rsidRPr="00265F58">
        <w:t xml:space="preserve"> and information flows</w:t>
      </w:r>
      <w:bookmarkEnd w:id="244"/>
      <w:bookmarkEnd w:id="245"/>
      <w:bookmarkEnd w:id="246"/>
      <w:bookmarkEnd w:id="247"/>
      <w:bookmarkEnd w:id="248"/>
      <w:bookmarkEnd w:id="249"/>
      <w:bookmarkEnd w:id="250"/>
      <w:bookmarkEnd w:id="251"/>
      <w:bookmarkEnd w:id="252"/>
      <w:bookmarkEnd w:id="253"/>
    </w:p>
    <w:p w14:paraId="7D6C876C" w14:textId="77777777" w:rsidR="00700E66" w:rsidRPr="00AB5FED" w:rsidRDefault="00700E66" w:rsidP="00700E66">
      <w:pPr>
        <w:pStyle w:val="Heading2"/>
      </w:pPr>
      <w:bookmarkStart w:id="254" w:name="historyclause"/>
      <w:bookmarkStart w:id="255" w:name="_Toc424654487"/>
      <w:bookmarkStart w:id="256" w:name="_Toc428365074"/>
      <w:bookmarkStart w:id="257" w:name="_Toc433209736"/>
      <w:bookmarkStart w:id="258" w:name="_Toc460616007"/>
      <w:bookmarkStart w:id="259" w:name="_Toc460616868"/>
      <w:bookmarkStart w:id="260" w:name="_Toc460662257"/>
      <w:bookmarkStart w:id="261" w:name="_Toc154698195"/>
      <w:r>
        <w:rPr>
          <w:rFonts w:hint="eastAsia"/>
          <w:lang w:eastAsia="zh-CN"/>
        </w:rPr>
        <w:t>7</w:t>
      </w:r>
      <w:r w:rsidRPr="00AB5FED">
        <w:t>.</w:t>
      </w:r>
      <w:r>
        <w:rPr>
          <w:rFonts w:hint="eastAsia"/>
          <w:lang w:eastAsia="zh-CN"/>
        </w:rPr>
        <w:t>1</w:t>
      </w:r>
      <w:r w:rsidRPr="00AB5FED">
        <w:tab/>
        <w:t>Group call</w:t>
      </w:r>
      <w:bookmarkEnd w:id="255"/>
      <w:bookmarkEnd w:id="256"/>
      <w:bookmarkEnd w:id="257"/>
      <w:bookmarkEnd w:id="258"/>
      <w:bookmarkEnd w:id="259"/>
      <w:bookmarkEnd w:id="260"/>
      <w:bookmarkEnd w:id="261"/>
    </w:p>
    <w:p w14:paraId="479429A7" w14:textId="77777777" w:rsidR="00700E66" w:rsidRPr="00AB5FED" w:rsidRDefault="00700E66" w:rsidP="00700E66">
      <w:pPr>
        <w:pStyle w:val="Heading3"/>
        <w:rPr>
          <w:lang w:val="nl-NL"/>
        </w:rPr>
      </w:pPr>
      <w:bookmarkStart w:id="262" w:name="_Toc424654488"/>
      <w:bookmarkStart w:id="263" w:name="_Toc428365075"/>
      <w:bookmarkStart w:id="264" w:name="_Toc433209737"/>
      <w:bookmarkStart w:id="265" w:name="_Toc460616008"/>
      <w:bookmarkStart w:id="266" w:name="_Toc460616869"/>
      <w:bookmarkStart w:id="267" w:name="_Toc460662258"/>
      <w:bookmarkStart w:id="268" w:name="_Toc154698196"/>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62"/>
      <w:bookmarkEnd w:id="263"/>
      <w:bookmarkEnd w:id="264"/>
      <w:bookmarkEnd w:id="265"/>
      <w:bookmarkEnd w:id="266"/>
      <w:bookmarkEnd w:id="267"/>
      <w:bookmarkEnd w:id="268"/>
    </w:p>
    <w:p w14:paraId="1A0EC968" w14:textId="77777777" w:rsidR="00700E66" w:rsidRPr="00AB5FED" w:rsidRDefault="00700E66" w:rsidP="00700E66">
      <w:pPr>
        <w:rPr>
          <w:lang w:val="nl-NL"/>
        </w:rPr>
      </w:pPr>
      <w:bookmarkStart w:id="269" w:name="_Toc424654489"/>
      <w:bookmarkStart w:id="270" w:name="_Toc428365076"/>
      <w:r w:rsidRPr="00AB5FED">
        <w:rPr>
          <w:lang w:val="nl-NL"/>
        </w:rPr>
        <w:t>Group calls are enabled in both on-network and off-network.</w:t>
      </w:r>
    </w:p>
    <w:p w14:paraId="4451572C" w14:textId="77777777" w:rsidR="00700E66" w:rsidRPr="00AB5FED" w:rsidRDefault="00700E66" w:rsidP="00700E66">
      <w:pPr>
        <w:pStyle w:val="Heading3"/>
      </w:pPr>
      <w:bookmarkStart w:id="271" w:name="_Toc433209738"/>
      <w:bookmarkStart w:id="272" w:name="_Toc460616009"/>
      <w:bookmarkStart w:id="273" w:name="_Toc460616870"/>
      <w:bookmarkStart w:id="274" w:name="_Toc460662259"/>
      <w:bookmarkStart w:id="275" w:name="_Toc154698197"/>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69"/>
      <w:bookmarkEnd w:id="270"/>
      <w:bookmarkEnd w:id="271"/>
      <w:bookmarkEnd w:id="272"/>
      <w:bookmarkEnd w:id="273"/>
      <w:bookmarkEnd w:id="274"/>
      <w:bookmarkEnd w:id="275"/>
    </w:p>
    <w:p w14:paraId="7F8A1C41" w14:textId="77777777" w:rsidR="00700E66" w:rsidRPr="00AB5FED" w:rsidRDefault="00700E66" w:rsidP="00700E66">
      <w:pPr>
        <w:pStyle w:val="Heading4"/>
        <w:rPr>
          <w:lang w:val="nl-NL"/>
        </w:rPr>
      </w:pPr>
      <w:bookmarkStart w:id="276" w:name="_Toc433209739"/>
      <w:bookmarkStart w:id="277" w:name="_Toc460616010"/>
      <w:bookmarkStart w:id="278" w:name="_Toc460616871"/>
      <w:bookmarkStart w:id="279" w:name="_Toc460662260"/>
      <w:bookmarkStart w:id="280" w:name="_Toc154698198"/>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76"/>
      <w:bookmarkEnd w:id="277"/>
      <w:bookmarkEnd w:id="278"/>
      <w:bookmarkEnd w:id="279"/>
      <w:bookmarkEnd w:id="280"/>
    </w:p>
    <w:p w14:paraId="706AF1AE" w14:textId="77777777" w:rsidR="00700E66" w:rsidRPr="00AB5FED" w:rsidRDefault="00700E66" w:rsidP="00700E66">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51C69B05" w14:textId="77777777" w:rsidR="00700E66" w:rsidRPr="00AB5FED" w:rsidRDefault="00700E66" w:rsidP="00700E66">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4B35DD91" w14:textId="77777777" w:rsidR="00700E66" w:rsidRPr="00AB5FED" w:rsidRDefault="00700E66" w:rsidP="00700E66">
      <w:pPr>
        <w:pStyle w:val="Heading4"/>
      </w:pPr>
      <w:bookmarkStart w:id="281" w:name="_Toc433209740"/>
      <w:bookmarkStart w:id="282" w:name="_Toc460616011"/>
      <w:bookmarkStart w:id="283" w:name="_Toc460616872"/>
      <w:bookmarkStart w:id="284" w:name="_Toc460662261"/>
      <w:bookmarkStart w:id="285" w:name="_Toc154698199"/>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81"/>
      <w:bookmarkEnd w:id="282"/>
      <w:bookmarkEnd w:id="283"/>
      <w:bookmarkEnd w:id="284"/>
      <w:bookmarkEnd w:id="285"/>
    </w:p>
    <w:p w14:paraId="6C81D9D7" w14:textId="77777777" w:rsidR="00717BE1" w:rsidRPr="00AB5FED" w:rsidRDefault="00717BE1" w:rsidP="00717BE1">
      <w:pPr>
        <w:pStyle w:val="Heading5"/>
      </w:pPr>
      <w:bookmarkStart w:id="286" w:name="_Toc460616043"/>
      <w:bookmarkStart w:id="287" w:name="_Toc460616904"/>
      <w:bookmarkStart w:id="288" w:name="_Toc460662293"/>
      <w:bookmarkStart w:id="289" w:name="_Toc460616024"/>
      <w:bookmarkStart w:id="290" w:name="_Toc460616885"/>
      <w:bookmarkStart w:id="291" w:name="_Toc465162485"/>
      <w:bookmarkStart w:id="292" w:name="_Toc154698200"/>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89"/>
      <w:bookmarkEnd w:id="290"/>
      <w:bookmarkEnd w:id="291"/>
      <w:bookmarkEnd w:id="292"/>
    </w:p>
    <w:p w14:paraId="4C8F08F6" w14:textId="77777777" w:rsidR="00717BE1" w:rsidRPr="00AB5FED" w:rsidRDefault="00717BE1" w:rsidP="00717BE1">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2657A8F3" w14:textId="77777777" w:rsidR="00717BE1" w:rsidRPr="00AB5FED" w:rsidRDefault="00717BE1" w:rsidP="00717BE1">
      <w:pPr>
        <w:pStyle w:val="TH"/>
      </w:pPr>
      <w:r w:rsidRPr="00AB5FED">
        <w:lastRenderedPageBreak/>
        <w:t>Table </w:t>
      </w:r>
      <w:r>
        <w:t>7.1.2.2.1</w:t>
      </w:r>
      <w:r w:rsidRPr="00AB5FED">
        <w:t>-1</w:t>
      </w:r>
      <w:r w:rsidR="009A7B3F">
        <w:t>:</w:t>
      </w:r>
      <w:r w:rsidRPr="00AB5FED">
        <w:t xml:space="preserve"> Group call request</w:t>
      </w:r>
      <w:r w:rsidR="001E70AB">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05B8FA17"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9351E" w14:textId="77777777" w:rsidR="00717BE1" w:rsidRPr="00AB5FED" w:rsidRDefault="00717BE1"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77445" w14:textId="77777777" w:rsidR="00717BE1" w:rsidRPr="00AB5FED" w:rsidRDefault="00717BE1"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479FE" w14:textId="77777777" w:rsidR="00717BE1" w:rsidRPr="00AB5FED" w:rsidRDefault="00717BE1" w:rsidP="007A1471">
            <w:pPr>
              <w:pStyle w:val="TAH"/>
              <w:rPr>
                <w:lang w:eastAsia="ja-JP"/>
              </w:rPr>
            </w:pPr>
            <w:r w:rsidRPr="00AB5FED">
              <w:t>Description</w:t>
            </w:r>
          </w:p>
        </w:tc>
      </w:tr>
      <w:tr w:rsidR="00717BE1" w:rsidRPr="00AB5FED" w14:paraId="2DA24D7E"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EFEBA" w14:textId="77777777" w:rsidR="00717BE1" w:rsidRPr="00AB5FED" w:rsidRDefault="00717BE1" w:rsidP="007A1471">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EC27"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6720E"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BB200C" w:rsidRPr="00AB5FED" w14:paraId="2BF8392D"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39C69" w14:textId="77777777" w:rsidR="00BB200C" w:rsidRPr="00AB5FED" w:rsidRDefault="00BB200C" w:rsidP="00BB200C">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4467B" w14:textId="77777777" w:rsidR="00BB200C" w:rsidRPr="00AB5FED" w:rsidRDefault="00BB200C" w:rsidP="00BB200C">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0AA76" w14:textId="77777777" w:rsidR="00BB200C" w:rsidRPr="00AB5FED" w:rsidRDefault="00BB200C" w:rsidP="00BB200C">
            <w:pPr>
              <w:pStyle w:val="TAL"/>
            </w:pPr>
            <w:r>
              <w:t>The functional alias of the calling party</w:t>
            </w:r>
          </w:p>
        </w:tc>
      </w:tr>
      <w:tr w:rsidR="00717BE1" w:rsidRPr="00AB5FED" w14:paraId="063622FF"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631B0"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D0B93"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1C9C4" w14:textId="77777777" w:rsidR="00717BE1" w:rsidRPr="00AB5FED" w:rsidRDefault="00717BE1" w:rsidP="007A1471">
            <w:pPr>
              <w:pStyle w:val="TAL"/>
              <w:rPr>
                <w:rFonts w:hint="eastAsia"/>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717BE1" w:rsidRPr="00AB5FED" w14:paraId="7BA3AE78"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E94C5A" w14:textId="77777777" w:rsidR="00717BE1" w:rsidRPr="00AB5FED" w:rsidRDefault="00717BE1" w:rsidP="007A1471">
            <w:pPr>
              <w:pStyle w:val="TAL"/>
              <w:rPr>
                <w:rFonts w:hint="eastAsia"/>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30FFB"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8F09E" w14:textId="77777777" w:rsidR="00717BE1" w:rsidRPr="00AB5FED" w:rsidRDefault="00717BE1" w:rsidP="007A1471">
            <w:pPr>
              <w:pStyle w:val="TAL"/>
            </w:pPr>
            <w:r w:rsidRPr="00AB5FED">
              <w:t>Media parameters of MC</w:t>
            </w:r>
            <w:r>
              <w:t>Video</w:t>
            </w:r>
            <w:r w:rsidRPr="00AB5FED">
              <w:t xml:space="preserve"> clients</w:t>
            </w:r>
          </w:p>
        </w:tc>
      </w:tr>
      <w:tr w:rsidR="00717BE1" w:rsidRPr="00AB5FED" w14:paraId="149A6E38"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91FF6" w14:textId="77777777" w:rsidR="00717BE1" w:rsidRPr="00AB5FED" w:rsidRDefault="00717BE1" w:rsidP="007A1471">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C0FA3" w14:textId="77777777" w:rsidR="00717BE1" w:rsidRPr="00AB5FED" w:rsidRDefault="00717BE1" w:rsidP="007A1471">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0AFF1" w14:textId="77777777" w:rsidR="00717BE1" w:rsidRPr="00AB5FED" w:rsidRDefault="00717BE1" w:rsidP="007A1471">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717BE1" w:rsidRPr="00AB5FED" w14:paraId="4271339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320A1" w14:textId="77777777" w:rsidR="00717BE1" w:rsidRPr="00AB5FED" w:rsidRDefault="00717BE1" w:rsidP="007A1471">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78280" w14:textId="77777777" w:rsidR="00717BE1" w:rsidRPr="00AB5FED" w:rsidRDefault="00717BE1" w:rsidP="007A1471">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4350" w14:textId="77777777" w:rsidR="00717BE1" w:rsidRPr="00AB5FED" w:rsidRDefault="00717BE1" w:rsidP="007A1471">
            <w:pPr>
              <w:pStyle w:val="TAL"/>
            </w:pPr>
            <w:r w:rsidRPr="00993675">
              <w:rPr>
                <w:rFonts w:hint="eastAsia"/>
                <w:lang w:eastAsia="zh-CN"/>
              </w:rPr>
              <w:t>Indicates that the group call request is for a broadcast group call</w:t>
            </w:r>
          </w:p>
        </w:tc>
      </w:tr>
      <w:tr w:rsidR="00397D28" w:rsidRPr="00AB5FED" w14:paraId="3852A955"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53EC4" w14:textId="77777777" w:rsidR="00397D28" w:rsidRPr="00993675" w:rsidRDefault="00397D28" w:rsidP="00397D28">
            <w:pPr>
              <w:pStyle w:val="TAL"/>
              <w:rPr>
                <w:rFonts w:hint="eastAsia"/>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591F0" w14:textId="77777777" w:rsidR="00397D28" w:rsidRPr="00993675" w:rsidRDefault="00397D28" w:rsidP="00397D28">
            <w:pPr>
              <w:pStyle w:val="TAL"/>
              <w:rPr>
                <w:rFonts w:hint="eastAsia"/>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C6886" w14:textId="77777777" w:rsidR="00397D28" w:rsidRPr="00993675" w:rsidRDefault="00397D28" w:rsidP="00397D28">
            <w:pPr>
              <w:pStyle w:val="TAL"/>
              <w:rPr>
                <w:rFonts w:hint="eastAsia"/>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636F4C0" w14:textId="77777777" w:rsidR="00717BE1" w:rsidRPr="00AB5FED" w:rsidRDefault="00717BE1" w:rsidP="00717BE1"/>
    <w:p w14:paraId="15583F8C" w14:textId="77777777" w:rsidR="00717BE1" w:rsidRPr="00AB5FED" w:rsidRDefault="00717BE1" w:rsidP="00717BE1">
      <w:pPr>
        <w:pStyle w:val="Heading5"/>
      </w:pPr>
      <w:bookmarkStart w:id="293" w:name="_Toc460616026"/>
      <w:bookmarkStart w:id="294" w:name="_Toc460616887"/>
      <w:bookmarkStart w:id="295" w:name="_Toc465162487"/>
      <w:bookmarkStart w:id="296" w:name="_Toc154698201"/>
      <w:r>
        <w:t>7.1.2.2.2</w:t>
      </w:r>
      <w:r w:rsidRPr="00AB5FED">
        <w:tab/>
        <w:t>Group call request</w:t>
      </w:r>
      <w:bookmarkEnd w:id="293"/>
      <w:bookmarkEnd w:id="294"/>
      <w:bookmarkEnd w:id="295"/>
      <w:bookmarkEnd w:id="296"/>
    </w:p>
    <w:p w14:paraId="758A9082" w14:textId="77777777" w:rsidR="00717BE1" w:rsidRPr="00AB5FED" w:rsidRDefault="00717BE1" w:rsidP="00717BE1">
      <w:r w:rsidRPr="00AB5FED">
        <w:t>Table </w:t>
      </w:r>
      <w:r>
        <w:t>7.1.2.2.2</w:t>
      </w:r>
      <w:r w:rsidRPr="00AB5FED">
        <w:t xml:space="preserve">-1 describes the information flow group call request from the </w:t>
      </w:r>
      <w:r w:rsidR="00886513">
        <w:t xml:space="preserve">MCVideo server to the MCVideo server and from the </w:t>
      </w:r>
      <w:r w:rsidRPr="00AB5FED">
        <w:t>MC</w:t>
      </w:r>
      <w:r>
        <w:t>Video</w:t>
      </w:r>
      <w:r w:rsidRPr="00AB5FED">
        <w:t xml:space="preserve"> server to the MC</w:t>
      </w:r>
      <w:r>
        <w:t>Video</w:t>
      </w:r>
      <w:r w:rsidRPr="00AB5FED">
        <w:t xml:space="preserve"> client.</w:t>
      </w:r>
    </w:p>
    <w:p w14:paraId="5FD6C356" w14:textId="77777777" w:rsidR="00717BE1" w:rsidRPr="00AB5FED" w:rsidRDefault="00717BE1" w:rsidP="00717BE1">
      <w:pPr>
        <w:pStyle w:val="TH"/>
      </w:pPr>
      <w:r w:rsidRPr="00AB5FED">
        <w:t>Table </w:t>
      </w:r>
      <w:r>
        <w:t>7.1.2.2.2</w:t>
      </w:r>
      <w:r w:rsidRPr="00AB5FED">
        <w:t>-1</w:t>
      </w:r>
      <w:r w:rsidR="009A7B3F">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76BB19DA"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09AAD" w14:textId="77777777" w:rsidR="00717BE1" w:rsidRPr="00AB5FED" w:rsidRDefault="00717BE1"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AAFEC" w14:textId="77777777" w:rsidR="00717BE1" w:rsidRPr="00AB5FED" w:rsidRDefault="00717BE1"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BB8BD" w14:textId="77777777" w:rsidR="00717BE1" w:rsidRPr="00AB5FED" w:rsidRDefault="00717BE1" w:rsidP="007A1471">
            <w:pPr>
              <w:pStyle w:val="TAH"/>
              <w:rPr>
                <w:lang w:eastAsia="ja-JP"/>
              </w:rPr>
            </w:pPr>
            <w:r w:rsidRPr="00AB5FED">
              <w:t>Description</w:t>
            </w:r>
          </w:p>
        </w:tc>
      </w:tr>
      <w:tr w:rsidR="00717BE1" w:rsidRPr="00AB5FED" w14:paraId="6D28C041"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DBAF51" w14:textId="77777777" w:rsidR="00717BE1" w:rsidRPr="00AB5FED" w:rsidRDefault="00717BE1" w:rsidP="007A1471">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E1784A"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7BC3" w14:textId="77777777" w:rsidR="00717BE1" w:rsidRPr="00AB5FED" w:rsidRDefault="00717BE1" w:rsidP="007A1471">
            <w:pPr>
              <w:pStyle w:val="TAL"/>
              <w:rPr>
                <w:rFonts w:hint="eastAsia"/>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BB200C" w:rsidRPr="00AB5FED" w14:paraId="719DDDA1"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46457" w14:textId="77777777" w:rsidR="00BB200C" w:rsidRPr="00AB5FED" w:rsidRDefault="00BB200C" w:rsidP="00BB200C">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6A38A4" w14:textId="77777777" w:rsidR="00BB200C" w:rsidRPr="00AB5FED" w:rsidRDefault="00BB200C" w:rsidP="00BB200C">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BE004" w14:textId="77777777" w:rsidR="00BB200C" w:rsidRPr="00AB5FED" w:rsidRDefault="00BB200C" w:rsidP="00BB200C">
            <w:pPr>
              <w:pStyle w:val="TAL"/>
            </w:pPr>
            <w:r>
              <w:t>The functional alias of the calling party</w:t>
            </w:r>
          </w:p>
        </w:tc>
      </w:tr>
      <w:tr w:rsidR="00BB200C" w:rsidRPr="00AB5FED" w14:paraId="0BC514DA"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C6412" w14:textId="77777777" w:rsidR="00BB200C" w:rsidRPr="00AB5FED" w:rsidRDefault="00BB200C" w:rsidP="00BB200C">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7E6AD" w14:textId="77777777" w:rsidR="00BB200C" w:rsidRPr="00AB5FED" w:rsidRDefault="00BB200C" w:rsidP="00BB200C">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9300C" w14:textId="77777777" w:rsidR="00BB200C" w:rsidRPr="00AB5FED" w:rsidRDefault="00BB200C" w:rsidP="00BB200C">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BB200C" w:rsidRPr="00AB5FED" w14:paraId="38BACEB2"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DB687" w14:textId="77777777" w:rsidR="00BB200C" w:rsidRPr="00AB5FED" w:rsidRDefault="00BB200C" w:rsidP="00BB200C">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02FE2" w14:textId="77777777" w:rsidR="00BB200C" w:rsidRPr="00AB5FED" w:rsidRDefault="00BB200C" w:rsidP="00BB200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9DEF1" w14:textId="77777777" w:rsidR="00BB200C" w:rsidRPr="00AB5FED" w:rsidRDefault="00BB200C" w:rsidP="00BB200C">
            <w:pPr>
              <w:pStyle w:val="TAL"/>
            </w:pPr>
            <w:r w:rsidRPr="00AB5FED">
              <w:t>Media parameters of MC</w:t>
            </w:r>
            <w:r>
              <w:t>Video</w:t>
            </w:r>
            <w:r w:rsidRPr="00AB5FED">
              <w:t xml:space="preserve"> server</w:t>
            </w:r>
          </w:p>
        </w:tc>
      </w:tr>
      <w:tr w:rsidR="00BB200C" w:rsidRPr="00AB5FED" w14:paraId="5137EA6A"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841FA" w14:textId="77777777" w:rsidR="00BB200C" w:rsidRPr="00AB5FED" w:rsidRDefault="00BB200C" w:rsidP="00BB200C">
            <w:pPr>
              <w:pStyle w:val="TAL"/>
              <w:rPr>
                <w:rFonts w:hint="eastAsia"/>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0050" w14:textId="77777777" w:rsidR="00BB200C" w:rsidRPr="00AB5FED" w:rsidRDefault="00BB200C" w:rsidP="00BB200C">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0FDDE" w14:textId="77777777" w:rsidR="00BB200C" w:rsidRPr="00AB5FED" w:rsidRDefault="00BB200C" w:rsidP="00BB200C">
            <w:pPr>
              <w:pStyle w:val="TAL"/>
            </w:pPr>
            <w:r w:rsidRPr="00143F70">
              <w:rPr>
                <w:rFonts w:hint="eastAsia"/>
                <w:lang w:eastAsia="zh-CN"/>
              </w:rPr>
              <w:t>Indicates that the group call request is for a broadcast group call</w:t>
            </w:r>
          </w:p>
        </w:tc>
      </w:tr>
    </w:tbl>
    <w:p w14:paraId="6928CA42" w14:textId="77777777" w:rsidR="00717BE1" w:rsidRPr="00AB5FED" w:rsidRDefault="00717BE1" w:rsidP="00717BE1"/>
    <w:p w14:paraId="5CE43971" w14:textId="77777777" w:rsidR="00717BE1" w:rsidRPr="00AB5FED" w:rsidRDefault="00717BE1" w:rsidP="00717BE1">
      <w:pPr>
        <w:pStyle w:val="Heading5"/>
      </w:pPr>
      <w:bookmarkStart w:id="297" w:name="_Toc460616027"/>
      <w:bookmarkStart w:id="298" w:name="_Toc460616888"/>
      <w:bookmarkStart w:id="299" w:name="_Toc465162488"/>
      <w:bookmarkStart w:id="300" w:name="_Toc154698202"/>
      <w:r>
        <w:t>7.1.2.2.3</w:t>
      </w:r>
      <w:r w:rsidRPr="00AB5FED">
        <w:tab/>
        <w:t>Group call response</w:t>
      </w:r>
      <w:bookmarkEnd w:id="297"/>
      <w:bookmarkEnd w:id="298"/>
      <w:bookmarkEnd w:id="299"/>
      <w:bookmarkEnd w:id="300"/>
    </w:p>
    <w:p w14:paraId="3A7C7A5E" w14:textId="77777777" w:rsidR="00717BE1" w:rsidRPr="00AB5FED" w:rsidRDefault="00717BE1" w:rsidP="00717BE1">
      <w:r w:rsidRPr="00AB5FED">
        <w:t>Table </w:t>
      </w:r>
      <w:r>
        <w:t>7.1.2.2.3</w:t>
      </w:r>
      <w:r w:rsidRPr="00AB5FED">
        <w:t xml:space="preserve">-1 describes the information flow group call response from the </w:t>
      </w:r>
      <w:r w:rsidR="00E26247">
        <w:t xml:space="preserve">MCVideo server to the MCVideo server and from the </w:t>
      </w:r>
      <w:r w:rsidRPr="00AB5FED">
        <w:t>MC</w:t>
      </w:r>
      <w:r>
        <w:t>Video</w:t>
      </w:r>
      <w:r w:rsidRPr="00AB5FED">
        <w:t xml:space="preserve"> server to the MC</w:t>
      </w:r>
      <w:r>
        <w:t>Video</w:t>
      </w:r>
      <w:r w:rsidRPr="00AB5FED">
        <w:t xml:space="preserve"> client.</w:t>
      </w:r>
    </w:p>
    <w:p w14:paraId="546F4B94" w14:textId="77777777" w:rsidR="00717BE1" w:rsidRPr="00AB5FED" w:rsidRDefault="00717BE1" w:rsidP="00717BE1">
      <w:pPr>
        <w:pStyle w:val="TH"/>
      </w:pPr>
      <w:r w:rsidRPr="00AB5FED">
        <w:t>Table </w:t>
      </w:r>
      <w:r>
        <w:t>7.1.2.2.3</w:t>
      </w:r>
      <w:r w:rsidRPr="00AB5FED">
        <w:t>-1</w:t>
      </w:r>
      <w:r w:rsidR="009A7B3F">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1941A87C"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34807" w14:textId="77777777" w:rsidR="00717BE1" w:rsidRPr="00AB5FED" w:rsidRDefault="00717BE1"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F1787" w14:textId="77777777" w:rsidR="00717BE1" w:rsidRPr="00AB5FED" w:rsidRDefault="00717BE1"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6477F" w14:textId="77777777" w:rsidR="00717BE1" w:rsidRPr="00AB5FED" w:rsidRDefault="00717BE1" w:rsidP="007A1471">
            <w:pPr>
              <w:pStyle w:val="TAH"/>
              <w:rPr>
                <w:lang w:eastAsia="ja-JP"/>
              </w:rPr>
            </w:pPr>
            <w:r w:rsidRPr="00AB5FED">
              <w:t>Description</w:t>
            </w:r>
          </w:p>
        </w:tc>
      </w:tr>
      <w:tr w:rsidR="00717BE1" w:rsidRPr="00AB5FED" w14:paraId="2A18A2A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94C41" w14:textId="77777777" w:rsidR="00717BE1" w:rsidRPr="00AB5FED" w:rsidRDefault="00717BE1" w:rsidP="007A1471">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F1DB9"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42052"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717BE1" w:rsidRPr="00AB5FED" w14:paraId="6D6FA1C7"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50211"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D0365"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7FC88"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717BE1" w:rsidRPr="00AB5FED" w14:paraId="4B8B614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E4E38" w14:textId="77777777" w:rsidR="00717BE1" w:rsidRPr="00AB5FED" w:rsidRDefault="00717BE1" w:rsidP="007A1471">
            <w:pPr>
              <w:pStyle w:val="TAL"/>
              <w:rPr>
                <w:rFonts w:hint="eastAsia"/>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BAF28"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B7244" w14:textId="77777777" w:rsidR="00717BE1" w:rsidRPr="00AB5FED" w:rsidRDefault="00717BE1" w:rsidP="007A1471">
            <w:pPr>
              <w:pStyle w:val="TAL"/>
            </w:pPr>
            <w:r w:rsidRPr="00AB5FED">
              <w:t>Media parameters selected</w:t>
            </w:r>
          </w:p>
        </w:tc>
      </w:tr>
      <w:tr w:rsidR="00D82070" w:rsidRPr="00AB5FED" w14:paraId="207A2B5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00B68" w14:textId="77777777" w:rsidR="00D82070" w:rsidRPr="00AB5FED" w:rsidRDefault="00D82070" w:rsidP="007A1471">
            <w:pPr>
              <w:pStyle w:val="TAL"/>
              <w:rPr>
                <w:rFonts w:hint="eastAsia"/>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25F1D" w14:textId="77777777" w:rsidR="00D82070" w:rsidRPr="00AB5FED" w:rsidRDefault="00D82070" w:rsidP="007A1471">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79635" w14:textId="77777777" w:rsidR="00D82070" w:rsidRPr="00AB5FED" w:rsidRDefault="00D82070" w:rsidP="007A1471">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09DDC2BD" w14:textId="77777777" w:rsidR="00717BE1" w:rsidRPr="00AB5FED" w:rsidRDefault="00717BE1" w:rsidP="00717BE1"/>
    <w:p w14:paraId="1B847220" w14:textId="77777777" w:rsidR="00717BE1" w:rsidRPr="00AB5FED" w:rsidRDefault="00717BE1" w:rsidP="00717BE1">
      <w:pPr>
        <w:pStyle w:val="Heading5"/>
      </w:pPr>
      <w:bookmarkStart w:id="301" w:name="_Toc460616029"/>
      <w:bookmarkStart w:id="302" w:name="_Toc460616890"/>
      <w:bookmarkStart w:id="303" w:name="_Toc465162490"/>
      <w:bookmarkStart w:id="304" w:name="_Toc154698203"/>
      <w:r>
        <w:lastRenderedPageBreak/>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01"/>
      <w:bookmarkEnd w:id="302"/>
      <w:bookmarkEnd w:id="303"/>
      <w:bookmarkEnd w:id="304"/>
    </w:p>
    <w:p w14:paraId="431B0892" w14:textId="77777777" w:rsidR="00717BE1" w:rsidRPr="00AB5FED" w:rsidRDefault="00717BE1" w:rsidP="00717BE1">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7F24A5CC" w14:textId="77777777" w:rsidR="00717BE1" w:rsidRPr="00AB5FED" w:rsidRDefault="00717BE1" w:rsidP="00717BE1">
      <w:pPr>
        <w:pStyle w:val="TH"/>
      </w:pPr>
      <w:r w:rsidRPr="00AB5FED">
        <w:t>Table </w:t>
      </w:r>
      <w:r>
        <w:t>7.1.2.2.4</w:t>
      </w:r>
      <w:r w:rsidRPr="00AB5FED">
        <w:t>-1</w:t>
      </w:r>
      <w:r w:rsidR="009A7B3F">
        <w:t>:</w:t>
      </w:r>
      <w:r w:rsidRPr="00AB5FED">
        <w:t xml:space="preserve"> Group call response</w:t>
      </w:r>
      <w:r w:rsidR="001E70AB">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002D08AD"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97E5E" w14:textId="77777777" w:rsidR="00717BE1" w:rsidRPr="00AB5FED" w:rsidRDefault="00717BE1"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1AE58" w14:textId="77777777" w:rsidR="00717BE1" w:rsidRPr="00AB5FED" w:rsidRDefault="00717BE1"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49C6" w14:textId="77777777" w:rsidR="00717BE1" w:rsidRPr="00AB5FED" w:rsidRDefault="00717BE1" w:rsidP="007A1471">
            <w:pPr>
              <w:pStyle w:val="TAH"/>
              <w:rPr>
                <w:lang w:eastAsia="ja-JP"/>
              </w:rPr>
            </w:pPr>
            <w:r w:rsidRPr="00AB5FED">
              <w:t>Description</w:t>
            </w:r>
          </w:p>
        </w:tc>
      </w:tr>
      <w:tr w:rsidR="00717BE1" w:rsidRPr="00AB5FED" w14:paraId="601FB55E"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B27CDC" w14:textId="77777777" w:rsidR="00717BE1" w:rsidRPr="00AB5FED" w:rsidRDefault="00717BE1" w:rsidP="007A1471">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DD9E"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EA228"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717BE1" w:rsidRPr="00AB5FED" w14:paraId="477ACE04"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DB303"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94817"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F7790"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717BE1" w:rsidRPr="00AB5FED" w14:paraId="7651524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E4F49" w14:textId="77777777" w:rsidR="00717BE1" w:rsidRPr="00AB5FED" w:rsidRDefault="00717BE1" w:rsidP="007A1471">
            <w:pPr>
              <w:pStyle w:val="TAL"/>
              <w:rPr>
                <w:rFonts w:hint="eastAsia"/>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48992"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E8F04" w14:textId="77777777" w:rsidR="00717BE1" w:rsidRPr="00AB5FED" w:rsidRDefault="00717BE1" w:rsidP="007A1471">
            <w:pPr>
              <w:pStyle w:val="TAL"/>
            </w:pPr>
            <w:r w:rsidRPr="00AB5FED">
              <w:t>Media parameters selected</w:t>
            </w:r>
          </w:p>
        </w:tc>
      </w:tr>
      <w:tr w:rsidR="00D82070" w:rsidRPr="00AB5FED" w14:paraId="7456C94B"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E9F73" w14:textId="77777777" w:rsidR="00D82070" w:rsidRPr="00AB5FED" w:rsidRDefault="00D82070" w:rsidP="007A1471">
            <w:pPr>
              <w:pStyle w:val="TAL"/>
              <w:rPr>
                <w:rFonts w:hint="eastAsia"/>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7CC08" w14:textId="77777777" w:rsidR="00D82070" w:rsidRPr="00AB5FED" w:rsidRDefault="00D82070" w:rsidP="007A1471">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0CCD" w14:textId="77777777" w:rsidR="00D82070" w:rsidRPr="00AB5FED" w:rsidRDefault="00D82070" w:rsidP="007A1471">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4075449F" w14:textId="77777777" w:rsidR="00717BE1" w:rsidRPr="00AB5FED" w:rsidRDefault="00717BE1" w:rsidP="00717BE1"/>
    <w:p w14:paraId="6DD663B2" w14:textId="77777777" w:rsidR="00717BE1" w:rsidRPr="00AB5FED" w:rsidRDefault="00717BE1" w:rsidP="00717BE1">
      <w:pPr>
        <w:pStyle w:val="Heading5"/>
      </w:pPr>
      <w:bookmarkStart w:id="305" w:name="_Toc460616031"/>
      <w:bookmarkStart w:id="306" w:name="_Toc460616892"/>
      <w:bookmarkStart w:id="307" w:name="_Toc465162492"/>
      <w:bookmarkStart w:id="308" w:name="_Toc154698204"/>
      <w:r>
        <w:t>7.1.2.2.5</w:t>
      </w:r>
      <w:r w:rsidRPr="00AB5FED">
        <w:tab/>
        <w:t>Group call release request</w:t>
      </w:r>
      <w:bookmarkEnd w:id="305"/>
      <w:bookmarkEnd w:id="306"/>
      <w:bookmarkEnd w:id="307"/>
      <w:bookmarkEnd w:id="308"/>
    </w:p>
    <w:p w14:paraId="54BB9EFF" w14:textId="77777777" w:rsidR="00717BE1" w:rsidRPr="00AB5FED" w:rsidRDefault="00717BE1" w:rsidP="00717BE1">
      <w:r w:rsidRPr="00AB5FED">
        <w:t>Table </w:t>
      </w:r>
      <w:r>
        <w:t>7.1.2.2.5</w:t>
      </w:r>
      <w:r w:rsidRPr="00AB5FED">
        <w:t xml:space="preserve">-1 describes the information flow group call release request from the </w:t>
      </w:r>
      <w:r w:rsidR="00E26247">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3CCF75E0" w14:textId="77777777" w:rsidR="00717BE1" w:rsidRPr="00AB5FED" w:rsidRDefault="00717BE1" w:rsidP="00717BE1">
      <w:pPr>
        <w:pStyle w:val="TH"/>
      </w:pPr>
      <w:r w:rsidRPr="00AB5FED">
        <w:t>Table </w:t>
      </w:r>
      <w:r>
        <w:t>7.1.2.2.5</w:t>
      </w:r>
      <w:r w:rsidRPr="00AB5FED">
        <w:t>-1</w:t>
      </w:r>
      <w:r w:rsidR="009A7B3F">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059B433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9F906" w14:textId="77777777" w:rsidR="00717BE1" w:rsidRPr="00AB5FED" w:rsidRDefault="00717BE1"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3558A" w14:textId="77777777" w:rsidR="00717BE1" w:rsidRPr="00AB5FED" w:rsidRDefault="00717BE1"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F55A6F" w14:textId="77777777" w:rsidR="00717BE1" w:rsidRPr="00AB5FED" w:rsidRDefault="00717BE1" w:rsidP="007A1471">
            <w:pPr>
              <w:pStyle w:val="TAH"/>
              <w:rPr>
                <w:lang w:eastAsia="ja-JP"/>
              </w:rPr>
            </w:pPr>
            <w:r w:rsidRPr="00AB5FED">
              <w:t>Description</w:t>
            </w:r>
          </w:p>
        </w:tc>
      </w:tr>
      <w:tr w:rsidR="00717BE1" w:rsidRPr="00AB5FED" w14:paraId="34644BAD"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E8E97" w14:textId="77777777" w:rsidR="00717BE1" w:rsidRPr="00AB5FED" w:rsidRDefault="00717BE1" w:rsidP="007A1471">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10921"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7FB66" w14:textId="77777777" w:rsidR="00717BE1" w:rsidRPr="00AB5FED" w:rsidRDefault="00717BE1" w:rsidP="007A1471">
            <w:pPr>
              <w:pStyle w:val="TAL"/>
              <w:rPr>
                <w:rFonts w:hint="eastAsia"/>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717BE1" w:rsidRPr="00AB5FED" w14:paraId="44287A07"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7FA9A"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95C0"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1EBC3E"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FDE40C6" w14:textId="77777777" w:rsidR="00717BE1" w:rsidRDefault="00717BE1" w:rsidP="00717BE1"/>
    <w:p w14:paraId="6C67CAC9" w14:textId="77777777" w:rsidR="00717BE1" w:rsidRPr="00AB5FED" w:rsidRDefault="00717BE1" w:rsidP="00717BE1">
      <w:pPr>
        <w:pStyle w:val="Heading5"/>
      </w:pPr>
      <w:bookmarkStart w:id="309" w:name="_Toc465162493"/>
      <w:bookmarkStart w:id="310" w:name="_Toc154698205"/>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09"/>
      <w:bookmarkEnd w:id="310"/>
    </w:p>
    <w:p w14:paraId="64DB7F92" w14:textId="77777777" w:rsidR="00717BE1" w:rsidRPr="00AB5FED" w:rsidRDefault="00717BE1" w:rsidP="00717BE1">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53B9FC4C" w14:textId="77777777" w:rsidR="00717BE1" w:rsidRPr="00AB5FED" w:rsidRDefault="00717BE1" w:rsidP="00717BE1">
      <w:pPr>
        <w:pStyle w:val="TH"/>
      </w:pPr>
      <w:r w:rsidRPr="00AB5FED">
        <w:t>Table </w:t>
      </w:r>
      <w:r>
        <w:t>7.1.2.2.6</w:t>
      </w:r>
      <w:r w:rsidRPr="00AB5FED">
        <w:t>-1</w:t>
      </w:r>
      <w:r w:rsidR="009A7B3F">
        <w:t>:</w:t>
      </w:r>
      <w:r w:rsidRPr="00AB5FED">
        <w:t xml:space="preserve"> Group call release request</w:t>
      </w:r>
      <w:r w:rsidR="001E70AB">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0B0D8A34"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10DDE8" w14:textId="77777777" w:rsidR="00717BE1" w:rsidRPr="00AB5FED" w:rsidRDefault="00717BE1"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1DCF25" w14:textId="77777777" w:rsidR="00717BE1" w:rsidRPr="00AB5FED" w:rsidRDefault="00717BE1"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08B51" w14:textId="77777777" w:rsidR="00717BE1" w:rsidRPr="00AB5FED" w:rsidRDefault="00717BE1" w:rsidP="007A1471">
            <w:pPr>
              <w:pStyle w:val="TAH"/>
              <w:rPr>
                <w:lang w:eastAsia="ja-JP"/>
              </w:rPr>
            </w:pPr>
            <w:r w:rsidRPr="00AB5FED">
              <w:t>Description</w:t>
            </w:r>
          </w:p>
        </w:tc>
      </w:tr>
      <w:tr w:rsidR="00717BE1" w:rsidRPr="00AB5FED" w14:paraId="6EB298D8"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BB653" w14:textId="77777777" w:rsidR="00717BE1" w:rsidRPr="00AB5FED" w:rsidRDefault="00717BE1" w:rsidP="007A1471">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E41EE"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40EA5" w14:textId="77777777" w:rsidR="00717BE1" w:rsidRPr="00AB5FED" w:rsidRDefault="00717BE1" w:rsidP="007A1471">
            <w:pPr>
              <w:pStyle w:val="TAL"/>
              <w:rPr>
                <w:rFonts w:hint="eastAsia"/>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717BE1" w:rsidRPr="00AB5FED" w14:paraId="65824196"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9E8C8E"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83079D"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7FEAE"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11AF261" w14:textId="77777777" w:rsidR="00717BE1" w:rsidRPr="00AB5FED" w:rsidRDefault="00717BE1" w:rsidP="00717BE1"/>
    <w:p w14:paraId="11D159BE" w14:textId="77777777" w:rsidR="00717BE1" w:rsidRPr="00AB5FED" w:rsidRDefault="00717BE1" w:rsidP="00717BE1">
      <w:pPr>
        <w:pStyle w:val="Heading5"/>
      </w:pPr>
      <w:bookmarkStart w:id="311" w:name="_Toc460616033"/>
      <w:bookmarkStart w:id="312" w:name="_Toc460616894"/>
      <w:bookmarkStart w:id="313" w:name="_Toc465162495"/>
      <w:bookmarkStart w:id="314" w:name="_Toc154698206"/>
      <w:r>
        <w:t>7.1.2.2.7</w:t>
      </w:r>
      <w:r w:rsidRPr="00AB5FED">
        <w:tab/>
        <w:t>Group call release response</w:t>
      </w:r>
      <w:bookmarkEnd w:id="311"/>
      <w:bookmarkEnd w:id="312"/>
      <w:bookmarkEnd w:id="313"/>
      <w:bookmarkEnd w:id="314"/>
    </w:p>
    <w:p w14:paraId="276C9415" w14:textId="77777777" w:rsidR="00717BE1" w:rsidRPr="00AB5FED" w:rsidRDefault="00717BE1" w:rsidP="00717BE1">
      <w:r w:rsidRPr="00AB5FED">
        <w:t>Table </w:t>
      </w:r>
      <w:r>
        <w:t>7.1.2.2.7</w:t>
      </w:r>
      <w:r w:rsidRPr="00AB5FED">
        <w:t xml:space="preserve">-1 describes the information flow group call release response from the </w:t>
      </w:r>
      <w:r w:rsidR="00E26247"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B79BD1A" w14:textId="77777777" w:rsidR="00717BE1" w:rsidRPr="00AB5FED" w:rsidRDefault="00717BE1" w:rsidP="00717BE1">
      <w:pPr>
        <w:pStyle w:val="TH"/>
      </w:pPr>
      <w:r w:rsidRPr="00AB5FED">
        <w:t>Table </w:t>
      </w:r>
      <w:r>
        <w:t>7.1.2.2.7</w:t>
      </w:r>
      <w:r w:rsidRPr="00AB5FED">
        <w:t>-1</w:t>
      </w:r>
      <w:r w:rsidR="009A7B3F">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33FAA94E"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84F42" w14:textId="77777777" w:rsidR="00717BE1" w:rsidRPr="00AB5FED" w:rsidRDefault="00717BE1"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57563" w14:textId="77777777" w:rsidR="00717BE1" w:rsidRPr="00AB5FED" w:rsidRDefault="00717BE1"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52BB5" w14:textId="77777777" w:rsidR="00717BE1" w:rsidRPr="00AB5FED" w:rsidRDefault="00717BE1" w:rsidP="007A1471">
            <w:pPr>
              <w:pStyle w:val="TAH"/>
              <w:rPr>
                <w:lang w:eastAsia="ja-JP"/>
              </w:rPr>
            </w:pPr>
            <w:r w:rsidRPr="00AB5FED">
              <w:t>Description</w:t>
            </w:r>
          </w:p>
        </w:tc>
      </w:tr>
      <w:tr w:rsidR="00717BE1" w:rsidRPr="00AB5FED" w14:paraId="486BA614"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3DD40D" w14:textId="77777777" w:rsidR="00717BE1" w:rsidRPr="00AB5FED" w:rsidRDefault="00717BE1" w:rsidP="007A1471">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CD1D7"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AD3C9"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717BE1" w:rsidRPr="00AB5FED" w14:paraId="3D292902"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F21DC"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2D188"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D3BB9"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6F1714DB" w14:textId="77777777" w:rsidR="00717BE1" w:rsidRPr="00AB5FED" w:rsidRDefault="00717BE1" w:rsidP="00717BE1">
      <w:pPr>
        <w:rPr>
          <w:rFonts w:hint="eastAsia"/>
          <w:lang w:eastAsia="zh-CN"/>
        </w:rPr>
      </w:pPr>
    </w:p>
    <w:p w14:paraId="6387FB4F" w14:textId="77777777" w:rsidR="00717BE1" w:rsidRPr="00AB5FED" w:rsidRDefault="00717BE1" w:rsidP="00717BE1">
      <w:pPr>
        <w:pStyle w:val="Heading5"/>
      </w:pPr>
      <w:bookmarkStart w:id="315" w:name="_Toc460616035"/>
      <w:bookmarkStart w:id="316" w:name="_Toc460616896"/>
      <w:bookmarkStart w:id="317" w:name="_Toc465162497"/>
      <w:bookmarkStart w:id="318" w:name="_Toc154698207"/>
      <w:r>
        <w:lastRenderedPageBreak/>
        <w:t>7.1.2.2.8</w:t>
      </w:r>
      <w:r w:rsidRPr="00AB5FED">
        <w:tab/>
        <w:t>Group call rejoin request</w:t>
      </w:r>
      <w:bookmarkEnd w:id="315"/>
      <w:bookmarkEnd w:id="316"/>
      <w:bookmarkEnd w:id="317"/>
      <w:bookmarkEnd w:id="318"/>
    </w:p>
    <w:p w14:paraId="72C0F950" w14:textId="77777777" w:rsidR="00717BE1" w:rsidRPr="00AB5FED" w:rsidRDefault="00717BE1" w:rsidP="00717BE1">
      <w:r w:rsidRPr="00AB5FED">
        <w:t>Table </w:t>
      </w:r>
      <w:r>
        <w:t>7.1.2.2.8</w:t>
      </w:r>
      <w:r w:rsidRPr="00AB5FED">
        <w:t xml:space="preserve">-1 describes the information flow group call rejoin request from the </w:t>
      </w:r>
      <w:r w:rsidR="00E26247"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70295650" w14:textId="77777777" w:rsidR="00717BE1" w:rsidRPr="00AB5FED" w:rsidRDefault="00717BE1" w:rsidP="00717BE1">
      <w:pPr>
        <w:pStyle w:val="TH"/>
      </w:pPr>
      <w:r w:rsidRPr="00AB5FED">
        <w:t>Table </w:t>
      </w:r>
      <w:r>
        <w:t>7.1.2.2.8</w:t>
      </w:r>
      <w:r w:rsidRPr="00AB5FED">
        <w:t>-1</w:t>
      </w:r>
      <w:r w:rsidR="009A7B3F">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762C11BE"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13CC3" w14:textId="77777777" w:rsidR="00717BE1" w:rsidRPr="00AB5FED" w:rsidRDefault="00717BE1"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4EEDC" w14:textId="77777777" w:rsidR="00717BE1" w:rsidRPr="00AB5FED" w:rsidRDefault="00717BE1"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C6F06" w14:textId="77777777" w:rsidR="00717BE1" w:rsidRPr="00AB5FED" w:rsidRDefault="00717BE1" w:rsidP="007A1471">
            <w:pPr>
              <w:pStyle w:val="TAH"/>
              <w:rPr>
                <w:lang w:eastAsia="ja-JP"/>
              </w:rPr>
            </w:pPr>
            <w:r w:rsidRPr="00AB5FED">
              <w:t>Description</w:t>
            </w:r>
          </w:p>
        </w:tc>
      </w:tr>
      <w:tr w:rsidR="00717BE1" w:rsidRPr="00AB5FED" w14:paraId="2EAEF566"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19AB1"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824BC"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60F1F"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BB200C" w:rsidRPr="00AB5FED" w14:paraId="0475702A"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91B6E" w14:textId="77777777" w:rsidR="00BB200C" w:rsidRPr="00AB5FED" w:rsidRDefault="00BB200C" w:rsidP="00BB200C">
            <w:pPr>
              <w:pStyle w:val="TAL"/>
              <w:rPr>
                <w:rFonts w:hint="eastAsia"/>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E087A" w14:textId="77777777" w:rsidR="00BB200C" w:rsidRPr="00AB5FED" w:rsidRDefault="00BB200C" w:rsidP="00BB200C">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80F08" w14:textId="77777777" w:rsidR="00BB200C" w:rsidRPr="00AB5FED" w:rsidRDefault="00BB200C" w:rsidP="00BB200C">
            <w:pPr>
              <w:pStyle w:val="TAL"/>
            </w:pPr>
            <w:r w:rsidRPr="008E0009">
              <w:t>The functional alias of the re-joining MCVideo group member</w:t>
            </w:r>
          </w:p>
        </w:tc>
      </w:tr>
      <w:tr w:rsidR="00BB200C" w:rsidRPr="00AB5FED" w14:paraId="675875E1"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CAEF6" w14:textId="77777777" w:rsidR="00BB200C" w:rsidRPr="00AB5FED" w:rsidRDefault="00BB200C" w:rsidP="00BB200C">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0D396" w14:textId="77777777" w:rsidR="00BB200C" w:rsidRPr="00AB5FED" w:rsidRDefault="00BB200C" w:rsidP="00BB200C">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1C828" w14:textId="77777777" w:rsidR="00BB200C" w:rsidRPr="00AB5FED" w:rsidRDefault="00BB200C" w:rsidP="00BB200C">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BB200C" w:rsidRPr="00AB5FED" w14:paraId="1EA58D9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F204A" w14:textId="77777777" w:rsidR="00BB200C" w:rsidRPr="00AB5FED" w:rsidRDefault="00BB200C" w:rsidP="00BB200C">
            <w:pPr>
              <w:pStyle w:val="TAL"/>
              <w:rPr>
                <w:rFonts w:hint="eastAsia"/>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691C6" w14:textId="77777777" w:rsidR="00BB200C" w:rsidRPr="00AB5FED" w:rsidRDefault="00BB200C" w:rsidP="00BB200C">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31911" w14:textId="77777777" w:rsidR="00BB200C" w:rsidRPr="00AB5FED" w:rsidRDefault="00BB200C" w:rsidP="00BB200C">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5035FA20" w14:textId="77777777" w:rsidR="00AC56C9" w:rsidRDefault="00AC56C9" w:rsidP="00AC65DA">
      <w:bookmarkStart w:id="319" w:name="_Toc460616036"/>
      <w:bookmarkStart w:id="320" w:name="_Toc460616897"/>
      <w:bookmarkStart w:id="321" w:name="_Toc465162498"/>
    </w:p>
    <w:p w14:paraId="41C98BC5" w14:textId="77777777" w:rsidR="00717BE1" w:rsidRPr="00AB5FED" w:rsidRDefault="00717BE1" w:rsidP="00717BE1">
      <w:pPr>
        <w:pStyle w:val="Heading5"/>
      </w:pPr>
      <w:bookmarkStart w:id="322" w:name="_Toc154698208"/>
      <w:r>
        <w:t>7.1.2.2.9</w:t>
      </w:r>
      <w:r w:rsidRPr="00AB5FED">
        <w:tab/>
        <w:t>Group call rejoin response</w:t>
      </w:r>
      <w:bookmarkEnd w:id="319"/>
      <w:bookmarkEnd w:id="320"/>
      <w:bookmarkEnd w:id="321"/>
      <w:bookmarkEnd w:id="322"/>
    </w:p>
    <w:p w14:paraId="6C03DEDA" w14:textId="77777777" w:rsidR="00717BE1" w:rsidRPr="00AB5FED" w:rsidRDefault="00717BE1" w:rsidP="00717BE1">
      <w:r w:rsidRPr="00AB5FED">
        <w:t>Table </w:t>
      </w:r>
      <w:r>
        <w:t>7.1.2.2.9</w:t>
      </w:r>
      <w:r w:rsidRPr="00AB5FED">
        <w:t xml:space="preserve">-1 describes the information flow group call rejoin response from the </w:t>
      </w:r>
      <w:r w:rsidR="00E26247"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6B894CAD" w14:textId="77777777" w:rsidR="00717BE1" w:rsidRPr="00AB5FED" w:rsidRDefault="00717BE1" w:rsidP="00717BE1">
      <w:pPr>
        <w:pStyle w:val="TH"/>
      </w:pPr>
      <w:r w:rsidRPr="00AB5FED">
        <w:t>Table </w:t>
      </w:r>
      <w:r>
        <w:t>7.1.2.2.9</w:t>
      </w:r>
      <w:r w:rsidRPr="00AB5FED">
        <w:t>-1</w:t>
      </w:r>
      <w:r w:rsidR="009A7B3F">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67A1369D"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F6FE1" w14:textId="77777777" w:rsidR="00717BE1" w:rsidRPr="00AB5FED" w:rsidRDefault="00717BE1"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3B4EC" w14:textId="77777777" w:rsidR="00717BE1" w:rsidRPr="00AB5FED" w:rsidRDefault="00717BE1"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0A5B0" w14:textId="77777777" w:rsidR="00717BE1" w:rsidRPr="00AB5FED" w:rsidRDefault="00717BE1" w:rsidP="007A1471">
            <w:pPr>
              <w:pStyle w:val="TAH"/>
              <w:rPr>
                <w:lang w:eastAsia="ja-JP"/>
              </w:rPr>
            </w:pPr>
            <w:r w:rsidRPr="00AB5FED">
              <w:t>Description</w:t>
            </w:r>
          </w:p>
        </w:tc>
      </w:tr>
      <w:tr w:rsidR="00717BE1" w:rsidRPr="00AB5FED" w14:paraId="0EC33878"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91188"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268D9"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D0986"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717BE1" w:rsidRPr="00AB5FED" w14:paraId="18064782"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FE73"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7E16"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8D2A8"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717BE1" w:rsidRPr="00AB5FED" w14:paraId="391D8BD2"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2085A" w14:textId="77777777" w:rsidR="00717BE1" w:rsidRPr="00AB5FED" w:rsidRDefault="00717BE1" w:rsidP="007A1471">
            <w:pPr>
              <w:pStyle w:val="TAL"/>
              <w:rPr>
                <w:rFonts w:hint="eastAsia"/>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736C8"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D5CCA" w14:textId="77777777" w:rsidR="00717BE1" w:rsidRPr="00AB5FED" w:rsidRDefault="00717BE1" w:rsidP="007A1471">
            <w:pPr>
              <w:pStyle w:val="TAL"/>
            </w:pPr>
            <w:r w:rsidRPr="00AB5FED">
              <w:t>Media parameters selected</w:t>
            </w:r>
          </w:p>
        </w:tc>
      </w:tr>
    </w:tbl>
    <w:p w14:paraId="3D89DA58" w14:textId="77777777" w:rsidR="00717BE1" w:rsidRPr="00AB5FED" w:rsidRDefault="00717BE1" w:rsidP="00717BE1">
      <w:pPr>
        <w:rPr>
          <w:rFonts w:hint="eastAsia"/>
          <w:lang w:eastAsia="zh-CN"/>
        </w:rPr>
      </w:pPr>
    </w:p>
    <w:p w14:paraId="6C8A40C0" w14:textId="77777777" w:rsidR="00717BE1" w:rsidRPr="00AB5FED" w:rsidRDefault="00717BE1" w:rsidP="00717BE1">
      <w:pPr>
        <w:pStyle w:val="Heading5"/>
      </w:pPr>
      <w:bookmarkStart w:id="323" w:name="_Toc460616037"/>
      <w:bookmarkStart w:id="324" w:name="_Toc460616898"/>
      <w:bookmarkStart w:id="325" w:name="_Toc465162499"/>
      <w:bookmarkStart w:id="326" w:name="_Toc154698209"/>
      <w:r>
        <w:t>7.1.2.2.10</w:t>
      </w:r>
      <w:r w:rsidRPr="00AB5FED">
        <w:tab/>
        <w:t>Group join request</w:t>
      </w:r>
      <w:bookmarkEnd w:id="323"/>
      <w:bookmarkEnd w:id="324"/>
      <w:bookmarkEnd w:id="325"/>
      <w:bookmarkEnd w:id="326"/>
    </w:p>
    <w:p w14:paraId="0EE2FD57" w14:textId="77777777" w:rsidR="00717BE1" w:rsidRPr="00AB5FED" w:rsidRDefault="00717BE1" w:rsidP="00717BE1">
      <w:r w:rsidRPr="00AB5FED">
        <w:t>Table </w:t>
      </w:r>
      <w:r>
        <w:t>7.1.2.2.10</w:t>
      </w:r>
      <w:r w:rsidRPr="00AB5FED">
        <w:t xml:space="preserve">-1 describes the information flow group join request from the </w:t>
      </w:r>
      <w:r w:rsidR="00E26247"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1DA230" w14:textId="77777777" w:rsidR="00717BE1" w:rsidRPr="00AB5FED" w:rsidRDefault="00717BE1" w:rsidP="00717BE1">
      <w:pPr>
        <w:pStyle w:val="TH"/>
      </w:pPr>
      <w:r w:rsidRPr="00AB5FED">
        <w:t>Table </w:t>
      </w:r>
      <w:r>
        <w:t>7.1.2.2.10</w:t>
      </w:r>
      <w:r w:rsidRPr="00AB5FED">
        <w:t>-1</w:t>
      </w:r>
      <w:r w:rsidR="009A7B3F">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57CF99A7"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3CC06" w14:textId="77777777" w:rsidR="00717BE1" w:rsidRPr="00AB5FED" w:rsidRDefault="00717BE1"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6F20C" w14:textId="77777777" w:rsidR="00717BE1" w:rsidRPr="00AB5FED" w:rsidRDefault="00717BE1"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09778" w14:textId="77777777" w:rsidR="00717BE1" w:rsidRPr="00AB5FED" w:rsidRDefault="00717BE1" w:rsidP="007A1471">
            <w:pPr>
              <w:pStyle w:val="TAH"/>
              <w:rPr>
                <w:lang w:eastAsia="ja-JP"/>
              </w:rPr>
            </w:pPr>
            <w:r w:rsidRPr="00AB5FED">
              <w:t>Description</w:t>
            </w:r>
          </w:p>
        </w:tc>
      </w:tr>
      <w:tr w:rsidR="00717BE1" w:rsidRPr="00AB5FED" w14:paraId="2F404225"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68B4F"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B4843"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02822"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717BE1" w:rsidRPr="00AB5FED" w14:paraId="3DCC7FB2"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5C35"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C4421"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4E8EE4"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717BE1" w:rsidRPr="00AB5FED" w14:paraId="2F5FCDBD"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B9259" w14:textId="77777777" w:rsidR="00717BE1" w:rsidRPr="00AB5FED" w:rsidRDefault="00717BE1" w:rsidP="007A1471">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A5EF7"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C28" w14:textId="77777777" w:rsidR="00717BE1" w:rsidRPr="00AB5FED" w:rsidRDefault="00717BE1" w:rsidP="007A1471">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5F1CEC" w:rsidRPr="00AB5FED" w14:paraId="356F0275"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9205" w14:textId="77777777" w:rsidR="005F1CEC" w:rsidRPr="00AB5FED" w:rsidRDefault="005F1CEC" w:rsidP="005F1CEC">
            <w:pPr>
              <w:pStyle w:val="TAL"/>
              <w:rPr>
                <w:rFonts w:hint="eastAsia"/>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292CB" w14:textId="77777777" w:rsidR="005F1CEC" w:rsidRPr="00AB5FED" w:rsidRDefault="005F1CEC" w:rsidP="005F1CEC">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2CC" w14:textId="77777777" w:rsidR="005F1CEC" w:rsidRPr="00AB5FED" w:rsidRDefault="005F1CEC" w:rsidP="005F1CEC">
            <w:pPr>
              <w:pStyle w:val="TAL"/>
            </w:pPr>
            <w:r w:rsidRPr="00AB5FED">
              <w:t xml:space="preserve">An indication that the user is also requesting the </w:t>
            </w:r>
            <w:r>
              <w:t>permission to transmit video</w:t>
            </w:r>
          </w:p>
        </w:tc>
      </w:tr>
      <w:tr w:rsidR="00397D28" w:rsidRPr="00AB5FED" w14:paraId="3C45C87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E1033" w14:textId="77777777" w:rsidR="00397D28" w:rsidRPr="00AB5FED" w:rsidRDefault="00397D28" w:rsidP="00397D28">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08297" w14:textId="77777777" w:rsidR="00397D28" w:rsidRPr="00AB5FED" w:rsidRDefault="00397D28" w:rsidP="00397D28">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EC3AE" w14:textId="77777777" w:rsidR="00397D28" w:rsidRPr="00AB5FED" w:rsidRDefault="00397D28" w:rsidP="00397D28">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C2890C3" w14:textId="77777777" w:rsidR="00717BE1" w:rsidRPr="00AB5FED" w:rsidRDefault="00717BE1" w:rsidP="00717BE1"/>
    <w:p w14:paraId="1B467BA2" w14:textId="77777777" w:rsidR="00717BE1" w:rsidRPr="00AB5FED" w:rsidRDefault="00717BE1" w:rsidP="00717BE1">
      <w:pPr>
        <w:pStyle w:val="Heading5"/>
      </w:pPr>
      <w:bookmarkStart w:id="327" w:name="_Toc460616038"/>
      <w:bookmarkStart w:id="328" w:name="_Toc460616899"/>
      <w:bookmarkStart w:id="329" w:name="_Toc465162500"/>
      <w:bookmarkStart w:id="330" w:name="_Toc154698210"/>
      <w:r>
        <w:lastRenderedPageBreak/>
        <w:t>7.1.2.2.11</w:t>
      </w:r>
      <w:r w:rsidRPr="00AB5FED">
        <w:tab/>
        <w:t>Group join response</w:t>
      </w:r>
      <w:bookmarkEnd w:id="327"/>
      <w:bookmarkEnd w:id="328"/>
      <w:bookmarkEnd w:id="329"/>
      <w:bookmarkEnd w:id="330"/>
    </w:p>
    <w:p w14:paraId="7A01B3D0" w14:textId="77777777" w:rsidR="00717BE1" w:rsidRPr="00AB5FED" w:rsidRDefault="00717BE1" w:rsidP="00717BE1">
      <w:r w:rsidRPr="00AB5FED">
        <w:t>Table </w:t>
      </w:r>
      <w:r>
        <w:t>7.1.2.2.11</w:t>
      </w:r>
      <w:r w:rsidRPr="00AB5FED">
        <w:t xml:space="preserve">-1 describes the information flow group join response from the </w:t>
      </w:r>
      <w:r w:rsidR="00E26247"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E5C3B15" w14:textId="77777777" w:rsidR="00717BE1" w:rsidRPr="00AB5FED" w:rsidRDefault="00717BE1" w:rsidP="00717BE1">
      <w:pPr>
        <w:pStyle w:val="TH"/>
      </w:pPr>
      <w:r w:rsidRPr="00AB5FED">
        <w:t>Table </w:t>
      </w:r>
      <w:r>
        <w:t>7.1.2.2.11</w:t>
      </w:r>
      <w:r w:rsidRPr="00AB5FED">
        <w:t>-1</w:t>
      </w:r>
      <w:r w:rsidR="009A7B3F">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12DC9F15"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36CAC" w14:textId="77777777" w:rsidR="00717BE1" w:rsidRPr="00AB5FED" w:rsidRDefault="00717BE1"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CC65E" w14:textId="77777777" w:rsidR="00717BE1" w:rsidRPr="00AB5FED" w:rsidRDefault="00717BE1"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D2F3B8" w14:textId="77777777" w:rsidR="00717BE1" w:rsidRPr="00AB5FED" w:rsidRDefault="00717BE1" w:rsidP="007A1471">
            <w:pPr>
              <w:pStyle w:val="TAH"/>
              <w:rPr>
                <w:lang w:eastAsia="ja-JP"/>
              </w:rPr>
            </w:pPr>
            <w:r w:rsidRPr="00AB5FED">
              <w:t>Description</w:t>
            </w:r>
          </w:p>
        </w:tc>
      </w:tr>
      <w:tr w:rsidR="00717BE1" w:rsidRPr="00AB5FED" w14:paraId="69670F18"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F95D0"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31459"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04E41"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717BE1" w:rsidRPr="00AB5FED" w14:paraId="7F7F9327"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AF2BF"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F59DB"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729E9"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717BE1" w:rsidRPr="00AB5FED" w14:paraId="6B03DCF8"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D3242" w14:textId="77777777" w:rsidR="00717BE1" w:rsidRPr="00AB5FED" w:rsidRDefault="00717BE1" w:rsidP="007A1471">
            <w:pPr>
              <w:pStyle w:val="TAL"/>
              <w:rPr>
                <w:rFonts w:hint="eastAsia"/>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DE7D1"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30E99" w14:textId="77777777" w:rsidR="00717BE1" w:rsidRPr="00AB5FED" w:rsidRDefault="00717BE1" w:rsidP="007A1471">
            <w:pPr>
              <w:pStyle w:val="TAL"/>
            </w:pPr>
            <w:r w:rsidRPr="00AB5FED">
              <w:t>Media parameters selected</w:t>
            </w:r>
          </w:p>
        </w:tc>
      </w:tr>
    </w:tbl>
    <w:p w14:paraId="0E410AAF" w14:textId="77777777" w:rsidR="00717BE1" w:rsidRPr="00AB5FED" w:rsidRDefault="00717BE1" w:rsidP="00717BE1"/>
    <w:p w14:paraId="7043A753" w14:textId="77777777" w:rsidR="00717BE1" w:rsidRPr="00AB5FED" w:rsidRDefault="00717BE1" w:rsidP="00717BE1">
      <w:pPr>
        <w:pStyle w:val="Heading5"/>
      </w:pPr>
      <w:bookmarkStart w:id="331" w:name="_Toc460616039"/>
      <w:bookmarkStart w:id="332" w:name="_Toc460616900"/>
      <w:bookmarkStart w:id="333" w:name="_Toc465162501"/>
      <w:bookmarkStart w:id="334" w:name="_Toc154698211"/>
      <w:r>
        <w:t>7.1.2.2.12</w:t>
      </w:r>
      <w:r w:rsidRPr="00AB5FED">
        <w:tab/>
        <w:t>Group call leave request</w:t>
      </w:r>
      <w:bookmarkEnd w:id="331"/>
      <w:bookmarkEnd w:id="332"/>
      <w:bookmarkEnd w:id="333"/>
      <w:bookmarkEnd w:id="334"/>
    </w:p>
    <w:p w14:paraId="6E770D7E" w14:textId="77777777" w:rsidR="00717BE1" w:rsidRPr="00AB5FED" w:rsidRDefault="00717BE1" w:rsidP="00717BE1">
      <w:r w:rsidRPr="00AB5FED">
        <w:t>Table </w:t>
      </w:r>
      <w:r>
        <w:t>7.1.2.2.12</w:t>
      </w:r>
      <w:r w:rsidRPr="00AB5FED">
        <w:t xml:space="preserve">-1 describes the information flow group call leave request from the </w:t>
      </w:r>
      <w:r w:rsidR="00E26247"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684D7BCE" w14:textId="77777777" w:rsidR="00717BE1" w:rsidRPr="00AB5FED" w:rsidRDefault="00717BE1" w:rsidP="00717BE1">
      <w:pPr>
        <w:pStyle w:val="TH"/>
      </w:pPr>
      <w:r w:rsidRPr="00AB5FED">
        <w:t>Table </w:t>
      </w:r>
      <w:r>
        <w:t>7.1.2.2.12</w:t>
      </w:r>
      <w:r w:rsidRPr="00AB5FED">
        <w:t>-1</w:t>
      </w:r>
      <w:r w:rsidR="009A7B3F">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0B3E813F"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705D" w14:textId="77777777" w:rsidR="00717BE1" w:rsidRPr="00AB5FED" w:rsidRDefault="00717BE1"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A9A84" w14:textId="77777777" w:rsidR="00717BE1" w:rsidRPr="00AB5FED" w:rsidRDefault="00717BE1"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A82D" w14:textId="77777777" w:rsidR="00717BE1" w:rsidRPr="00AB5FED" w:rsidRDefault="00717BE1" w:rsidP="007A1471">
            <w:pPr>
              <w:pStyle w:val="TAH"/>
              <w:rPr>
                <w:lang w:eastAsia="ja-JP"/>
              </w:rPr>
            </w:pPr>
            <w:r w:rsidRPr="00AB5FED">
              <w:t>Description</w:t>
            </w:r>
          </w:p>
        </w:tc>
      </w:tr>
      <w:tr w:rsidR="00717BE1" w:rsidRPr="00AB5FED" w14:paraId="6D6CF290"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0F885"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AEDB7"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E78CB"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717BE1" w:rsidRPr="00AB5FED" w14:paraId="029AD9BA"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27108"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6F6FA"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DC211"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99F55FE" w14:textId="77777777" w:rsidR="00717BE1" w:rsidRDefault="00717BE1" w:rsidP="00717BE1"/>
    <w:p w14:paraId="40B2A534" w14:textId="77777777" w:rsidR="00037A34" w:rsidRPr="00AB5FED" w:rsidRDefault="00037A34" w:rsidP="00037A34">
      <w:pPr>
        <w:pStyle w:val="Heading5"/>
      </w:pPr>
      <w:bookmarkStart w:id="335" w:name="_Toc154698212"/>
      <w:r>
        <w:t>7.1.2.2.12a</w:t>
      </w:r>
      <w:r w:rsidRPr="00AB5FED">
        <w:tab/>
        <w:t>Group call leave request</w:t>
      </w:r>
      <w:bookmarkEnd w:id="335"/>
    </w:p>
    <w:p w14:paraId="207881A4" w14:textId="77777777" w:rsidR="00037A34" w:rsidRPr="00AB5FED" w:rsidRDefault="00037A34" w:rsidP="00037A34">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00E26247" w:rsidRPr="009F79B1">
        <w:t xml:space="preserve"> </w:t>
      </w:r>
      <w:bookmarkStart w:id="336" w:name="_Hlk28009581"/>
      <w:r w:rsidR="00E26247">
        <w:t xml:space="preserve">and from the </w:t>
      </w:r>
      <w:r w:rsidR="00E26247" w:rsidRPr="009F79B1">
        <w:t>MCVideo server to the MCVideo server</w:t>
      </w:r>
      <w:bookmarkEnd w:id="336"/>
      <w:r w:rsidRPr="00AB5FED">
        <w:t>.</w:t>
      </w:r>
    </w:p>
    <w:p w14:paraId="4A123F41" w14:textId="77777777" w:rsidR="00037A34" w:rsidRPr="00AB5FED" w:rsidRDefault="00037A34" w:rsidP="00037A34">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37A34" w:rsidRPr="00AB5FED" w14:paraId="2476C326" w14:textId="77777777" w:rsidTr="00D0490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16FD0" w14:textId="77777777" w:rsidR="00037A34" w:rsidRPr="00AB5FED" w:rsidRDefault="00037A34" w:rsidP="00D0490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B582D" w14:textId="77777777" w:rsidR="00037A34" w:rsidRPr="00AB5FED" w:rsidRDefault="00037A34" w:rsidP="00D0490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2997B" w14:textId="77777777" w:rsidR="00037A34" w:rsidRPr="00AB5FED" w:rsidRDefault="00037A34" w:rsidP="00D0490B">
            <w:pPr>
              <w:pStyle w:val="TAH"/>
              <w:rPr>
                <w:lang w:eastAsia="ja-JP"/>
              </w:rPr>
            </w:pPr>
            <w:r w:rsidRPr="00AB5FED">
              <w:t>Description</w:t>
            </w:r>
          </w:p>
        </w:tc>
      </w:tr>
      <w:tr w:rsidR="00037A34" w:rsidRPr="00AB5FED" w14:paraId="3E54BF4F" w14:textId="77777777" w:rsidTr="00D0490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95CDF" w14:textId="77777777" w:rsidR="00037A34" w:rsidRPr="00AB5FED" w:rsidRDefault="00037A34" w:rsidP="00D0490B">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CDB12" w14:textId="77777777" w:rsidR="00037A34" w:rsidRPr="00AB5FED" w:rsidRDefault="00037A34" w:rsidP="00D0490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341B" w14:textId="77777777" w:rsidR="00037A34" w:rsidRPr="00AB5FED" w:rsidRDefault="00037A34" w:rsidP="00D0490B">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037A34" w:rsidRPr="00AB5FED" w14:paraId="25BAA04D" w14:textId="77777777" w:rsidTr="00D0490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C08D3" w14:textId="77777777" w:rsidR="00037A34" w:rsidRPr="00AB5FED" w:rsidRDefault="00037A34" w:rsidP="00D0490B">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B594D" w14:textId="77777777" w:rsidR="00037A34" w:rsidRPr="00AB5FED" w:rsidRDefault="00037A34" w:rsidP="00D0490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D9FDD" w14:textId="77777777" w:rsidR="00037A34" w:rsidRPr="00AB5FED" w:rsidRDefault="00037A34" w:rsidP="00D0490B">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3A47A9A" w14:textId="77777777" w:rsidR="00037A34" w:rsidRPr="00AB5FED" w:rsidRDefault="00037A34" w:rsidP="00717BE1"/>
    <w:p w14:paraId="580011C7" w14:textId="77777777" w:rsidR="00717BE1" w:rsidRPr="00AB5FED" w:rsidRDefault="00717BE1" w:rsidP="00717BE1">
      <w:pPr>
        <w:pStyle w:val="Heading5"/>
      </w:pPr>
      <w:bookmarkStart w:id="337" w:name="_Toc460616040"/>
      <w:bookmarkStart w:id="338" w:name="_Toc460616901"/>
      <w:bookmarkStart w:id="339" w:name="_Toc465162502"/>
      <w:bookmarkStart w:id="340" w:name="_Toc154698213"/>
      <w:r>
        <w:t>7.1.2.2.13</w:t>
      </w:r>
      <w:r w:rsidRPr="00AB5FED">
        <w:tab/>
        <w:t>Group call leave response</w:t>
      </w:r>
      <w:bookmarkEnd w:id="337"/>
      <w:bookmarkEnd w:id="338"/>
      <w:bookmarkEnd w:id="339"/>
      <w:bookmarkEnd w:id="340"/>
    </w:p>
    <w:p w14:paraId="15B6E31A" w14:textId="77777777" w:rsidR="00717BE1" w:rsidRPr="00AB5FED" w:rsidRDefault="00717BE1" w:rsidP="00717BE1">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00C523CB" w:rsidRPr="009F79B1">
        <w:t xml:space="preserve"> and from the MCVideo server to the MCVideo server</w:t>
      </w:r>
      <w:r w:rsidRPr="00AB5FED">
        <w:t>.</w:t>
      </w:r>
    </w:p>
    <w:p w14:paraId="24330DD3" w14:textId="77777777" w:rsidR="00717BE1" w:rsidRPr="00AB5FED" w:rsidRDefault="00717BE1" w:rsidP="00717BE1">
      <w:pPr>
        <w:pStyle w:val="TH"/>
      </w:pPr>
      <w:r w:rsidRPr="00AB5FED">
        <w:lastRenderedPageBreak/>
        <w:t>Table </w:t>
      </w:r>
      <w:r>
        <w:t>7.1.2.2.13</w:t>
      </w:r>
      <w:r w:rsidRPr="00AB5FED">
        <w:t>-1</w:t>
      </w:r>
      <w:r w:rsidR="009A7B3F">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1354B40A"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62607" w14:textId="77777777" w:rsidR="00717BE1" w:rsidRPr="00AB5FED" w:rsidRDefault="00717BE1"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B43B" w14:textId="77777777" w:rsidR="00717BE1" w:rsidRPr="00AB5FED" w:rsidRDefault="00717BE1"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2588" w14:textId="77777777" w:rsidR="00717BE1" w:rsidRPr="00AB5FED" w:rsidRDefault="00717BE1" w:rsidP="007A1471">
            <w:pPr>
              <w:pStyle w:val="TAH"/>
              <w:rPr>
                <w:lang w:eastAsia="ja-JP"/>
              </w:rPr>
            </w:pPr>
            <w:r w:rsidRPr="00AB5FED">
              <w:t>Description</w:t>
            </w:r>
          </w:p>
        </w:tc>
      </w:tr>
      <w:tr w:rsidR="00717BE1" w:rsidRPr="00AB5FED" w14:paraId="3A79C582"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B11C"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651F9"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365EC"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717BE1" w:rsidRPr="00AB5FED" w14:paraId="70477AE3"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DD99" w14:textId="77777777" w:rsidR="00717BE1" w:rsidRPr="00AB5FED" w:rsidRDefault="00717BE1" w:rsidP="007A1471">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41A77" w14:textId="77777777" w:rsidR="00717BE1" w:rsidRPr="00AB5FED" w:rsidRDefault="00717BE1"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7FFA7" w14:textId="77777777" w:rsidR="00717BE1" w:rsidRPr="00AB5FED" w:rsidRDefault="00717BE1" w:rsidP="007A1471">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14252C6" w14:textId="77777777" w:rsidR="00717BE1" w:rsidRDefault="00717BE1" w:rsidP="00717BE1">
      <w:pPr>
        <w:rPr>
          <w:noProof/>
          <w:lang w:val="en-US"/>
        </w:rPr>
      </w:pPr>
    </w:p>
    <w:p w14:paraId="686E3697" w14:textId="77777777" w:rsidR="00037A34" w:rsidRPr="00AB5FED" w:rsidRDefault="00037A34" w:rsidP="00037A34">
      <w:pPr>
        <w:pStyle w:val="Heading5"/>
      </w:pPr>
      <w:bookmarkStart w:id="341" w:name="_Toc154698214"/>
      <w:r>
        <w:t>7.1.2.2.13a</w:t>
      </w:r>
      <w:r w:rsidRPr="00AB5FED">
        <w:tab/>
        <w:t>Group call leave response</w:t>
      </w:r>
      <w:bookmarkEnd w:id="341"/>
    </w:p>
    <w:p w14:paraId="673135B1" w14:textId="77777777" w:rsidR="00037A34" w:rsidRPr="00AB5FED" w:rsidRDefault="00037A34" w:rsidP="00037A34">
      <w:r w:rsidRPr="00AB5FED">
        <w:t>Table </w:t>
      </w:r>
      <w:r>
        <w:t>7.1.2.2.13a</w:t>
      </w:r>
      <w:r w:rsidRPr="00AB5FED">
        <w:t xml:space="preserve">-1 describes the information flow group call leave response from the </w:t>
      </w:r>
      <w:r w:rsidR="00C523CB" w:rsidRPr="009F79B1">
        <w:t>MCVideo server to the MCVideo server</w:t>
      </w:r>
      <w:r w:rsidR="00C523CB" w:rsidRPr="009F79B1">
        <w:rPr>
          <w:rFonts w:hint="eastAsia"/>
        </w:rPr>
        <w:t xml:space="preserve"> </w:t>
      </w:r>
      <w:r w:rsidR="00C523CB">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65E5AFC0" w14:textId="77777777" w:rsidR="00037A34" w:rsidRPr="00AB5FED" w:rsidRDefault="00037A34" w:rsidP="00037A34">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37A34" w:rsidRPr="00AB5FED" w14:paraId="57A6660B" w14:textId="77777777" w:rsidTr="00D0490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43A88" w14:textId="77777777" w:rsidR="00037A34" w:rsidRPr="00AB5FED" w:rsidRDefault="00037A34" w:rsidP="00D0490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4ED1" w14:textId="77777777" w:rsidR="00037A34" w:rsidRPr="00AB5FED" w:rsidRDefault="00037A34" w:rsidP="00D0490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A98D8" w14:textId="77777777" w:rsidR="00037A34" w:rsidRPr="00AB5FED" w:rsidRDefault="00037A34" w:rsidP="00D0490B">
            <w:pPr>
              <w:pStyle w:val="TAH"/>
              <w:rPr>
                <w:lang w:eastAsia="ja-JP"/>
              </w:rPr>
            </w:pPr>
            <w:r w:rsidRPr="00AB5FED">
              <w:t>Description</w:t>
            </w:r>
          </w:p>
        </w:tc>
      </w:tr>
      <w:tr w:rsidR="00037A34" w:rsidRPr="00AB5FED" w14:paraId="33B286A5" w14:textId="77777777" w:rsidTr="00D0490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8A17" w14:textId="77777777" w:rsidR="00037A34" w:rsidRPr="00AB5FED" w:rsidRDefault="00037A34" w:rsidP="00D0490B">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F62E1" w14:textId="77777777" w:rsidR="00037A34" w:rsidRPr="00AB5FED" w:rsidRDefault="00037A34" w:rsidP="00D0490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1395E" w14:textId="77777777" w:rsidR="00037A34" w:rsidRPr="00AB5FED" w:rsidRDefault="00037A34" w:rsidP="00D0490B">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037A34" w:rsidRPr="00AB5FED" w14:paraId="0F3A13CF" w14:textId="77777777" w:rsidTr="00D0490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423F5" w14:textId="77777777" w:rsidR="00037A34" w:rsidRPr="00AB5FED" w:rsidRDefault="00037A34" w:rsidP="00D0490B">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45ACC" w14:textId="77777777" w:rsidR="00037A34" w:rsidRPr="00AB5FED" w:rsidRDefault="00037A34" w:rsidP="00D0490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C3A6D" w14:textId="77777777" w:rsidR="00037A34" w:rsidRPr="00AB5FED" w:rsidRDefault="00037A34" w:rsidP="00D0490B">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4216A61E" w14:textId="77777777" w:rsidR="00037A34" w:rsidRDefault="00037A34" w:rsidP="00717BE1">
      <w:pPr>
        <w:rPr>
          <w:noProof/>
          <w:lang w:val="en-US"/>
        </w:rPr>
      </w:pPr>
    </w:p>
    <w:p w14:paraId="79EFB665" w14:textId="77777777" w:rsidR="00D34CEC" w:rsidRPr="00AB5FED" w:rsidRDefault="00D34CEC" w:rsidP="00D34CEC">
      <w:pPr>
        <w:pStyle w:val="Heading5"/>
      </w:pPr>
      <w:bookmarkStart w:id="342" w:name="_Toc154698215"/>
      <w:r>
        <w:t>7.1.2.2.</w:t>
      </w:r>
      <w:r w:rsidR="001E70AB">
        <w:t>14</w:t>
      </w:r>
      <w:r w:rsidRPr="00AB5FED">
        <w:tab/>
      </w:r>
      <w:r w:rsidR="00C349CF">
        <w:t>Void</w:t>
      </w:r>
      <w:bookmarkEnd w:id="342"/>
    </w:p>
    <w:p w14:paraId="7C35374D" w14:textId="77777777" w:rsidR="00D34CEC" w:rsidRPr="00AB5FED" w:rsidRDefault="00D34CEC" w:rsidP="00D34CEC">
      <w:pPr>
        <w:pStyle w:val="Heading5"/>
      </w:pPr>
      <w:bookmarkStart w:id="343" w:name="_Toc460616017"/>
      <w:bookmarkStart w:id="344" w:name="_Toc460616878"/>
      <w:bookmarkStart w:id="345" w:name="_Toc465162477"/>
      <w:bookmarkStart w:id="346" w:name="_Toc154698216"/>
      <w:r>
        <w:t>7.1.2.2.</w:t>
      </w:r>
      <w:r w:rsidR="001E70AB">
        <w:t>15</w:t>
      </w:r>
      <w:r w:rsidRPr="00AB5FED">
        <w:tab/>
      </w:r>
      <w:r w:rsidR="00C349CF">
        <w:t>Void</w:t>
      </w:r>
      <w:bookmarkEnd w:id="343"/>
      <w:bookmarkEnd w:id="344"/>
      <w:bookmarkEnd w:id="345"/>
      <w:bookmarkEnd w:id="346"/>
    </w:p>
    <w:p w14:paraId="2097737E" w14:textId="77777777" w:rsidR="00D34CEC" w:rsidRPr="00AB5FED" w:rsidRDefault="00D34CEC" w:rsidP="00D34CEC">
      <w:pPr>
        <w:pStyle w:val="Heading5"/>
      </w:pPr>
      <w:bookmarkStart w:id="347" w:name="_Toc433209744"/>
      <w:bookmarkStart w:id="348" w:name="_Toc460616018"/>
      <w:bookmarkStart w:id="349" w:name="_Toc460616879"/>
      <w:bookmarkStart w:id="350" w:name="_Toc465162479"/>
      <w:bookmarkStart w:id="351" w:name="_Toc154698217"/>
      <w:r>
        <w:t>7.1.2.2.</w:t>
      </w:r>
      <w:r w:rsidR="001E70AB">
        <w:t>16</w:t>
      </w:r>
      <w:r w:rsidRPr="00AB5FED">
        <w:tab/>
      </w:r>
      <w:r w:rsidR="00C349CF">
        <w:t>Void</w:t>
      </w:r>
      <w:bookmarkEnd w:id="347"/>
      <w:bookmarkEnd w:id="348"/>
      <w:bookmarkEnd w:id="349"/>
      <w:bookmarkEnd w:id="350"/>
      <w:bookmarkEnd w:id="351"/>
    </w:p>
    <w:p w14:paraId="6D367F9D" w14:textId="77777777" w:rsidR="00D34CEC" w:rsidRPr="00AB5FED" w:rsidRDefault="00D34CEC" w:rsidP="00D34CEC">
      <w:pPr>
        <w:pStyle w:val="Heading5"/>
      </w:pPr>
      <w:bookmarkStart w:id="352" w:name="_Toc460616019"/>
      <w:bookmarkStart w:id="353" w:name="_Toc460616880"/>
      <w:bookmarkStart w:id="354" w:name="_Toc465162480"/>
      <w:bookmarkStart w:id="355" w:name="_Toc154698218"/>
      <w:r>
        <w:t>7.1.2.2.</w:t>
      </w:r>
      <w:r w:rsidR="001E70AB">
        <w:t>17</w:t>
      </w:r>
      <w:r w:rsidRPr="00AB5FED">
        <w:tab/>
      </w:r>
      <w:r w:rsidR="00C349CF">
        <w:t>Void</w:t>
      </w:r>
      <w:bookmarkEnd w:id="352"/>
      <w:bookmarkEnd w:id="353"/>
      <w:bookmarkEnd w:id="354"/>
      <w:bookmarkEnd w:id="355"/>
    </w:p>
    <w:p w14:paraId="5ECA97E1" w14:textId="77777777" w:rsidR="001E70AB" w:rsidRDefault="001E70AB" w:rsidP="001E70AB">
      <w:bookmarkStart w:id="356" w:name="_Toc433209741"/>
      <w:bookmarkStart w:id="357" w:name="_Toc460616012"/>
      <w:bookmarkStart w:id="358" w:name="_Toc460616873"/>
      <w:bookmarkStart w:id="359" w:name="_Toc465162472"/>
    </w:p>
    <w:p w14:paraId="1D3177AB" w14:textId="77777777" w:rsidR="00D26399" w:rsidRPr="00AB5FED" w:rsidRDefault="00D26399" w:rsidP="00D26399">
      <w:pPr>
        <w:pStyle w:val="Heading5"/>
        <w:rPr>
          <w:lang w:eastAsia="ja-JP"/>
        </w:rPr>
      </w:pPr>
      <w:bookmarkStart w:id="360" w:name="_Toc154698219"/>
      <w:r>
        <w:t>7.1</w:t>
      </w:r>
      <w:r w:rsidRPr="00AB5FED">
        <w:t>.2.2.</w:t>
      </w:r>
      <w:r w:rsidR="001E70AB">
        <w:t>18</w:t>
      </w:r>
      <w:r w:rsidRPr="00AB5FED">
        <w:tab/>
        <w:t>MC</w:t>
      </w:r>
      <w:r>
        <w:t>Video</w:t>
      </w:r>
      <w:r w:rsidRPr="00AB5FED">
        <w:t xml:space="preserve"> emergency group call request</w:t>
      </w:r>
      <w:bookmarkEnd w:id="356"/>
      <w:bookmarkEnd w:id="357"/>
      <w:bookmarkEnd w:id="358"/>
      <w:bookmarkEnd w:id="359"/>
      <w:bookmarkEnd w:id="360"/>
    </w:p>
    <w:p w14:paraId="0DC8A84D" w14:textId="77777777" w:rsidR="00D26399" w:rsidRPr="00AB5FED" w:rsidRDefault="00D26399" w:rsidP="00D26399">
      <w:r w:rsidRPr="00AB5FED">
        <w:t>Table </w:t>
      </w:r>
      <w:r>
        <w:t>7.1.2.2.</w:t>
      </w:r>
      <w:r w:rsidR="001E70AB">
        <w:t>18</w:t>
      </w:r>
      <w:r w:rsidRPr="00AB5FED">
        <w:t xml:space="preserve">-1 describes the information flow emergency group call request from the </w:t>
      </w:r>
      <w:r>
        <w:t>MCVideo</w:t>
      </w:r>
      <w:r w:rsidRPr="00AB5FED">
        <w:t xml:space="preserve"> client to the </w:t>
      </w:r>
      <w:r>
        <w:t>MCVideo</w:t>
      </w:r>
      <w:r w:rsidRPr="00AB5FED">
        <w:t xml:space="preserve"> server</w:t>
      </w:r>
      <w:r w:rsidR="00C523CB">
        <w:t xml:space="preserve">, </w:t>
      </w:r>
      <w:r w:rsidR="00C523CB"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65ED48E5" w14:textId="77777777" w:rsidR="00D26399" w:rsidRPr="00AB5FED" w:rsidRDefault="00D26399" w:rsidP="00D26399">
      <w:pPr>
        <w:pStyle w:val="TH"/>
      </w:pPr>
      <w:r w:rsidRPr="00AB5FED">
        <w:lastRenderedPageBreak/>
        <w:t>Table </w:t>
      </w:r>
      <w:r>
        <w:t>7.1.2.2.</w:t>
      </w:r>
      <w:r w:rsidR="001E70AB">
        <w:t>18</w:t>
      </w:r>
      <w:r w:rsidRPr="00AB5FED">
        <w:t>-1</w:t>
      </w:r>
      <w:r w:rsidR="009A7B3F">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Change w:id="361">
          <w:tblGrid>
            <w:gridCol w:w="2405"/>
            <w:gridCol w:w="1097"/>
            <w:gridCol w:w="2700"/>
          </w:tblGrid>
        </w:tblGridChange>
      </w:tblGrid>
      <w:tr w:rsidR="00D26399" w:rsidRPr="00AB5FED" w14:paraId="2EC1F98F"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25880" w14:textId="77777777" w:rsidR="00D26399" w:rsidRPr="00AB5FED" w:rsidRDefault="00D26399"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A0223" w14:textId="77777777" w:rsidR="00D26399" w:rsidRPr="00AB5FED" w:rsidRDefault="00D26399"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0D82C" w14:textId="77777777" w:rsidR="00D26399" w:rsidRPr="00AB5FED" w:rsidRDefault="00D26399" w:rsidP="007A1471">
            <w:pPr>
              <w:pStyle w:val="TAH"/>
              <w:rPr>
                <w:lang w:eastAsia="ja-JP"/>
              </w:rPr>
            </w:pPr>
            <w:r w:rsidRPr="00AB5FED">
              <w:t>Description</w:t>
            </w:r>
          </w:p>
        </w:tc>
      </w:tr>
      <w:tr w:rsidR="00D26399" w:rsidRPr="00AB5FED" w14:paraId="30D514A7"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FBA3D" w14:textId="77777777" w:rsidR="00D26399" w:rsidRPr="00AB5FED" w:rsidRDefault="00D26399" w:rsidP="007A1471">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8A774" w14:textId="77777777" w:rsidR="00D26399" w:rsidRPr="00AB5FED" w:rsidRDefault="00D26399"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CD930" w14:textId="77777777" w:rsidR="00D26399" w:rsidRPr="00AB5FED" w:rsidRDefault="00D26399" w:rsidP="007A1471">
            <w:pPr>
              <w:pStyle w:val="TAL"/>
              <w:rPr>
                <w:lang w:eastAsia="ja-JP"/>
              </w:rPr>
            </w:pPr>
            <w:r w:rsidRPr="00AB5FED">
              <w:t>The identity of the calling party</w:t>
            </w:r>
          </w:p>
        </w:tc>
      </w:tr>
      <w:tr w:rsidR="0038719E" w:rsidRPr="00AB5FED" w14:paraId="188668BE"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61B36" w14:textId="77777777" w:rsidR="0038719E" w:rsidRDefault="0038719E" w:rsidP="0038719E">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EF0F0" w14:textId="77777777" w:rsidR="0038719E" w:rsidRPr="00AB5FED" w:rsidRDefault="0038719E" w:rsidP="0038719E">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E6A7" w14:textId="77777777" w:rsidR="0038719E" w:rsidRPr="00AB5FED" w:rsidRDefault="0038719E" w:rsidP="0038719E">
            <w:pPr>
              <w:pStyle w:val="TAL"/>
            </w:pPr>
            <w:r w:rsidRPr="00AB1CBB">
              <w:t>The fu</w:t>
            </w:r>
            <w:r>
              <w:t>nctional alias of the calling</w:t>
            </w:r>
            <w:r w:rsidRPr="00AB1CBB">
              <w:t xml:space="preserve"> party</w:t>
            </w:r>
          </w:p>
        </w:tc>
      </w:tr>
      <w:tr w:rsidR="0038719E" w:rsidRPr="00AB5FED" w14:paraId="7F6A0D6A"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ECDA" w14:textId="77777777" w:rsidR="0038719E" w:rsidRPr="00AB5FED" w:rsidRDefault="0038719E" w:rsidP="0038719E">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7715D" w14:textId="77777777" w:rsidR="0038719E" w:rsidRPr="00AB5FED" w:rsidRDefault="0038719E" w:rsidP="0038719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4D488" w14:textId="77777777" w:rsidR="0038719E" w:rsidRPr="00AB5FED" w:rsidRDefault="0038719E" w:rsidP="0038719E">
            <w:pPr>
              <w:pStyle w:val="TAL"/>
              <w:rPr>
                <w:lang w:eastAsia="ja-JP"/>
              </w:rPr>
            </w:pPr>
            <w:r w:rsidRPr="00AB5FED">
              <w:t xml:space="preserve">The </w:t>
            </w:r>
            <w:r>
              <w:t>MCVideo</w:t>
            </w:r>
            <w:r w:rsidRPr="00AB5FED">
              <w:t xml:space="preserve"> group ID on which the call is to be conducted</w:t>
            </w:r>
          </w:p>
        </w:tc>
      </w:tr>
      <w:tr w:rsidR="0038719E" w:rsidRPr="00AB5FED" w14:paraId="0B5B3FA5"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19B90" w14:textId="77777777" w:rsidR="0038719E" w:rsidRPr="00AB5FED" w:rsidRDefault="0038719E" w:rsidP="0038719E">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A71F" w14:textId="77777777" w:rsidR="0038719E" w:rsidRPr="00AB5FED" w:rsidRDefault="0038719E" w:rsidP="0038719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D38DC" w14:textId="77777777" w:rsidR="0038719E" w:rsidRPr="00AB5FED" w:rsidRDefault="0038719E" w:rsidP="0038719E">
            <w:pPr>
              <w:pStyle w:val="TAL"/>
              <w:rPr>
                <w:lang w:eastAsia="ja-JP"/>
              </w:rPr>
            </w:pPr>
            <w:r w:rsidRPr="00AB5FED">
              <w:t xml:space="preserve">Indicates that the group call request is an </w:t>
            </w:r>
            <w:r>
              <w:t>MCVideo</w:t>
            </w:r>
            <w:r w:rsidRPr="00AB5FED">
              <w:t xml:space="preserve"> emergency call</w:t>
            </w:r>
          </w:p>
        </w:tc>
      </w:tr>
      <w:tr w:rsidR="0038719E" w:rsidRPr="00AB5FED" w14:paraId="04E483A6" w14:textId="77777777" w:rsidTr="008F3BAF">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A549C0" w14:textId="77777777" w:rsidR="0038719E" w:rsidRPr="00AB5FED" w:rsidRDefault="0038719E" w:rsidP="0038719E">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160D" w14:textId="77777777" w:rsidR="0038719E" w:rsidRPr="00AB5FED" w:rsidRDefault="0038719E" w:rsidP="0038719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9DF9F" w14:textId="77777777" w:rsidR="0038719E" w:rsidRPr="00AB5FED" w:rsidRDefault="0038719E" w:rsidP="0038719E">
            <w:pPr>
              <w:pStyle w:val="TAL"/>
              <w:rPr>
                <w:lang w:eastAsia="ja-JP"/>
              </w:rPr>
            </w:pPr>
            <w:r w:rsidRPr="00AB5FED">
              <w:t>Indicates whether an emergency alert is to be sent</w:t>
            </w:r>
          </w:p>
        </w:tc>
      </w:tr>
      <w:tr w:rsidR="006B5E81" w:rsidRPr="00AB5FED" w14:paraId="695DAD06" w14:textId="77777777" w:rsidTr="008F3BAF">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2336" w14:textId="77777777" w:rsidR="006B5E81" w:rsidRPr="00AB5FED" w:rsidRDefault="006B5E81" w:rsidP="006B5E81">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2B964" w14:textId="77777777" w:rsidR="006B5E81" w:rsidRPr="00AB5FED" w:rsidRDefault="006B5E81" w:rsidP="006B5E81">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F04F3" w14:textId="77777777" w:rsidR="006B5E81" w:rsidRPr="00AB5FED" w:rsidRDefault="006B5E81" w:rsidP="006B5E81">
            <w:pPr>
              <w:pStyle w:val="TAL"/>
            </w:pPr>
            <w:r>
              <w:t>Priority level requested for the call</w:t>
            </w:r>
          </w:p>
        </w:tc>
      </w:tr>
      <w:tr w:rsidR="006B5E81" w:rsidRPr="00AB5FED" w14:paraId="68AF2E94" w14:textId="77777777" w:rsidTr="008F3BAF">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BBB6" w14:textId="77777777" w:rsidR="006B5E81" w:rsidRPr="00AB5FED" w:rsidRDefault="006B5E81" w:rsidP="006B5E81">
            <w:pPr>
              <w:pStyle w:val="TAL"/>
            </w:pPr>
            <w:r w:rsidRPr="00AB5FED">
              <w:t xml:space="preserve">Implicit </w:t>
            </w:r>
            <w:r>
              <w:t>transmit media</w:t>
            </w:r>
            <w:r w:rsidRPr="00AB5FED">
              <w:t xml:space="preserve"> request</w:t>
            </w:r>
            <w:r>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50A9C" w14:textId="77777777" w:rsidR="006B5E81" w:rsidRPr="00AB5FED" w:rsidRDefault="006B5E81" w:rsidP="006B5E81">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4E62D" w14:textId="77777777" w:rsidR="006B5E81" w:rsidRPr="00AB5FED" w:rsidRDefault="006B5E81" w:rsidP="006B5E81">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6B5E81" w:rsidRPr="00AB5FED" w14:paraId="03294C52" w14:textId="77777777" w:rsidTr="008F2E7B">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AC2A0" w14:textId="77777777" w:rsidR="006B5E81" w:rsidRPr="00AB5FED" w:rsidRDefault="006B5E81" w:rsidP="006B5E81">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6261913F" w14:textId="77777777" w:rsidR="00D26399" w:rsidRPr="00AB5FED" w:rsidRDefault="00D26399" w:rsidP="00D26399">
      <w:pPr>
        <w:rPr>
          <w:rFonts w:hint="eastAsia"/>
          <w:lang w:eastAsia="zh-CN"/>
        </w:rPr>
      </w:pPr>
    </w:p>
    <w:p w14:paraId="540E0537" w14:textId="77777777" w:rsidR="00D26399" w:rsidRPr="00AB5FED" w:rsidRDefault="00D26399" w:rsidP="00D26399">
      <w:pPr>
        <w:pStyle w:val="Heading5"/>
        <w:rPr>
          <w:lang w:eastAsia="ja-JP"/>
        </w:rPr>
      </w:pPr>
      <w:bookmarkStart w:id="362" w:name="_Toc460616013"/>
      <w:bookmarkStart w:id="363" w:name="_Toc460616874"/>
      <w:bookmarkStart w:id="364" w:name="_Toc465162473"/>
      <w:bookmarkStart w:id="365" w:name="_Toc154698220"/>
      <w:r>
        <w:t>7.1.2.2.</w:t>
      </w:r>
      <w:r w:rsidR="001E70AB">
        <w:t>19</w:t>
      </w:r>
      <w:r w:rsidRPr="00AB5FED">
        <w:tab/>
      </w:r>
      <w:r>
        <w:t>MCVideo</w:t>
      </w:r>
      <w:r w:rsidRPr="00AB5FED">
        <w:t xml:space="preserve"> emergency group call response</w:t>
      </w:r>
      <w:bookmarkEnd w:id="362"/>
      <w:bookmarkEnd w:id="363"/>
      <w:bookmarkEnd w:id="364"/>
      <w:bookmarkEnd w:id="365"/>
    </w:p>
    <w:p w14:paraId="38EAEBF8" w14:textId="77777777" w:rsidR="00D26399" w:rsidRPr="00AB5FED" w:rsidRDefault="00D26399" w:rsidP="00D26399">
      <w:r w:rsidRPr="00AB5FED">
        <w:t>Table </w:t>
      </w:r>
      <w:r>
        <w:t>7.1.2.2.</w:t>
      </w:r>
      <w:r w:rsidR="001E70AB">
        <w:t>19</w:t>
      </w:r>
      <w:r w:rsidRPr="00AB5FED">
        <w:t xml:space="preserve">-1 describes the information flow emergency group call response from the </w:t>
      </w:r>
      <w:r>
        <w:t>MCVideo</w:t>
      </w:r>
      <w:r w:rsidRPr="00AB5FED">
        <w:t xml:space="preserve"> client to the </w:t>
      </w:r>
      <w:r>
        <w:t>MCVideo</w:t>
      </w:r>
      <w:r w:rsidRPr="00AB5FED">
        <w:t xml:space="preserve"> server</w:t>
      </w:r>
      <w:r w:rsidR="00C523CB">
        <w:t xml:space="preserve">, </w:t>
      </w:r>
      <w:r w:rsidR="00C523CB"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76B4C88" w14:textId="77777777" w:rsidR="00D26399" w:rsidRPr="00AB5FED" w:rsidRDefault="00D26399" w:rsidP="00D26399">
      <w:pPr>
        <w:pStyle w:val="TH"/>
      </w:pPr>
      <w:r w:rsidRPr="00AB5FED">
        <w:t>Table </w:t>
      </w:r>
      <w:r>
        <w:t>7.1.2.2.</w:t>
      </w:r>
      <w:r w:rsidR="001E70AB">
        <w:t>19</w:t>
      </w:r>
      <w:r>
        <w:t>-1</w:t>
      </w:r>
      <w:r w:rsidR="009A7B3F">
        <w:t>:</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26399" w:rsidRPr="00AB5FED" w14:paraId="0352B17E"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3C32A" w14:textId="77777777" w:rsidR="00D26399" w:rsidRPr="00AB5FED" w:rsidRDefault="00D26399"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30038" w14:textId="77777777" w:rsidR="00D26399" w:rsidRPr="00AB5FED" w:rsidRDefault="00D26399"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35A4" w14:textId="77777777" w:rsidR="00D26399" w:rsidRPr="00AB5FED" w:rsidRDefault="00D26399" w:rsidP="007A1471">
            <w:pPr>
              <w:pStyle w:val="TAH"/>
              <w:rPr>
                <w:lang w:eastAsia="ja-JP"/>
              </w:rPr>
            </w:pPr>
            <w:r w:rsidRPr="00AB5FED">
              <w:t>Description</w:t>
            </w:r>
          </w:p>
        </w:tc>
      </w:tr>
      <w:tr w:rsidR="00D26399" w:rsidRPr="00AB5FED" w14:paraId="3916B77B"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FEB3E" w14:textId="77777777" w:rsidR="00D26399" w:rsidRPr="00AB5FED" w:rsidRDefault="00D26399" w:rsidP="007A1471">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07367" w14:textId="77777777" w:rsidR="00D26399" w:rsidRPr="00AB5FED" w:rsidRDefault="00D26399"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82B02" w14:textId="77777777" w:rsidR="00D26399" w:rsidRPr="00AB5FED" w:rsidRDefault="00D26399" w:rsidP="007A1471">
            <w:pPr>
              <w:pStyle w:val="TAL"/>
              <w:rPr>
                <w:lang w:eastAsia="ja-JP"/>
              </w:rPr>
            </w:pPr>
            <w:r w:rsidRPr="00AB5FED">
              <w:t>The identity of the calling party</w:t>
            </w:r>
          </w:p>
        </w:tc>
      </w:tr>
      <w:tr w:rsidR="00D26399" w:rsidRPr="00AB5FED" w14:paraId="19EAC7B5"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9B5A9" w14:textId="77777777" w:rsidR="00D26399" w:rsidRPr="00AB5FED" w:rsidRDefault="00D26399" w:rsidP="007A1471">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AF547" w14:textId="77777777" w:rsidR="00D26399" w:rsidRPr="00AB5FED" w:rsidRDefault="00D26399"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0794F" w14:textId="77777777" w:rsidR="00D26399" w:rsidRPr="00AB5FED" w:rsidRDefault="00D26399" w:rsidP="007A1471">
            <w:pPr>
              <w:pStyle w:val="TAL"/>
              <w:rPr>
                <w:lang w:eastAsia="ja-JP"/>
              </w:rPr>
            </w:pPr>
            <w:r w:rsidRPr="00AB5FED">
              <w:t xml:space="preserve">The </w:t>
            </w:r>
            <w:r>
              <w:t>MCVideo</w:t>
            </w:r>
            <w:r w:rsidRPr="00AB5FED">
              <w:t xml:space="preserve"> group ID on which the call is to be conducted</w:t>
            </w:r>
          </w:p>
        </w:tc>
      </w:tr>
      <w:tr w:rsidR="00D82070" w:rsidRPr="00AB5FED" w14:paraId="698BEAD3" w14:textId="77777777" w:rsidTr="00D82070">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FC35E8" w14:textId="77777777" w:rsidR="00D82070" w:rsidRDefault="00D82070" w:rsidP="007A1471">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CE63E" w14:textId="77777777" w:rsidR="00D82070" w:rsidRPr="00AB5FED" w:rsidRDefault="00D82070" w:rsidP="007A1471">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98DA5" w14:textId="77777777" w:rsidR="00D82070" w:rsidRPr="00AB5FED" w:rsidRDefault="00D82070" w:rsidP="007A1471">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37BC9278" w14:textId="77777777" w:rsidR="00D26399" w:rsidRPr="00AB5FED" w:rsidRDefault="00D26399" w:rsidP="00D26399">
      <w:pPr>
        <w:rPr>
          <w:rFonts w:hint="eastAsia"/>
          <w:lang w:val="en-US" w:eastAsia="zh-CN"/>
        </w:rPr>
      </w:pPr>
    </w:p>
    <w:p w14:paraId="584BDC0F" w14:textId="77777777" w:rsidR="00D26399" w:rsidRPr="00AB5FED" w:rsidRDefault="00D26399" w:rsidP="00D26399">
      <w:pPr>
        <w:pStyle w:val="Heading5"/>
      </w:pPr>
      <w:bookmarkStart w:id="366" w:name="_Toc433209742"/>
      <w:bookmarkStart w:id="367" w:name="_Toc460616014"/>
      <w:bookmarkStart w:id="368" w:name="_Toc460616875"/>
      <w:bookmarkStart w:id="369" w:name="_Toc465162474"/>
      <w:bookmarkStart w:id="370" w:name="_Toc154698221"/>
      <w:r>
        <w:t>7.1.2.2.</w:t>
      </w:r>
      <w:r w:rsidR="001E70AB">
        <w:t>20</w:t>
      </w:r>
      <w:r w:rsidRPr="00AB5FED">
        <w:tab/>
      </w:r>
      <w:r>
        <w:t>MCVideo</w:t>
      </w:r>
      <w:r w:rsidRPr="00AB5FED">
        <w:t xml:space="preserve"> </w:t>
      </w:r>
      <w:r w:rsidR="000A42DC">
        <w:t xml:space="preserve">in-progress </w:t>
      </w:r>
      <w:r w:rsidRPr="00AB5FED">
        <w:t xml:space="preserve">emergency group </w:t>
      </w:r>
      <w:r w:rsidR="000A42DC">
        <w:t>state</w:t>
      </w:r>
      <w:r w:rsidRPr="00AB5FED">
        <w:t xml:space="preserve"> cancel request</w:t>
      </w:r>
      <w:bookmarkEnd w:id="366"/>
      <w:bookmarkEnd w:id="367"/>
      <w:bookmarkEnd w:id="368"/>
      <w:bookmarkEnd w:id="369"/>
      <w:bookmarkEnd w:id="370"/>
    </w:p>
    <w:p w14:paraId="71461CD0" w14:textId="77777777" w:rsidR="00A06997" w:rsidRDefault="00D26399" w:rsidP="00A06997">
      <w:r w:rsidRPr="00AB5FED">
        <w:t>Table </w:t>
      </w:r>
      <w:r>
        <w:t>7.1.2.2.</w:t>
      </w:r>
      <w:r w:rsidR="001E70AB">
        <w:t>20</w:t>
      </w:r>
      <w:r w:rsidRPr="00AB5FED">
        <w:t xml:space="preserve">-1 describes the information flow </w:t>
      </w:r>
      <w:r w:rsidR="000A42DC">
        <w:t xml:space="preserve">MCVideo in-progress </w:t>
      </w:r>
      <w:r w:rsidRPr="00AB5FED">
        <w:t xml:space="preserve">emergency group </w:t>
      </w:r>
      <w:r w:rsidR="000A42DC">
        <w:t>state</w:t>
      </w:r>
      <w:r w:rsidRPr="00AB5FED">
        <w:t xml:space="preserve"> cancel request from the </w:t>
      </w:r>
      <w:r>
        <w:t>MCVideo</w:t>
      </w:r>
      <w:r w:rsidRPr="00AB5FED">
        <w:t xml:space="preserve"> client to the </w:t>
      </w:r>
      <w:r>
        <w:t>MCVideo</w:t>
      </w:r>
      <w:r w:rsidRPr="00AB5FED">
        <w:t xml:space="preserve"> server</w:t>
      </w:r>
      <w:r w:rsidR="00C523CB" w:rsidRPr="00E1487F">
        <w:t xml:space="preserve"> and from the MCVideo server to the MCVideo server</w:t>
      </w:r>
      <w:r w:rsidRPr="00AB5FED">
        <w:t>.</w:t>
      </w:r>
    </w:p>
    <w:p w14:paraId="29CC50F3" w14:textId="77777777" w:rsidR="00D26399" w:rsidRPr="00AB5FED" w:rsidRDefault="00AB3CD2" w:rsidP="00A06997">
      <w:pPr>
        <w:pStyle w:val="NO"/>
      </w:pPr>
      <w:r>
        <w:t>NOTE</w:t>
      </w:r>
      <w:r w:rsidR="00A06997">
        <w:t>:</w:t>
      </w:r>
      <w:r w:rsidR="00A06997">
        <w:tab/>
        <w:t>In Rel-14 and Rel-13 versions of this specification the name of this information flow is "MCVideo emergency group call cancel request".</w:t>
      </w:r>
    </w:p>
    <w:p w14:paraId="1E4A37A5" w14:textId="77777777" w:rsidR="00D26399" w:rsidRPr="00AB5FED" w:rsidRDefault="00D26399" w:rsidP="00D26399">
      <w:pPr>
        <w:pStyle w:val="TH"/>
      </w:pPr>
      <w:r w:rsidRPr="00AB5FED">
        <w:t>Table </w:t>
      </w:r>
      <w:r>
        <w:t>7.1.2.2.</w:t>
      </w:r>
      <w:r w:rsidR="001E70AB">
        <w:t>20</w:t>
      </w:r>
      <w:r w:rsidRPr="00AB5FED">
        <w:t>-1</w:t>
      </w:r>
      <w:r w:rsidR="009A7B3F">
        <w:t>:</w:t>
      </w:r>
      <w:r w:rsidRPr="00AB5FED">
        <w:t xml:space="preserve"> </w:t>
      </w:r>
      <w:r>
        <w:t>MCVideo</w:t>
      </w:r>
      <w:r w:rsidRPr="00AB5FED">
        <w:t xml:space="preserve"> </w:t>
      </w:r>
      <w:r w:rsidR="00A06997">
        <w:t xml:space="preserve">in-progress </w:t>
      </w:r>
      <w:r w:rsidRPr="00AB5FED">
        <w:t xml:space="preserve">emergency group </w:t>
      </w:r>
      <w:r w:rsidR="00A06997">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26399" w:rsidRPr="00AB5FED" w14:paraId="4EDB5CF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585B7" w14:textId="77777777" w:rsidR="00D26399" w:rsidRPr="00AB5FED" w:rsidRDefault="00D26399"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78FFA" w14:textId="77777777" w:rsidR="00D26399" w:rsidRPr="00AB5FED" w:rsidRDefault="00D26399"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B4322" w14:textId="77777777" w:rsidR="00D26399" w:rsidRPr="00AB5FED" w:rsidRDefault="00D26399" w:rsidP="007A1471">
            <w:pPr>
              <w:pStyle w:val="TAH"/>
              <w:rPr>
                <w:lang w:eastAsia="ja-JP"/>
              </w:rPr>
            </w:pPr>
            <w:r w:rsidRPr="00AB5FED">
              <w:t>Description</w:t>
            </w:r>
          </w:p>
        </w:tc>
      </w:tr>
      <w:tr w:rsidR="00D26399" w:rsidRPr="00AB5FED" w14:paraId="684BE01D"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A8C54" w14:textId="77777777" w:rsidR="00D26399" w:rsidRPr="00AB5FED" w:rsidRDefault="00D26399" w:rsidP="007A1471">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6647B" w14:textId="77777777" w:rsidR="00D26399" w:rsidRPr="00AB5FED" w:rsidRDefault="00D26399"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A717" w14:textId="77777777" w:rsidR="00D26399" w:rsidRPr="00AB5FED" w:rsidRDefault="00D26399" w:rsidP="007A1471">
            <w:pPr>
              <w:pStyle w:val="TAL"/>
              <w:rPr>
                <w:lang w:eastAsia="ja-JP"/>
              </w:rPr>
            </w:pPr>
            <w:r w:rsidRPr="00AB5FED">
              <w:t>The identity of the cancelling party</w:t>
            </w:r>
          </w:p>
        </w:tc>
      </w:tr>
      <w:tr w:rsidR="00D26399" w:rsidRPr="00AB5FED" w14:paraId="0C8B1EDF"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1B2AB" w14:textId="77777777" w:rsidR="00D26399" w:rsidRPr="00AB5FED" w:rsidRDefault="00D26399" w:rsidP="007A1471">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026D0" w14:textId="77777777" w:rsidR="00D26399" w:rsidRPr="00AB5FED" w:rsidRDefault="00D26399"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DA120" w14:textId="77777777" w:rsidR="00D26399" w:rsidRPr="00AB5FED" w:rsidRDefault="00D26399" w:rsidP="00A06997">
            <w:pPr>
              <w:pStyle w:val="TAL"/>
              <w:rPr>
                <w:lang w:eastAsia="ja-JP"/>
              </w:rPr>
            </w:pPr>
            <w:r w:rsidRPr="00AB5FED">
              <w:t xml:space="preserve">The </w:t>
            </w:r>
            <w:r>
              <w:t>MCVideo</w:t>
            </w:r>
            <w:r w:rsidRPr="00AB5FED">
              <w:t xml:space="preserve"> group ID on which the </w:t>
            </w:r>
            <w:r>
              <w:t>MCVideo</w:t>
            </w:r>
            <w:r w:rsidR="00A06997">
              <w:t xml:space="preserve"> in-progress</w:t>
            </w:r>
            <w:r w:rsidRPr="00AB5FED">
              <w:t xml:space="preserve"> emergency</w:t>
            </w:r>
            <w:r w:rsidR="00A06997">
              <w:t xml:space="preserve"> state</w:t>
            </w:r>
            <w:r w:rsidRPr="00AB5FED">
              <w:t xml:space="preserve"> is </w:t>
            </w:r>
            <w:r w:rsidR="00A06997">
              <w:t>to be cancelled.</w:t>
            </w:r>
          </w:p>
        </w:tc>
      </w:tr>
      <w:tr w:rsidR="00D26399" w:rsidRPr="00AB5FED" w14:paraId="4D00F123"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C071C" w14:textId="77777777" w:rsidR="00D26399" w:rsidRPr="00AB5FED" w:rsidRDefault="00D26399" w:rsidP="007A1471">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99C8E" w14:textId="77777777" w:rsidR="00D26399" w:rsidRPr="00AB5FED" w:rsidRDefault="00D26399" w:rsidP="007A1471">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7D632" w14:textId="77777777" w:rsidR="00D26399" w:rsidRPr="00AB5FED" w:rsidRDefault="00D26399" w:rsidP="007A1471">
            <w:pPr>
              <w:pStyle w:val="TAL"/>
              <w:rPr>
                <w:lang w:eastAsia="ja-JP"/>
              </w:rPr>
            </w:pPr>
            <w:r w:rsidRPr="00AB5FED">
              <w:t xml:space="preserve">Indicates whether the emergency alert </w:t>
            </w:r>
            <w:r w:rsidR="00A06997">
              <w:t xml:space="preserve">of the cancelling party </w:t>
            </w:r>
            <w:r w:rsidRPr="00AB5FED">
              <w:t>is to be cancelled</w:t>
            </w:r>
          </w:p>
        </w:tc>
      </w:tr>
    </w:tbl>
    <w:p w14:paraId="382FB5AA" w14:textId="77777777" w:rsidR="00D26399" w:rsidRPr="00AB5FED" w:rsidRDefault="00D26399" w:rsidP="00D26399">
      <w:pPr>
        <w:rPr>
          <w:rFonts w:hint="eastAsia"/>
          <w:lang w:eastAsia="zh-CN"/>
        </w:rPr>
      </w:pPr>
    </w:p>
    <w:p w14:paraId="19590E75" w14:textId="77777777" w:rsidR="00D26399" w:rsidRPr="00AB5FED" w:rsidRDefault="00D26399" w:rsidP="00D26399">
      <w:pPr>
        <w:pStyle w:val="Heading5"/>
      </w:pPr>
      <w:bookmarkStart w:id="371" w:name="_Toc446052904"/>
      <w:bookmarkStart w:id="372" w:name="_Toc460616015"/>
      <w:bookmarkStart w:id="373" w:name="_Toc460616876"/>
      <w:bookmarkStart w:id="374" w:name="_Toc465162475"/>
      <w:bookmarkStart w:id="375" w:name="_Toc154698222"/>
      <w:r>
        <w:lastRenderedPageBreak/>
        <w:t>7.1.2.2.</w:t>
      </w:r>
      <w:r w:rsidR="001E70AB">
        <w:t>21</w:t>
      </w:r>
      <w:r w:rsidRPr="00AB5FED">
        <w:tab/>
      </w:r>
      <w:r>
        <w:t>MCVideo</w:t>
      </w:r>
      <w:r w:rsidRPr="00AB5FED">
        <w:t xml:space="preserve"> </w:t>
      </w:r>
      <w:r w:rsidR="00A06997">
        <w:t xml:space="preserve">in-progress </w:t>
      </w:r>
      <w:r w:rsidRPr="00AB5FED">
        <w:t xml:space="preserve">emergency group </w:t>
      </w:r>
      <w:r w:rsidR="00AB3CD2">
        <w:t>state</w:t>
      </w:r>
      <w:r w:rsidRPr="00AB5FED">
        <w:t xml:space="preserve"> cancel </w:t>
      </w:r>
      <w:bookmarkEnd w:id="371"/>
      <w:r w:rsidRPr="00AB5FED">
        <w:t>response</w:t>
      </w:r>
      <w:bookmarkEnd w:id="372"/>
      <w:bookmarkEnd w:id="373"/>
      <w:bookmarkEnd w:id="374"/>
      <w:bookmarkEnd w:id="375"/>
    </w:p>
    <w:p w14:paraId="088C4DDD" w14:textId="77777777" w:rsidR="00AB3CD2" w:rsidRDefault="00D26399" w:rsidP="00AB3CD2">
      <w:r w:rsidRPr="00AB5FED">
        <w:t>Table </w:t>
      </w:r>
      <w:r>
        <w:t>7.1.2.2.</w:t>
      </w:r>
      <w:r w:rsidR="001E70AB">
        <w:t>21</w:t>
      </w:r>
      <w:r w:rsidRPr="00AB5FED">
        <w:t xml:space="preserve">-1 describes the information flow </w:t>
      </w:r>
      <w:r w:rsidR="00AB3CD2">
        <w:t xml:space="preserve">MCVideo in-progress </w:t>
      </w:r>
      <w:r w:rsidRPr="00AB5FED">
        <w:t xml:space="preserve">emergency group </w:t>
      </w:r>
      <w:r w:rsidR="00AB3CD2">
        <w:t>state</w:t>
      </w:r>
      <w:r w:rsidRPr="00AB5FED">
        <w:t xml:space="preserve"> cancel response from the </w:t>
      </w:r>
      <w:r w:rsidR="00C523CB" w:rsidRPr="00E1487F">
        <w:t xml:space="preserve">MCVideo server to the MCVideo server </w:t>
      </w:r>
      <w:r w:rsidR="00C523CB">
        <w:t xml:space="preserve">and from the </w:t>
      </w:r>
      <w:r>
        <w:t>MCVideo</w:t>
      </w:r>
      <w:r w:rsidRPr="00AB5FED">
        <w:t xml:space="preserve"> server to the </w:t>
      </w:r>
      <w:r>
        <w:t>MCVideo</w:t>
      </w:r>
      <w:r w:rsidRPr="00AB5FED">
        <w:t xml:space="preserve"> client.</w:t>
      </w:r>
      <w:r w:rsidR="00AB3CD2" w:rsidRPr="00AB3CD2">
        <w:t xml:space="preserve"> </w:t>
      </w:r>
    </w:p>
    <w:p w14:paraId="0993C2F9" w14:textId="77777777" w:rsidR="00D26399" w:rsidRPr="00AB5FED" w:rsidRDefault="00AB3CD2" w:rsidP="00AB3CD2">
      <w:pPr>
        <w:pStyle w:val="NO"/>
      </w:pPr>
      <w:r>
        <w:t>NOTE:</w:t>
      </w:r>
      <w:r>
        <w:tab/>
        <w:t>In Rel-14 and Rel-13 versions of this specification the name of this information flow is "MCVideo emergency group call cancel response".</w:t>
      </w:r>
    </w:p>
    <w:p w14:paraId="04AB79F7" w14:textId="77777777" w:rsidR="00D26399" w:rsidRPr="00AB5FED" w:rsidRDefault="00D26399" w:rsidP="00D26399">
      <w:pPr>
        <w:pStyle w:val="TH"/>
      </w:pPr>
      <w:r w:rsidRPr="00AB5FED">
        <w:t>Table </w:t>
      </w:r>
      <w:r>
        <w:t>7.1.2.2.</w:t>
      </w:r>
      <w:r w:rsidR="001E70AB">
        <w:t>21</w:t>
      </w:r>
      <w:r w:rsidRPr="00AB5FED">
        <w:t>-1</w:t>
      </w:r>
      <w:r w:rsidR="009A7B3F">
        <w:t>:</w:t>
      </w:r>
      <w:r w:rsidRPr="00AB5FED">
        <w:t xml:space="preserve"> </w:t>
      </w:r>
      <w:r>
        <w:t>MCVideo</w:t>
      </w:r>
      <w:r w:rsidRPr="00AB5FED">
        <w:t xml:space="preserve"> </w:t>
      </w:r>
      <w:r w:rsidR="00AB3CD2">
        <w:t xml:space="preserve">in-progress </w:t>
      </w:r>
      <w:r w:rsidRPr="00AB5FED">
        <w:t xml:space="preserve">emergency group </w:t>
      </w:r>
      <w:r w:rsidR="00AB3CD2">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26399" w:rsidRPr="00AB5FED" w14:paraId="2E14B143"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2B25A" w14:textId="77777777" w:rsidR="00D26399" w:rsidRPr="00AB5FED" w:rsidRDefault="00D26399" w:rsidP="007A1471">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0F452" w14:textId="77777777" w:rsidR="00D26399" w:rsidRPr="00AB5FED" w:rsidRDefault="00D26399" w:rsidP="007A1471">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9CE86" w14:textId="77777777" w:rsidR="00D26399" w:rsidRPr="00AB5FED" w:rsidRDefault="00D26399" w:rsidP="007A1471">
            <w:pPr>
              <w:pStyle w:val="TAH"/>
              <w:rPr>
                <w:lang w:eastAsia="ja-JP"/>
              </w:rPr>
            </w:pPr>
            <w:r w:rsidRPr="00AB5FED">
              <w:t>Description</w:t>
            </w:r>
          </w:p>
        </w:tc>
      </w:tr>
      <w:tr w:rsidR="00D26399" w:rsidRPr="00AB5FED" w14:paraId="3E020C73"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13539" w14:textId="77777777" w:rsidR="00D26399" w:rsidRPr="00AB5FED" w:rsidRDefault="00D26399" w:rsidP="007A1471">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3BC66" w14:textId="77777777" w:rsidR="00D26399" w:rsidRPr="00AB5FED" w:rsidRDefault="00D26399"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1F7616" w14:textId="77777777" w:rsidR="00D26399" w:rsidRPr="00AB5FED" w:rsidRDefault="00D26399" w:rsidP="007A1471">
            <w:pPr>
              <w:pStyle w:val="TAL"/>
              <w:rPr>
                <w:lang w:eastAsia="ja-JP"/>
              </w:rPr>
            </w:pPr>
            <w:r w:rsidRPr="00AB5FED">
              <w:t>The identity of the cancelling party</w:t>
            </w:r>
          </w:p>
        </w:tc>
      </w:tr>
      <w:tr w:rsidR="00D26399" w:rsidRPr="00AB5FED" w14:paraId="66E4E206"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4652D" w14:textId="77777777" w:rsidR="00D26399" w:rsidRPr="00AB5FED" w:rsidRDefault="00D26399" w:rsidP="007A1471">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A618B" w14:textId="77777777" w:rsidR="00D26399" w:rsidRPr="00AB5FED" w:rsidRDefault="00D26399" w:rsidP="007A1471">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CBE14" w14:textId="77777777" w:rsidR="00D26399" w:rsidRPr="00AB5FED" w:rsidRDefault="00D26399" w:rsidP="00CF1DCB">
            <w:pPr>
              <w:pStyle w:val="TAL"/>
              <w:rPr>
                <w:lang w:eastAsia="ja-JP"/>
              </w:rPr>
            </w:pPr>
            <w:r w:rsidRPr="00AB5FED">
              <w:t xml:space="preserve">The </w:t>
            </w:r>
            <w:r>
              <w:t>MCVideo</w:t>
            </w:r>
            <w:r w:rsidRPr="00AB5FED">
              <w:t xml:space="preserve"> group ID on which the </w:t>
            </w:r>
            <w:r>
              <w:t>MCVideo</w:t>
            </w:r>
            <w:r w:rsidR="00AB3CD2">
              <w:t xml:space="preserve"> in-progress</w:t>
            </w:r>
            <w:r w:rsidRPr="00AB5FED">
              <w:t xml:space="preserve"> emergency </w:t>
            </w:r>
            <w:r w:rsidR="00AB3CD2">
              <w:t xml:space="preserve">state </w:t>
            </w:r>
            <w:r w:rsidRPr="00AB5FED">
              <w:t xml:space="preserve">is </w:t>
            </w:r>
            <w:r w:rsidR="00CF1DCB">
              <w:t>to be cancelled.</w:t>
            </w:r>
          </w:p>
        </w:tc>
      </w:tr>
    </w:tbl>
    <w:p w14:paraId="75BFFB6F" w14:textId="77777777" w:rsidR="00D26399" w:rsidRPr="00AB5FED" w:rsidRDefault="00D26399" w:rsidP="00D26399">
      <w:pPr>
        <w:rPr>
          <w:rFonts w:hint="eastAsia"/>
          <w:lang w:val="en-US" w:eastAsia="zh-CN"/>
        </w:rPr>
      </w:pPr>
    </w:p>
    <w:p w14:paraId="611DC9CF" w14:textId="77777777" w:rsidR="00D26399" w:rsidRPr="00AB5FED" w:rsidRDefault="00D26399" w:rsidP="00D26399">
      <w:pPr>
        <w:pStyle w:val="Heading5"/>
      </w:pPr>
      <w:bookmarkStart w:id="376" w:name="_Toc433209745"/>
      <w:bookmarkStart w:id="377" w:name="_Toc460616020"/>
      <w:bookmarkStart w:id="378" w:name="_Toc460616881"/>
      <w:bookmarkStart w:id="379" w:name="_Toc465162481"/>
      <w:bookmarkStart w:id="380" w:name="_Toc154698223"/>
      <w:r>
        <w:t>7.1.2.2.</w:t>
      </w:r>
      <w:r w:rsidR="001E70AB">
        <w:t>22</w:t>
      </w:r>
      <w:r w:rsidRPr="00AB5FED">
        <w:tab/>
      </w:r>
      <w:r>
        <w:t>MCVideo</w:t>
      </w:r>
      <w:r w:rsidRPr="00AB5FED">
        <w:t xml:space="preserve"> imminent peril group call request</w:t>
      </w:r>
      <w:bookmarkEnd w:id="376"/>
      <w:bookmarkEnd w:id="377"/>
      <w:bookmarkEnd w:id="378"/>
      <w:bookmarkEnd w:id="379"/>
      <w:bookmarkEnd w:id="380"/>
    </w:p>
    <w:p w14:paraId="4ED3E709" w14:textId="77777777" w:rsidR="00D26399" w:rsidRPr="00AB5FED" w:rsidRDefault="00D26399" w:rsidP="00D26399">
      <w:r w:rsidRPr="00AB5FED">
        <w:t>Table </w:t>
      </w:r>
      <w:r>
        <w:t>7.1.2.2.</w:t>
      </w:r>
      <w:r w:rsidR="001E70AB">
        <w:t>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rsidR="00C523CB">
        <w:t xml:space="preserve">, </w:t>
      </w:r>
      <w:r w:rsidR="00C523CB"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32532022" w14:textId="77777777" w:rsidR="00D26399" w:rsidRPr="00AB5FED" w:rsidRDefault="00D26399" w:rsidP="00D26399">
      <w:pPr>
        <w:pStyle w:val="TH"/>
      </w:pPr>
      <w:r w:rsidRPr="00AB5FED">
        <w:t>Table </w:t>
      </w:r>
      <w:r>
        <w:t>7.1.2.2.</w:t>
      </w:r>
      <w:r w:rsidR="001E70AB">
        <w:t>22</w:t>
      </w:r>
      <w:r w:rsidRPr="00AB5FED">
        <w:t>-1</w:t>
      </w:r>
      <w:r w:rsidR="009A7B3F">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26399" w:rsidRPr="00AB5FED" w14:paraId="4BC3DE85" w14:textId="77777777" w:rsidTr="007A1471">
        <w:trPr>
          <w:jc w:val="center"/>
        </w:trPr>
        <w:tc>
          <w:tcPr>
            <w:tcW w:w="2405" w:type="dxa"/>
            <w:tcMar>
              <w:top w:w="0" w:type="dxa"/>
              <w:left w:w="108" w:type="dxa"/>
              <w:bottom w:w="0" w:type="dxa"/>
              <w:right w:w="108" w:type="dxa"/>
            </w:tcMar>
            <w:hideMark/>
          </w:tcPr>
          <w:p w14:paraId="3A04865A" w14:textId="77777777" w:rsidR="00D26399" w:rsidRPr="00AB5FED" w:rsidRDefault="00D26399" w:rsidP="007A1471">
            <w:pPr>
              <w:pStyle w:val="TAH"/>
            </w:pPr>
            <w:r w:rsidRPr="00AB5FED">
              <w:t>Information Element</w:t>
            </w:r>
          </w:p>
        </w:tc>
        <w:tc>
          <w:tcPr>
            <w:tcW w:w="1097" w:type="dxa"/>
            <w:tcMar>
              <w:top w:w="0" w:type="dxa"/>
              <w:left w:w="108" w:type="dxa"/>
              <w:bottom w:w="0" w:type="dxa"/>
              <w:right w:w="108" w:type="dxa"/>
            </w:tcMar>
            <w:hideMark/>
          </w:tcPr>
          <w:p w14:paraId="5AA307E8" w14:textId="77777777" w:rsidR="00D26399" w:rsidRPr="00AB5FED" w:rsidRDefault="00D26399" w:rsidP="007A1471">
            <w:pPr>
              <w:pStyle w:val="TAH"/>
            </w:pPr>
            <w:r w:rsidRPr="00AB5FED">
              <w:t>Status</w:t>
            </w:r>
          </w:p>
        </w:tc>
        <w:tc>
          <w:tcPr>
            <w:tcW w:w="2700" w:type="dxa"/>
            <w:tcMar>
              <w:top w:w="0" w:type="dxa"/>
              <w:left w:w="108" w:type="dxa"/>
              <w:bottom w:w="0" w:type="dxa"/>
              <w:right w:w="108" w:type="dxa"/>
            </w:tcMar>
            <w:hideMark/>
          </w:tcPr>
          <w:p w14:paraId="3B73279F" w14:textId="77777777" w:rsidR="00D26399" w:rsidRPr="00AB5FED" w:rsidRDefault="00D26399" w:rsidP="007A1471">
            <w:pPr>
              <w:pStyle w:val="TAH"/>
            </w:pPr>
            <w:r w:rsidRPr="00AB5FED">
              <w:t>Description</w:t>
            </w:r>
          </w:p>
        </w:tc>
      </w:tr>
      <w:tr w:rsidR="00D26399" w:rsidRPr="00AB5FED" w14:paraId="23409094" w14:textId="77777777" w:rsidTr="007A1471">
        <w:trPr>
          <w:jc w:val="center"/>
        </w:trPr>
        <w:tc>
          <w:tcPr>
            <w:tcW w:w="2405" w:type="dxa"/>
            <w:tcMar>
              <w:top w:w="0" w:type="dxa"/>
              <w:left w:w="108" w:type="dxa"/>
              <w:bottom w:w="0" w:type="dxa"/>
              <w:right w:w="108" w:type="dxa"/>
            </w:tcMar>
            <w:hideMark/>
          </w:tcPr>
          <w:p w14:paraId="343C7367" w14:textId="77777777" w:rsidR="00D26399" w:rsidRPr="00AB5FED" w:rsidRDefault="00D26399" w:rsidP="007A1471">
            <w:pPr>
              <w:pStyle w:val="TAL"/>
            </w:pPr>
            <w:r>
              <w:t>MCVideo</w:t>
            </w:r>
            <w:r w:rsidRPr="00AB5FED">
              <w:t xml:space="preserve"> ID</w:t>
            </w:r>
          </w:p>
        </w:tc>
        <w:tc>
          <w:tcPr>
            <w:tcW w:w="1097" w:type="dxa"/>
            <w:tcMar>
              <w:top w:w="0" w:type="dxa"/>
              <w:left w:w="108" w:type="dxa"/>
              <w:bottom w:w="0" w:type="dxa"/>
              <w:right w:w="108" w:type="dxa"/>
            </w:tcMar>
            <w:hideMark/>
          </w:tcPr>
          <w:p w14:paraId="0E23FD27" w14:textId="77777777" w:rsidR="00D26399" w:rsidRPr="00AB5FED" w:rsidRDefault="00D26399" w:rsidP="007A1471">
            <w:pPr>
              <w:pStyle w:val="TAL"/>
            </w:pPr>
            <w:r w:rsidRPr="00AB5FED">
              <w:t>M</w:t>
            </w:r>
          </w:p>
        </w:tc>
        <w:tc>
          <w:tcPr>
            <w:tcW w:w="2700" w:type="dxa"/>
            <w:tcMar>
              <w:top w:w="0" w:type="dxa"/>
              <w:left w:w="108" w:type="dxa"/>
              <w:bottom w:w="0" w:type="dxa"/>
              <w:right w:w="108" w:type="dxa"/>
            </w:tcMar>
            <w:hideMark/>
          </w:tcPr>
          <w:p w14:paraId="15B386A1" w14:textId="77777777" w:rsidR="00D26399" w:rsidRPr="00AB5FED" w:rsidRDefault="00D26399" w:rsidP="007A1471">
            <w:pPr>
              <w:pStyle w:val="TAL"/>
            </w:pPr>
            <w:r w:rsidRPr="00AB5FED">
              <w:t>The identity of the calling party</w:t>
            </w:r>
          </w:p>
        </w:tc>
      </w:tr>
      <w:tr w:rsidR="0038719E" w:rsidRPr="00AB5FED" w14:paraId="4B2CD761" w14:textId="77777777" w:rsidTr="007A1471">
        <w:trPr>
          <w:jc w:val="center"/>
        </w:trPr>
        <w:tc>
          <w:tcPr>
            <w:tcW w:w="2405" w:type="dxa"/>
            <w:tcMar>
              <w:top w:w="0" w:type="dxa"/>
              <w:left w:w="108" w:type="dxa"/>
              <w:bottom w:w="0" w:type="dxa"/>
              <w:right w:w="108" w:type="dxa"/>
            </w:tcMar>
          </w:tcPr>
          <w:p w14:paraId="7EF7392E" w14:textId="77777777" w:rsidR="0038719E" w:rsidRDefault="0038719E" w:rsidP="0038719E">
            <w:pPr>
              <w:pStyle w:val="TAL"/>
            </w:pPr>
            <w:r w:rsidRPr="00AB1CBB">
              <w:t>Functional alias</w:t>
            </w:r>
          </w:p>
        </w:tc>
        <w:tc>
          <w:tcPr>
            <w:tcW w:w="1097" w:type="dxa"/>
            <w:tcMar>
              <w:top w:w="0" w:type="dxa"/>
              <w:left w:w="108" w:type="dxa"/>
              <w:bottom w:w="0" w:type="dxa"/>
              <w:right w:w="108" w:type="dxa"/>
            </w:tcMar>
          </w:tcPr>
          <w:p w14:paraId="6D599B7C" w14:textId="77777777" w:rsidR="0038719E" w:rsidRPr="00AB5FED" w:rsidRDefault="0038719E" w:rsidP="0038719E">
            <w:pPr>
              <w:pStyle w:val="TAL"/>
            </w:pPr>
            <w:r w:rsidRPr="00AB1CBB">
              <w:t>O</w:t>
            </w:r>
          </w:p>
        </w:tc>
        <w:tc>
          <w:tcPr>
            <w:tcW w:w="2700" w:type="dxa"/>
            <w:tcMar>
              <w:top w:w="0" w:type="dxa"/>
              <w:left w:w="108" w:type="dxa"/>
              <w:bottom w:w="0" w:type="dxa"/>
              <w:right w:w="108" w:type="dxa"/>
            </w:tcMar>
          </w:tcPr>
          <w:p w14:paraId="21AED4F7" w14:textId="77777777" w:rsidR="0038719E" w:rsidRPr="00AB5FED" w:rsidRDefault="0038719E" w:rsidP="0038719E">
            <w:pPr>
              <w:pStyle w:val="TAL"/>
            </w:pPr>
            <w:r w:rsidRPr="00AB1CBB">
              <w:t>The fu</w:t>
            </w:r>
            <w:r>
              <w:t>nctional alias of the calling</w:t>
            </w:r>
            <w:r w:rsidRPr="00AB1CBB">
              <w:t xml:space="preserve"> party</w:t>
            </w:r>
          </w:p>
        </w:tc>
      </w:tr>
      <w:tr w:rsidR="0038719E" w:rsidRPr="00AB5FED" w14:paraId="3487CAB6" w14:textId="77777777" w:rsidTr="007A1471">
        <w:trPr>
          <w:jc w:val="center"/>
        </w:trPr>
        <w:tc>
          <w:tcPr>
            <w:tcW w:w="2405" w:type="dxa"/>
            <w:tcMar>
              <w:top w:w="0" w:type="dxa"/>
              <w:left w:w="108" w:type="dxa"/>
              <w:bottom w:w="0" w:type="dxa"/>
              <w:right w:w="108" w:type="dxa"/>
            </w:tcMar>
            <w:hideMark/>
          </w:tcPr>
          <w:p w14:paraId="124F814D" w14:textId="77777777" w:rsidR="0038719E" w:rsidRPr="00AB5FED" w:rsidRDefault="0038719E" w:rsidP="0038719E">
            <w:pPr>
              <w:pStyle w:val="TAL"/>
            </w:pPr>
            <w:r>
              <w:t>MCVideo</w:t>
            </w:r>
            <w:r w:rsidRPr="00AB5FED">
              <w:t xml:space="preserve"> group ID</w:t>
            </w:r>
          </w:p>
        </w:tc>
        <w:tc>
          <w:tcPr>
            <w:tcW w:w="1097" w:type="dxa"/>
            <w:tcMar>
              <w:top w:w="0" w:type="dxa"/>
              <w:left w:w="108" w:type="dxa"/>
              <w:bottom w:w="0" w:type="dxa"/>
              <w:right w:w="108" w:type="dxa"/>
            </w:tcMar>
            <w:hideMark/>
          </w:tcPr>
          <w:p w14:paraId="0F203161" w14:textId="77777777" w:rsidR="0038719E" w:rsidRPr="00AB5FED" w:rsidRDefault="0038719E" w:rsidP="0038719E">
            <w:pPr>
              <w:pStyle w:val="TAL"/>
            </w:pPr>
            <w:r w:rsidRPr="00AB5FED">
              <w:t>M</w:t>
            </w:r>
          </w:p>
        </w:tc>
        <w:tc>
          <w:tcPr>
            <w:tcW w:w="2700" w:type="dxa"/>
            <w:tcMar>
              <w:top w:w="0" w:type="dxa"/>
              <w:left w:w="108" w:type="dxa"/>
              <w:bottom w:w="0" w:type="dxa"/>
              <w:right w:w="108" w:type="dxa"/>
            </w:tcMar>
            <w:hideMark/>
          </w:tcPr>
          <w:p w14:paraId="611317E0" w14:textId="77777777" w:rsidR="0038719E" w:rsidRPr="00AB5FED" w:rsidRDefault="0038719E" w:rsidP="0038719E">
            <w:pPr>
              <w:pStyle w:val="TAL"/>
            </w:pPr>
            <w:r w:rsidRPr="00AB5FED">
              <w:t xml:space="preserve">The </w:t>
            </w:r>
            <w:r>
              <w:t>MCVideo</w:t>
            </w:r>
            <w:r w:rsidRPr="00AB5FED">
              <w:t xml:space="preserve"> group ID on which the call is to be conducted</w:t>
            </w:r>
          </w:p>
        </w:tc>
      </w:tr>
      <w:tr w:rsidR="006B5E81" w:rsidRPr="00AB5FED" w14:paraId="3BFFBCBE" w14:textId="77777777" w:rsidTr="007A1471">
        <w:trPr>
          <w:jc w:val="center"/>
        </w:trPr>
        <w:tc>
          <w:tcPr>
            <w:tcW w:w="2405" w:type="dxa"/>
            <w:tcMar>
              <w:top w:w="0" w:type="dxa"/>
              <w:left w:w="108" w:type="dxa"/>
              <w:bottom w:w="0" w:type="dxa"/>
              <w:right w:w="108" w:type="dxa"/>
            </w:tcMar>
          </w:tcPr>
          <w:p w14:paraId="587875E4" w14:textId="77777777" w:rsidR="006B5E81" w:rsidRDefault="006B5E81" w:rsidP="006B5E81">
            <w:pPr>
              <w:pStyle w:val="TAL"/>
            </w:pPr>
            <w:r>
              <w:t>Requested priority</w:t>
            </w:r>
          </w:p>
        </w:tc>
        <w:tc>
          <w:tcPr>
            <w:tcW w:w="1097" w:type="dxa"/>
            <w:tcMar>
              <w:top w:w="0" w:type="dxa"/>
              <w:left w:w="108" w:type="dxa"/>
              <w:bottom w:w="0" w:type="dxa"/>
              <w:right w:w="108" w:type="dxa"/>
            </w:tcMar>
          </w:tcPr>
          <w:p w14:paraId="204F9A80" w14:textId="77777777" w:rsidR="006B5E81" w:rsidRPr="00AB5FED" w:rsidRDefault="006B5E81" w:rsidP="006B5E81">
            <w:pPr>
              <w:pStyle w:val="TAL"/>
            </w:pPr>
            <w:r>
              <w:t>O</w:t>
            </w:r>
          </w:p>
        </w:tc>
        <w:tc>
          <w:tcPr>
            <w:tcW w:w="2700" w:type="dxa"/>
            <w:tcMar>
              <w:top w:w="0" w:type="dxa"/>
              <w:left w:w="108" w:type="dxa"/>
              <w:bottom w:w="0" w:type="dxa"/>
              <w:right w:w="108" w:type="dxa"/>
            </w:tcMar>
          </w:tcPr>
          <w:p w14:paraId="28E6DED8" w14:textId="77777777" w:rsidR="006B5E81" w:rsidRPr="00AB5FED" w:rsidRDefault="006B5E81" w:rsidP="006B5E81">
            <w:pPr>
              <w:pStyle w:val="TAL"/>
            </w:pPr>
            <w:r>
              <w:t>Priority level requested for the call</w:t>
            </w:r>
          </w:p>
        </w:tc>
      </w:tr>
      <w:tr w:rsidR="006B5E81" w:rsidRPr="00AB5FED" w14:paraId="4E91B0E2" w14:textId="77777777" w:rsidTr="007A1471">
        <w:trPr>
          <w:jc w:val="center"/>
        </w:trPr>
        <w:tc>
          <w:tcPr>
            <w:tcW w:w="2405" w:type="dxa"/>
            <w:tcMar>
              <w:top w:w="0" w:type="dxa"/>
              <w:left w:w="108" w:type="dxa"/>
              <w:bottom w:w="0" w:type="dxa"/>
              <w:right w:w="108" w:type="dxa"/>
            </w:tcMar>
            <w:hideMark/>
          </w:tcPr>
          <w:p w14:paraId="5CF8884F" w14:textId="77777777" w:rsidR="006B5E81" w:rsidRPr="00AB5FED" w:rsidRDefault="006B5E81" w:rsidP="006B5E81">
            <w:pPr>
              <w:pStyle w:val="TAL"/>
            </w:pPr>
            <w:r w:rsidRPr="00AB5FED">
              <w:t>Imminent peril indicator</w:t>
            </w:r>
          </w:p>
        </w:tc>
        <w:tc>
          <w:tcPr>
            <w:tcW w:w="1097" w:type="dxa"/>
            <w:tcMar>
              <w:top w:w="0" w:type="dxa"/>
              <w:left w:w="108" w:type="dxa"/>
              <w:bottom w:w="0" w:type="dxa"/>
              <w:right w:w="108" w:type="dxa"/>
            </w:tcMar>
            <w:hideMark/>
          </w:tcPr>
          <w:p w14:paraId="45921CE2" w14:textId="77777777" w:rsidR="006B5E81" w:rsidRPr="00AB5FED" w:rsidRDefault="006B5E81" w:rsidP="006B5E81">
            <w:pPr>
              <w:pStyle w:val="TAL"/>
            </w:pPr>
            <w:r w:rsidRPr="00AB5FED">
              <w:t>M</w:t>
            </w:r>
          </w:p>
        </w:tc>
        <w:tc>
          <w:tcPr>
            <w:tcW w:w="2700" w:type="dxa"/>
            <w:tcMar>
              <w:top w:w="0" w:type="dxa"/>
              <w:left w:w="108" w:type="dxa"/>
              <w:bottom w:w="0" w:type="dxa"/>
              <w:right w:w="108" w:type="dxa"/>
            </w:tcMar>
            <w:hideMark/>
          </w:tcPr>
          <w:p w14:paraId="116AF04F" w14:textId="77777777" w:rsidR="006B5E81" w:rsidRPr="00AB5FED" w:rsidRDefault="006B5E81" w:rsidP="006B5E81">
            <w:pPr>
              <w:pStyle w:val="TAL"/>
            </w:pPr>
            <w:r w:rsidRPr="00AB5FED">
              <w:t>Indicates that the group call request is an imminent peril call</w:t>
            </w:r>
          </w:p>
        </w:tc>
      </w:tr>
    </w:tbl>
    <w:p w14:paraId="463BB20E" w14:textId="77777777" w:rsidR="00D26399" w:rsidRPr="00AB5FED" w:rsidRDefault="00D26399" w:rsidP="00D26399">
      <w:pPr>
        <w:rPr>
          <w:rFonts w:hint="eastAsia"/>
          <w:lang w:eastAsia="zh-CN"/>
        </w:rPr>
      </w:pPr>
    </w:p>
    <w:p w14:paraId="7B2AA8C3" w14:textId="77777777" w:rsidR="00D26399" w:rsidRPr="00AB5FED" w:rsidRDefault="00D26399" w:rsidP="00D26399">
      <w:pPr>
        <w:pStyle w:val="Heading5"/>
      </w:pPr>
      <w:bookmarkStart w:id="381" w:name="_Toc460616021"/>
      <w:bookmarkStart w:id="382" w:name="_Toc460616882"/>
      <w:bookmarkStart w:id="383" w:name="_Toc465162482"/>
      <w:bookmarkStart w:id="384" w:name="_Toc154698224"/>
      <w:r>
        <w:t>7.1.2.2.</w:t>
      </w:r>
      <w:r w:rsidR="001E70AB">
        <w:t>23</w:t>
      </w:r>
      <w:r w:rsidRPr="00AB5FED">
        <w:tab/>
      </w:r>
      <w:r>
        <w:t>MCVideo</w:t>
      </w:r>
      <w:r w:rsidRPr="00AB5FED">
        <w:t xml:space="preserve"> imminent peril group call response</w:t>
      </w:r>
      <w:bookmarkEnd w:id="381"/>
      <w:bookmarkEnd w:id="382"/>
      <w:bookmarkEnd w:id="383"/>
      <w:bookmarkEnd w:id="384"/>
    </w:p>
    <w:p w14:paraId="2E992D56" w14:textId="77777777" w:rsidR="00D26399" w:rsidRPr="00AB5FED" w:rsidRDefault="00D26399" w:rsidP="00D26399">
      <w:r w:rsidRPr="00AB5FED">
        <w:t>Table </w:t>
      </w:r>
      <w:r>
        <w:t>7.1.2.2.</w:t>
      </w:r>
      <w:r w:rsidR="001E70AB">
        <w:t>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rsidR="00C523CB">
        <w:t xml:space="preserve">, </w:t>
      </w:r>
      <w:r w:rsidR="00C523CB"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456D16AE" w14:textId="77777777" w:rsidR="00D26399" w:rsidRPr="00AB5FED" w:rsidRDefault="00D26399" w:rsidP="00D26399">
      <w:pPr>
        <w:pStyle w:val="TH"/>
      </w:pPr>
      <w:r w:rsidRPr="00AB5FED">
        <w:t>Table </w:t>
      </w:r>
      <w:r>
        <w:t>7.1.2.2.</w:t>
      </w:r>
      <w:r w:rsidR="001E70AB">
        <w:t>23</w:t>
      </w:r>
      <w:r w:rsidRPr="00AB5FED">
        <w:t>-1</w:t>
      </w:r>
      <w:r w:rsidR="009A7B3F">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26399" w:rsidRPr="00AB5FED" w14:paraId="2C6C83CC"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BF445" w14:textId="77777777" w:rsidR="00D26399" w:rsidRPr="00AB5FED" w:rsidRDefault="00D26399" w:rsidP="007A1471">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6B37D" w14:textId="77777777" w:rsidR="00D26399" w:rsidRPr="00AB5FED" w:rsidRDefault="00D26399" w:rsidP="007A1471">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093A2" w14:textId="77777777" w:rsidR="00D26399" w:rsidRPr="00AB5FED" w:rsidRDefault="00D26399" w:rsidP="007A1471">
            <w:pPr>
              <w:pStyle w:val="TAH"/>
            </w:pPr>
            <w:r w:rsidRPr="00AB5FED">
              <w:t>Description</w:t>
            </w:r>
          </w:p>
        </w:tc>
      </w:tr>
      <w:tr w:rsidR="00D26399" w:rsidRPr="00AB5FED" w14:paraId="1D7B8E04"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8E9B2" w14:textId="77777777" w:rsidR="00D26399" w:rsidRPr="00AB5FED" w:rsidRDefault="00D26399" w:rsidP="007A1471">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A4189" w14:textId="77777777" w:rsidR="00D26399" w:rsidRPr="00AB5FED" w:rsidRDefault="00D26399"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0DF83" w14:textId="77777777" w:rsidR="00D26399" w:rsidRPr="00AB5FED" w:rsidRDefault="00D26399" w:rsidP="007A1471">
            <w:pPr>
              <w:pStyle w:val="TAL"/>
            </w:pPr>
            <w:r w:rsidRPr="00AB5FED">
              <w:t>The identity of the calling party</w:t>
            </w:r>
          </w:p>
        </w:tc>
      </w:tr>
      <w:tr w:rsidR="00D26399" w:rsidRPr="00AB5FED" w14:paraId="1CC01575"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3F8CF" w14:textId="77777777" w:rsidR="00D26399" w:rsidRPr="00AB5FED" w:rsidRDefault="00D26399" w:rsidP="007A1471">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CF05F" w14:textId="77777777" w:rsidR="00D26399" w:rsidRPr="00AB5FED" w:rsidRDefault="00D26399"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37D0" w14:textId="77777777" w:rsidR="00D26399" w:rsidRPr="00AB5FED" w:rsidRDefault="00D26399" w:rsidP="007A1471">
            <w:pPr>
              <w:pStyle w:val="TAL"/>
            </w:pPr>
            <w:r w:rsidRPr="00AB5FED">
              <w:t xml:space="preserve">The </w:t>
            </w:r>
            <w:r>
              <w:t>MCVideo</w:t>
            </w:r>
            <w:r w:rsidRPr="00AB5FED">
              <w:t xml:space="preserve"> group ID on which the call is to be conducted</w:t>
            </w:r>
          </w:p>
        </w:tc>
      </w:tr>
      <w:tr w:rsidR="00D82070" w:rsidRPr="00AB5FED" w14:paraId="082A7A7B" w14:textId="77777777" w:rsidTr="00D82070">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3FCC1" w14:textId="77777777" w:rsidR="00D82070" w:rsidRDefault="00D82070" w:rsidP="007A1471">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42406" w14:textId="77777777" w:rsidR="00D82070" w:rsidRPr="00AB5FED" w:rsidRDefault="00D82070" w:rsidP="007A1471">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6BE97" w14:textId="77777777" w:rsidR="00D82070" w:rsidRPr="00AB5FED" w:rsidRDefault="00D82070" w:rsidP="007A1471">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0A96911" w14:textId="77777777" w:rsidR="00D26399" w:rsidRPr="00AB5FED" w:rsidRDefault="00D26399" w:rsidP="00D26399">
      <w:pPr>
        <w:rPr>
          <w:rFonts w:hint="eastAsia"/>
          <w:lang w:val="en-US" w:eastAsia="zh-CN"/>
        </w:rPr>
      </w:pPr>
    </w:p>
    <w:p w14:paraId="5E30ADB5" w14:textId="77777777" w:rsidR="00D26399" w:rsidRPr="00AB5FED" w:rsidRDefault="00D26399" w:rsidP="00D26399">
      <w:pPr>
        <w:pStyle w:val="Heading5"/>
      </w:pPr>
      <w:bookmarkStart w:id="385" w:name="_Toc433209746"/>
      <w:bookmarkStart w:id="386" w:name="_Toc460616022"/>
      <w:bookmarkStart w:id="387" w:name="_Toc460616883"/>
      <w:bookmarkStart w:id="388" w:name="_Toc465162483"/>
      <w:bookmarkStart w:id="389" w:name="_Toc154698225"/>
      <w:r>
        <w:t>7.1.2.2.</w:t>
      </w:r>
      <w:r w:rsidR="001E70AB">
        <w:t>24</w:t>
      </w:r>
      <w:r w:rsidRPr="00AB5FED">
        <w:tab/>
      </w:r>
      <w:r>
        <w:t>MCVideo</w:t>
      </w:r>
      <w:r w:rsidRPr="00AB5FED">
        <w:t xml:space="preserve"> imminent peril group call cancel request</w:t>
      </w:r>
      <w:bookmarkEnd w:id="385"/>
      <w:bookmarkEnd w:id="386"/>
      <w:bookmarkEnd w:id="387"/>
      <w:bookmarkEnd w:id="388"/>
      <w:bookmarkEnd w:id="389"/>
    </w:p>
    <w:p w14:paraId="0C84CE40" w14:textId="77777777" w:rsidR="00D26399" w:rsidRPr="00AB5FED" w:rsidRDefault="00D26399" w:rsidP="00D26399">
      <w:r w:rsidRPr="00AB5FED">
        <w:t>Table </w:t>
      </w:r>
      <w:r>
        <w:t>7.1.2.2.</w:t>
      </w:r>
      <w:r w:rsidR="001E70AB">
        <w:t>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rsidR="00C523CB">
        <w:t xml:space="preserve">, </w:t>
      </w:r>
      <w:r w:rsidR="00C523CB"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DE92A64" w14:textId="77777777" w:rsidR="00D26399" w:rsidRPr="00AB5FED" w:rsidRDefault="00D26399" w:rsidP="00D26399">
      <w:pPr>
        <w:pStyle w:val="TH"/>
      </w:pPr>
      <w:r w:rsidRPr="00AB5FED">
        <w:lastRenderedPageBreak/>
        <w:t>Table </w:t>
      </w:r>
      <w:r>
        <w:t>7.1.2.2.</w:t>
      </w:r>
      <w:r w:rsidR="001E70AB">
        <w:t>24</w:t>
      </w:r>
      <w:r w:rsidRPr="00AB5FED">
        <w:t>-1</w:t>
      </w:r>
      <w:r w:rsidR="009A7B3F">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26399" w:rsidRPr="00AB5FED" w14:paraId="531F6326" w14:textId="77777777" w:rsidTr="007A1471">
        <w:trPr>
          <w:jc w:val="center"/>
        </w:trPr>
        <w:tc>
          <w:tcPr>
            <w:tcW w:w="2405" w:type="dxa"/>
            <w:tcMar>
              <w:top w:w="0" w:type="dxa"/>
              <w:left w:w="108" w:type="dxa"/>
              <w:bottom w:w="0" w:type="dxa"/>
              <w:right w:w="108" w:type="dxa"/>
            </w:tcMar>
            <w:hideMark/>
          </w:tcPr>
          <w:p w14:paraId="550C208F" w14:textId="77777777" w:rsidR="00D26399" w:rsidRPr="00AB5FED" w:rsidRDefault="00D26399" w:rsidP="007A1471">
            <w:pPr>
              <w:pStyle w:val="TAH"/>
            </w:pPr>
            <w:r w:rsidRPr="00AB5FED">
              <w:t>Information Element</w:t>
            </w:r>
          </w:p>
        </w:tc>
        <w:tc>
          <w:tcPr>
            <w:tcW w:w="1097" w:type="dxa"/>
            <w:tcMar>
              <w:top w:w="0" w:type="dxa"/>
              <w:left w:w="108" w:type="dxa"/>
              <w:bottom w:w="0" w:type="dxa"/>
              <w:right w:w="108" w:type="dxa"/>
            </w:tcMar>
            <w:hideMark/>
          </w:tcPr>
          <w:p w14:paraId="4D49ECCF" w14:textId="77777777" w:rsidR="00D26399" w:rsidRPr="00AB5FED" w:rsidRDefault="00D26399" w:rsidP="007A1471">
            <w:pPr>
              <w:pStyle w:val="TAH"/>
            </w:pPr>
            <w:r w:rsidRPr="00AB5FED">
              <w:t>Status</w:t>
            </w:r>
          </w:p>
        </w:tc>
        <w:tc>
          <w:tcPr>
            <w:tcW w:w="2700" w:type="dxa"/>
            <w:tcMar>
              <w:top w:w="0" w:type="dxa"/>
              <w:left w:w="108" w:type="dxa"/>
              <w:bottom w:w="0" w:type="dxa"/>
              <w:right w:w="108" w:type="dxa"/>
            </w:tcMar>
            <w:hideMark/>
          </w:tcPr>
          <w:p w14:paraId="280E9964" w14:textId="77777777" w:rsidR="00D26399" w:rsidRPr="00AB5FED" w:rsidRDefault="00D26399" w:rsidP="007A1471">
            <w:pPr>
              <w:pStyle w:val="TAH"/>
            </w:pPr>
            <w:r w:rsidRPr="00AB5FED">
              <w:t>Description</w:t>
            </w:r>
          </w:p>
        </w:tc>
      </w:tr>
      <w:tr w:rsidR="00D26399" w:rsidRPr="00AB5FED" w14:paraId="5EC4D510" w14:textId="77777777" w:rsidTr="007A1471">
        <w:trPr>
          <w:jc w:val="center"/>
        </w:trPr>
        <w:tc>
          <w:tcPr>
            <w:tcW w:w="2405" w:type="dxa"/>
            <w:tcMar>
              <w:top w:w="0" w:type="dxa"/>
              <w:left w:w="108" w:type="dxa"/>
              <w:bottom w:w="0" w:type="dxa"/>
              <w:right w:w="108" w:type="dxa"/>
            </w:tcMar>
            <w:hideMark/>
          </w:tcPr>
          <w:p w14:paraId="762B9021" w14:textId="77777777" w:rsidR="00D26399" w:rsidRPr="00AB5FED" w:rsidRDefault="00D26399" w:rsidP="007A1471">
            <w:pPr>
              <w:pStyle w:val="TAL"/>
            </w:pPr>
            <w:r>
              <w:t>MCVideo</w:t>
            </w:r>
            <w:r w:rsidRPr="00AB5FED">
              <w:t xml:space="preserve"> ID</w:t>
            </w:r>
          </w:p>
        </w:tc>
        <w:tc>
          <w:tcPr>
            <w:tcW w:w="1097" w:type="dxa"/>
            <w:tcMar>
              <w:top w:w="0" w:type="dxa"/>
              <w:left w:w="108" w:type="dxa"/>
              <w:bottom w:w="0" w:type="dxa"/>
              <w:right w:w="108" w:type="dxa"/>
            </w:tcMar>
            <w:hideMark/>
          </w:tcPr>
          <w:p w14:paraId="00452E57" w14:textId="77777777" w:rsidR="00D26399" w:rsidRPr="00AB5FED" w:rsidRDefault="00D26399" w:rsidP="007A1471">
            <w:pPr>
              <w:pStyle w:val="TAL"/>
            </w:pPr>
            <w:r w:rsidRPr="00AB5FED">
              <w:t>M</w:t>
            </w:r>
          </w:p>
        </w:tc>
        <w:tc>
          <w:tcPr>
            <w:tcW w:w="2700" w:type="dxa"/>
            <w:tcMar>
              <w:top w:w="0" w:type="dxa"/>
              <w:left w:w="108" w:type="dxa"/>
              <w:bottom w:w="0" w:type="dxa"/>
              <w:right w:w="108" w:type="dxa"/>
            </w:tcMar>
            <w:hideMark/>
          </w:tcPr>
          <w:p w14:paraId="790F65E4" w14:textId="77777777" w:rsidR="00D26399" w:rsidRPr="00AB5FED" w:rsidRDefault="00D26399" w:rsidP="007A1471">
            <w:pPr>
              <w:pStyle w:val="TAL"/>
            </w:pPr>
            <w:r w:rsidRPr="00AB5FED">
              <w:t>The identity of the cancelling party</w:t>
            </w:r>
          </w:p>
        </w:tc>
      </w:tr>
      <w:tr w:rsidR="00D26399" w:rsidRPr="00AB5FED" w14:paraId="096112D9" w14:textId="77777777" w:rsidTr="007A1471">
        <w:trPr>
          <w:jc w:val="center"/>
        </w:trPr>
        <w:tc>
          <w:tcPr>
            <w:tcW w:w="2405" w:type="dxa"/>
            <w:tcMar>
              <w:top w:w="0" w:type="dxa"/>
              <w:left w:w="108" w:type="dxa"/>
              <w:bottom w:w="0" w:type="dxa"/>
              <w:right w:w="108" w:type="dxa"/>
            </w:tcMar>
            <w:hideMark/>
          </w:tcPr>
          <w:p w14:paraId="402EAAFE" w14:textId="77777777" w:rsidR="00D26399" w:rsidRPr="00AB5FED" w:rsidRDefault="00D26399" w:rsidP="007A1471">
            <w:pPr>
              <w:pStyle w:val="TAL"/>
            </w:pPr>
            <w:r>
              <w:t>MCVideo</w:t>
            </w:r>
            <w:r w:rsidRPr="00AB5FED">
              <w:t xml:space="preserve"> group ID</w:t>
            </w:r>
          </w:p>
        </w:tc>
        <w:tc>
          <w:tcPr>
            <w:tcW w:w="1097" w:type="dxa"/>
            <w:tcMar>
              <w:top w:w="0" w:type="dxa"/>
              <w:left w:w="108" w:type="dxa"/>
              <w:bottom w:w="0" w:type="dxa"/>
              <w:right w:w="108" w:type="dxa"/>
            </w:tcMar>
            <w:hideMark/>
          </w:tcPr>
          <w:p w14:paraId="5962A67E" w14:textId="77777777" w:rsidR="00D26399" w:rsidRPr="00AB5FED" w:rsidRDefault="00D26399" w:rsidP="007A1471">
            <w:pPr>
              <w:pStyle w:val="TAL"/>
            </w:pPr>
            <w:r w:rsidRPr="00AB5FED">
              <w:t>M</w:t>
            </w:r>
          </w:p>
        </w:tc>
        <w:tc>
          <w:tcPr>
            <w:tcW w:w="2700" w:type="dxa"/>
            <w:tcMar>
              <w:top w:w="0" w:type="dxa"/>
              <w:left w:w="108" w:type="dxa"/>
              <w:bottom w:w="0" w:type="dxa"/>
              <w:right w:w="108" w:type="dxa"/>
            </w:tcMar>
            <w:hideMark/>
          </w:tcPr>
          <w:p w14:paraId="389A0FE8" w14:textId="77777777" w:rsidR="00D26399" w:rsidRPr="00AB5FED" w:rsidRDefault="00D26399" w:rsidP="007A1471">
            <w:pPr>
              <w:pStyle w:val="TAL"/>
            </w:pPr>
            <w:r w:rsidRPr="00AB5FED">
              <w:t xml:space="preserve">The </w:t>
            </w:r>
            <w:r>
              <w:t>MCVideo</w:t>
            </w:r>
            <w:r w:rsidRPr="00AB5FED">
              <w:t xml:space="preserve"> group ID on which the imminent peril is to be cancelled</w:t>
            </w:r>
          </w:p>
        </w:tc>
      </w:tr>
    </w:tbl>
    <w:p w14:paraId="6C1CC0F5" w14:textId="77777777" w:rsidR="00D26399" w:rsidRPr="00AB5FED" w:rsidRDefault="00D26399" w:rsidP="00D26399">
      <w:pPr>
        <w:rPr>
          <w:rFonts w:hint="eastAsia"/>
          <w:lang w:eastAsia="zh-CN"/>
        </w:rPr>
      </w:pPr>
    </w:p>
    <w:p w14:paraId="262364B3" w14:textId="77777777" w:rsidR="00D26399" w:rsidRPr="00AB5FED" w:rsidRDefault="00D26399" w:rsidP="00D26399">
      <w:pPr>
        <w:pStyle w:val="Heading5"/>
      </w:pPr>
      <w:bookmarkStart w:id="390" w:name="_Toc460616023"/>
      <w:bookmarkStart w:id="391" w:name="_Toc460616884"/>
      <w:bookmarkStart w:id="392" w:name="_Toc465162484"/>
      <w:bookmarkStart w:id="393" w:name="_Toc154698226"/>
      <w:r>
        <w:t>7.1.2.2.</w:t>
      </w:r>
      <w:r w:rsidR="001E70AB">
        <w:t>25</w:t>
      </w:r>
      <w:r w:rsidRPr="00AB5FED">
        <w:tab/>
      </w:r>
      <w:r>
        <w:t>MCVideo</w:t>
      </w:r>
      <w:r w:rsidRPr="00AB5FED">
        <w:t xml:space="preserve"> imminent peril group call cancel response</w:t>
      </w:r>
      <w:bookmarkEnd w:id="390"/>
      <w:bookmarkEnd w:id="391"/>
      <w:bookmarkEnd w:id="392"/>
      <w:bookmarkEnd w:id="393"/>
    </w:p>
    <w:p w14:paraId="36DAFDDF" w14:textId="77777777" w:rsidR="00D26399" w:rsidRPr="00AB5FED" w:rsidRDefault="00D26399" w:rsidP="00D26399">
      <w:r w:rsidRPr="00AB5FED">
        <w:t>Table </w:t>
      </w:r>
      <w:r>
        <w:t>7.1.2.2.</w:t>
      </w:r>
      <w:r w:rsidR="001E70AB">
        <w:t>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rsidR="00C523CB">
        <w:t xml:space="preserve">, </w:t>
      </w:r>
      <w:r w:rsidR="00C523CB"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0A4A1B7F" w14:textId="77777777" w:rsidR="00D26399" w:rsidRPr="00AB5FED" w:rsidRDefault="00D26399" w:rsidP="00D26399">
      <w:pPr>
        <w:pStyle w:val="TH"/>
      </w:pPr>
      <w:r w:rsidRPr="00AB5FED">
        <w:t>Table </w:t>
      </w:r>
      <w:r>
        <w:t>7.1.2.2.</w:t>
      </w:r>
      <w:r w:rsidR="001E70AB">
        <w:t>25</w:t>
      </w:r>
      <w:r w:rsidRPr="00AB5FED">
        <w:t>-1</w:t>
      </w:r>
      <w:r w:rsidR="009A7B3F">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26399" w:rsidRPr="00AB5FED" w14:paraId="1FA85646"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D958D" w14:textId="77777777" w:rsidR="00D26399" w:rsidRPr="00AB5FED" w:rsidRDefault="00D26399" w:rsidP="007A1471">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F27D4" w14:textId="77777777" w:rsidR="00D26399" w:rsidRPr="00AB5FED" w:rsidRDefault="00D26399" w:rsidP="007A1471">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7AF2E" w14:textId="77777777" w:rsidR="00D26399" w:rsidRPr="00AB5FED" w:rsidRDefault="00D26399" w:rsidP="007A1471">
            <w:pPr>
              <w:pStyle w:val="TAH"/>
            </w:pPr>
            <w:r w:rsidRPr="00AB5FED">
              <w:t>Description</w:t>
            </w:r>
          </w:p>
        </w:tc>
      </w:tr>
      <w:tr w:rsidR="00D26399" w:rsidRPr="00AB5FED" w14:paraId="03439E10"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277C0" w14:textId="77777777" w:rsidR="00D26399" w:rsidRPr="00AB5FED" w:rsidRDefault="00D26399" w:rsidP="007A1471">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8BCB2" w14:textId="77777777" w:rsidR="00D26399" w:rsidRPr="00AB5FED" w:rsidRDefault="00D26399"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BB822" w14:textId="77777777" w:rsidR="00D26399" w:rsidRPr="00AB5FED" w:rsidRDefault="00D26399" w:rsidP="007A1471">
            <w:pPr>
              <w:pStyle w:val="TAL"/>
            </w:pPr>
            <w:r w:rsidRPr="00AB5FED">
              <w:t>The identity of the cancelling party</w:t>
            </w:r>
          </w:p>
        </w:tc>
      </w:tr>
      <w:tr w:rsidR="00D26399" w:rsidRPr="00AB5FED" w14:paraId="4B090BA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1377A5" w14:textId="77777777" w:rsidR="00D26399" w:rsidRPr="00AB5FED" w:rsidRDefault="00D26399" w:rsidP="007A1471">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1D8C0" w14:textId="77777777" w:rsidR="00D26399" w:rsidRPr="00AB5FED" w:rsidRDefault="00D26399"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50622" w14:textId="77777777" w:rsidR="00D26399" w:rsidRPr="00AB5FED" w:rsidRDefault="00D26399" w:rsidP="007A1471">
            <w:pPr>
              <w:pStyle w:val="TAL"/>
            </w:pPr>
            <w:r w:rsidRPr="00AB5FED">
              <w:t xml:space="preserve">The </w:t>
            </w:r>
            <w:r>
              <w:t>MCVideo</w:t>
            </w:r>
            <w:r w:rsidRPr="00AB5FED">
              <w:t xml:space="preserve"> group ID on which the imminent peril is to be cancelled</w:t>
            </w:r>
          </w:p>
        </w:tc>
      </w:tr>
    </w:tbl>
    <w:p w14:paraId="35112CE9" w14:textId="77777777" w:rsidR="00D26399" w:rsidRPr="00AB5FED" w:rsidRDefault="00D26399" w:rsidP="00D26399">
      <w:pPr>
        <w:rPr>
          <w:rFonts w:hint="eastAsia"/>
          <w:lang w:val="en-US" w:eastAsia="zh-CN"/>
        </w:rPr>
      </w:pPr>
    </w:p>
    <w:p w14:paraId="6EF4AA4D" w14:textId="77777777" w:rsidR="00700E66" w:rsidRPr="00AB5FED" w:rsidRDefault="00700E66" w:rsidP="00700E66">
      <w:pPr>
        <w:pStyle w:val="Heading4"/>
      </w:pPr>
      <w:bookmarkStart w:id="394" w:name="_Toc154698227"/>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286"/>
      <w:bookmarkEnd w:id="287"/>
      <w:bookmarkEnd w:id="288"/>
      <w:bookmarkEnd w:id="394"/>
    </w:p>
    <w:p w14:paraId="3B364D00" w14:textId="77777777" w:rsidR="00700E66" w:rsidRPr="00AB5FED" w:rsidRDefault="00700E66" w:rsidP="00700E66">
      <w:pPr>
        <w:pStyle w:val="Heading5"/>
        <w:rPr>
          <w:lang w:val="nl-NL"/>
        </w:rPr>
      </w:pPr>
      <w:bookmarkStart w:id="395" w:name="_Toc424654491"/>
      <w:bookmarkStart w:id="396" w:name="_Toc428365078"/>
      <w:bookmarkStart w:id="397" w:name="_Toc433209748"/>
      <w:bookmarkStart w:id="398" w:name="_Toc460616044"/>
      <w:bookmarkStart w:id="399" w:name="_Toc460616905"/>
      <w:bookmarkStart w:id="400" w:name="_Toc460662294"/>
      <w:bookmarkStart w:id="401" w:name="_Toc154698228"/>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397"/>
      <w:bookmarkEnd w:id="398"/>
      <w:bookmarkEnd w:id="399"/>
      <w:bookmarkEnd w:id="400"/>
      <w:bookmarkEnd w:id="401"/>
    </w:p>
    <w:p w14:paraId="2D34CAC0" w14:textId="77777777" w:rsidR="00700E66" w:rsidRPr="00AB5FED" w:rsidRDefault="00700E66" w:rsidP="00700E66">
      <w:pPr>
        <w:pStyle w:val="Heading6"/>
      </w:pPr>
      <w:bookmarkStart w:id="402" w:name="_Toc433209749"/>
      <w:bookmarkStart w:id="403" w:name="_Toc460616045"/>
      <w:bookmarkStart w:id="404" w:name="_Toc460616906"/>
      <w:bookmarkStart w:id="405" w:name="_Toc460662295"/>
      <w:bookmarkStart w:id="406" w:name="_Toc154698229"/>
      <w:r>
        <w:rPr>
          <w:rFonts w:hint="eastAsia"/>
          <w:lang w:eastAsia="zh-CN"/>
        </w:rPr>
        <w:t>7</w:t>
      </w:r>
      <w:r w:rsidRPr="00AB5FED">
        <w:t>.</w:t>
      </w:r>
      <w:r>
        <w:rPr>
          <w:rFonts w:hint="eastAsia"/>
          <w:lang w:eastAsia="zh-CN"/>
        </w:rPr>
        <w:t>1</w:t>
      </w:r>
      <w:r w:rsidRPr="00AB5FED">
        <w:t>.2.3.1.1</w:t>
      </w:r>
      <w:r w:rsidRPr="00AB5FED">
        <w:tab/>
        <w:t>Pre-arranged group call</w:t>
      </w:r>
      <w:bookmarkEnd w:id="395"/>
      <w:bookmarkEnd w:id="396"/>
      <w:bookmarkEnd w:id="402"/>
      <w:bookmarkEnd w:id="403"/>
      <w:bookmarkEnd w:id="404"/>
      <w:bookmarkEnd w:id="405"/>
      <w:bookmarkEnd w:id="406"/>
    </w:p>
    <w:p w14:paraId="5D52E1BE" w14:textId="77777777" w:rsidR="00700E66" w:rsidRPr="00AB5FED" w:rsidRDefault="00700E66" w:rsidP="00700E66">
      <w:pPr>
        <w:pStyle w:val="H6"/>
        <w:rPr>
          <w:rFonts w:hint="eastAsia"/>
          <w:lang w:eastAsia="zh-CN"/>
        </w:rPr>
      </w:pPr>
      <w:bookmarkStart w:id="407" w:name="_Toc424654492"/>
      <w:bookmarkStart w:id="408" w:name="_Toc428365079"/>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08"/>
    </w:p>
    <w:p w14:paraId="4FAB267D" w14:textId="77777777" w:rsidR="00700E66" w:rsidRPr="00AB5FED" w:rsidRDefault="00700E66" w:rsidP="00700E66">
      <w:r w:rsidRPr="00AB5FED">
        <w:rPr>
          <w:lang w:eastAsia="zh-CN"/>
        </w:rPr>
        <w:t xml:space="preserve">A pre-arranged group call is initiated by one of the </w:t>
      </w:r>
      <w:r w:rsidR="00B9335F" w:rsidRPr="006A2D38">
        <w:rPr>
          <w:lang w:eastAsia="zh-CN"/>
        </w:rPr>
        <w:t>affiliated</w:t>
      </w:r>
      <w:r w:rsidR="00B9335F">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rsidR="00B9335F">
        <w:t xml:space="preserve"> Media plane resources are reserved (on-demand) or a pre-established session is associated during the group call setup procedure and </w:t>
      </w:r>
      <w:r w:rsidR="00B9335F" w:rsidRPr="00935F10">
        <w:t>released</w:t>
      </w:r>
      <w:r w:rsidR="00B9335F">
        <w:t xml:space="preserve"> (if on-demand session) or de-associated (if pre-established session)</w:t>
      </w:r>
      <w:r w:rsidR="00B9335F" w:rsidRPr="00935F10">
        <w:t xml:space="preserve"> w</w:t>
      </w:r>
      <w:r w:rsidR="00B9335F">
        <w:t>hen the call is released. SIP signalling is used to setup and release pre-arranged group calls.</w:t>
      </w:r>
    </w:p>
    <w:p w14:paraId="73F07BE6" w14:textId="77777777" w:rsidR="00700E66" w:rsidRPr="00AB5FED" w:rsidRDefault="00700E66" w:rsidP="00700E66">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07"/>
    </w:p>
    <w:p w14:paraId="6BCE155F" w14:textId="77777777" w:rsidR="00700E66" w:rsidRPr="00AB5FED" w:rsidRDefault="00700E66" w:rsidP="00700E66">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5C16D03A" w14:textId="77777777" w:rsidR="00700E66" w:rsidRPr="00AB5FED" w:rsidRDefault="00700E66" w:rsidP="00700E66">
      <w:r w:rsidRPr="00AB5FED">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723F1E81" w14:textId="77777777" w:rsidR="00700E66" w:rsidRPr="00AB5FED" w:rsidRDefault="00700E66" w:rsidP="00700E66">
      <w:r w:rsidRPr="00AB5FED">
        <w:t>Pre-conditions:</w:t>
      </w:r>
    </w:p>
    <w:p w14:paraId="7A82281B" w14:textId="77777777" w:rsidR="00700E66" w:rsidRPr="00AB5FED" w:rsidRDefault="00700E66" w:rsidP="00700E66">
      <w:pPr>
        <w:pStyle w:val="B1"/>
      </w:pPr>
      <w:r w:rsidRPr="00AB5FED">
        <w:t>1.</w:t>
      </w:r>
      <w:r w:rsidRPr="00AB5FED">
        <w:tab/>
        <w:t xml:space="preserve">A pre-arranged group is an </w:t>
      </w:r>
      <w:r>
        <w:rPr>
          <w:lang w:eastAsia="zh-CN"/>
        </w:rPr>
        <w:t>MCVideo</w:t>
      </w:r>
      <w:r w:rsidRPr="00AB5FED">
        <w:t xml:space="preserve"> group that is pre-defined with </w:t>
      </w:r>
      <w:r w:rsidR="00867DA9">
        <w:t>MCVideo</w:t>
      </w:r>
      <w:r w:rsidR="00020D3C">
        <w:t> </w:t>
      </w:r>
      <w:r w:rsidR="00867DA9">
        <w:t>group</w:t>
      </w:r>
      <w:r w:rsidR="00020D3C">
        <w:t> </w:t>
      </w:r>
      <w:r w:rsidR="00867DA9">
        <w:t>ID</w:t>
      </w:r>
      <w:r w:rsidRPr="00AB5FED">
        <w:t xml:space="preserve"> and member list in the group management server. All members of the group belong to the same MC system.</w:t>
      </w:r>
    </w:p>
    <w:p w14:paraId="6E498DB7" w14:textId="77777777" w:rsidR="00700E66" w:rsidRDefault="00700E66" w:rsidP="00700E66">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16CE93B4" w14:textId="77777777" w:rsidR="0038719E" w:rsidRDefault="0038719E" w:rsidP="0038719E">
      <w:pPr>
        <w:pStyle w:val="B1"/>
        <w:rPr>
          <w:lang w:eastAsia="zh-CN"/>
        </w:rPr>
      </w:pPr>
      <w:r>
        <w:rPr>
          <w:lang w:eastAsia="zh-CN"/>
        </w:rPr>
        <w:t>3</w:t>
      </w:r>
      <w:r w:rsidRPr="00C72F02">
        <w:rPr>
          <w:lang w:eastAsia="zh-CN"/>
        </w:rPr>
        <w:t>.</w:t>
      </w:r>
      <w:r w:rsidRPr="00C72F02">
        <w:rPr>
          <w:lang w:eastAsia="zh-CN"/>
        </w:rPr>
        <w:tab/>
      </w:r>
      <w:r w:rsidR="00EC61D3">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0E051B5D" w14:textId="77777777" w:rsidR="00EC61D3" w:rsidRDefault="0038719E" w:rsidP="00EC61D3">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00EC61D3" w:rsidRPr="00EC61D3">
        <w:rPr>
          <w:lang w:eastAsia="zh-CN"/>
        </w:rPr>
        <w:t xml:space="preserve"> </w:t>
      </w:r>
    </w:p>
    <w:p w14:paraId="74F77063" w14:textId="77777777" w:rsidR="0038719E" w:rsidRPr="004B2FB1" w:rsidRDefault="00EC61D3" w:rsidP="004B2FB1">
      <w:pPr>
        <w:pStyle w:val="B1"/>
        <w:rPr>
          <w:lang w:val="en-US" w:eastAsia="zh-CN"/>
        </w:rPr>
      </w:pPr>
      <w:r>
        <w:rPr>
          <w:rFonts w:hint="eastAsia"/>
          <w:lang w:val="en-US" w:eastAsia="zh-CN"/>
        </w:rPr>
        <w:lastRenderedPageBreak/>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539F693E" w14:textId="77777777" w:rsidR="00700E66" w:rsidRPr="00AB5FED" w:rsidRDefault="00700E66" w:rsidP="00700E66">
      <w:pPr>
        <w:pStyle w:val="TH"/>
      </w:pPr>
      <w:r w:rsidRPr="00AB5FED">
        <w:object w:dxaOrig="7656" w:dyaOrig="6960" w14:anchorId="360BEDB5">
          <v:shape id="_x0000_i1029" type="#_x0000_t75" style="width:382.8pt;height:348.15pt" o:ole="">
            <v:imagedata r:id="rId15" o:title=""/>
          </v:shape>
          <o:OLEObject Type="Embed" ProgID="Visio.Drawing.11" ShapeID="_x0000_i1029" DrawAspect="Content" ObjectID="_1765310942" r:id="rId16"/>
        </w:object>
      </w:r>
    </w:p>
    <w:p w14:paraId="2595634A" w14:textId="77777777" w:rsidR="00700E66" w:rsidRPr="00AB5FED" w:rsidRDefault="00700E66" w:rsidP="00700E66">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6F0ED9B5" w14:textId="77777777" w:rsidR="00700E66" w:rsidRDefault="00700E66" w:rsidP="00700E66">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rsidR="00020D3C">
        <w:t>MCVideo group ID</w:t>
      </w:r>
      <w:r w:rsidRPr="00AB5FED">
        <w:t>).</w:t>
      </w:r>
      <w:r w:rsidR="0038719E">
        <w:t xml:space="preserve"> </w:t>
      </w:r>
      <w:r w:rsidR="0038719E" w:rsidRPr="00FE3846">
        <w:t>The MCVideo user at MCVideo client 1 may include a functional alias</w:t>
      </w:r>
      <w:r w:rsidR="0038719E">
        <w:t xml:space="preserve"> used within the MCVideo group</w:t>
      </w:r>
      <w:r w:rsidR="0038719E" w:rsidRPr="00FE3846">
        <w:t xml:space="preserve"> call.</w:t>
      </w:r>
    </w:p>
    <w:p w14:paraId="27C2EE11" w14:textId="77777777" w:rsidR="0038719E" w:rsidRPr="00AB5FED" w:rsidRDefault="0038719E" w:rsidP="006C46A6">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7C33B8A5" w14:textId="77777777" w:rsidR="00700E66" w:rsidRPr="00AB5FED" w:rsidRDefault="00700E66" w:rsidP="00700E66">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rsidR="00020D3C">
        <w:t>MCVideo group ID</w:t>
      </w:r>
      <w:r w:rsidRPr="00AB5FED">
        <w:t xml:space="preserve">. The group call request also contains the </w:t>
      </w:r>
      <w:r w:rsidR="00020D3C">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0038719E" w:rsidRPr="00204768">
        <w:t>If the MC service user of MCVideo client 1 has selected a functional alias, then the group call request contains that functional alias.</w:t>
      </w:r>
      <w:r w:rsidR="0038719E">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p>
    <w:p w14:paraId="673F942A" w14:textId="77777777" w:rsidR="0062042F" w:rsidRDefault="00700E66" w:rsidP="00700E66">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rsidR="0038719E">
        <w:t>If a functional alias is present, the MCVideo</w:t>
      </w:r>
      <w:r w:rsidR="0038719E" w:rsidRPr="00FD6366">
        <w:t xml:space="preserve"> server checks whether </w:t>
      </w:r>
      <w:r w:rsidR="0038719E">
        <w:t xml:space="preserve">it </w:t>
      </w:r>
      <w:r w:rsidR="0038719E" w:rsidRPr="00FD6366">
        <w:t xml:space="preserve">is allowed to be used and </w:t>
      </w:r>
      <w:r w:rsidR="0038719E">
        <w:t xml:space="preserve">if it </w:t>
      </w:r>
      <w:r w:rsidR="0038719E" w:rsidRPr="00FD6366">
        <w:t>has been activated for the user.</w:t>
      </w:r>
      <w:r w:rsidR="0038719E">
        <w:t xml:space="preserve"> </w:t>
      </w:r>
      <w:r w:rsidRPr="00AB5FED">
        <w:t xml:space="preserve">If authorized and the group call is ongoing for that </w:t>
      </w:r>
      <w:r w:rsidR="00020D3C">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rsidR="00020D3C">
        <w:t>MCVideo group ID</w:t>
      </w:r>
      <w:r w:rsidRPr="00AB5FED">
        <w:t xml:space="preserve"> to determine the members of that group and their affiliation status, based on the information from the group management server.</w:t>
      </w:r>
    </w:p>
    <w:p w14:paraId="0D2403C6" w14:textId="77777777" w:rsidR="00EC61D3" w:rsidRPr="00AB5FED" w:rsidRDefault="00EC61D3" w:rsidP="004B2FB1">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39B187B7" w14:textId="77777777" w:rsidR="00700E66" w:rsidRPr="00AB5FED" w:rsidRDefault="00700E66" w:rsidP="00700E66">
      <w:pPr>
        <w:pStyle w:val="NO"/>
      </w:pPr>
      <w:r w:rsidRPr="00AB5FED">
        <w:lastRenderedPageBreak/>
        <w:t>NOTE </w:t>
      </w:r>
      <w:r w:rsidR="0038719E">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AB04794" w14:textId="77777777" w:rsidR="00700E66" w:rsidRPr="00AB5FED" w:rsidRDefault="00700E66" w:rsidP="00700E66">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rsidR="00AF7349">
        <w:t xml:space="preserve"> </w:t>
      </w:r>
      <w:bookmarkStart w:id="409" w:name="_Hlk4998992"/>
      <w:r w:rsidR="00AF7349" w:rsidRPr="00DC552E">
        <w:t>and</w:t>
      </w:r>
      <w:r w:rsidR="00AF7349">
        <w:t xml:space="preserve">, if present, </w:t>
      </w:r>
      <w:r w:rsidR="00AF7349" w:rsidRPr="00DC552E">
        <w:t xml:space="preserve">the functional alias of the initiating </w:t>
      </w:r>
      <w:r w:rsidR="00AF7349">
        <w:t>MC service user is displayed</w:t>
      </w:r>
      <w:bookmarkEnd w:id="409"/>
      <w:r w:rsidRPr="00AB5FED">
        <w:t>. The MC</w:t>
      </w:r>
      <w:r>
        <w:rPr>
          <w:rFonts w:hint="eastAsia"/>
          <w:lang w:eastAsia="zh-CN"/>
        </w:rPr>
        <w:t>Video</w:t>
      </w:r>
      <w:r w:rsidRPr="00AB5FED">
        <w:t xml:space="preserve"> server indicates whether acknowledgement is required for the call.</w:t>
      </w:r>
    </w:p>
    <w:p w14:paraId="07B6D947" w14:textId="77777777" w:rsidR="00700E66" w:rsidRPr="00AB5FED" w:rsidRDefault="00700E66" w:rsidP="00700E66">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0CBA2A79" w14:textId="77777777" w:rsidR="00700E66" w:rsidRPr="00AB5FED" w:rsidRDefault="00700E66" w:rsidP="00700E66">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5CFC27D7" w14:textId="77777777" w:rsidR="00700E66" w:rsidRPr="00AB5FED" w:rsidRDefault="00700E66" w:rsidP="00700E66">
      <w:pPr>
        <w:pStyle w:val="NO"/>
      </w:pPr>
      <w:r w:rsidRPr="00AB5FED">
        <w:t>NOTE </w:t>
      </w:r>
      <w:r w:rsidR="00AF7349">
        <w:t>3</w:t>
      </w:r>
      <w:r w:rsidRPr="00AB5FED">
        <w:t>:</w:t>
      </w:r>
      <w:r w:rsidRPr="00AB5FED">
        <w:tab/>
        <w:t>Step 6 can occur at any time following step 4b, and prior to step 7 depending on the conditions to proceed with the call.</w:t>
      </w:r>
    </w:p>
    <w:p w14:paraId="509152AC" w14:textId="77777777" w:rsidR="00700E66" w:rsidRPr="00AB5FED" w:rsidRDefault="00700E66" w:rsidP="00700E66">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721D7C14" w14:textId="77777777" w:rsidR="00700E66" w:rsidRDefault="00700E66" w:rsidP="00700E66">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702E052C" w14:textId="77777777" w:rsidR="00700E66" w:rsidRPr="00AB5FED" w:rsidRDefault="00700E66" w:rsidP="00700E66">
      <w:pPr>
        <w:pStyle w:val="H6"/>
      </w:pPr>
      <w:bookmarkStart w:id="41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10"/>
    </w:p>
    <w:p w14:paraId="30895735" w14:textId="77777777" w:rsidR="00700E66" w:rsidRPr="00AB5FED" w:rsidRDefault="00700E66" w:rsidP="00700E66">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1FE3473A" w14:textId="77777777" w:rsidR="00700E66" w:rsidRPr="00AB5FED" w:rsidRDefault="00700E66" w:rsidP="00700E66">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6D302DAC" w14:textId="77777777" w:rsidR="00700E66" w:rsidRPr="00AB5FED" w:rsidRDefault="00700E66" w:rsidP="00700E66">
      <w:pPr>
        <w:pStyle w:val="TH"/>
      </w:pPr>
      <w:r w:rsidRPr="00AB5FED">
        <w:object w:dxaOrig="7932" w:dyaOrig="7776" w14:anchorId="02AB1286">
          <v:shape id="_x0000_i1030" type="#_x0000_t75" style="width:396.45pt;height:388.7pt" o:ole="">
            <v:imagedata r:id="rId17" o:title=""/>
          </v:shape>
          <o:OLEObject Type="Embed" ProgID="Visio.Drawing.11" ShapeID="_x0000_i1030" DrawAspect="Content" ObjectID="_1765310943" r:id="rId18"/>
        </w:object>
      </w:r>
    </w:p>
    <w:p w14:paraId="6C5502C3" w14:textId="77777777" w:rsidR="00700E66" w:rsidRPr="00AB5FED" w:rsidRDefault="00700E66" w:rsidP="00700E66">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1457E69B" w14:textId="77777777" w:rsidR="00700E66" w:rsidRPr="00AB5FED" w:rsidRDefault="00700E66" w:rsidP="00700E66">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0B369437" w14:textId="77777777" w:rsidR="00700E66" w:rsidRPr="00AB5FED" w:rsidRDefault="00700E66" w:rsidP="00700E66">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47E0B588" w14:textId="77777777" w:rsidR="00700E66" w:rsidRPr="00AB5FED" w:rsidRDefault="00700E66" w:rsidP="00700E66">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12A0FB0D" w14:textId="77777777" w:rsidR="00700E66" w:rsidRPr="00AB5FED" w:rsidRDefault="00700E66" w:rsidP="00700E66">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44CBD0A1" w14:textId="77777777" w:rsidR="00700E66" w:rsidRPr="00AB5FED" w:rsidRDefault="00700E66" w:rsidP="00700E66">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5A0F7F16" w14:textId="77777777" w:rsidR="00700E66" w:rsidRPr="00AB5FED" w:rsidRDefault="00700E66" w:rsidP="00700E66">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1F8B5D97" w14:textId="77777777" w:rsidR="00700E66" w:rsidRDefault="00700E66" w:rsidP="00700E66">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4092213A" w14:textId="77777777" w:rsidR="00700E66" w:rsidRPr="00AB5FED" w:rsidRDefault="00700E66" w:rsidP="00700E66">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411190D3" w14:textId="77777777" w:rsidR="00700E66" w:rsidRPr="00AB5FED" w:rsidRDefault="00700E66" w:rsidP="00700E66">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59EDD7ED" w14:textId="77777777" w:rsidR="00700E66" w:rsidRPr="00AB5FED" w:rsidRDefault="00700E66" w:rsidP="00700E66">
      <w:r w:rsidRPr="00AB5FED">
        <w:t>Pre-condition</w:t>
      </w:r>
      <w:r>
        <w:t>s</w:t>
      </w:r>
      <w:r w:rsidRPr="00AB5FED">
        <w:t>:</w:t>
      </w:r>
    </w:p>
    <w:p w14:paraId="148180CF" w14:textId="77777777" w:rsidR="00700E66" w:rsidRPr="00AB5FED" w:rsidRDefault="00700E66" w:rsidP="00700E66">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7373348" w14:textId="77777777" w:rsidR="00700E66" w:rsidRDefault="00700E66" w:rsidP="00700E66">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2BB71FD5" w14:textId="77777777" w:rsidR="00290889" w:rsidRDefault="00290889" w:rsidP="00290889">
      <w:pPr>
        <w:pStyle w:val="B1"/>
      </w:pPr>
      <w:r>
        <w:t>3.</w:t>
      </w:r>
      <w:r>
        <w:tab/>
        <w:t>Optionally, the MCVideo client 1 may have activated functional alias to be used.</w:t>
      </w:r>
    </w:p>
    <w:p w14:paraId="2B4CFD94" w14:textId="77777777" w:rsidR="00290889" w:rsidRPr="00AB5FED" w:rsidRDefault="00290889" w:rsidP="00290889">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43A8F061" w14:textId="77777777" w:rsidR="00700E66" w:rsidRPr="00AB5FED" w:rsidRDefault="00700E66" w:rsidP="00700E66">
      <w:pPr>
        <w:pStyle w:val="TH"/>
      </w:pPr>
      <w:r w:rsidRPr="00AB5FED">
        <w:rPr>
          <w:rFonts w:ascii="Times New Roman" w:hAnsi="Times New Roman"/>
          <w:lang w:eastAsia="en-GB"/>
        </w:rPr>
        <w:object w:dxaOrig="7932" w:dyaOrig="5160" w14:anchorId="77F24304">
          <v:shape id="_x0000_i1031" type="#_x0000_t75" style="width:396.45pt;height:258.4pt" o:ole="">
            <v:imagedata r:id="rId19" o:title=""/>
          </v:shape>
          <o:OLEObject Type="Embed" ProgID="Visio.Drawing.11" ShapeID="_x0000_i1031" DrawAspect="Content" ObjectID="_1765310944" r:id="rId20"/>
        </w:object>
      </w:r>
    </w:p>
    <w:p w14:paraId="431A9C5E" w14:textId="77777777" w:rsidR="00700E66" w:rsidRPr="00AB5FED" w:rsidRDefault="00700E66" w:rsidP="00700E66">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6EEDA7E6" w14:textId="77777777" w:rsidR="00700E66" w:rsidRPr="00AB5FED" w:rsidRDefault="00700E66" w:rsidP="00700E66">
      <w:pPr>
        <w:pStyle w:val="B1"/>
      </w:pPr>
      <w:r w:rsidRPr="00AB5FED">
        <w:t>1.</w:t>
      </w:r>
      <w:r w:rsidR="00BD3AAC">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2E4F1605" w14:textId="77777777" w:rsidR="00700E66" w:rsidRPr="00AB5FED" w:rsidRDefault="00700E66" w:rsidP="00700E66">
      <w:pPr>
        <w:pStyle w:val="B1"/>
      </w:pPr>
      <w:r w:rsidRPr="00AB5FED">
        <w:t>2.</w:t>
      </w:r>
      <w:r w:rsidR="00BD3AAC">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2B0C9436" w14:textId="77777777" w:rsidR="00700E66" w:rsidRPr="00AB5FED" w:rsidRDefault="00700E66" w:rsidP="00700E66">
      <w:pPr>
        <w:pStyle w:val="B1"/>
      </w:pPr>
      <w:r w:rsidRPr="00AB5FED">
        <w:t>3.</w:t>
      </w:r>
      <w:r w:rsidR="00BD3AAC">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1C9E9FA8" w14:textId="77777777" w:rsidR="00700E66" w:rsidRPr="00AB5FED" w:rsidRDefault="00700E66" w:rsidP="00700E66">
      <w:pPr>
        <w:pStyle w:val="B1"/>
      </w:pPr>
      <w:r w:rsidRPr="00AB5FED">
        <w:t>4.</w:t>
      </w:r>
      <w:r w:rsidR="00BD3AAC">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0C5FA0D0" w14:textId="77777777" w:rsidR="00700E66" w:rsidRPr="00AB5FED" w:rsidRDefault="00700E66" w:rsidP="00700E66">
      <w:pPr>
        <w:pStyle w:val="B1"/>
      </w:pPr>
      <w:r w:rsidRPr="00AB5FED">
        <w:t>5.</w:t>
      </w:r>
      <w:r w:rsidR="00BD3AAC">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4BA9088E" w14:textId="77777777" w:rsidR="00700E66" w:rsidRDefault="00700E66" w:rsidP="000D58B0">
      <w:pPr>
        <w:pStyle w:val="B1"/>
        <w:rPr>
          <w:lang w:eastAsia="zh-CN"/>
        </w:rPr>
      </w:pPr>
      <w:r w:rsidRPr="00AB5FED">
        <w:rPr>
          <w:lang w:eastAsia="zh-CN"/>
        </w:rPr>
        <w:t>6.</w:t>
      </w:r>
      <w:r w:rsidR="00BD3AAC">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2EBA03E2" w14:textId="77777777" w:rsidR="00290889" w:rsidRPr="00AB5FED" w:rsidRDefault="00290889" w:rsidP="006C46A6">
      <w:pPr>
        <w:pStyle w:val="EditorsNote"/>
      </w:pPr>
      <w:r>
        <w:t>Editor</w:t>
      </w:r>
      <w:r w:rsidR="00782D67" w:rsidRPr="00782D67">
        <w:t>'</w:t>
      </w:r>
      <w:r>
        <w:t xml:space="preserve">s Note: Checking of functional alias of </w:t>
      </w:r>
      <w:r w:rsidRPr="00AB5FED">
        <w:t>MC</w:t>
      </w:r>
      <w:r>
        <w:rPr>
          <w:rFonts w:hint="eastAsia"/>
          <w:lang w:eastAsia="zh-CN"/>
        </w:rPr>
        <w:t>Video</w:t>
      </w:r>
      <w:r w:rsidRPr="00AB5FED">
        <w:t xml:space="preserve"> client 1</w:t>
      </w:r>
      <w:r>
        <w:t xml:space="preserve"> by the MCVideo server is FFS.</w:t>
      </w:r>
    </w:p>
    <w:p w14:paraId="3133B5D7" w14:textId="77777777" w:rsidR="00700E66" w:rsidRPr="00AB5FED" w:rsidRDefault="00700E66" w:rsidP="00700E66">
      <w:pPr>
        <w:pStyle w:val="H6"/>
        <w:rPr>
          <w:rFonts w:hint="eastAsia"/>
        </w:rPr>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27D3D08C" w14:textId="77777777" w:rsidR="00700E66" w:rsidRPr="00AB5FED" w:rsidRDefault="00700E66" w:rsidP="00700E66">
      <w:pPr>
        <w:rPr>
          <w:rFonts w:eastAsia="Malgun Gothic" w:hint="eastAsia"/>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03F463BA" w14:textId="77777777" w:rsidR="00700E66" w:rsidRPr="00AB5FED" w:rsidRDefault="00700E66" w:rsidP="00700E66">
      <w:pPr>
        <w:rPr>
          <w:rFonts w:eastAsia="Malgun Gothic" w:hint="eastAsia"/>
          <w:lang w:eastAsia="ko-KR"/>
        </w:rPr>
      </w:pPr>
      <w:r w:rsidRPr="00AB5FED">
        <w:rPr>
          <w:rFonts w:eastAsia="Malgun Gothic" w:hint="eastAsia"/>
          <w:lang w:eastAsia="ko-KR"/>
        </w:rPr>
        <w:t>Pre-condition:</w:t>
      </w:r>
    </w:p>
    <w:p w14:paraId="51A29A61" w14:textId="77777777" w:rsidR="00700E66" w:rsidRDefault="00713467" w:rsidP="00700E66">
      <w:pPr>
        <w:pStyle w:val="B1"/>
        <w:rPr>
          <w:rFonts w:eastAsia="Malgun Gothic"/>
          <w:lang w:eastAsia="ko-KR"/>
        </w:rPr>
      </w:pPr>
      <w:r>
        <w:t>1</w:t>
      </w:r>
      <w:r w:rsidR="00700E66" w:rsidRPr="00AB5FED">
        <w:tab/>
        <w:t xml:space="preserve">It is assumed that </w:t>
      </w:r>
      <w:r w:rsidR="00700E66">
        <w:rPr>
          <w:rFonts w:hint="eastAsia"/>
          <w:lang w:eastAsia="zh-CN"/>
        </w:rPr>
        <w:t>MCVideo</w:t>
      </w:r>
      <w:r w:rsidR="00700E66" w:rsidRPr="00AB5FED">
        <w:t xml:space="preserve"> users on </w:t>
      </w:r>
      <w:r w:rsidR="00700E66">
        <w:rPr>
          <w:rFonts w:hint="eastAsia"/>
          <w:lang w:eastAsia="zh-CN"/>
        </w:rPr>
        <w:t>MCVideo</w:t>
      </w:r>
      <w:r w:rsidR="00700E66" w:rsidRPr="00AB5FED">
        <w:t xml:space="preserve"> client 2 to </w:t>
      </w:r>
      <w:r w:rsidR="00700E66">
        <w:rPr>
          <w:rFonts w:hint="eastAsia"/>
          <w:lang w:eastAsia="zh-CN"/>
        </w:rPr>
        <w:t>MCVideo</w:t>
      </w:r>
      <w:r w:rsidR="00700E66" w:rsidRPr="00AB5FED">
        <w:t xml:space="preserve"> client n are on an ongoing call</w:t>
      </w:r>
      <w:r w:rsidR="00700E66" w:rsidRPr="00AB5FED">
        <w:rPr>
          <w:rFonts w:eastAsia="Malgun Gothic" w:hint="eastAsia"/>
          <w:lang w:eastAsia="ko-KR"/>
        </w:rPr>
        <w:t>.</w:t>
      </w:r>
    </w:p>
    <w:p w14:paraId="660963D6" w14:textId="77777777" w:rsidR="00713467" w:rsidRDefault="00713467" w:rsidP="00713467">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1147F877" w14:textId="77777777" w:rsidR="00713467" w:rsidRPr="00AB5FED" w:rsidRDefault="00713467" w:rsidP="00713467">
      <w:pPr>
        <w:pStyle w:val="B1"/>
        <w:rPr>
          <w:rFonts w:eastAsia="Malgun Gothic" w:hint="eastAsia"/>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11139A0A" w14:textId="77777777" w:rsidR="00700E66" w:rsidRPr="00AB5FED" w:rsidRDefault="00700E66" w:rsidP="00700E66">
      <w:pPr>
        <w:pStyle w:val="TH"/>
      </w:pPr>
      <w:r w:rsidRPr="00AB5FED">
        <w:rPr>
          <w:rFonts w:ascii="Times New Roman" w:hAnsi="Times New Roman"/>
          <w:lang w:eastAsia="en-GB"/>
        </w:rPr>
        <w:object w:dxaOrig="8136" w:dyaOrig="4884" w14:anchorId="2401F455">
          <v:shape id="_x0000_i1032" type="#_x0000_t75" style="width:406.95pt;height:244.25pt" o:ole="">
            <v:imagedata r:id="rId21" o:title=""/>
          </v:shape>
          <o:OLEObject Type="Embed" ProgID="Visio.Drawing.11" ShapeID="_x0000_i1032" DrawAspect="Content" ObjectID="_1765310945" r:id="rId22"/>
        </w:object>
      </w:r>
    </w:p>
    <w:p w14:paraId="38093CF0" w14:textId="77777777" w:rsidR="00700E66" w:rsidRPr="00AB5FED" w:rsidRDefault="00700E66" w:rsidP="00700E66">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738BB8" w14:textId="77777777" w:rsidR="00700E66" w:rsidRPr="00AB5FED" w:rsidRDefault="00700E66" w:rsidP="00700E66">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rsidR="00713467">
        <w:t xml:space="preserve"> </w:t>
      </w:r>
      <w:r w:rsidR="00713467" w:rsidRPr="00FE3846">
        <w:t xml:space="preserve">The MCVideo user at MCVideo client 1 may include a functional alias used within the MCVideo </w:t>
      </w:r>
      <w:r w:rsidR="00713467">
        <w:t>rejoin request.</w:t>
      </w:r>
    </w:p>
    <w:p w14:paraId="4CC3E517" w14:textId="77777777" w:rsidR="00700E66" w:rsidRPr="00AB5FED" w:rsidRDefault="00700E66" w:rsidP="00700E66">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sidR="00713467">
        <w:rPr>
          <w:rFonts w:eastAsia="Malgun Gothic"/>
          <w:lang w:val="en-US" w:eastAsia="ko-KR"/>
        </w:rPr>
        <w:t xml:space="preserve"> </w:t>
      </w:r>
      <w:r w:rsidR="00713467" w:rsidRPr="00223703">
        <w:rPr>
          <w:rFonts w:eastAsia="Malgun Gothic"/>
          <w:lang w:val="en-US" w:eastAsia="ko-KR"/>
        </w:rPr>
        <w:t>and checks the functional alias, if present</w:t>
      </w:r>
      <w:r w:rsidRPr="00AB5FED">
        <w:t>.</w:t>
      </w:r>
    </w:p>
    <w:p w14:paraId="123875A1" w14:textId="77777777" w:rsidR="00700E66" w:rsidRPr="00AB5FED" w:rsidRDefault="00700E66" w:rsidP="00700E66">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1B0565E7" w14:textId="77777777" w:rsidR="00700E66" w:rsidRPr="00AB5FED" w:rsidRDefault="00700E66" w:rsidP="00700E66">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rsidR="00713467">
        <w:t xml:space="preserve"> </w:t>
      </w:r>
      <w:r w:rsidR="00713467" w:rsidRPr="00B72105">
        <w:t xml:space="preserve">and the functional alias </w:t>
      </w:r>
      <w:r w:rsidR="00713467">
        <w:t xml:space="preserve">of MCVideo client 1 </w:t>
      </w:r>
      <w:r w:rsidR="00713467" w:rsidRPr="00B72105">
        <w:t>may be displayed</w:t>
      </w:r>
      <w:r w:rsidRPr="00AB5FED">
        <w:t>.</w:t>
      </w:r>
    </w:p>
    <w:p w14:paraId="3922FC2D" w14:textId="77777777" w:rsidR="00700E66" w:rsidRPr="00BE7C1B" w:rsidRDefault="00700E66" w:rsidP="000D58B0">
      <w:pPr>
        <w:pStyle w:val="B1"/>
        <w:rPr>
          <w:rFonts w:eastAsia="Times New Roman" w:hint="eastAsia"/>
        </w:rPr>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0E31191A" w14:textId="77777777" w:rsidR="00700E66" w:rsidRPr="00AB5FED" w:rsidRDefault="00700E66" w:rsidP="00700E66">
      <w:pPr>
        <w:pStyle w:val="Heading6"/>
      </w:pPr>
      <w:bookmarkStart w:id="411" w:name="_Toc433209750"/>
      <w:bookmarkStart w:id="412" w:name="_Toc460616046"/>
      <w:bookmarkStart w:id="413" w:name="_Toc460616907"/>
      <w:bookmarkStart w:id="414" w:name="_Toc460662296"/>
      <w:bookmarkStart w:id="415" w:name="_Toc154698230"/>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11"/>
      <w:bookmarkEnd w:id="412"/>
      <w:bookmarkEnd w:id="413"/>
      <w:bookmarkEnd w:id="414"/>
      <w:bookmarkEnd w:id="415"/>
    </w:p>
    <w:p w14:paraId="0C9CAA41" w14:textId="77777777" w:rsidR="00700E66" w:rsidRPr="00AB5FED" w:rsidRDefault="00700E66" w:rsidP="00700E66">
      <w:pPr>
        <w:pStyle w:val="H6"/>
      </w:pPr>
      <w:r>
        <w:rPr>
          <w:rFonts w:hint="eastAsia"/>
          <w:lang w:eastAsia="zh-CN"/>
        </w:rPr>
        <w:t>7</w:t>
      </w:r>
      <w:r w:rsidRPr="00AB5FED">
        <w:t>.</w:t>
      </w:r>
      <w:r>
        <w:rPr>
          <w:rFonts w:hint="eastAsia"/>
          <w:lang w:eastAsia="zh-CN"/>
        </w:rPr>
        <w:t>1</w:t>
      </w:r>
      <w:r w:rsidRPr="00AB5FED">
        <w:t>.2.3.1.2.1</w:t>
      </w:r>
      <w:r w:rsidRPr="00AB5FED">
        <w:tab/>
        <w:t>General</w:t>
      </w:r>
    </w:p>
    <w:p w14:paraId="713C2EBE" w14:textId="77777777" w:rsidR="00700E66" w:rsidRDefault="00700E66" w:rsidP="00700E66">
      <w:pPr>
        <w:rPr>
          <w:rFonts w:hint="eastAsia"/>
          <w:lang w:eastAsia="zh-CN"/>
        </w:rPr>
      </w:pPr>
      <w:r w:rsidRPr="00AB5FED">
        <w:rPr>
          <w:noProof/>
          <w:lang w:eastAsia="zh-CN"/>
        </w:rPr>
        <w:t xml:space="preserve">In a </w:t>
      </w:r>
      <w:r>
        <w:rPr>
          <w:noProof/>
          <w:lang w:eastAsia="zh-CN"/>
        </w:rPr>
        <w:t>chat</w:t>
      </w:r>
      <w:r w:rsidRPr="00AB5FED">
        <w:rPr>
          <w:noProof/>
          <w:lang w:eastAsia="zh-CN"/>
        </w:rPr>
        <w:t xml:space="preserve"> group </w:t>
      </w:r>
      <w:r w:rsidR="00FA0C35">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sidR="00FA0C35">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sidR="00FA0C35">
        <w:rPr>
          <w:noProof/>
          <w:lang w:eastAsia="zh-CN"/>
        </w:rPr>
        <w:t xml:space="preserve">(restricted) </w:t>
      </w:r>
      <w:r w:rsidRPr="00AB5FED">
        <w:t>call does not result in other group members being invited</w:t>
      </w:r>
      <w:r>
        <w:rPr>
          <w:rFonts w:hint="eastAsia"/>
          <w:lang w:eastAsia="zh-CN"/>
        </w:rPr>
        <w:t xml:space="preserve">. </w:t>
      </w:r>
    </w:p>
    <w:p w14:paraId="2CDA1288" w14:textId="77777777" w:rsidR="00700E66" w:rsidRPr="00AB5FED" w:rsidRDefault="00700E66" w:rsidP="00700E66">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sidR="00FA0C35">
        <w:rPr>
          <w:noProof/>
          <w:lang w:eastAsia="zh-CN"/>
        </w:rPr>
        <w:t xml:space="preserve">(restricted) </w:t>
      </w:r>
      <w:r w:rsidRPr="00AB5FED">
        <w:t xml:space="preserve">call model. </w:t>
      </w:r>
      <w:r>
        <w:t xml:space="preserve">The chat group </w:t>
      </w:r>
      <w:r w:rsidR="00FA0C35">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rsidR="00FA0C35">
        <w:t xml:space="preserve">group </w:t>
      </w:r>
      <w:r w:rsidRPr="00AB5FED">
        <w:t>are allowed to join the group communications for the given group.</w:t>
      </w:r>
    </w:p>
    <w:p w14:paraId="4505A746" w14:textId="77777777" w:rsidR="00700E66" w:rsidRPr="00AB5FED" w:rsidRDefault="00700E66" w:rsidP="00700E66">
      <w:r>
        <w:rPr>
          <w:lang w:eastAsia="zh-CN"/>
        </w:rPr>
        <w:t>Chat</w:t>
      </w:r>
      <w:r w:rsidRPr="00AB5FED">
        <w:t xml:space="preserve"> group join mechanism:</w:t>
      </w:r>
    </w:p>
    <w:p w14:paraId="04EF074B" w14:textId="77777777" w:rsidR="00700E66" w:rsidRPr="00AB5FED" w:rsidRDefault="00700E66" w:rsidP="00700E66">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60F77A12" w14:textId="77777777" w:rsidR="00700E66" w:rsidRPr="00AB5FED" w:rsidRDefault="00700E66" w:rsidP="00700E66">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1112FCBA" w14:textId="77777777" w:rsidR="00700E66" w:rsidRPr="00AB5FED" w:rsidRDefault="00700E66" w:rsidP="00700E66">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20762C89" w14:textId="77777777" w:rsidR="00700E66" w:rsidRPr="00AB5FED" w:rsidRDefault="00700E66" w:rsidP="00700E66">
      <w:pPr>
        <w:pStyle w:val="B1"/>
      </w:pPr>
      <w:r w:rsidRPr="00AB5FED">
        <w:t>-</w:t>
      </w:r>
      <w:r w:rsidRPr="00AB5FED">
        <w:tab/>
        <w:t xml:space="preserve">The group join request </w:t>
      </w:r>
      <w:r w:rsidR="00FA0C35">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09749C0" w14:textId="77777777" w:rsidR="00700E66" w:rsidRDefault="00700E66" w:rsidP="00700E66">
      <w:pPr>
        <w:pStyle w:val="B1"/>
      </w:pPr>
      <w:r w:rsidRPr="00AB5FED">
        <w:t>-</w:t>
      </w:r>
      <w:r w:rsidRPr="00AB5FED">
        <w:tab/>
        <w:t xml:space="preserve">The group join request contains the information needed to negotiate media parameters </w:t>
      </w:r>
      <w:r w:rsidR="00FA0C35">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6F53D9D" w14:textId="77777777" w:rsidR="00B9407A" w:rsidRPr="00AB5FED" w:rsidRDefault="00B9407A" w:rsidP="00B9407A">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39499B68" w14:textId="77777777" w:rsidR="00700E66" w:rsidRPr="00AB5FED" w:rsidRDefault="00700E66" w:rsidP="00700E66">
      <w:r w:rsidRPr="00AB5FED">
        <w:t xml:space="preserve">Subsequent participation in a group call when the group is using the </w:t>
      </w:r>
      <w:r>
        <w:rPr>
          <w:lang w:eastAsia="zh-CN"/>
        </w:rPr>
        <w:t>chat</w:t>
      </w:r>
      <w:r w:rsidRPr="00AB5FED">
        <w:t xml:space="preserve"> model:</w:t>
      </w:r>
    </w:p>
    <w:p w14:paraId="57DBC9DC" w14:textId="77777777" w:rsidR="00700E66" w:rsidRPr="00AB5FED" w:rsidRDefault="00700E66" w:rsidP="00700E66">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25DBD809" w14:textId="77777777" w:rsidR="00700E66" w:rsidRPr="00AB5FED" w:rsidRDefault="00700E66" w:rsidP="00700E66">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00FA0C35" w:rsidRPr="00AB5FED">
        <w:t xml:space="preserve">, and the time out between </w:t>
      </w:r>
      <w:r w:rsidR="00FA0C35">
        <w:t xml:space="preserve">transmission </w:t>
      </w:r>
      <w:r w:rsidR="00FA0C35" w:rsidRPr="00AB5FED">
        <w:t>control exchanges has expired</w:t>
      </w:r>
      <w:r w:rsidRPr="00AB5FED">
        <w:t xml:space="preserve">) then the newly joined </w:t>
      </w:r>
      <w:r>
        <w:rPr>
          <w:rFonts w:hint="eastAsia"/>
          <w:lang w:eastAsia="zh-CN"/>
        </w:rPr>
        <w:t>MCVideo</w:t>
      </w:r>
      <w:r w:rsidRPr="00AB5FED">
        <w:t xml:space="preserve"> client will only have pre-established its media parameters for the call.</w:t>
      </w:r>
    </w:p>
    <w:p w14:paraId="7DFBA64F" w14:textId="77777777" w:rsidR="00700E66" w:rsidRDefault="00700E66" w:rsidP="00700E66">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rsidR="00FA0C35">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rsidR="00FA0C35">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A282B1F" w14:textId="77777777" w:rsidR="00700E66" w:rsidRPr="00AB5FED" w:rsidRDefault="00700E66" w:rsidP="00700E66">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320B1902" w14:textId="77777777" w:rsidR="00700E66" w:rsidRDefault="00700E66" w:rsidP="00700E66">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6ECB25E9" w14:textId="77777777" w:rsidR="00FA0C35" w:rsidRPr="00AB5FED" w:rsidRDefault="00FA0C35" w:rsidP="00FA0C35">
      <w:r>
        <w:t>Leaving and releasing a chat group:</w:t>
      </w:r>
    </w:p>
    <w:p w14:paraId="027A40BA" w14:textId="77777777" w:rsidR="00FA0C35" w:rsidRDefault="00FA0C35" w:rsidP="00FA0C35">
      <w:pPr>
        <w:pStyle w:val="B1"/>
      </w:pPr>
      <w:r>
        <w:t>-</w:t>
      </w:r>
      <w:r>
        <w:tab/>
        <w:t xml:space="preserve">When a user wants to leave a chat group call, the client shall send a group call leave request to the server and release the media plane. </w:t>
      </w:r>
    </w:p>
    <w:p w14:paraId="2711D466" w14:textId="77777777" w:rsidR="00FA0C35" w:rsidRPr="00AB5FED" w:rsidRDefault="00FA0C35" w:rsidP="00FA0C35">
      <w:pPr>
        <w:pStyle w:val="B1"/>
      </w:pPr>
      <w:r>
        <w:t>-</w:t>
      </w:r>
      <w:r>
        <w:tab/>
        <w:t>The server can release a chat group call by sending a group call release to all joined clients. A server initiated release also releases the media plane for all joined clients.</w:t>
      </w:r>
    </w:p>
    <w:p w14:paraId="720E02B4" w14:textId="77777777" w:rsidR="00700E66" w:rsidRPr="00AB5FED" w:rsidRDefault="00700E66" w:rsidP="00700E66">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1E8AA655" w14:textId="77777777" w:rsidR="00700E66" w:rsidRPr="00AB5FED" w:rsidRDefault="00700E66" w:rsidP="00700E66">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81BD6EE" w14:textId="77777777" w:rsidR="00700E66" w:rsidRPr="00AB5FED" w:rsidRDefault="00700E66" w:rsidP="00700E66">
      <w:r w:rsidRPr="00AB5FED">
        <w:t>Pre-condition</w:t>
      </w:r>
      <w:r w:rsidR="00E54AB4">
        <w:t>s</w:t>
      </w:r>
      <w:r w:rsidRPr="00AB5FED">
        <w:t xml:space="preserve">: </w:t>
      </w:r>
    </w:p>
    <w:p w14:paraId="6F11504F" w14:textId="77777777" w:rsidR="005F1CEC" w:rsidRDefault="005F1CEC" w:rsidP="005F1CEC">
      <w:pPr>
        <w:pStyle w:val="B1"/>
      </w:pPr>
      <w:r>
        <w:rPr>
          <w:lang w:eastAsia="zh-CN"/>
        </w:rPr>
        <w:t>1</w:t>
      </w:r>
      <w:r w:rsidR="00700E66" w:rsidRPr="00AB5FED">
        <w:rPr>
          <w:rFonts w:hint="eastAsia"/>
          <w:lang w:eastAsia="zh-CN"/>
        </w:rPr>
        <w:t>.</w:t>
      </w:r>
      <w:r w:rsidR="00700E66" w:rsidRPr="00AB5FED">
        <w:rPr>
          <w:rFonts w:hint="eastAsia"/>
          <w:lang w:eastAsia="zh-CN"/>
        </w:rPr>
        <w:tab/>
      </w:r>
      <w:r w:rsidR="00700E66">
        <w:rPr>
          <w:rFonts w:hint="eastAsia"/>
          <w:lang w:eastAsia="zh-CN"/>
        </w:rPr>
        <w:t>MCVideo</w:t>
      </w:r>
      <w:r w:rsidR="00700E66" w:rsidRPr="00AB5FED">
        <w:t xml:space="preserve"> user 2 and </w:t>
      </w:r>
      <w:r w:rsidR="00700E66">
        <w:rPr>
          <w:rFonts w:hint="eastAsia"/>
          <w:lang w:eastAsia="zh-CN"/>
        </w:rPr>
        <w:t>MCVideo</w:t>
      </w:r>
      <w:r w:rsidR="00700E66" w:rsidRPr="00AB5FED">
        <w:t xml:space="preserve"> user 3 have previously joined (affiliated) to the group</w:t>
      </w:r>
      <w:r w:rsidR="00700E66">
        <w:rPr>
          <w:rFonts w:hint="eastAsia"/>
          <w:lang w:eastAsia="zh-CN"/>
        </w:rPr>
        <w:t xml:space="preserve"> call</w:t>
      </w:r>
      <w:r w:rsidR="00700E66" w:rsidRPr="00AB5FED">
        <w:t xml:space="preserve">. </w:t>
      </w:r>
      <w:r w:rsidR="00700E66">
        <w:rPr>
          <w:rFonts w:hint="eastAsia"/>
          <w:lang w:eastAsia="zh-CN"/>
        </w:rPr>
        <w:t>MCVideo</w:t>
      </w:r>
      <w:r w:rsidR="00700E66" w:rsidRPr="00AB5FED">
        <w:t xml:space="preserve"> client 1, client 2, and client 3 are registered and all users (</w:t>
      </w:r>
      <w:r w:rsidR="00700E66">
        <w:rPr>
          <w:rFonts w:hint="eastAsia"/>
          <w:lang w:eastAsia="zh-CN"/>
        </w:rPr>
        <w:t>MCVideo</w:t>
      </w:r>
      <w:r w:rsidR="00700E66" w:rsidRPr="00AB5FED">
        <w:t xml:space="preserve"> user 1, user 2, and user 3) have been authenticated and authorized to use the </w:t>
      </w:r>
      <w:r w:rsidR="00700E66">
        <w:rPr>
          <w:rFonts w:hint="eastAsia"/>
          <w:lang w:eastAsia="zh-CN"/>
        </w:rPr>
        <w:t>MCVideo</w:t>
      </w:r>
      <w:r w:rsidR="00700E66" w:rsidRPr="00AB5FED">
        <w:t xml:space="preserve"> service. </w:t>
      </w:r>
      <w:r w:rsidRPr="005F1CEC">
        <w:t xml:space="preserve"> </w:t>
      </w:r>
    </w:p>
    <w:p w14:paraId="0642DD77" w14:textId="77777777" w:rsidR="00700E66" w:rsidRDefault="005F1CEC" w:rsidP="005F1CEC">
      <w:pPr>
        <w:pStyle w:val="B1"/>
      </w:pPr>
      <w:r>
        <w:t>2.</w:t>
      </w:r>
      <w:r>
        <w:tab/>
      </w:r>
      <w:r w:rsidR="00BA3397" w:rsidRPr="0069100C">
        <w:t>MCVideo client 1, MCVideo client 2 and MCVideo client 3 may have activated functional alias(es) configured to be used during the group call communication</w:t>
      </w:r>
      <w:r w:rsidR="00BA3397">
        <w:t>.</w:t>
      </w:r>
      <w:r w:rsidR="00BA3397" w:rsidRPr="0069100C">
        <w:t xml:space="preserve"> </w:t>
      </w:r>
      <w:r w:rsidRPr="00AB5FED">
        <w:t>No call is currently in progress for the group.</w:t>
      </w:r>
    </w:p>
    <w:p w14:paraId="4E36CDF6" w14:textId="77777777" w:rsidR="00EC61D3" w:rsidRDefault="00BA3397" w:rsidP="00EC61D3">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00EC61D3" w:rsidRPr="00EC61D3">
        <w:t xml:space="preserve"> </w:t>
      </w:r>
    </w:p>
    <w:p w14:paraId="278824E5" w14:textId="77777777" w:rsidR="00BA3397" w:rsidRPr="004B2FB1" w:rsidRDefault="00EC61D3" w:rsidP="004B2FB1">
      <w:pPr>
        <w:pStyle w:val="B1"/>
        <w:rPr>
          <w:lang w:val="en-US" w:eastAsia="zh-CN"/>
        </w:rPr>
      </w:pPr>
      <w:r>
        <w:rPr>
          <w:rFonts w:hint="eastAsia"/>
          <w:lang w:val="en-US" w:eastAsia="zh-CN"/>
        </w:rPr>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2CFC2675" w14:textId="77777777" w:rsidR="00700E66" w:rsidRPr="00AB5FED" w:rsidRDefault="005F1CEC" w:rsidP="00700E66">
      <w:pPr>
        <w:pStyle w:val="TH"/>
      </w:pPr>
      <w:r>
        <w:object w:dxaOrig="11190" w:dyaOrig="6045" w14:anchorId="7A071F71">
          <v:shape id="_x0000_i1033" type="#_x0000_t75" style="width:476.65pt;height:257pt" o:ole="">
            <v:imagedata r:id="rId23" o:title=""/>
          </v:shape>
          <o:OLEObject Type="Embed" ProgID="Visio.Drawing.15" ShapeID="_x0000_i1033" DrawAspect="Content" ObjectID="_1765310946" r:id="rId24"/>
        </w:object>
      </w:r>
    </w:p>
    <w:p w14:paraId="605C11FF" w14:textId="77777777" w:rsidR="00700E66" w:rsidRPr="00AB5FED" w:rsidRDefault="00700E66" w:rsidP="00700E66">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472B4604" w14:textId="77777777" w:rsidR="00700E66" w:rsidRPr="00AB5FED" w:rsidRDefault="00700E66" w:rsidP="00700E66">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6229F43F" w14:textId="77777777" w:rsidR="00700E66" w:rsidRPr="00AB5FED" w:rsidRDefault="00700E66" w:rsidP="00700E66">
      <w:pPr>
        <w:pStyle w:val="B1"/>
      </w:pPr>
      <w:r w:rsidRPr="00AB5FED">
        <w:t>1a.</w:t>
      </w:r>
      <w:r w:rsidRPr="00AB5FED">
        <w:tab/>
      </w:r>
      <w:r>
        <w:rPr>
          <w:rFonts w:hint="eastAsia"/>
          <w:lang w:eastAsia="zh-CN"/>
        </w:rPr>
        <w:t>MCVideo</w:t>
      </w:r>
      <w:r w:rsidRPr="00AB5FED">
        <w:t xml:space="preserve"> client 1 sends a group join request with the </w:t>
      </w:r>
      <w:r w:rsidR="00020D3C">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00BA3397" w:rsidRPr="00FE3846">
        <w:t>The MCVideo user at MCVideo client 1 may include a functional alias</w:t>
      </w:r>
      <w:r w:rsidR="00BA3397">
        <w:t xml:space="preserve"> used within the MCVideo group</w:t>
      </w:r>
      <w:r w:rsidR="00BA3397" w:rsidRPr="00FE3846">
        <w:t xml:space="preserve"> </w:t>
      </w:r>
      <w:r w:rsidR="00BA3397">
        <w:t>join request</w:t>
      </w:r>
      <w:r w:rsidR="00BA3397" w:rsidRPr="00FE3846">
        <w:t>.</w:t>
      </w:r>
      <w:r w:rsidR="00BA3397">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sidR="005F1CEC">
        <w:rPr>
          <w:lang w:val="en-US"/>
        </w:rPr>
        <w:t xml:space="preserve">an implicit </w:t>
      </w:r>
      <w:r>
        <w:rPr>
          <w:rFonts w:hint="eastAsia"/>
          <w:lang w:val="en-US" w:eastAsia="zh-CN"/>
        </w:rPr>
        <w:t>transmit media request</w:t>
      </w:r>
      <w:r w:rsidRPr="00AB5FED">
        <w:rPr>
          <w:lang w:val="en-US"/>
        </w:rPr>
        <w:t>.</w:t>
      </w:r>
    </w:p>
    <w:p w14:paraId="7E8C0B32" w14:textId="77777777" w:rsidR="00EC61D3" w:rsidRDefault="00700E66" w:rsidP="00EC61D3">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rsidR="00AF6717">
        <w:t xml:space="preserve"> for MCVideo</w:t>
      </w:r>
      <w:r w:rsidRPr="00AB5FED">
        <w:t>.</w:t>
      </w:r>
      <w:r w:rsidR="00BA3397">
        <w:t xml:space="preserve"> If a </w:t>
      </w:r>
      <w:r w:rsidR="00BA3397" w:rsidRPr="00725BD1">
        <w:t xml:space="preserve">functional alias </w:t>
      </w:r>
      <w:r w:rsidR="00BA3397">
        <w:t>is present, the MCVideo</w:t>
      </w:r>
      <w:r w:rsidR="00BA3397" w:rsidRPr="00725BD1">
        <w:t xml:space="preserve"> server checks whether </w:t>
      </w:r>
      <w:r w:rsidR="00BA3397">
        <w:t xml:space="preserve">it </w:t>
      </w:r>
      <w:r w:rsidR="00BA3397" w:rsidRPr="00725BD1">
        <w:t xml:space="preserve">is allowed to be used and </w:t>
      </w:r>
      <w:r w:rsidR="00BA3397">
        <w:t xml:space="preserve">if it </w:t>
      </w:r>
      <w:r w:rsidR="00BA3397" w:rsidRPr="00725BD1">
        <w:t>has been activated for the user</w:t>
      </w:r>
      <w:r w:rsidR="00BA3397">
        <w:t>.</w:t>
      </w:r>
    </w:p>
    <w:p w14:paraId="5D967619" w14:textId="77777777" w:rsidR="00EC61D3" w:rsidRPr="00AB5FED" w:rsidRDefault="00EC61D3" w:rsidP="004B2FB1">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03D7D83" w14:textId="77777777" w:rsidR="00700E66" w:rsidRPr="00AB5FED" w:rsidRDefault="00700E66" w:rsidP="00700E66">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02050208" w14:textId="77777777" w:rsidR="00700E66" w:rsidRPr="00AB5FED" w:rsidRDefault="00700E66" w:rsidP="00700E66">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152B8EB4" w14:textId="77777777" w:rsidR="00700E66" w:rsidRDefault="00700E66" w:rsidP="00700E66">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rsidR="00BA3397">
        <w:t xml:space="preserve"> </w:t>
      </w:r>
      <w:r w:rsidR="00BA3397" w:rsidRPr="00AB5FED">
        <w:t>.</w:t>
      </w:r>
      <w:r w:rsidR="00BA3397">
        <w:t xml:space="preserve">If present, </w:t>
      </w:r>
      <w:r w:rsidR="00BA3397" w:rsidRPr="006F4157">
        <w:t xml:space="preserve">the functional alias </w:t>
      </w:r>
      <w:r w:rsidR="00BA3397">
        <w:t>of MCVideo client 1, MCVideo client 2 and MCVideo client 3 are</w:t>
      </w:r>
      <w:r w:rsidR="00BA3397" w:rsidRPr="006F4157">
        <w:t xml:space="preserve"> displayed</w:t>
      </w:r>
      <w:r w:rsidR="00BA3397">
        <w:t xml:space="preserve"> where appropriate.</w:t>
      </w:r>
    </w:p>
    <w:p w14:paraId="430E3FCC" w14:textId="77777777" w:rsidR="00700E66" w:rsidRPr="00AB5FED" w:rsidRDefault="00700E66" w:rsidP="00700E66">
      <w:pPr>
        <w:pStyle w:val="H6"/>
      </w:pPr>
      <w:r>
        <w:rPr>
          <w:rFonts w:hint="eastAsia"/>
          <w:lang w:eastAsia="zh-CN"/>
        </w:rPr>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14B24CA1" w14:textId="77777777" w:rsidR="00700E66" w:rsidRPr="00AB5FED" w:rsidRDefault="00700E66" w:rsidP="00700E66">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173275F6" w14:textId="77777777" w:rsidR="00700E66" w:rsidRPr="00AB5FED" w:rsidRDefault="00700E66" w:rsidP="00700E66">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05E41E0F" w14:textId="77777777" w:rsidR="00700E66" w:rsidRPr="00AB5FED" w:rsidRDefault="00700E66" w:rsidP="00700E66">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1B61E810" w14:textId="77777777" w:rsidR="00700E66" w:rsidRPr="00AB5FED" w:rsidRDefault="00700E66" w:rsidP="00700E66">
      <w:r w:rsidRPr="00AB5FED">
        <w:lastRenderedPageBreak/>
        <w:t>The following precondition applies:</w:t>
      </w:r>
    </w:p>
    <w:p w14:paraId="161073A6" w14:textId="77777777" w:rsidR="00700E66" w:rsidRPr="00AB5FED" w:rsidRDefault="00700E66" w:rsidP="00700E66">
      <w:pPr>
        <w:pStyle w:val="B1"/>
      </w:pPr>
      <w:r w:rsidRPr="00AB5FED">
        <w:t xml:space="preserve">- A group call is ongoing between </w:t>
      </w:r>
      <w:r>
        <w:rPr>
          <w:rFonts w:hint="eastAsia"/>
          <w:lang w:eastAsia="zh-CN"/>
        </w:rPr>
        <w:t>MCVideo</w:t>
      </w:r>
      <w:r w:rsidRPr="00AB5FED">
        <w:t xml:space="preserve"> clients 1, 2 and 3</w:t>
      </w:r>
    </w:p>
    <w:p w14:paraId="103165E0" w14:textId="77777777" w:rsidR="00700E66" w:rsidRPr="00AB5FED" w:rsidRDefault="00700E66" w:rsidP="00700E66">
      <w:pPr>
        <w:pStyle w:val="TH"/>
      </w:pPr>
      <w:r w:rsidRPr="00AB5FED">
        <w:object w:dxaOrig="7932" w:dyaOrig="7776" w14:anchorId="7E4E2596">
          <v:shape id="_x0000_i1034" type="#_x0000_t75" style="width:396.45pt;height:388.7pt" o:ole="">
            <v:imagedata r:id="rId25" o:title=""/>
          </v:shape>
          <o:OLEObject Type="Embed" ProgID="Visio.Drawing.11" ShapeID="_x0000_i1034" DrawAspect="Content" ObjectID="_1765310947" r:id="rId26"/>
        </w:object>
      </w:r>
    </w:p>
    <w:p w14:paraId="521DE930" w14:textId="77777777" w:rsidR="00700E66" w:rsidRPr="00AB5FED" w:rsidRDefault="00700E66" w:rsidP="00700E66">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6087B3B9" w14:textId="77777777" w:rsidR="00700E66" w:rsidRPr="00AB5FED" w:rsidRDefault="00700E66" w:rsidP="00700E66">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51069F84" w14:textId="77777777" w:rsidR="00700E66" w:rsidRPr="00AB5FED" w:rsidRDefault="00700E66" w:rsidP="00700E66">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6226698" w14:textId="77777777" w:rsidR="00700E66" w:rsidRPr="00AB5FED" w:rsidRDefault="00700E66" w:rsidP="00700E66">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70C68E50" w14:textId="77777777" w:rsidR="00700E66" w:rsidRPr="00AB5FED" w:rsidRDefault="00700E66" w:rsidP="00700E66">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0C4E7CA4" w14:textId="77777777" w:rsidR="00700E66" w:rsidRPr="00AB5FED" w:rsidRDefault="00700E66" w:rsidP="00700E66">
      <w:pPr>
        <w:pStyle w:val="B1"/>
      </w:pPr>
      <w:r w:rsidRPr="00AB5FED">
        <w:t>4.</w:t>
      </w:r>
      <w:r w:rsidRPr="00AB5FED">
        <w:tab/>
      </w:r>
      <w:r>
        <w:rPr>
          <w:rFonts w:hint="eastAsia"/>
          <w:lang w:eastAsia="zh-CN"/>
        </w:rPr>
        <w:t>MCVideo</w:t>
      </w:r>
      <w:r w:rsidRPr="00AB5FED">
        <w:t xml:space="preserve"> users are notified about the release of the group call.</w:t>
      </w:r>
    </w:p>
    <w:p w14:paraId="3A105082" w14:textId="77777777" w:rsidR="00700E66" w:rsidRPr="00AB5FED" w:rsidRDefault="00700E66" w:rsidP="00700E66">
      <w:pPr>
        <w:pStyle w:val="B1"/>
      </w:pPr>
      <w:r w:rsidRPr="00AB5FED">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1EED5628" w14:textId="77777777" w:rsidR="00700E66" w:rsidRPr="00AB5FED" w:rsidRDefault="00700E66" w:rsidP="00700E66">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120F0896" w14:textId="77777777" w:rsidR="00700E66" w:rsidRPr="00AB5FED" w:rsidRDefault="00700E66" w:rsidP="00700E66">
      <w:pPr>
        <w:pStyle w:val="B1"/>
      </w:pPr>
      <w:r w:rsidRPr="00AB5FED">
        <w:t>6.</w:t>
      </w:r>
      <w:r w:rsidRPr="00AB5FED">
        <w:tab/>
      </w:r>
      <w:r>
        <w:rPr>
          <w:rFonts w:hint="eastAsia"/>
          <w:lang w:eastAsia="zh-CN"/>
        </w:rPr>
        <w:t>MCVideo</w:t>
      </w:r>
      <w:r w:rsidRPr="00AB5FED">
        <w:t xml:space="preserve"> client 1, client 2 and client 3 release the </w:t>
      </w:r>
      <w:r w:rsidR="00D558F3">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65C923FA" w14:textId="77777777" w:rsidR="00700E66" w:rsidRPr="00AB5FED" w:rsidRDefault="00700E66" w:rsidP="00700E66">
      <w:pPr>
        <w:pStyle w:val="H6"/>
      </w:pPr>
      <w:r>
        <w:rPr>
          <w:rFonts w:hint="eastAsia"/>
          <w:lang w:eastAsia="zh-CN"/>
        </w:rPr>
        <w:lastRenderedPageBreak/>
        <w:t>7</w:t>
      </w:r>
      <w:r w:rsidRPr="00AB5FED">
        <w:t>.</w:t>
      </w:r>
      <w:r>
        <w:rPr>
          <w:rFonts w:hint="eastAsia"/>
          <w:lang w:eastAsia="zh-CN"/>
        </w:rPr>
        <w:t>1</w:t>
      </w:r>
      <w:r w:rsidRPr="00AB5FED">
        <w:t>.2.3.1.2.4</w:t>
      </w:r>
      <w:r w:rsidRPr="00AB5FED">
        <w:tab/>
      </w:r>
      <w:r w:rsidR="001E3F82">
        <w:t>void</w:t>
      </w:r>
      <w:r w:rsidRPr="00AB5FED">
        <w:t xml:space="preserve"> </w:t>
      </w:r>
    </w:p>
    <w:p w14:paraId="70762494" w14:textId="77777777" w:rsidR="00700E66" w:rsidRDefault="00700E66" w:rsidP="00BD3AAC">
      <w:pPr>
        <w:rPr>
          <w:lang w:eastAsia="zh-CN"/>
        </w:rPr>
      </w:pPr>
    </w:p>
    <w:p w14:paraId="7F663E25" w14:textId="77777777" w:rsidR="001E3F82" w:rsidRPr="00AB5FED" w:rsidRDefault="001E3F82" w:rsidP="001E3F82">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106AFF5D" w14:textId="77777777" w:rsidR="001E3F82" w:rsidRDefault="001E3F82" w:rsidP="001E3F82">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73D3583E" w14:textId="77777777" w:rsidR="001E3F82" w:rsidRPr="00AB5FED" w:rsidRDefault="001E3F82" w:rsidP="001E3F82">
      <w:r w:rsidRPr="00AB5FED">
        <w:t>Pre-condition</w:t>
      </w:r>
      <w:r>
        <w:t>s</w:t>
      </w:r>
      <w:r w:rsidRPr="00AB5FED">
        <w:t xml:space="preserve">: </w:t>
      </w:r>
    </w:p>
    <w:p w14:paraId="0DED2AFA" w14:textId="77777777" w:rsidR="001E3F82" w:rsidRDefault="001E3F82" w:rsidP="001E3F82">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5E967463" w14:textId="77777777" w:rsidR="001E3F82" w:rsidRDefault="001E3F82" w:rsidP="001E3F82">
      <w:pPr>
        <w:pStyle w:val="B1"/>
      </w:pPr>
      <w:r>
        <w:rPr>
          <w:lang w:eastAsia="x-none"/>
        </w:rPr>
        <w:t>2.</w:t>
      </w:r>
      <w:r>
        <w:rPr>
          <w:lang w:eastAsia="x-none"/>
        </w:rPr>
        <w:tab/>
      </w:r>
      <w:r>
        <w:t>MCVideo</w:t>
      </w:r>
      <w:r w:rsidRPr="00AB5FED">
        <w:t xml:space="preserve"> user 1 indicates to join the gro</w:t>
      </w:r>
      <w:r>
        <w:t>up communication for the group.</w:t>
      </w:r>
    </w:p>
    <w:p w14:paraId="4CFBE350" w14:textId="77777777" w:rsidR="00BA3397" w:rsidRDefault="00BA3397" w:rsidP="00BA3397">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764C5CBC" w14:textId="77777777" w:rsidR="00EC61D3" w:rsidRDefault="00BA3397" w:rsidP="00EC61D3">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00EC61D3" w:rsidRPr="00EC61D3">
        <w:t xml:space="preserve"> </w:t>
      </w:r>
    </w:p>
    <w:p w14:paraId="6A8E8EFB" w14:textId="77777777" w:rsidR="00BA3397" w:rsidRPr="004B2FB1" w:rsidRDefault="00EC61D3" w:rsidP="004B2FB1">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7A102898" w14:textId="77777777" w:rsidR="001E3F82" w:rsidRPr="00AB5FED" w:rsidRDefault="001E3F82" w:rsidP="001E3F82">
      <w:pPr>
        <w:pStyle w:val="TH"/>
      </w:pPr>
      <w:r w:rsidRPr="00AB5FED">
        <w:object w:dxaOrig="11190" w:dyaOrig="6750" w14:anchorId="1704EF4B">
          <v:shape id="_x0000_i1035" type="#_x0000_t75" style="width:484.4pt;height:292.1pt" o:ole="">
            <v:imagedata r:id="rId27" o:title=""/>
          </v:shape>
          <o:OLEObject Type="Embed" ProgID="Visio.Drawing.11" ShapeID="_x0000_i1035" DrawAspect="Content" ObjectID="_1765310948" r:id="rId28"/>
        </w:object>
      </w:r>
    </w:p>
    <w:p w14:paraId="58F24142" w14:textId="77777777" w:rsidR="001E3F82" w:rsidRPr="00AB5FED" w:rsidRDefault="001E3F82" w:rsidP="001E3F82">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60BE6C7F" w14:textId="77777777" w:rsidR="001E3F82" w:rsidRPr="00AB5FED" w:rsidRDefault="001E3F82" w:rsidP="001E3F82">
      <w:pPr>
        <w:pStyle w:val="B1"/>
      </w:pPr>
      <w:r w:rsidRPr="00AB5FED">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005652F2" w:rsidRPr="005652F2">
        <w:t xml:space="preserve"> </w:t>
      </w:r>
      <w:r w:rsidR="005652F2" w:rsidRPr="00FE3846">
        <w:t>The MCVideo user at MCVideo client 1 may include a functional alias</w:t>
      </w:r>
      <w:r w:rsidR="005652F2">
        <w:t xml:space="preserve"> used within the MCVideo group</w:t>
      </w:r>
      <w:r w:rsidR="005652F2" w:rsidRPr="00FE3846">
        <w:t xml:space="preserve"> </w:t>
      </w:r>
      <w:r w:rsidR="005652F2">
        <w:t>join request</w:t>
      </w:r>
      <w:r w:rsidR="005652F2"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553715" w14:textId="77777777" w:rsidR="00EC61D3" w:rsidRDefault="001E3F82" w:rsidP="001E3F82">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w:t>
      </w:r>
      <w:r w:rsidRPr="00AB5FED">
        <w:lastRenderedPageBreak/>
        <w:t>the group</w:t>
      </w:r>
      <w:r>
        <w:t>.</w:t>
      </w:r>
      <w:r w:rsidRPr="00023DBA">
        <w:t xml:space="preserve"> </w:t>
      </w:r>
      <w:r w:rsidR="005652F2" w:rsidRPr="00FA546A">
        <w:t>If a functional alias is present, the MCVideo server checks whether it is allowed to be used and if it has been activated for the user.</w:t>
      </w:r>
    </w:p>
    <w:p w14:paraId="542EC62B" w14:textId="77777777" w:rsidR="001E3F82" w:rsidRDefault="00EC61D3" w:rsidP="004B2FB1">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2175398A" w14:textId="77777777" w:rsidR="001E3F82" w:rsidRDefault="001E3F82" w:rsidP="001E3F82">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292D1569" w14:textId="77777777" w:rsidR="001E3F82" w:rsidRDefault="001E3F82" w:rsidP="001E3F82">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419B326A" w14:textId="77777777" w:rsidR="001E3F82" w:rsidRPr="00AB5FED" w:rsidRDefault="001E3F82" w:rsidP="001E3F82">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rsidR="005652F2">
        <w:t xml:space="preserve">, </w:t>
      </w:r>
      <w:r w:rsidR="005652F2" w:rsidRPr="00B72105">
        <w:t xml:space="preserve">and the functional alias </w:t>
      </w:r>
      <w:r w:rsidR="005652F2">
        <w:t xml:space="preserve">of MCVideo client 1 </w:t>
      </w:r>
      <w:r w:rsidR="005652F2" w:rsidRPr="00B72105">
        <w:t>may be displayed</w:t>
      </w:r>
      <w:r w:rsidRPr="00AB5FED">
        <w:t>.</w:t>
      </w:r>
      <w:r w:rsidRPr="009D6073">
        <w:t xml:space="preserve"> </w:t>
      </w:r>
    </w:p>
    <w:p w14:paraId="79E9DB1B" w14:textId="77777777" w:rsidR="001E3F82" w:rsidRPr="00AB5FED" w:rsidRDefault="001E3F82" w:rsidP="001E3F82">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1B878968" w14:textId="77777777" w:rsidR="001E3F82" w:rsidRPr="00AB5FED" w:rsidRDefault="001E3F82" w:rsidP="001E3F82">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w:t>
      </w:r>
      <w:r w:rsidR="005652F2">
        <w:t xml:space="preserve"> </w:t>
      </w:r>
      <w:r w:rsidR="005652F2" w:rsidRPr="00FA546A">
        <w:t>If presen</w:t>
      </w:r>
      <w:r w:rsidR="005652F2">
        <w:t>t, the functional alias of MCVideo client 1, MCVideo client 2 and MCVideo</w:t>
      </w:r>
      <w:r w:rsidR="005652F2" w:rsidRPr="00FA546A">
        <w:t xml:space="preserve"> client 3 are displayed where appropriate.</w:t>
      </w:r>
    </w:p>
    <w:p w14:paraId="39AF1227" w14:textId="77777777" w:rsidR="001E3F82" w:rsidRDefault="001E3F82" w:rsidP="001E3F82">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0C5844ED" w14:textId="77777777" w:rsidR="001E3F82" w:rsidRPr="00AB5FED" w:rsidRDefault="001E3F82" w:rsidP="001E3F82">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3158FB03" w14:textId="77777777" w:rsidR="001E3F82" w:rsidRDefault="001E3F82" w:rsidP="001E3F82">
      <w:r w:rsidRPr="00AB5FED">
        <w:t>Pre-condition</w:t>
      </w:r>
      <w:r>
        <w:t>s</w:t>
      </w:r>
      <w:r w:rsidRPr="00AB5FED">
        <w:t xml:space="preserve">: </w:t>
      </w:r>
    </w:p>
    <w:p w14:paraId="3DA25D6F" w14:textId="77777777" w:rsidR="003563AA" w:rsidRDefault="003563AA" w:rsidP="006C46A6">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8E73FC5" w14:textId="77777777" w:rsidR="003563AA" w:rsidRDefault="003563AA" w:rsidP="006C46A6">
      <w:pPr>
        <w:pStyle w:val="B1"/>
        <w:rPr>
          <w:lang w:eastAsia="ko-KR"/>
        </w:rPr>
      </w:pPr>
      <w:r>
        <w:rPr>
          <w:lang w:eastAsia="ko-KR"/>
        </w:rPr>
        <w:t>2.</w:t>
      </w:r>
      <w:r>
        <w:rPr>
          <w:lang w:eastAsia="ko-KR"/>
        </w:rPr>
        <w:tab/>
        <w:t>MCVideo client1 returns from out of coverage while the group call is still ongoing.</w:t>
      </w:r>
    </w:p>
    <w:p w14:paraId="7A86373D" w14:textId="77777777" w:rsidR="003563AA" w:rsidRDefault="003563AA" w:rsidP="006C46A6">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0A0214BA" w14:textId="77777777" w:rsidR="003563AA" w:rsidRPr="00F2038C" w:rsidRDefault="003563AA" w:rsidP="006C46A6">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0CE1D6E6" w14:textId="77777777" w:rsidR="001E3F82" w:rsidRPr="00AB5FED" w:rsidRDefault="001E3F82" w:rsidP="001E3F82">
      <w:pPr>
        <w:pStyle w:val="TH"/>
      </w:pPr>
      <w:r w:rsidRPr="00AB5FED">
        <w:object w:dxaOrig="11190" w:dyaOrig="6750" w14:anchorId="335CD734">
          <v:shape id="_x0000_i1036" type="#_x0000_t75" style="width:418.35pt;height:252.45pt" o:ole="">
            <v:imagedata r:id="rId29" o:title=""/>
          </v:shape>
          <o:OLEObject Type="Embed" ProgID="Visio.Drawing.11" ShapeID="_x0000_i1036" DrawAspect="Content" ObjectID="_1765310949" r:id="rId30"/>
        </w:object>
      </w:r>
    </w:p>
    <w:p w14:paraId="4EFDF94A" w14:textId="77777777" w:rsidR="001E3F82" w:rsidRPr="00AB5FED" w:rsidRDefault="001E3F82" w:rsidP="001E3F82">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00516D85" w14:textId="77777777" w:rsidR="00AC56C9" w:rsidRDefault="00AC56C9" w:rsidP="00AC56C9">
      <w:pPr>
        <w:pStyle w:val="B1"/>
      </w:pPr>
      <w:r w:rsidRPr="00AC56C9">
        <w:lastRenderedPageBreak/>
        <w:t>1.</w:t>
      </w:r>
      <w:r w:rsidRPr="00AC56C9">
        <w:tab/>
        <w:t>MCVideo client 1 or MCVideo server detects that MCVideo client 1 has returned from out of coverage.</w:t>
      </w:r>
    </w:p>
    <w:p w14:paraId="4EE32E6E" w14:textId="77777777" w:rsidR="001E3F82" w:rsidRPr="00A975CE" w:rsidRDefault="001E3F82" w:rsidP="001E3F82">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7C7904C1" w14:textId="77777777" w:rsidR="001E3F82" w:rsidRDefault="00AC56C9" w:rsidP="00AC56C9">
      <w:pPr>
        <w:pStyle w:val="B1"/>
      </w:pPr>
      <w:r>
        <w:t>2.</w:t>
      </w:r>
      <w:r>
        <w:tab/>
      </w:r>
      <w:r w:rsidR="001E3F82">
        <w:t>Media plane between MCVideo client 1 and MCVideo server is re-established using media plane control signalling.</w:t>
      </w:r>
    </w:p>
    <w:p w14:paraId="49B863B0" w14:textId="77777777" w:rsidR="001E3F82" w:rsidRPr="00ED7F9F" w:rsidRDefault="001E3F82" w:rsidP="00AB6AE4">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41D52F47" w14:textId="77777777" w:rsidR="001E3F82" w:rsidRDefault="00AC56C9" w:rsidP="00AC56C9">
      <w:pPr>
        <w:pStyle w:val="B1"/>
      </w:pPr>
      <w:r>
        <w:t>3.</w:t>
      </w:r>
      <w:r>
        <w:tab/>
      </w:r>
      <w:r w:rsidR="001E3F82">
        <w:t xml:space="preserve">The MCVideo server may send (3a) Media transmission notification to MCVideo client 1, indicating the current transmitter. </w:t>
      </w:r>
      <w:r w:rsidR="00AB6AE4">
        <w:t>Alternatively,</w:t>
      </w:r>
      <w:r w:rsidR="001E3F82">
        <w:t xml:space="preserve"> the MCVideo server may send (3b) Transmit media granted, (3c) Transmit media rejected or (3d) Queue position info.</w:t>
      </w:r>
    </w:p>
    <w:p w14:paraId="2A83968E" w14:textId="77777777" w:rsidR="001E3F82" w:rsidRDefault="00AC56C9" w:rsidP="00AC56C9">
      <w:pPr>
        <w:pStyle w:val="B1"/>
      </w:pPr>
      <w:r>
        <w:t>4.</w:t>
      </w:r>
      <w:r>
        <w:tab/>
      </w:r>
      <w:r w:rsidR="001E3F82">
        <w:t xml:space="preserve">MCVideo </w:t>
      </w:r>
      <w:r w:rsidR="001E3F82" w:rsidRPr="00AB5FED">
        <w:t xml:space="preserve">users at </w:t>
      </w:r>
      <w:r w:rsidR="001E3F82">
        <w:t>MCVideo</w:t>
      </w:r>
      <w:r w:rsidR="001E3F82" w:rsidRPr="00AB5FED">
        <w:t xml:space="preserve"> client </w:t>
      </w:r>
      <w:r w:rsidR="001E3F82">
        <w:t>2</w:t>
      </w:r>
      <w:r w:rsidR="001E3F82" w:rsidRPr="00AB5FED">
        <w:t xml:space="preserve"> </w:t>
      </w:r>
      <w:r w:rsidR="001E3F82">
        <w:t>and MCVideo</w:t>
      </w:r>
      <w:r w:rsidR="001E3F82" w:rsidRPr="00AB5FED">
        <w:t xml:space="preserve"> client </w:t>
      </w:r>
      <w:r w:rsidR="001E3F82">
        <w:t>3</w:t>
      </w:r>
      <w:r w:rsidR="001E3F82" w:rsidRPr="00AB5FED">
        <w:t xml:space="preserve"> may be notified about the </w:t>
      </w:r>
      <w:r w:rsidR="001E3F82">
        <w:t>MCVideo</w:t>
      </w:r>
      <w:r w:rsidR="001E3F82" w:rsidRPr="00AB5FED">
        <w:t xml:space="preserve"> client 1 </w:t>
      </w:r>
      <w:r w:rsidR="001E3F82">
        <w:t xml:space="preserve">returning to </w:t>
      </w:r>
      <w:r w:rsidR="001E3F82" w:rsidRPr="00AB5FED">
        <w:t>the group call</w:t>
      </w:r>
      <w:r w:rsidR="00EC3548">
        <w:t xml:space="preserve">, </w:t>
      </w:r>
      <w:r w:rsidR="00EC3548" w:rsidRPr="00B72105">
        <w:t xml:space="preserve">and the functional alias </w:t>
      </w:r>
      <w:r w:rsidR="00EC3548">
        <w:t xml:space="preserve">of MCVideo client 1 </w:t>
      </w:r>
      <w:r w:rsidR="00EC3548" w:rsidRPr="00B72105">
        <w:t>may be displayed</w:t>
      </w:r>
      <w:r w:rsidR="001E3F82" w:rsidRPr="00AB5FED">
        <w:t>.</w:t>
      </w:r>
    </w:p>
    <w:p w14:paraId="15337E4F" w14:textId="77777777" w:rsidR="001E3F82" w:rsidRDefault="00AC56C9" w:rsidP="00AC56C9">
      <w:pPr>
        <w:pStyle w:val="B1"/>
      </w:pPr>
      <w:r>
        <w:t>5.</w:t>
      </w:r>
      <w:r>
        <w:tab/>
      </w:r>
      <w:r w:rsidR="001E3F82">
        <w:t xml:space="preserve">Transmission </w:t>
      </w:r>
      <w:r w:rsidR="001E3F82" w:rsidRPr="00AB5FED">
        <w:t xml:space="preserve">control will continue to be used by the </w:t>
      </w:r>
      <w:r w:rsidR="001E3F82">
        <w:t xml:space="preserve">transmission control </w:t>
      </w:r>
      <w:r w:rsidR="001E3F82" w:rsidRPr="00AB5FED">
        <w:t xml:space="preserve">participants associated with </w:t>
      </w:r>
      <w:r w:rsidR="001E3F82">
        <w:t>MCVideo</w:t>
      </w:r>
      <w:r w:rsidR="001E3F82" w:rsidRPr="00AB5FED">
        <w:t xml:space="preserve"> client 1, </w:t>
      </w:r>
      <w:r w:rsidR="001E3F82">
        <w:t>MCVideo</w:t>
      </w:r>
      <w:r w:rsidR="001E3F82" w:rsidRPr="00AB5FED">
        <w:t xml:space="preserve"> client 2 and </w:t>
      </w:r>
      <w:r w:rsidR="001E3F82">
        <w:t>MCVideo</w:t>
      </w:r>
      <w:r w:rsidR="001E3F82" w:rsidRPr="00AB5FED">
        <w:t xml:space="preserve"> client 3</w:t>
      </w:r>
      <w:r w:rsidR="001E3F82">
        <w:t>.</w:t>
      </w:r>
      <w:r w:rsidR="00EC3548">
        <w:t xml:space="preserve"> </w:t>
      </w:r>
      <w:r w:rsidR="00EC3548" w:rsidRPr="00FA546A">
        <w:t>If presen</w:t>
      </w:r>
      <w:r w:rsidR="00EC3548">
        <w:t>t, the functional alias of MCVideo client 1, MCVideo client 2 and MCVideo</w:t>
      </w:r>
      <w:r w:rsidR="00EC3548" w:rsidRPr="00FA546A">
        <w:t xml:space="preserve"> client 3 are displayed where appropriate.</w:t>
      </w:r>
    </w:p>
    <w:p w14:paraId="7381636E" w14:textId="77777777" w:rsidR="001E3F82" w:rsidRPr="00AB5FED" w:rsidRDefault="001E3F82" w:rsidP="00BD3AAC">
      <w:pPr>
        <w:rPr>
          <w:lang w:eastAsia="zh-CN"/>
        </w:rPr>
      </w:pPr>
    </w:p>
    <w:p w14:paraId="45D05EC8" w14:textId="77777777" w:rsidR="00700E66" w:rsidRPr="00AB5FED" w:rsidRDefault="00700E66" w:rsidP="00700E66">
      <w:pPr>
        <w:pStyle w:val="Heading5"/>
      </w:pPr>
      <w:bookmarkStart w:id="416" w:name="_Toc433209761"/>
      <w:bookmarkStart w:id="417" w:name="_Toc460616057"/>
      <w:bookmarkStart w:id="418" w:name="_Toc460616918"/>
      <w:bookmarkStart w:id="419" w:name="_Toc460662307"/>
      <w:bookmarkStart w:id="420" w:name="_Toc433209751"/>
      <w:bookmarkStart w:id="421" w:name="_Toc460616047"/>
      <w:bookmarkStart w:id="422" w:name="_Toc460616908"/>
      <w:bookmarkStart w:id="423" w:name="_Toc460662297"/>
      <w:bookmarkStart w:id="424" w:name="_Toc154698231"/>
      <w:r>
        <w:t>7</w:t>
      </w:r>
      <w:r w:rsidRPr="00AB5FED">
        <w:t>.</w:t>
      </w:r>
      <w:r>
        <w:t>1</w:t>
      </w:r>
      <w:r w:rsidRPr="00AB5FED">
        <w:t>.2.3.2</w:t>
      </w:r>
      <w:r w:rsidRPr="00AB5FED">
        <w:tab/>
        <w:t>Exiting group call due to de-affiliation</w:t>
      </w:r>
      <w:bookmarkEnd w:id="420"/>
      <w:bookmarkEnd w:id="421"/>
      <w:bookmarkEnd w:id="422"/>
      <w:bookmarkEnd w:id="423"/>
      <w:bookmarkEnd w:id="424"/>
    </w:p>
    <w:p w14:paraId="65D1072E" w14:textId="77777777" w:rsidR="00700E66" w:rsidRPr="00AB5FED" w:rsidRDefault="00700E66" w:rsidP="00700E66">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1F0D5877" w14:textId="77777777" w:rsidR="00700E66" w:rsidRPr="00AB5FED" w:rsidRDefault="00700E66" w:rsidP="00700E66">
      <w:r w:rsidRPr="00AB5FED">
        <w:t>Pre-conditions:</w:t>
      </w:r>
    </w:p>
    <w:p w14:paraId="5E077E28" w14:textId="77777777" w:rsidR="00700E66" w:rsidRPr="00AB5FED" w:rsidRDefault="00700E66" w:rsidP="00700E66">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07FB5D2" w14:textId="77777777" w:rsidR="00700E66" w:rsidRPr="00AB5FED" w:rsidRDefault="00700E66" w:rsidP="00700E66">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1E6F2BB5" w14:textId="77777777" w:rsidR="00700E66" w:rsidRPr="00AB5FED" w:rsidRDefault="00700E66" w:rsidP="00700E66">
      <w:pPr>
        <w:pStyle w:val="B1"/>
      </w:pPr>
      <w:r w:rsidRPr="00AB5FED">
        <w:t>3.</w:t>
      </w:r>
      <w:r w:rsidRPr="00AB5FED">
        <w:tab/>
        <w:t>MC</w:t>
      </w:r>
      <w:r>
        <w:t>Video</w:t>
      </w:r>
      <w:r w:rsidRPr="00AB5FED">
        <w:t xml:space="preserve"> client 1 has been de-affiliated from the MC</w:t>
      </w:r>
      <w:r>
        <w:t>Video</w:t>
      </w:r>
      <w:r w:rsidRPr="00AB5FED">
        <w:t xml:space="preserve"> group.</w:t>
      </w:r>
    </w:p>
    <w:p w14:paraId="29EC803E" w14:textId="77777777" w:rsidR="00700E66" w:rsidRPr="00AB5FED" w:rsidRDefault="00700E66" w:rsidP="00700E66">
      <w:pPr>
        <w:pStyle w:val="TH"/>
      </w:pPr>
      <w:r>
        <w:object w:dxaOrig="7416" w:dyaOrig="4668" w14:anchorId="0BB8C042">
          <v:shape id="_x0000_i1037" type="#_x0000_t75" style="width:370.95pt;height:233.3pt" o:ole="">
            <v:imagedata r:id="rId31" o:title=""/>
          </v:shape>
          <o:OLEObject Type="Embed" ProgID="Visio.Drawing.15" ShapeID="_x0000_i1037" DrawAspect="Content" ObjectID="_1765310950" r:id="rId32"/>
        </w:object>
      </w:r>
    </w:p>
    <w:p w14:paraId="71009AEB" w14:textId="77777777" w:rsidR="00700E66" w:rsidRPr="00AB5FED" w:rsidRDefault="00700E66" w:rsidP="00700E66">
      <w:pPr>
        <w:pStyle w:val="TF"/>
      </w:pPr>
      <w:r w:rsidRPr="00AB5FED">
        <w:t>Figure </w:t>
      </w:r>
      <w:r>
        <w:t>7</w:t>
      </w:r>
      <w:r w:rsidRPr="00AB5FED">
        <w:t>.</w:t>
      </w:r>
      <w:r>
        <w:t>1</w:t>
      </w:r>
      <w:r w:rsidRPr="00AB5FED">
        <w:t>.2.3.2-1: Exiting MC</w:t>
      </w:r>
      <w:r>
        <w:t>Video</w:t>
      </w:r>
      <w:r w:rsidRPr="00AB5FED">
        <w:t xml:space="preserve"> group call due to de-affiliation</w:t>
      </w:r>
    </w:p>
    <w:p w14:paraId="3F4425C1" w14:textId="77777777" w:rsidR="00700E66" w:rsidRPr="00AB5FED" w:rsidRDefault="00700E66" w:rsidP="00700E66">
      <w:pPr>
        <w:pStyle w:val="B1"/>
      </w:pPr>
      <w:r w:rsidRPr="00AB5FED">
        <w:t>1.</w:t>
      </w:r>
      <w:r w:rsidRPr="00AB5FED">
        <w:tab/>
        <w:t>MC</w:t>
      </w:r>
      <w:r>
        <w:t>Video</w:t>
      </w:r>
      <w:r w:rsidRPr="00AB5FED">
        <w:t xml:space="preserve"> client 1 which has been de-affiliated is instructed to leave the ongoing group call.</w:t>
      </w:r>
    </w:p>
    <w:p w14:paraId="346924AC" w14:textId="77777777" w:rsidR="00700E66" w:rsidRPr="00AB5FED" w:rsidRDefault="00700E66" w:rsidP="00700E66">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40B09FDE" w14:textId="77777777" w:rsidR="00700E66" w:rsidRPr="00AB5FED" w:rsidRDefault="00700E66" w:rsidP="00700E66">
      <w:pPr>
        <w:pStyle w:val="B1"/>
      </w:pPr>
      <w:r w:rsidRPr="00AB5FED">
        <w:lastRenderedPageBreak/>
        <w:t>3.</w:t>
      </w:r>
      <w:r w:rsidRPr="00AB5FED">
        <w:tab/>
        <w:t>MC</w:t>
      </w:r>
      <w:r>
        <w:t>Video</w:t>
      </w:r>
      <w:r w:rsidRPr="00AB5FED">
        <w:t xml:space="preserve"> user at MC</w:t>
      </w:r>
      <w:r>
        <w:t>Video</w:t>
      </w:r>
      <w:r w:rsidRPr="00AB5FED">
        <w:t xml:space="preserve"> client 1 is notified about leaving the group call.</w:t>
      </w:r>
    </w:p>
    <w:p w14:paraId="52F1E921" w14:textId="77777777" w:rsidR="00700E66" w:rsidRPr="00AB5FED" w:rsidRDefault="00700E66" w:rsidP="00700E66">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25897CE5" w14:textId="77777777" w:rsidR="00700E66" w:rsidRDefault="00700E66" w:rsidP="00700E66">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268911DE" w14:textId="77777777" w:rsidR="00113F7E" w:rsidRPr="00AB5FED" w:rsidRDefault="00113F7E" w:rsidP="00113F7E">
      <w:pPr>
        <w:pStyle w:val="Heading5"/>
      </w:pPr>
      <w:bookmarkStart w:id="425" w:name="_Toc154698232"/>
      <w:r>
        <w:t>7</w:t>
      </w:r>
      <w:r w:rsidRPr="00AB5FED">
        <w:t>.</w:t>
      </w:r>
      <w:r>
        <w:t>1.2.3.3</w:t>
      </w:r>
      <w:r w:rsidRPr="00AB5FED">
        <w:tab/>
      </w:r>
      <w:r>
        <w:t>MCVideo user leaving a group call</w:t>
      </w:r>
      <w:bookmarkEnd w:id="425"/>
    </w:p>
    <w:p w14:paraId="737F3FB9" w14:textId="77777777" w:rsidR="00113F7E" w:rsidRPr="00AB5FED" w:rsidRDefault="00113F7E" w:rsidP="00113F7E">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73BC8062" w14:textId="77777777" w:rsidR="00113F7E" w:rsidRPr="00AB5FED" w:rsidRDefault="00113F7E" w:rsidP="00113F7E">
      <w:r w:rsidRPr="00AB5FED">
        <w:t>Pre-conditions:</w:t>
      </w:r>
    </w:p>
    <w:p w14:paraId="21962A43" w14:textId="77777777" w:rsidR="00113F7E" w:rsidRPr="00AB5FED" w:rsidRDefault="00113F7E" w:rsidP="00113F7E">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18E00D28" w14:textId="77777777" w:rsidR="00113F7E" w:rsidRDefault="00113F7E" w:rsidP="00113F7E">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66656F93" w14:textId="77777777" w:rsidR="00113F7E" w:rsidRDefault="00113F7E" w:rsidP="00113F7E">
      <w:pPr>
        <w:pStyle w:val="B1"/>
      </w:pPr>
      <w:r>
        <w:t>3.</w:t>
      </w:r>
      <w:r>
        <w:tab/>
        <w:t>MCVideo user 1 indicates to leave the group call</w:t>
      </w:r>
    </w:p>
    <w:p w14:paraId="5C765582" w14:textId="77777777" w:rsidR="00113F7E" w:rsidRPr="00AB5FED" w:rsidRDefault="00113F7E" w:rsidP="007B6D99">
      <w:pPr>
        <w:pStyle w:val="TH"/>
      </w:pPr>
      <w:r>
        <w:object w:dxaOrig="7410" w:dyaOrig="4665" w14:anchorId="49B459B3">
          <v:shape id="_x0000_i1038" type="#_x0000_t75" style="width:370.5pt;height:233.3pt" o:ole="">
            <v:imagedata r:id="rId33" o:title=""/>
          </v:shape>
          <o:OLEObject Type="Embed" ProgID="Visio.Drawing.15" ShapeID="_x0000_i1038" DrawAspect="Content" ObjectID="_1765310951" r:id="rId34"/>
        </w:object>
      </w:r>
    </w:p>
    <w:p w14:paraId="42BB46C6" w14:textId="77777777" w:rsidR="00113F7E" w:rsidRPr="00AB5FED" w:rsidRDefault="00113F7E" w:rsidP="00113F7E">
      <w:pPr>
        <w:pStyle w:val="TF"/>
      </w:pPr>
      <w:r w:rsidRPr="00AB5FED">
        <w:t>Figure </w:t>
      </w:r>
      <w:r>
        <w:t>7</w:t>
      </w:r>
      <w:r w:rsidRPr="00AB5FED">
        <w:t>.</w:t>
      </w:r>
      <w:r>
        <w:t>1</w:t>
      </w:r>
      <w:r w:rsidRPr="00AB5FED">
        <w:t>.2.3.</w:t>
      </w:r>
      <w:r>
        <w:t>3</w:t>
      </w:r>
      <w:r w:rsidRPr="00AB5FED">
        <w:t xml:space="preserve">-1: </w:t>
      </w:r>
      <w:r>
        <w:t>MCVideo user leaving a group call</w:t>
      </w:r>
    </w:p>
    <w:p w14:paraId="2596FF03" w14:textId="77777777" w:rsidR="00113F7E" w:rsidRDefault="00AC56C9" w:rsidP="00AC56C9">
      <w:pPr>
        <w:pStyle w:val="B1"/>
      </w:pPr>
      <w:r>
        <w:rPr>
          <w:lang w:eastAsia="ko-KR"/>
        </w:rPr>
        <w:t>1.</w:t>
      </w:r>
      <w:r>
        <w:rPr>
          <w:lang w:eastAsia="ko-KR"/>
        </w:rPr>
        <w:tab/>
      </w:r>
      <w:r w:rsidR="00113F7E">
        <w:rPr>
          <w:lang w:eastAsia="ko-KR"/>
        </w:rPr>
        <w:t>MCVideo client 1 sends a group call leave request to the MCVideo server.</w:t>
      </w:r>
    </w:p>
    <w:p w14:paraId="2CC1CAD7" w14:textId="77777777" w:rsidR="00113F7E" w:rsidRDefault="00AC56C9" w:rsidP="00AC56C9">
      <w:pPr>
        <w:pStyle w:val="B1"/>
      </w:pPr>
      <w:r>
        <w:t>2.</w:t>
      </w:r>
      <w:r>
        <w:tab/>
      </w:r>
      <w:r w:rsidR="00113F7E" w:rsidRPr="00AB5FED">
        <w:t>MC</w:t>
      </w:r>
      <w:r w:rsidR="00113F7E">
        <w:t>Video</w:t>
      </w:r>
      <w:r w:rsidR="00113F7E" w:rsidRPr="00AB5FED">
        <w:t xml:space="preserve"> server sends a </w:t>
      </w:r>
      <w:r w:rsidR="00113F7E" w:rsidRPr="00AB5FED">
        <w:rPr>
          <w:rFonts w:hint="eastAsia"/>
          <w:lang w:eastAsia="zh-CN"/>
        </w:rPr>
        <w:t xml:space="preserve">group call </w:t>
      </w:r>
      <w:r w:rsidR="00113F7E" w:rsidRPr="00AB5FED">
        <w:t xml:space="preserve">leave </w:t>
      </w:r>
      <w:r w:rsidR="00113F7E">
        <w:t xml:space="preserve">response </w:t>
      </w:r>
      <w:r w:rsidR="00113F7E" w:rsidRPr="00AB5FED">
        <w:t>to MC</w:t>
      </w:r>
      <w:r w:rsidR="00113F7E">
        <w:t>Video</w:t>
      </w:r>
      <w:r w:rsidR="00113F7E" w:rsidRPr="00AB5FED">
        <w:t xml:space="preserve"> client 1.</w:t>
      </w:r>
    </w:p>
    <w:p w14:paraId="218F6F27" w14:textId="77777777" w:rsidR="00113F7E" w:rsidRPr="00AB5FED" w:rsidRDefault="00AC56C9" w:rsidP="00AC56C9">
      <w:pPr>
        <w:pStyle w:val="B1"/>
      </w:pPr>
      <w:r>
        <w:rPr>
          <w:color w:val="000000"/>
          <w:lang w:val="en-US"/>
        </w:rPr>
        <w:t>3.</w:t>
      </w:r>
      <w:r>
        <w:rPr>
          <w:color w:val="000000"/>
          <w:lang w:val="en-US"/>
        </w:rPr>
        <w:tab/>
      </w:r>
      <w:r w:rsidR="00113F7E" w:rsidRPr="00DD2158">
        <w:rPr>
          <w:color w:val="000000"/>
          <w:lang w:val="en-US"/>
        </w:rPr>
        <w:t>Releas</w:t>
      </w:r>
      <w:r w:rsidR="00113F7E" w:rsidRPr="00DD2158">
        <w:rPr>
          <w:color w:val="000000"/>
        </w:rPr>
        <w:t>e</w:t>
      </w:r>
      <w:r w:rsidR="00113F7E" w:rsidRPr="00DD2158">
        <w:rPr>
          <w:color w:val="000000"/>
          <w:lang w:val="en-US"/>
        </w:rPr>
        <w:t xml:space="preserve"> of </w:t>
      </w:r>
      <w:r w:rsidR="00113F7E" w:rsidRPr="00DD2158">
        <w:rPr>
          <w:color w:val="000000"/>
          <w:lang w:val="zh-CN"/>
        </w:rPr>
        <w:t>transmission</w:t>
      </w:r>
      <w:r w:rsidR="00113F7E" w:rsidRPr="00DD2158">
        <w:rPr>
          <w:color w:val="000000"/>
          <w:lang w:val="en-US"/>
        </w:rPr>
        <w:t xml:space="preserve"> control and media plane resources associated with the group call</w:t>
      </w:r>
      <w:r w:rsidR="00113F7E">
        <w:rPr>
          <w:color w:val="000000"/>
          <w:lang w:val="en-US"/>
        </w:rPr>
        <w:t xml:space="preserve"> for MCVideo client 1.</w:t>
      </w:r>
    </w:p>
    <w:p w14:paraId="16A7E4DE" w14:textId="77777777" w:rsidR="00113F7E" w:rsidRDefault="00113F7E" w:rsidP="00BD3AAC">
      <w:pPr>
        <w:pStyle w:val="NO"/>
      </w:pPr>
      <w:r>
        <w:t>NOTE</w:t>
      </w:r>
      <w:r w:rsidR="00BD3AAC">
        <w:t> </w:t>
      </w:r>
      <w:r>
        <w:t>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4203C6E1" w14:textId="77777777" w:rsidR="00113F7E" w:rsidRPr="00AB5FED" w:rsidRDefault="00AC56C9" w:rsidP="00AC56C9">
      <w:pPr>
        <w:pStyle w:val="B1"/>
      </w:pPr>
      <w:r>
        <w:t>4.</w:t>
      </w:r>
      <w:r>
        <w:tab/>
      </w:r>
      <w:r w:rsidR="00113F7E">
        <w:t xml:space="preserve">MCVideo </w:t>
      </w:r>
      <w:r w:rsidR="00113F7E" w:rsidRPr="00AB5FED">
        <w:t>users at MC</w:t>
      </w:r>
      <w:r w:rsidR="00113F7E">
        <w:t>Video</w:t>
      </w:r>
      <w:r w:rsidR="00113F7E" w:rsidRPr="00AB5FED">
        <w:t xml:space="preserve"> client </w:t>
      </w:r>
      <w:r w:rsidR="00113F7E">
        <w:t>2</w:t>
      </w:r>
      <w:r w:rsidR="00113F7E" w:rsidRPr="00AB5FED">
        <w:t xml:space="preserve"> </w:t>
      </w:r>
      <w:r w:rsidR="00113F7E">
        <w:t xml:space="preserve">to </w:t>
      </w:r>
      <w:r w:rsidR="00113F7E" w:rsidRPr="00AB5FED">
        <w:t>MC</w:t>
      </w:r>
      <w:r w:rsidR="00113F7E">
        <w:t>Video</w:t>
      </w:r>
      <w:r w:rsidR="00113F7E" w:rsidRPr="00AB5FED">
        <w:t xml:space="preserve"> client </w:t>
      </w:r>
      <w:r w:rsidR="00113F7E">
        <w:t>n</w:t>
      </w:r>
      <w:r w:rsidR="00113F7E" w:rsidRPr="00AB5FED">
        <w:t xml:space="preserve"> may be notified </w:t>
      </w:r>
      <w:r w:rsidR="00113F7E">
        <w:t xml:space="preserve">that </w:t>
      </w:r>
      <w:r w:rsidR="00113F7E" w:rsidRPr="00AB5FED">
        <w:t>the MC</w:t>
      </w:r>
      <w:r w:rsidR="00113F7E">
        <w:t>Video user of</w:t>
      </w:r>
      <w:r w:rsidR="00113F7E" w:rsidRPr="00AB5FED">
        <w:t xml:space="preserve"> client 1 </w:t>
      </w:r>
      <w:r w:rsidR="00113F7E">
        <w:t xml:space="preserve">has left the group call. </w:t>
      </w:r>
    </w:p>
    <w:p w14:paraId="25F1825A" w14:textId="77777777" w:rsidR="00113F7E" w:rsidRDefault="00113F7E" w:rsidP="00BD3AAC">
      <w:pPr>
        <w:pStyle w:val="NO"/>
      </w:pPr>
      <w:r>
        <w:t>NOTE</w:t>
      </w:r>
      <w:r w:rsidR="00BD3AAC">
        <w:t> </w:t>
      </w:r>
      <w:r>
        <w:t>2:</w:t>
      </w:r>
      <w:r>
        <w:tab/>
        <w:t>The MCVideo server does not perform late entry for MCVideo users that have left the group call.</w:t>
      </w:r>
    </w:p>
    <w:p w14:paraId="3D227DA7" w14:textId="77777777" w:rsidR="00113F7E" w:rsidRPr="00AB5FED" w:rsidRDefault="00113F7E" w:rsidP="00BD3AAC"/>
    <w:p w14:paraId="6F3B4A07" w14:textId="77777777" w:rsidR="00700E66" w:rsidRPr="00AB5FED" w:rsidRDefault="00700E66" w:rsidP="00700E66">
      <w:pPr>
        <w:pStyle w:val="Heading4"/>
      </w:pPr>
      <w:bookmarkStart w:id="426" w:name="_Toc154698233"/>
      <w:r>
        <w:rPr>
          <w:rFonts w:hint="eastAsia"/>
          <w:lang w:eastAsia="zh-CN"/>
        </w:rPr>
        <w:lastRenderedPageBreak/>
        <w:t>7</w:t>
      </w:r>
      <w:r w:rsidRPr="00AB5FED">
        <w:t>.</w:t>
      </w:r>
      <w:r>
        <w:rPr>
          <w:rFonts w:hint="eastAsia"/>
          <w:lang w:eastAsia="zh-CN"/>
        </w:rPr>
        <w:t>1</w:t>
      </w:r>
      <w:r w:rsidRPr="00AB5FED">
        <w:t>.2.</w:t>
      </w:r>
      <w:r>
        <w:rPr>
          <w:rFonts w:hint="eastAsia"/>
          <w:lang w:eastAsia="zh-CN"/>
        </w:rPr>
        <w:t>4</w:t>
      </w:r>
      <w:r w:rsidRPr="00AB5FED">
        <w:tab/>
        <w:t>Broadcast group call</w:t>
      </w:r>
      <w:bookmarkEnd w:id="416"/>
      <w:bookmarkEnd w:id="417"/>
      <w:bookmarkEnd w:id="418"/>
      <w:bookmarkEnd w:id="419"/>
      <w:bookmarkEnd w:id="426"/>
    </w:p>
    <w:p w14:paraId="5093F0FE" w14:textId="77777777" w:rsidR="00700E66" w:rsidRPr="00AB5FED" w:rsidRDefault="00700E66" w:rsidP="00700E66">
      <w:pPr>
        <w:pStyle w:val="Heading5"/>
      </w:pPr>
      <w:bookmarkStart w:id="427" w:name="_Toc433209762"/>
      <w:bookmarkStart w:id="428" w:name="_Toc460616058"/>
      <w:bookmarkStart w:id="429" w:name="_Toc460616919"/>
      <w:bookmarkStart w:id="430" w:name="_Toc460662308"/>
      <w:bookmarkStart w:id="431" w:name="_Toc154698234"/>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27"/>
      <w:bookmarkEnd w:id="428"/>
      <w:bookmarkEnd w:id="429"/>
      <w:bookmarkEnd w:id="430"/>
      <w:bookmarkEnd w:id="431"/>
    </w:p>
    <w:p w14:paraId="56912341" w14:textId="77777777" w:rsidR="00700E66" w:rsidRPr="00AB5FED" w:rsidRDefault="00700E66" w:rsidP="00700E66">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rsidR="00CE360D">
        <w:t xml:space="preserve"> i.e. no response from the recipients is required to start</w:t>
      </w:r>
      <w:r w:rsidRPr="00AB5FED">
        <w:t xml:space="preserve"> </w:t>
      </w:r>
      <w:r>
        <w:rPr>
          <w:rFonts w:hint="eastAsia"/>
          <w:lang w:eastAsia="zh-CN"/>
        </w:rPr>
        <w:t xml:space="preserve">media </w:t>
      </w:r>
      <w:r w:rsidRPr="00AB5FED">
        <w:t xml:space="preserve">transmission </w:t>
      </w:r>
      <w:r w:rsidR="00CE360D">
        <w:t xml:space="preserve">and the call ends when the media transmission </w:t>
      </w:r>
      <w:r w:rsidRPr="00AB5FED">
        <w:t>is complete.</w:t>
      </w:r>
    </w:p>
    <w:p w14:paraId="19024C6F" w14:textId="77777777" w:rsidR="00700E66" w:rsidRPr="00AB5FED" w:rsidRDefault="00700E66" w:rsidP="00700E66">
      <w:pPr>
        <w:pStyle w:val="Heading5"/>
      </w:pPr>
      <w:bookmarkStart w:id="432" w:name="_Toc460616059"/>
      <w:bookmarkStart w:id="433" w:name="_Toc460616920"/>
      <w:bookmarkStart w:id="434" w:name="_Toc460662309"/>
      <w:bookmarkStart w:id="435" w:name="_Toc154698235"/>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32"/>
      <w:bookmarkEnd w:id="433"/>
      <w:bookmarkEnd w:id="434"/>
      <w:bookmarkEnd w:id="435"/>
    </w:p>
    <w:p w14:paraId="083AED4F" w14:textId="77777777" w:rsidR="00700E66" w:rsidRPr="00AB5FED" w:rsidRDefault="00700E66" w:rsidP="00700E66">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57AE9EE7" w14:textId="77777777" w:rsidR="00700E66" w:rsidRPr="00AB5FED" w:rsidRDefault="00700E66" w:rsidP="00700E66">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.2-1 illustrates the common procedure both for group-broadcast group call and user-broadcast group call.</w:t>
      </w:r>
    </w:p>
    <w:p w14:paraId="6112EE64" w14:textId="77777777" w:rsidR="00700E66" w:rsidRPr="00AB5FED" w:rsidRDefault="00700E66" w:rsidP="00700E66">
      <w:r w:rsidRPr="00AB5FED">
        <w:t>Pre-condition:</w:t>
      </w:r>
    </w:p>
    <w:p w14:paraId="2E505071" w14:textId="77777777" w:rsidR="00700E66" w:rsidRPr="00AB5FED" w:rsidRDefault="00700E66" w:rsidP="00700E66">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5A2AB7EC" w14:textId="77777777" w:rsidR="00700E66" w:rsidRPr="00AB5FED" w:rsidRDefault="00700E66" w:rsidP="00700E66">
      <w:pPr>
        <w:pStyle w:val="TH"/>
      </w:pPr>
      <w:r w:rsidRPr="00AB5FED">
        <w:object w:dxaOrig="6863" w:dyaOrig="3646" w14:anchorId="26E20AEF">
          <v:shape id="_x0000_i1039" type="#_x0000_t75" style="width:343.15pt;height:182.3pt" o:ole="">
            <v:imagedata r:id="rId35" o:title=""/>
          </v:shape>
          <o:OLEObject Type="Embed" ProgID="Visio.Drawing.11" ShapeID="_x0000_i1039" DrawAspect="Content" ObjectID="_1765310952" r:id="rId36"/>
        </w:object>
      </w:r>
    </w:p>
    <w:p w14:paraId="33DEAD68" w14:textId="77777777" w:rsidR="00700E66" w:rsidRPr="00AB5FED" w:rsidRDefault="00700E66" w:rsidP="00700E66">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00AF2C00" w14:textId="77777777" w:rsidR="00700E66" w:rsidRPr="00AB5FED" w:rsidRDefault="00700E66" w:rsidP="00700E66">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5B37BED6" w14:textId="77777777" w:rsidR="00700E66" w:rsidRPr="00AB5FED" w:rsidRDefault="00700E66" w:rsidP="00700E66">
      <w:pPr>
        <w:pStyle w:val="B1"/>
      </w:pPr>
      <w:r w:rsidRPr="00AB5FED">
        <w:t>2.</w:t>
      </w:r>
      <w:r w:rsidRPr="00AB5FED">
        <w:tab/>
      </w:r>
      <w:r>
        <w:rPr>
          <w:rFonts w:hint="eastAsia"/>
          <w:lang w:eastAsia="zh-CN"/>
        </w:rPr>
        <w:t>MCVideo</w:t>
      </w:r>
      <w:r w:rsidRPr="00AB5FED">
        <w:t xml:space="preserve"> client 1 starts to transmit media. </w:t>
      </w:r>
    </w:p>
    <w:p w14:paraId="04A0F27C" w14:textId="77777777" w:rsidR="00700E66" w:rsidRPr="00AB5FED" w:rsidRDefault="00700E66" w:rsidP="00700E66">
      <w:pPr>
        <w:pStyle w:val="NO"/>
      </w:pPr>
      <w:bookmarkStart w:id="436" w:name="OLE_LINK24"/>
      <w:r w:rsidRPr="00AB5FED">
        <w:t>NOTE </w:t>
      </w:r>
      <w:r w:rsidR="00E54AB4">
        <w:t>1</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2D833CB7" w14:textId="77777777" w:rsidR="00700E66" w:rsidRPr="00AB5FED" w:rsidRDefault="00700E66" w:rsidP="00700E66">
      <w:pPr>
        <w:pStyle w:val="NO"/>
      </w:pPr>
      <w:r w:rsidRPr="00AB5FED">
        <w:t>NOTE </w:t>
      </w:r>
      <w:r w:rsidR="00E54AB4">
        <w:t>2</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36"/>
    <w:p w14:paraId="1EBCFEC4" w14:textId="77777777" w:rsidR="00700E66" w:rsidRPr="00AB5FED" w:rsidRDefault="00700E66" w:rsidP="00700E66">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53866737" w14:textId="77777777" w:rsidR="00D26399" w:rsidRPr="00AB5FED" w:rsidRDefault="00D26399" w:rsidP="00D26399">
      <w:pPr>
        <w:pStyle w:val="Heading4"/>
      </w:pPr>
      <w:bookmarkStart w:id="437" w:name="_Toc460616097"/>
      <w:bookmarkStart w:id="438" w:name="_Toc460616958"/>
      <w:bookmarkStart w:id="439" w:name="_Toc460662347"/>
      <w:bookmarkStart w:id="440" w:name="_Toc433209765"/>
      <w:bookmarkStart w:id="441" w:name="_Toc460616061"/>
      <w:bookmarkStart w:id="442" w:name="_Toc460616922"/>
      <w:bookmarkStart w:id="443" w:name="_Toc465162534"/>
      <w:bookmarkStart w:id="444" w:name="_Toc154698236"/>
      <w:r>
        <w:t>7.1.2.5</w:t>
      </w:r>
      <w:r w:rsidRPr="00AB5FED">
        <w:tab/>
        <w:t>Emergency and imminent peril procedures</w:t>
      </w:r>
      <w:bookmarkEnd w:id="440"/>
      <w:bookmarkEnd w:id="441"/>
      <w:bookmarkEnd w:id="442"/>
      <w:bookmarkEnd w:id="443"/>
      <w:bookmarkEnd w:id="444"/>
    </w:p>
    <w:p w14:paraId="663283CB" w14:textId="77777777" w:rsidR="00D26399" w:rsidRPr="00AB5FED" w:rsidRDefault="00D26399" w:rsidP="00D26399">
      <w:pPr>
        <w:pStyle w:val="Heading5"/>
      </w:pPr>
      <w:bookmarkStart w:id="445" w:name="_Toc433209766"/>
      <w:bookmarkStart w:id="446" w:name="_Toc460616062"/>
      <w:bookmarkStart w:id="447" w:name="_Toc460616923"/>
      <w:bookmarkStart w:id="448" w:name="_Toc465162535"/>
      <w:bookmarkStart w:id="449" w:name="_Toc154698237"/>
      <w:r>
        <w:t>7.1.2.5</w:t>
      </w:r>
      <w:r w:rsidRPr="00AB5FED">
        <w:t>.1</w:t>
      </w:r>
      <w:r w:rsidRPr="00AB5FED">
        <w:tab/>
      </w:r>
      <w:r>
        <w:t>MCVideo</w:t>
      </w:r>
      <w:r w:rsidRPr="00AB5FED">
        <w:t xml:space="preserve"> emergency group call</w:t>
      </w:r>
      <w:bookmarkEnd w:id="445"/>
      <w:bookmarkEnd w:id="446"/>
      <w:bookmarkEnd w:id="447"/>
      <w:bookmarkEnd w:id="448"/>
      <w:bookmarkEnd w:id="449"/>
    </w:p>
    <w:p w14:paraId="3AF6E248" w14:textId="77777777" w:rsidR="00D26399" w:rsidRPr="00AB5FED" w:rsidRDefault="00D26399" w:rsidP="00D26399">
      <w:pPr>
        <w:pStyle w:val="Heading6"/>
      </w:pPr>
      <w:bookmarkStart w:id="450" w:name="_Toc433209767"/>
      <w:bookmarkStart w:id="451" w:name="_Toc460616063"/>
      <w:bookmarkStart w:id="452" w:name="_Toc460616924"/>
      <w:bookmarkStart w:id="453" w:name="_Toc465162536"/>
      <w:bookmarkStart w:id="454" w:name="_Toc154698238"/>
      <w:r>
        <w:t>7.1.2.5</w:t>
      </w:r>
      <w:r w:rsidRPr="00AB5FED">
        <w:t>.1.1</w:t>
      </w:r>
      <w:r w:rsidRPr="00AB5FED">
        <w:tab/>
      </w:r>
      <w:r>
        <w:t>MCVideo</w:t>
      </w:r>
      <w:r w:rsidRPr="00AB5FED">
        <w:t xml:space="preserve"> emergency group call commencement</w:t>
      </w:r>
      <w:bookmarkEnd w:id="450"/>
      <w:bookmarkEnd w:id="451"/>
      <w:bookmarkEnd w:id="452"/>
      <w:bookmarkEnd w:id="453"/>
      <w:bookmarkEnd w:id="454"/>
    </w:p>
    <w:p w14:paraId="2C53AE56" w14:textId="77777777" w:rsidR="00D26399" w:rsidRPr="00AB5FED" w:rsidRDefault="00D26399" w:rsidP="00D26399">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00827E0E" w:rsidRPr="00827E0E">
        <w:t xml:space="preserve"> </w:t>
      </w:r>
      <w:r w:rsidR="00827E0E">
        <w:t xml:space="preserve">Initiating an MCVideo emergency group call puts the MCVideo group into the in-progress emergency state. While in the in-progress </w:t>
      </w:r>
      <w:r w:rsidR="00827E0E">
        <w:lastRenderedPageBreak/>
        <w:t>emergency state, all MCVideo group calls in the MCVideo group are processed as MCVideo emergency group calls by the MCVideo server until the emergency state of the MCVideo group is cancelled.</w:t>
      </w:r>
    </w:p>
    <w:p w14:paraId="2153EC57" w14:textId="77777777" w:rsidR="00D26399" w:rsidRPr="00AB5FED" w:rsidRDefault="00827E0E" w:rsidP="00D26399">
      <w:r>
        <w:t>F</w:t>
      </w:r>
      <w:r w:rsidR="00D26399" w:rsidRPr="00AB5FED">
        <w:t>igure </w:t>
      </w:r>
      <w:r w:rsidR="00D26399">
        <w:t>7.1.2.5</w:t>
      </w:r>
      <w:r w:rsidR="00D26399" w:rsidRPr="00AB5FED">
        <w:t xml:space="preserve">.1.1-1 </w:t>
      </w:r>
      <w:r w:rsidR="009D7AC0">
        <w:t xml:space="preserve">shows </w:t>
      </w:r>
      <w:r w:rsidR="00D26399" w:rsidRPr="00AB5FED">
        <w:t xml:space="preserve">the procedures for the </w:t>
      </w:r>
      <w:r w:rsidR="00D26399">
        <w:t>MCVideo</w:t>
      </w:r>
      <w:r w:rsidR="00D26399" w:rsidRPr="00AB5FED">
        <w:t xml:space="preserve"> client initiating establishment of an </w:t>
      </w:r>
      <w:r w:rsidR="00D26399">
        <w:t>MCVideo</w:t>
      </w:r>
      <w:r w:rsidR="00D26399" w:rsidRPr="00AB5FED">
        <w:t xml:space="preserve"> emergency group call with an </w:t>
      </w:r>
      <w:r w:rsidR="00D26399">
        <w:t>MCVideo</w:t>
      </w:r>
      <w:r w:rsidR="00D26399" w:rsidRPr="00AB5FED">
        <w:t xml:space="preserve"> group i.e., </w:t>
      </w:r>
      <w:r w:rsidR="00D26399">
        <w:t>MCVideo</w:t>
      </w:r>
      <w:r w:rsidR="00D26399" w:rsidRPr="00AB5FED">
        <w:t xml:space="preserve"> users on </w:t>
      </w:r>
      <w:r w:rsidR="00D26399">
        <w:t>MCVideo</w:t>
      </w:r>
      <w:r w:rsidR="00D26399" w:rsidRPr="00AB5FED">
        <w:t xml:space="preserve"> client 1, </w:t>
      </w:r>
      <w:r w:rsidR="00D26399">
        <w:t>MCVideo</w:t>
      </w:r>
      <w:r w:rsidR="00D26399" w:rsidRPr="00AB5FED">
        <w:t xml:space="preserve"> client 2 and </w:t>
      </w:r>
      <w:r w:rsidR="00D26399">
        <w:t>MCVideo</w:t>
      </w:r>
      <w:r w:rsidR="00D26399" w:rsidRPr="00AB5FED">
        <w:t xml:space="preserve"> client 3 belong to the same </w:t>
      </w:r>
      <w:r w:rsidR="00D26399">
        <w:t>MCVideo</w:t>
      </w:r>
      <w:r w:rsidR="00D26399" w:rsidRPr="00AB5FED">
        <w:t xml:space="preserve"> group which is defined on group management server.</w:t>
      </w:r>
    </w:p>
    <w:p w14:paraId="2B9E89F1" w14:textId="77777777" w:rsidR="00D26399" w:rsidRPr="00AB5FED" w:rsidRDefault="00D26399" w:rsidP="00D26399">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C1EAF33" w14:textId="77777777" w:rsidR="00D26399" w:rsidRPr="00AB5FED" w:rsidRDefault="00D26399" w:rsidP="00D26399">
      <w:r w:rsidRPr="00AB5FED">
        <w:t>Pre-conditions:</w:t>
      </w:r>
    </w:p>
    <w:p w14:paraId="403430C3" w14:textId="77777777" w:rsidR="00D26399" w:rsidRPr="00AB5FED" w:rsidRDefault="00D26399" w:rsidP="00D26399">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2D3F7EC9" w14:textId="77777777" w:rsidR="00D26399" w:rsidRPr="00AB5FED" w:rsidRDefault="00D26399" w:rsidP="00D26399">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77EFA59B" w14:textId="77777777" w:rsidR="00D26399" w:rsidRDefault="00D26399" w:rsidP="00D26399">
      <w:pPr>
        <w:pStyle w:val="B1"/>
      </w:pPr>
      <w:r w:rsidRPr="00AB5FED">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3FB11B2D" w14:textId="77777777" w:rsidR="006730F0" w:rsidRDefault="006730F0" w:rsidP="006730F0">
      <w:pPr>
        <w:pStyle w:val="B1"/>
      </w:pPr>
      <w:r>
        <w:t>4</w:t>
      </w:r>
      <w:r>
        <w:tab/>
      </w:r>
      <w:r w:rsidRPr="00EB166E">
        <w:t>MCVideo client 1, MCVideo client 2 and MCVideo client 3 may have an activated functional alias to be used during the emergency group communication.</w:t>
      </w:r>
    </w:p>
    <w:p w14:paraId="086C6E89" w14:textId="77777777" w:rsidR="006730F0" w:rsidRPr="00AB5FED" w:rsidRDefault="006730F0" w:rsidP="006730F0">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42D92170" w14:textId="77777777" w:rsidR="00D26399" w:rsidRPr="00AB5FED" w:rsidRDefault="00D26399" w:rsidP="00D26399">
      <w:pPr>
        <w:pStyle w:val="NO"/>
      </w:pPr>
      <w:r w:rsidRPr="00AB5FED">
        <w:t>NOTE 2:</w:t>
      </w:r>
      <w:r w:rsidRPr="00AB5FED">
        <w:tab/>
        <w:t>Alternatively, the client could have been provisioned for emergency behaviour on the selected group.</w:t>
      </w:r>
    </w:p>
    <w:p w14:paraId="1EE48AD9" w14:textId="77777777" w:rsidR="00D26399" w:rsidRPr="00AB5FED" w:rsidRDefault="00D26399" w:rsidP="00D26399">
      <w:pPr>
        <w:pStyle w:val="TH"/>
      </w:pPr>
      <w:r w:rsidRPr="00AB5FED">
        <w:object w:dxaOrig="7656" w:dyaOrig="7944" w14:anchorId="48CA43AC">
          <v:shape id="_x0000_i1040" type="#_x0000_t75" style="width:382.8pt;height:397.35pt" o:ole="">
            <v:imagedata r:id="rId37" o:title=""/>
          </v:shape>
          <o:OLEObject Type="Embed" ProgID="Visio.Drawing.11" ShapeID="_x0000_i1040" DrawAspect="Content" ObjectID="_1765310953" r:id="rId38"/>
        </w:object>
      </w:r>
    </w:p>
    <w:p w14:paraId="40AF7369" w14:textId="77777777" w:rsidR="00D26399" w:rsidRPr="00AB5FED" w:rsidRDefault="00D26399" w:rsidP="00D26399">
      <w:pPr>
        <w:pStyle w:val="TF"/>
      </w:pPr>
      <w:r w:rsidRPr="00AB5FED">
        <w:t>Figure </w:t>
      </w:r>
      <w:r>
        <w:t>7.1.2.5</w:t>
      </w:r>
      <w:r w:rsidRPr="00AB5FED">
        <w:t xml:space="preserve">.1.1-1: </w:t>
      </w:r>
      <w:r>
        <w:t>MCVideo</w:t>
      </w:r>
      <w:r w:rsidRPr="00AB5FED">
        <w:t xml:space="preserve"> emergency group call</w:t>
      </w:r>
    </w:p>
    <w:p w14:paraId="25EB4F0C" w14:textId="77777777" w:rsidR="009D7AC0" w:rsidRDefault="00D26399" w:rsidP="009D7AC0">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rsidR="009D7AC0">
        <w:t xml:space="preserve">of MCVideo client 1 </w:t>
      </w:r>
      <w:r w:rsidRPr="00AB5FED">
        <w:t>is retained until explicitly cancelled</w:t>
      </w:r>
      <w:r w:rsidR="009D7AC0">
        <w:t xml:space="preserve"> by the user of MCVideo client 1</w:t>
      </w:r>
      <w:r w:rsidRPr="00AB5FED">
        <w:t xml:space="preserve">. </w:t>
      </w:r>
    </w:p>
    <w:p w14:paraId="4F445946" w14:textId="77777777" w:rsidR="00D26399" w:rsidRPr="00AB5FED" w:rsidRDefault="009D7AC0" w:rsidP="00852D1B">
      <w:pPr>
        <w:pStyle w:val="NO"/>
      </w:pPr>
      <w:r>
        <w:t>NOTE 3: While MCVideo client 1 is in the emergency state, all MCVideo group and private calls initiated by MCVideo client 1 are initiated as MCVideo emergency calls.</w:t>
      </w:r>
    </w:p>
    <w:p w14:paraId="0C21AB13" w14:textId="77777777" w:rsidR="00544A9A" w:rsidRDefault="00D26399" w:rsidP="00544A9A">
      <w:pPr>
        <w:pStyle w:val="B1"/>
      </w:pPr>
      <w:r w:rsidRPr="00AB5FED">
        <w:t>2.</w:t>
      </w:r>
      <w:r w:rsidRPr="00AB5FED">
        <w:tab/>
      </w:r>
      <w:r>
        <w:t>MCVideo</w:t>
      </w:r>
      <w:r w:rsidRPr="00AB5FED">
        <w:t xml:space="preserve"> client 1 sends an </w:t>
      </w:r>
      <w:r>
        <w:t>MCVideo</w:t>
      </w:r>
      <w:r w:rsidRPr="00AB5FED">
        <w:t xml:space="preserve"> </w:t>
      </w:r>
      <w:r w:rsidR="00F22ADD" w:rsidRPr="00040331">
        <w:t xml:space="preserve">emergency </w:t>
      </w:r>
      <w:r w:rsidRPr="00AB5FED">
        <w:t xml:space="preserve">group call request towards the </w:t>
      </w:r>
      <w:r>
        <w:t>MCVideo</w:t>
      </w:r>
      <w:r w:rsidRPr="00AB5FED">
        <w:t xml:space="preserve"> server. </w:t>
      </w:r>
      <w:r w:rsidR="00F22ADD" w:rsidRPr="00FE3846">
        <w:t>The MCVideo user at MCVideo client 1 may include a functional alias</w:t>
      </w:r>
      <w:r w:rsidR="00F22ADD">
        <w:t xml:space="preserve"> used within the MCVideo emergency group</w:t>
      </w:r>
      <w:r w:rsidR="00F22ADD" w:rsidRPr="00FE3846">
        <w:t xml:space="preserve"> </w:t>
      </w:r>
      <w:r w:rsidR="00F22ADD">
        <w:t>call request</w:t>
      </w:r>
      <w:r w:rsidR="00F22ADD" w:rsidRPr="00FE3846">
        <w:t>.</w:t>
      </w:r>
      <w:r w:rsidR="00F22ADD">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rsidR="005D057D">
        <w:t>state of the group</w:t>
      </w:r>
      <w:r w:rsidR="005D057D" w:rsidRPr="00AB5FED">
        <w:t xml:space="preserve"> </w:t>
      </w:r>
      <w:r w:rsidRPr="00AB5FED">
        <w:t xml:space="preserve">is cancelled. Once an </w:t>
      </w:r>
      <w:r>
        <w:t>MCVideo</w:t>
      </w:r>
      <w:r w:rsidRPr="00AB5FED">
        <w:t xml:space="preserve"> emergency call has been initiated, the </w:t>
      </w:r>
      <w:r>
        <w:t>MCVideo</w:t>
      </w:r>
      <w:r w:rsidRPr="00AB5FED">
        <w:t xml:space="preserve"> group is considered to be in an in-progress emergency state until </w:t>
      </w:r>
      <w:r w:rsidR="00544A9A">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indication that an </w:t>
      </w:r>
      <w:r>
        <w:t>MCVideo</w:t>
      </w:r>
      <w:r w:rsidRPr="00AB5FED">
        <w:t xml:space="preserve"> emergency alert is to be initiated. The request may contain an indication of an implicit </w:t>
      </w:r>
      <w:r>
        <w:t>transmit media</w:t>
      </w:r>
      <w:r w:rsidRPr="00AB5FED">
        <w:t xml:space="preserve"> request.</w:t>
      </w:r>
      <w:r w:rsidR="00544A9A" w:rsidRPr="00544A9A">
        <w:t xml:space="preserve"> </w:t>
      </w:r>
    </w:p>
    <w:p w14:paraId="02ACA6D0" w14:textId="77777777" w:rsidR="00D26399" w:rsidRPr="00AB5FED" w:rsidRDefault="00544A9A" w:rsidP="00852D1B">
      <w:pPr>
        <w:pStyle w:val="NO"/>
      </w:pPr>
      <w:r>
        <w:t>NOTE 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8821CD" w14:textId="77777777" w:rsidR="00D26399" w:rsidRPr="00AB5FED" w:rsidRDefault="00D26399" w:rsidP="00D26399">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65857DB4" w14:textId="77777777" w:rsidR="00D26399" w:rsidRPr="00AB5FED" w:rsidRDefault="00D26399" w:rsidP="00D26399">
      <w:pPr>
        <w:pStyle w:val="B1"/>
      </w:pPr>
      <w:r w:rsidRPr="00AB5FED">
        <w:lastRenderedPageBreak/>
        <w:t>4.</w:t>
      </w:r>
      <w:r w:rsidRPr="00AB5FED">
        <w:tab/>
      </w:r>
      <w:r>
        <w:t>MCVideo</w:t>
      </w:r>
      <w:r w:rsidRPr="00AB5FED">
        <w:t xml:space="preserve"> server checks</w:t>
      </w:r>
      <w:r w:rsidR="00CD5BC4" w:rsidRPr="00CD5BC4">
        <w:t xml:space="preserve"> </w:t>
      </w:r>
      <w:r w:rsidR="00CD5BC4" w:rsidRPr="00687DBB">
        <w:t>whether the provided functional alias is allowed to be used and has been activated for the MCVideo user</w:t>
      </w:r>
      <w:r w:rsidR="00CD5BC4">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D345721" w14:textId="77777777" w:rsidR="00D26399" w:rsidRPr="00AB5FED" w:rsidRDefault="00D26399" w:rsidP="00D26399">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6BFF66AD" w14:textId="77777777" w:rsidR="00D26399" w:rsidRPr="00AB5FED" w:rsidRDefault="00D26399" w:rsidP="00D26399">
      <w:pPr>
        <w:pStyle w:val="NO"/>
      </w:pPr>
      <w:r w:rsidRPr="00AB5FED">
        <w:t>NOTE </w:t>
      </w:r>
      <w:r w:rsidR="009E77F2">
        <w:t>5</w:t>
      </w:r>
      <w:r w:rsidRPr="00AB5FED">
        <w:t>:</w:t>
      </w:r>
      <w:r w:rsidRPr="00AB5FED">
        <w:tab/>
        <w:t xml:space="preserve">Successive calls during the </w:t>
      </w:r>
      <w:r>
        <w:t>MCVideo</w:t>
      </w:r>
      <w:r w:rsidRPr="00AB5FED">
        <w:t xml:space="preserve"> group's in-progress emergency state will all receive the adjusted bearer priority.</w:t>
      </w:r>
    </w:p>
    <w:p w14:paraId="4012E4F2" w14:textId="77777777" w:rsidR="00D26399" w:rsidRPr="00AB5FED" w:rsidRDefault="00D26399" w:rsidP="00D26399">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2FE5F98C" w14:textId="77777777" w:rsidR="00D26399" w:rsidRPr="00AB5FED" w:rsidRDefault="00D26399" w:rsidP="00D26399">
      <w:pPr>
        <w:pStyle w:val="B1"/>
      </w:pPr>
      <w:r w:rsidRPr="00AB5FED">
        <w:t>7.</w:t>
      </w:r>
      <w:r w:rsidRPr="00AB5FED">
        <w:tab/>
      </w:r>
      <w:r>
        <w:t>MCVideo</w:t>
      </w:r>
      <w:r w:rsidRPr="00AB5FED">
        <w:t xml:space="preserve"> users are notified of the incoming </w:t>
      </w:r>
      <w:r>
        <w:t>MCVideo</w:t>
      </w:r>
      <w:r w:rsidRPr="00AB5FED">
        <w:t xml:space="preserve"> group call</w:t>
      </w:r>
      <w:r w:rsidR="00CD5BC4">
        <w:t xml:space="preserve">, </w:t>
      </w:r>
      <w:r w:rsidR="00CD5BC4" w:rsidRPr="00687DBB">
        <w:t>and</w:t>
      </w:r>
      <w:r w:rsidR="00CD5BC4">
        <w:t>, if available,</w:t>
      </w:r>
      <w:r w:rsidR="00CD5BC4" w:rsidRPr="00687DBB">
        <w:t xml:space="preserve"> the functional alias of the initiating user is displayed</w:t>
      </w:r>
      <w:r w:rsidRPr="00AB5FED">
        <w:t>.</w:t>
      </w:r>
    </w:p>
    <w:p w14:paraId="24A33D56" w14:textId="77777777" w:rsidR="00D26399" w:rsidRPr="00AB5FED" w:rsidRDefault="00D26399" w:rsidP="00D26399">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2574DF0A" w14:textId="77777777" w:rsidR="00D26399" w:rsidRPr="00AB5FED" w:rsidRDefault="00D26399" w:rsidP="00D26399">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F9D5176" w14:textId="77777777" w:rsidR="00D26399" w:rsidRPr="00AB5FED" w:rsidRDefault="00D26399" w:rsidP="00D26399">
      <w:pPr>
        <w:pStyle w:val="NO"/>
      </w:pPr>
      <w:r w:rsidRPr="00AB5FED">
        <w:t>NOTE </w:t>
      </w:r>
      <w:r w:rsidR="009E77F2">
        <w:t>6</w:t>
      </w:r>
      <w:r w:rsidRPr="00AB5FED">
        <w:t>:</w:t>
      </w:r>
      <w:r w:rsidRPr="00AB5FED">
        <w:tab/>
        <w:t>Step 9 can occur at any time following step 5, and prior to step 10 depending on the conditions to proceed with the call.</w:t>
      </w:r>
    </w:p>
    <w:p w14:paraId="214AD2A4" w14:textId="77777777" w:rsidR="00D26399" w:rsidRPr="00AB5FED" w:rsidRDefault="00D26399" w:rsidP="00D26399">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rsidR="006A55FF">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4E7FAEF3" w14:textId="77777777" w:rsidR="00D26399" w:rsidRPr="00AB5FED" w:rsidRDefault="00D26399" w:rsidP="00D26399">
      <w:pPr>
        <w:pStyle w:val="Heading6"/>
      </w:pPr>
      <w:bookmarkStart w:id="455" w:name="_Toc433209768"/>
      <w:bookmarkStart w:id="456" w:name="_Toc460616064"/>
      <w:bookmarkStart w:id="457" w:name="_Toc460616925"/>
      <w:bookmarkStart w:id="458" w:name="_Toc465162537"/>
      <w:bookmarkStart w:id="459" w:name="_Toc154698239"/>
      <w:r>
        <w:t>7.1.2.5</w:t>
      </w:r>
      <w:r w:rsidRPr="00AB5FED">
        <w:t>.1.2</w:t>
      </w:r>
      <w:r w:rsidRPr="00AB5FED">
        <w:tab/>
      </w:r>
      <w:r>
        <w:t>MCVideo</w:t>
      </w:r>
      <w:r w:rsidRPr="00AB5FED">
        <w:t xml:space="preserve"> group call upgraded to an </w:t>
      </w:r>
      <w:r>
        <w:t>MCVideo</w:t>
      </w:r>
      <w:r w:rsidRPr="00AB5FED">
        <w:t xml:space="preserve"> emergency group call</w:t>
      </w:r>
      <w:bookmarkEnd w:id="455"/>
      <w:bookmarkEnd w:id="456"/>
      <w:bookmarkEnd w:id="457"/>
      <w:bookmarkEnd w:id="458"/>
      <w:bookmarkEnd w:id="459"/>
    </w:p>
    <w:p w14:paraId="13678429" w14:textId="77777777" w:rsidR="00D26399" w:rsidRPr="00AB5FED" w:rsidRDefault="00D26399" w:rsidP="00D26399">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0545D13F" w14:textId="77777777" w:rsidR="00D26399" w:rsidRPr="00AB5FED" w:rsidRDefault="00D26399" w:rsidP="00D26399">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627901C7" w14:textId="77777777" w:rsidR="00D26399" w:rsidRPr="00AB5FED" w:rsidRDefault="00D26399" w:rsidP="00D26399">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746095B" w14:textId="77777777" w:rsidR="00D26399" w:rsidRPr="00AB5FED" w:rsidRDefault="00D26399" w:rsidP="00D26399">
      <w:r w:rsidRPr="00AB5FED">
        <w:t>Pre-conditions:</w:t>
      </w:r>
    </w:p>
    <w:p w14:paraId="34E1CEA3" w14:textId="77777777" w:rsidR="00D26399" w:rsidRPr="00AB5FED" w:rsidRDefault="00D26399" w:rsidP="00D26399">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55C1103D" w14:textId="77777777" w:rsidR="00D26399" w:rsidRPr="00AB5FED" w:rsidRDefault="00D26399" w:rsidP="00D26399">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6A98E9DF" w14:textId="77777777" w:rsidR="00D26399" w:rsidRPr="00AB5FED" w:rsidRDefault="00D26399" w:rsidP="00D26399">
      <w:pPr>
        <w:pStyle w:val="B1"/>
      </w:pPr>
      <w:r w:rsidRPr="00AB5FED">
        <w:t>3.</w:t>
      </w:r>
      <w:r w:rsidRPr="00AB5FED">
        <w:tab/>
        <w:t xml:space="preserve">An </w:t>
      </w:r>
      <w:r>
        <w:t>MCVideo</w:t>
      </w:r>
      <w:r w:rsidRPr="00AB5FED">
        <w:t xml:space="preserve"> group call is already in progress.</w:t>
      </w:r>
    </w:p>
    <w:p w14:paraId="0750F791" w14:textId="77777777" w:rsidR="00D26399" w:rsidRPr="00AB5FED" w:rsidRDefault="00D26399" w:rsidP="00D26399">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48362A33" w14:textId="77777777" w:rsidR="00D26399" w:rsidRPr="00AB5FED" w:rsidRDefault="00D26399" w:rsidP="00D26399">
      <w:pPr>
        <w:pStyle w:val="TH"/>
      </w:pPr>
      <w:r w:rsidRPr="00AB5FED">
        <w:object w:dxaOrig="8124" w:dyaOrig="7620" w14:anchorId="1292F6F4">
          <v:shape id="_x0000_i1041" type="#_x0000_t75" style="width:406.05pt;height:380.95pt" o:ole="">
            <v:imagedata r:id="rId39" o:title=""/>
          </v:shape>
          <o:OLEObject Type="Embed" ProgID="Visio.Drawing.11" ShapeID="_x0000_i1041" DrawAspect="Content" ObjectID="_1765310954" r:id="rId40"/>
        </w:object>
      </w:r>
    </w:p>
    <w:p w14:paraId="60FDCD07" w14:textId="77777777" w:rsidR="00D26399" w:rsidRPr="00AB5FED" w:rsidRDefault="00D26399" w:rsidP="00D26399">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03AF71F8" w14:textId="77777777" w:rsidR="009E77F2" w:rsidRDefault="00D26399" w:rsidP="009E77F2">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rsidR="009E77F2">
        <w:t xml:space="preserve">of MCVideo client 1 </w:t>
      </w:r>
      <w:r w:rsidRPr="00AB5FED">
        <w:t>is retained until explicitly cancelled</w:t>
      </w:r>
      <w:r w:rsidR="009E77F2">
        <w:t xml:space="preserve"> by the user of MCVideo client 1</w:t>
      </w:r>
      <w:r w:rsidRPr="00AB5FED">
        <w:t xml:space="preserve">. </w:t>
      </w:r>
    </w:p>
    <w:p w14:paraId="7CB3E432" w14:textId="77777777" w:rsidR="00D26399" w:rsidRPr="00AB5FED" w:rsidRDefault="009E77F2" w:rsidP="00852D1B">
      <w:pPr>
        <w:pStyle w:val="NO"/>
      </w:pPr>
      <w:r>
        <w:t>NOTE 2: While MCVideo client 1 is in the emergency state, all MCVideo group and private calls initiated by MCVideo client 1 are initiated as MCVideo emergency calls.</w:t>
      </w:r>
    </w:p>
    <w:p w14:paraId="1C465FB5" w14:textId="77777777" w:rsidR="009E77F2" w:rsidRDefault="00D26399" w:rsidP="009E77F2">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009E77F2" w:rsidRPr="009E77F2">
        <w:t xml:space="preserve"> </w:t>
      </w:r>
    </w:p>
    <w:p w14:paraId="52D25AE0" w14:textId="77777777" w:rsidR="00D26399" w:rsidRPr="00AB5FED" w:rsidRDefault="009E77F2" w:rsidP="00852D1B">
      <w:pPr>
        <w:pStyle w:val="NO"/>
      </w:pPr>
      <w:r>
        <w:t>NOTE 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6AF51F16" w14:textId="77777777" w:rsidR="00D26399" w:rsidRPr="00AB5FED" w:rsidRDefault="00D26399" w:rsidP="00D26399">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58B6756B" w14:textId="77777777" w:rsidR="00D26399" w:rsidRPr="00AB5FED" w:rsidRDefault="00D26399" w:rsidP="00D26399">
      <w:pPr>
        <w:pStyle w:val="B1"/>
      </w:pPr>
      <w:r w:rsidRPr="00AB5FED">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6AC36F66" w14:textId="77777777" w:rsidR="00D26399" w:rsidRPr="00AB5FED" w:rsidRDefault="00D26399" w:rsidP="00D26399">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66957A9D" w14:textId="77777777" w:rsidR="00D26399" w:rsidRPr="00AB5FED" w:rsidRDefault="00D26399" w:rsidP="00D26399">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8DBBB8" w14:textId="77777777" w:rsidR="00D26399" w:rsidRPr="00AB5FED" w:rsidRDefault="00D26399" w:rsidP="00D26399">
      <w:pPr>
        <w:pStyle w:val="B1"/>
        <w:rPr>
          <w:lang w:eastAsia="en-GB"/>
        </w:rPr>
      </w:pPr>
      <w:r w:rsidRPr="00AB5FED">
        <w:rPr>
          <w:lang w:eastAsia="en-GB"/>
        </w:rPr>
        <w:lastRenderedPageBreak/>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4B673DC9" w14:textId="77777777" w:rsidR="00D26399" w:rsidRPr="00AB5FED" w:rsidRDefault="00D26399" w:rsidP="00D26399">
      <w:pPr>
        <w:pStyle w:val="NO"/>
      </w:pPr>
      <w:r w:rsidRPr="00AB5FED">
        <w:t>NOTE </w:t>
      </w:r>
      <w:r w:rsidR="009E77F2">
        <w:t>4</w:t>
      </w:r>
      <w:r w:rsidRPr="00AB5FED">
        <w:t>:</w:t>
      </w:r>
      <w:r w:rsidRPr="00AB5FED">
        <w:tab/>
        <w:t>Step 7 can occur at any time following step 3, and prior to step 8 depending on the conditions to proceed with the call.</w:t>
      </w:r>
    </w:p>
    <w:p w14:paraId="52BA2DD9" w14:textId="77777777" w:rsidR="00D26399" w:rsidRPr="00AB5FED" w:rsidRDefault="00D26399" w:rsidP="00D26399">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4B7DB1E7" w14:textId="77777777" w:rsidR="00D26399" w:rsidRPr="00AB5FED" w:rsidRDefault="00D26399" w:rsidP="00D26399">
      <w:pPr>
        <w:pStyle w:val="Heading6"/>
      </w:pPr>
      <w:bookmarkStart w:id="460" w:name="_Toc433209769"/>
      <w:bookmarkStart w:id="461" w:name="_Toc460616065"/>
      <w:bookmarkStart w:id="462" w:name="_Toc460616926"/>
      <w:bookmarkStart w:id="463" w:name="_Toc465162538"/>
      <w:bookmarkStart w:id="464" w:name="_Toc154698240"/>
      <w:r>
        <w:t>7.1.2.5</w:t>
      </w:r>
      <w:r w:rsidRPr="00AB5FED">
        <w:t>.1.3</w:t>
      </w:r>
      <w:r w:rsidRPr="00AB5FED">
        <w:tab/>
      </w:r>
      <w:r>
        <w:t>MCVideo</w:t>
      </w:r>
      <w:r w:rsidRPr="00AB5FED">
        <w:t xml:space="preserve"> </w:t>
      </w:r>
      <w:r w:rsidR="00CF1DCB">
        <w:t xml:space="preserve">in-progress </w:t>
      </w:r>
      <w:r w:rsidRPr="00AB5FED">
        <w:t xml:space="preserve">emergency group </w:t>
      </w:r>
      <w:r w:rsidR="00CF1DCB">
        <w:t>state</w:t>
      </w:r>
      <w:r w:rsidRPr="00AB5FED">
        <w:t xml:space="preserve"> cancel</w:t>
      </w:r>
      <w:bookmarkEnd w:id="460"/>
      <w:bookmarkEnd w:id="461"/>
      <w:bookmarkEnd w:id="462"/>
      <w:bookmarkEnd w:id="463"/>
      <w:bookmarkEnd w:id="464"/>
    </w:p>
    <w:p w14:paraId="301EBD1E" w14:textId="77777777" w:rsidR="00CF1DCB" w:rsidRPr="00AB5FED" w:rsidRDefault="00CF1DCB" w:rsidP="00CF1DCB">
      <w:pPr>
        <w:pStyle w:val="NO"/>
      </w:pPr>
      <w:r>
        <w:t>NOTE</w:t>
      </w:r>
      <w:r w:rsidR="00BD3AAC">
        <w:t> </w:t>
      </w:r>
      <w:r>
        <w:t>1:</w:t>
      </w:r>
      <w:r>
        <w:tab/>
        <w:t>In Rel-14 and Rel-13 versions of this specification the title of this subclause is "MCVideo emergency group call cancel".</w:t>
      </w:r>
    </w:p>
    <w:p w14:paraId="2649E557" w14:textId="77777777" w:rsidR="00D26399" w:rsidRPr="00AB5FED" w:rsidRDefault="00D26399" w:rsidP="00D26399">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rsidR="009E77F2">
        <w:t xml:space="preserve"> state</w:t>
      </w:r>
      <w:r w:rsidRPr="00AB5FED">
        <w:t>.</w:t>
      </w:r>
      <w:r w:rsidR="009E77F2">
        <w:t xml:space="preserve"> The emergency state of the group may alternatively be cancelled by the emergency alert cancellation procedure specified in 3GPP TS 23.280 [16], subclause 10.10.1.2.2.2</w:t>
      </w:r>
      <w:r w:rsidR="009E77F2" w:rsidRPr="00AB5FED">
        <w:t>.</w:t>
      </w:r>
    </w:p>
    <w:p w14:paraId="7BF01258" w14:textId="77777777" w:rsidR="00D26399" w:rsidRPr="00AB5FED" w:rsidRDefault="00D26399" w:rsidP="00D26399">
      <w:r w:rsidRPr="00AB5FED">
        <w:t>Procedures in figure </w:t>
      </w:r>
      <w:r>
        <w:t>7.1.2.5</w:t>
      </w:r>
      <w:r w:rsidRPr="00AB5FED">
        <w:t xml:space="preserve">.1.3-1 are the signalling control plane procedures for the </w:t>
      </w:r>
      <w:r>
        <w:t>MCVideo</w:t>
      </w:r>
      <w:r w:rsidRPr="00AB5FED">
        <w:t xml:space="preserve"> client cancelling an in-progress emergency</w:t>
      </w:r>
      <w:r w:rsidR="00CF1DCB">
        <w:t xml:space="preserve"> of a group</w:t>
      </w:r>
      <w:r w:rsidRPr="00AB5FED">
        <w:t>.</w:t>
      </w:r>
    </w:p>
    <w:p w14:paraId="43FCAEB5" w14:textId="77777777" w:rsidR="00D26399" w:rsidRPr="00AB5FED" w:rsidRDefault="00D26399" w:rsidP="00D26399">
      <w:pPr>
        <w:pStyle w:val="NO"/>
      </w:pPr>
      <w:r w:rsidRPr="00AB5FED">
        <w:t>NOTE </w:t>
      </w:r>
      <w:r w:rsidR="00CF1DCB">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FC72F98" w14:textId="77777777" w:rsidR="00D26399" w:rsidRPr="00AB5FED" w:rsidRDefault="00D26399" w:rsidP="00D26399">
      <w:pPr>
        <w:pStyle w:val="NO"/>
      </w:pPr>
      <w:r w:rsidRPr="00AB5FED">
        <w:t>NOTE </w:t>
      </w:r>
      <w:r w:rsidR="00CF1DCB">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rsidR="00CF1DCB">
        <w:t xml:space="preserve"> using this procedure</w:t>
      </w:r>
      <w:r w:rsidR="009E77F2">
        <w:t>, or by the emergency alert cancellation procedure specified in 3GPP TS 23.280 [5], subclause 10.10.1.2.2.2</w:t>
      </w:r>
      <w:r w:rsidRPr="00AB5FED">
        <w:t>.</w:t>
      </w:r>
    </w:p>
    <w:p w14:paraId="2779ABE4" w14:textId="77777777" w:rsidR="00D26399" w:rsidRPr="00AB5FED" w:rsidRDefault="00D26399" w:rsidP="00D26399">
      <w:r w:rsidRPr="00AB5FED">
        <w:t>Pre-conditions:</w:t>
      </w:r>
    </w:p>
    <w:p w14:paraId="01C42339" w14:textId="77777777" w:rsidR="00D26399" w:rsidRPr="00AB5FED" w:rsidRDefault="00D26399" w:rsidP="00D26399">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5C87E991" w14:textId="77777777" w:rsidR="00D26399" w:rsidRPr="00AB5FED" w:rsidRDefault="00D26399" w:rsidP="00D26399">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651851CB" w14:textId="77777777" w:rsidR="00D26399" w:rsidRPr="00AB5FED" w:rsidRDefault="00D26399" w:rsidP="00D26399">
      <w:pPr>
        <w:pStyle w:val="B1"/>
      </w:pPr>
      <w:r w:rsidRPr="00AB5FED">
        <w:t>3.</w:t>
      </w:r>
      <w:r w:rsidRPr="00AB5FED">
        <w:tab/>
      </w:r>
      <w:r>
        <w:t>MCVideo</w:t>
      </w:r>
      <w:r w:rsidRPr="00AB5FED">
        <w:t xml:space="preserve"> group members have been notified about the in-progress emergency.</w:t>
      </w:r>
    </w:p>
    <w:p w14:paraId="7106BBB9" w14:textId="77777777" w:rsidR="00D26399" w:rsidRPr="00AB5FED" w:rsidRDefault="00D26399" w:rsidP="00D26399">
      <w:pPr>
        <w:pStyle w:val="B1"/>
      </w:pPr>
      <w:r w:rsidRPr="00AB5FED">
        <w:t>4.</w:t>
      </w:r>
      <w:r w:rsidRPr="00AB5FED">
        <w:tab/>
        <w:t xml:space="preserve">The </w:t>
      </w:r>
      <w:r>
        <w:t>MCVideo</w:t>
      </w:r>
      <w:r w:rsidRPr="00AB5FED">
        <w:t xml:space="preserve"> group is in the in-progress emergency state and has prioritized bearer support.</w:t>
      </w:r>
    </w:p>
    <w:p w14:paraId="2A5CA663" w14:textId="77777777" w:rsidR="00D26399" w:rsidRPr="00AB5FED" w:rsidRDefault="00D26399" w:rsidP="00D26399">
      <w:pPr>
        <w:pStyle w:val="B1"/>
      </w:pPr>
      <w:r w:rsidRPr="00AB5FED">
        <w:t>5.</w:t>
      </w:r>
      <w:r w:rsidRPr="00AB5FED">
        <w:tab/>
      </w:r>
      <w:r>
        <w:t>MCVideo</w:t>
      </w:r>
      <w:r w:rsidRPr="00AB5FED">
        <w:t xml:space="preserve"> client 1 previously initiated the in-progress emergency</w:t>
      </w:r>
      <w:r w:rsidR="00CF1DCB">
        <w:t xml:space="preserve"> for the group</w:t>
      </w:r>
      <w:r w:rsidRPr="00AB5FED">
        <w:t>.</w:t>
      </w:r>
    </w:p>
    <w:p w14:paraId="3F67F94F" w14:textId="77777777" w:rsidR="00D26399" w:rsidRPr="00AB5FED" w:rsidRDefault="00CF1DCB" w:rsidP="00D26399">
      <w:pPr>
        <w:pStyle w:val="TH"/>
      </w:pPr>
      <w:r w:rsidRPr="00AB5FED">
        <w:object w:dxaOrig="8418" w:dyaOrig="7633" w14:anchorId="2B189D79">
          <v:shape id="_x0000_i1042" type="#_x0000_t75" style="width:421.05pt;height:381.85pt" o:ole="">
            <v:imagedata r:id="rId41" o:title=""/>
          </v:shape>
          <o:OLEObject Type="Embed" ProgID="Visio.Drawing.11" ShapeID="_x0000_i1042" DrawAspect="Content" ObjectID="_1765310955" r:id="rId42"/>
        </w:object>
      </w:r>
    </w:p>
    <w:p w14:paraId="12D42145" w14:textId="77777777" w:rsidR="00D26399" w:rsidRPr="00AB5FED" w:rsidRDefault="00D26399" w:rsidP="00D26399">
      <w:pPr>
        <w:pStyle w:val="TF"/>
      </w:pPr>
      <w:r w:rsidRPr="00AB5FED">
        <w:t>Figure </w:t>
      </w:r>
      <w:r>
        <w:t>7.1.2.5.</w:t>
      </w:r>
      <w:r w:rsidRPr="00AB5FED">
        <w:t xml:space="preserve">1.3-1: </w:t>
      </w:r>
      <w:r>
        <w:t>MCVideo</w:t>
      </w:r>
      <w:r w:rsidRPr="00AB5FED">
        <w:t xml:space="preserve"> </w:t>
      </w:r>
      <w:r w:rsidR="00CF1DCB">
        <w:t xml:space="preserve">in-progress </w:t>
      </w:r>
      <w:r w:rsidRPr="00AB5FED">
        <w:t xml:space="preserve">emergency group </w:t>
      </w:r>
      <w:r w:rsidR="00CF1DCB">
        <w:t xml:space="preserve">state </w:t>
      </w:r>
      <w:r w:rsidRPr="00AB5FED">
        <w:t>cancel</w:t>
      </w:r>
    </w:p>
    <w:p w14:paraId="6F0D182C" w14:textId="77777777" w:rsidR="00D26399" w:rsidRPr="00AB5FED" w:rsidRDefault="00D26399" w:rsidP="00D26399">
      <w:pPr>
        <w:pStyle w:val="B1"/>
      </w:pPr>
      <w:r w:rsidRPr="00AB5FED">
        <w:t>1.</w:t>
      </w:r>
      <w:r w:rsidRPr="00AB5FED">
        <w:tab/>
        <w:t xml:space="preserve">The user at the </w:t>
      </w:r>
      <w:r>
        <w:t>MCVideo</w:t>
      </w:r>
      <w:r w:rsidRPr="00AB5FED">
        <w:t xml:space="preserve"> client 1 initiates an </w:t>
      </w:r>
      <w:r>
        <w:t>MCVideo</w:t>
      </w:r>
      <w:r w:rsidRPr="00AB5FED">
        <w:t xml:space="preserve"> </w:t>
      </w:r>
      <w:r w:rsidR="00CF1DCB">
        <w:t xml:space="preserve">in-progress </w:t>
      </w:r>
      <w:r w:rsidRPr="00AB5FED">
        <w:t xml:space="preserve">emergency group </w:t>
      </w:r>
      <w:r w:rsidR="00CF1DCB">
        <w:t xml:space="preserve">state </w:t>
      </w:r>
      <w:r w:rsidRPr="00AB5FED">
        <w:t>cancel.</w:t>
      </w:r>
    </w:p>
    <w:p w14:paraId="64655475" w14:textId="77777777" w:rsidR="00D26399" w:rsidRPr="00AB5FED" w:rsidRDefault="00D26399" w:rsidP="00D26399">
      <w:pPr>
        <w:pStyle w:val="NO"/>
      </w:pPr>
      <w:r w:rsidRPr="00AB5FED">
        <w:t>NOTE </w:t>
      </w:r>
      <w:r w:rsidR="00CF1DCB">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1E65EBBD" w14:textId="77777777" w:rsidR="00D26399" w:rsidRPr="00AB5FED" w:rsidRDefault="00D26399" w:rsidP="00D26399">
      <w:pPr>
        <w:pStyle w:val="B1"/>
      </w:pPr>
      <w:r w:rsidRPr="00AB5FED">
        <w:t>2.</w:t>
      </w:r>
      <w:r w:rsidRPr="00AB5FED">
        <w:tab/>
      </w:r>
      <w:r>
        <w:t>MCVideo</w:t>
      </w:r>
      <w:r w:rsidRPr="00AB5FED">
        <w:t xml:space="preserve"> client 1 sends an </w:t>
      </w:r>
      <w:r>
        <w:t>MCVideo</w:t>
      </w:r>
      <w:r w:rsidRPr="00AB5FED">
        <w:t xml:space="preserve"> </w:t>
      </w:r>
      <w:r w:rsidR="003D23E1">
        <w:t xml:space="preserve">in-progress </w:t>
      </w:r>
      <w:r w:rsidRPr="00AB5FED">
        <w:t xml:space="preserve">emergency group </w:t>
      </w:r>
      <w:r w:rsidR="003D23E1">
        <w:t>state</w:t>
      </w:r>
      <w:r w:rsidRPr="00AB5FED">
        <w:t xml:space="preserve"> cancel request to the </w:t>
      </w:r>
      <w:r>
        <w:t>MCVideo</w:t>
      </w:r>
      <w:r w:rsidRPr="00AB5FED">
        <w:t xml:space="preserve"> server. </w:t>
      </w:r>
    </w:p>
    <w:p w14:paraId="47118654" w14:textId="77777777" w:rsidR="009E77F2" w:rsidRDefault="00D26399" w:rsidP="009E77F2">
      <w:pPr>
        <w:pStyle w:val="NO"/>
      </w:pPr>
      <w:r w:rsidRPr="00AB5FED">
        <w:t>NOTE </w:t>
      </w:r>
      <w:r w:rsidR="003D23E1">
        <w:t>5</w:t>
      </w:r>
      <w:r w:rsidRPr="00AB5FED">
        <w:t>:</w:t>
      </w:r>
      <w:r w:rsidRPr="00AB5FED">
        <w:tab/>
      </w:r>
      <w:r w:rsidR="009E77F2">
        <w:t>If an</w:t>
      </w:r>
      <w:r w:rsidR="009E77F2" w:rsidRPr="00AB5FED">
        <w:t xml:space="preserve"> </w:t>
      </w:r>
      <w:r>
        <w:t>MCVideo</w:t>
      </w:r>
      <w:r w:rsidRPr="00AB5FED">
        <w:t xml:space="preserve"> emergency alert</w:t>
      </w:r>
      <w:r w:rsidR="009E77F2">
        <w:t xml:space="preserve"> relating to MCVideo client 1 is</w:t>
      </w:r>
      <w:r w:rsidRPr="00AB5FED">
        <w:t xml:space="preserve"> in effect together with an </w:t>
      </w:r>
      <w:r>
        <w:t>MCVideo</w:t>
      </w:r>
      <w:r w:rsidRPr="00AB5FED">
        <w:t xml:space="preserve"> </w:t>
      </w:r>
      <w:r w:rsidR="003D23E1">
        <w:t xml:space="preserve">in-progress </w:t>
      </w:r>
      <w:r w:rsidRPr="00AB5FED">
        <w:t xml:space="preserve">emergency group </w:t>
      </w:r>
      <w:r w:rsidR="003D23E1">
        <w:t>state</w:t>
      </w:r>
      <w:r w:rsidRPr="00AB5FED">
        <w:t xml:space="preserve"> on the </w:t>
      </w:r>
      <w:r>
        <w:t>MCVideo</w:t>
      </w:r>
      <w:r w:rsidRPr="00AB5FED">
        <w:t xml:space="preserve"> group, the </w:t>
      </w:r>
      <w:r>
        <w:t>MCVideo</w:t>
      </w:r>
      <w:r w:rsidRPr="00AB5FED">
        <w:t xml:space="preserve"> emergency alert</w:t>
      </w:r>
      <w:r w:rsidR="009E77F2" w:rsidRPr="009E77F2">
        <w:t xml:space="preserve"> </w:t>
      </w:r>
      <w:r w:rsidR="009E77F2">
        <w:t>of MCVideo client 1</w:t>
      </w:r>
      <w:r w:rsidRPr="00AB5FED">
        <w:t xml:space="preserve"> can be cancelled at the same time. In that case, the </w:t>
      </w:r>
      <w:r>
        <w:t>MCVideo</w:t>
      </w:r>
      <w:r w:rsidRPr="00AB5FED">
        <w:t xml:space="preserve"> </w:t>
      </w:r>
      <w:r w:rsidR="003D23E1">
        <w:t xml:space="preserve">in-progress </w:t>
      </w:r>
      <w:r w:rsidRPr="00AB5FED">
        <w:t xml:space="preserve">emergency group </w:t>
      </w:r>
      <w:r w:rsidR="003D23E1">
        <w:t>state</w:t>
      </w:r>
      <w:r w:rsidRPr="00AB5FED">
        <w:t xml:space="preserve"> request carries an indication that the </w:t>
      </w:r>
      <w:r w:rsidR="009E77F2">
        <w:t xml:space="preserve">emergency </w:t>
      </w:r>
      <w:r w:rsidRPr="00AB5FED">
        <w:t>alert</w:t>
      </w:r>
      <w:r w:rsidR="009E77F2" w:rsidRPr="009E77F2">
        <w:t xml:space="preserve"> </w:t>
      </w:r>
      <w:r w:rsidR="009E77F2">
        <w:t>of MCVideo client 1</w:t>
      </w:r>
      <w:r w:rsidRPr="00AB5FED">
        <w:t xml:space="preserve"> is also being cancelled.</w:t>
      </w:r>
      <w:r w:rsidR="009E77F2" w:rsidRPr="009E77F2">
        <w:t xml:space="preserve"> </w:t>
      </w:r>
    </w:p>
    <w:p w14:paraId="065B2819" w14:textId="77777777" w:rsidR="00D26399" w:rsidRPr="00AB5FED" w:rsidRDefault="009E77F2" w:rsidP="009E77F2">
      <w:pPr>
        <w:pStyle w:val="NO"/>
        <w:rPr>
          <w:lang w:eastAsia="en-GB"/>
        </w:rPr>
      </w:pPr>
      <w:r>
        <w:t>NOTE 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721E09EA" w14:textId="77777777" w:rsidR="00D26399" w:rsidRPr="00AB5FED" w:rsidRDefault="00D26399" w:rsidP="00D26399">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056F571D" w14:textId="77777777" w:rsidR="00D26399" w:rsidRPr="00AB5FED" w:rsidRDefault="00D26399" w:rsidP="00D26399">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1B6DA5D1" w14:textId="77777777" w:rsidR="00D26399" w:rsidRPr="00AB5FED" w:rsidRDefault="00D26399" w:rsidP="00D26399">
      <w:pPr>
        <w:pStyle w:val="B1"/>
      </w:pPr>
      <w:r w:rsidRPr="00AB5FED">
        <w:t>5.</w:t>
      </w:r>
      <w:r w:rsidRPr="00AB5FED">
        <w:tab/>
        <w:t xml:space="preserve">The </w:t>
      </w:r>
      <w:r>
        <w:t>MCVideo</w:t>
      </w:r>
      <w:r w:rsidRPr="00AB5FED">
        <w:t xml:space="preserve"> server sends an </w:t>
      </w:r>
      <w:r>
        <w:t>MCVideo</w:t>
      </w:r>
      <w:r w:rsidRPr="00AB5FED">
        <w:t xml:space="preserve"> </w:t>
      </w:r>
      <w:r w:rsidR="003D23E1">
        <w:t xml:space="preserve">in-progress </w:t>
      </w:r>
      <w:r w:rsidRPr="00AB5FED">
        <w:t xml:space="preserve">emergency group </w:t>
      </w:r>
      <w:r w:rsidR="003D23E1">
        <w:t xml:space="preserve">state </w:t>
      </w:r>
      <w:r w:rsidRPr="00AB5FED">
        <w:t xml:space="preserve">cancel request to the </w:t>
      </w:r>
      <w:r>
        <w:t>MCVideo</w:t>
      </w:r>
      <w:r w:rsidRPr="00AB5FED">
        <w:t xml:space="preserve"> group members.</w:t>
      </w:r>
    </w:p>
    <w:p w14:paraId="587EF1D4" w14:textId="77777777" w:rsidR="00D26399" w:rsidRPr="00AB5FED" w:rsidRDefault="00D26399" w:rsidP="00D26399">
      <w:pPr>
        <w:pStyle w:val="B1"/>
      </w:pPr>
      <w:r w:rsidRPr="00AB5FED">
        <w:t>6.</w:t>
      </w:r>
      <w:r w:rsidRPr="00AB5FED">
        <w:tab/>
      </w:r>
      <w:r>
        <w:t>MCVideo</w:t>
      </w:r>
      <w:r w:rsidRPr="00AB5FED">
        <w:t xml:space="preserve"> group members are notified of the </w:t>
      </w:r>
      <w:r>
        <w:t>MCVideo</w:t>
      </w:r>
      <w:r w:rsidRPr="00AB5FED">
        <w:t xml:space="preserve"> </w:t>
      </w:r>
      <w:r w:rsidR="003D23E1">
        <w:t xml:space="preserve">in-progress </w:t>
      </w:r>
      <w:r w:rsidRPr="00AB5FED">
        <w:t xml:space="preserve">emergency </w:t>
      </w:r>
      <w:r w:rsidR="003D23E1">
        <w:t xml:space="preserve">group state </w:t>
      </w:r>
      <w:r w:rsidRPr="00AB5FED">
        <w:t>cancel.</w:t>
      </w:r>
    </w:p>
    <w:p w14:paraId="191046FB" w14:textId="77777777" w:rsidR="00D26399" w:rsidRPr="00AB5FED" w:rsidRDefault="00D26399" w:rsidP="00D26399">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rsidR="003D23E1">
        <w:t xml:space="preserve">in-progress </w:t>
      </w:r>
      <w:r w:rsidRPr="00AB5FED">
        <w:t xml:space="preserve">emergency group </w:t>
      </w:r>
      <w:r w:rsidR="00CE72C2">
        <w:t>state</w:t>
      </w:r>
      <w:r w:rsidRPr="00AB5FED">
        <w:t xml:space="preserve"> cancel response to the </w:t>
      </w:r>
      <w:r>
        <w:t>MCVideo</w:t>
      </w:r>
      <w:r w:rsidRPr="00AB5FED">
        <w:t xml:space="preserve"> server to acknowledge the </w:t>
      </w:r>
      <w:r>
        <w:t>MCVideo</w:t>
      </w:r>
      <w:r w:rsidRPr="00AB5FED">
        <w:t xml:space="preserve"> </w:t>
      </w:r>
      <w:r w:rsidR="00CE72C2">
        <w:t xml:space="preserve">in-progress </w:t>
      </w:r>
      <w:r w:rsidRPr="00AB5FED">
        <w:t xml:space="preserve">emergency </w:t>
      </w:r>
      <w:r w:rsidR="00CE72C2">
        <w:t xml:space="preserve">group state </w:t>
      </w:r>
      <w:r w:rsidRPr="00AB5FED">
        <w:t>cancel. For a multicast call scenario, these acknowledgements are not sent.</w:t>
      </w:r>
    </w:p>
    <w:p w14:paraId="207FD36B" w14:textId="77777777" w:rsidR="00D26399" w:rsidRPr="00AB5FED" w:rsidRDefault="00D26399" w:rsidP="00D26399">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sidR="00CE72C2">
        <w:rPr>
          <w:lang w:eastAsia="en-GB"/>
        </w:rPr>
        <w:t xml:space="preserve">in-progress </w:t>
      </w:r>
      <w:r w:rsidRPr="00AB5FED">
        <w:rPr>
          <w:lang w:eastAsia="en-GB"/>
        </w:rPr>
        <w:t xml:space="preserve">emergency group </w:t>
      </w:r>
      <w:r w:rsidR="00CE72C2">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sidR="00CE72C2">
        <w:rPr>
          <w:lang w:eastAsia="en-GB"/>
        </w:rPr>
        <w:t xml:space="preserve">in-progress </w:t>
      </w:r>
      <w:r w:rsidRPr="00AB5FED">
        <w:rPr>
          <w:lang w:eastAsia="en-GB"/>
        </w:rPr>
        <w:t xml:space="preserve">emergency group </w:t>
      </w:r>
      <w:r w:rsidR="00CE72C2">
        <w:rPr>
          <w:lang w:eastAsia="en-GB"/>
        </w:rPr>
        <w:t xml:space="preserve">state </w:t>
      </w:r>
      <w:r w:rsidRPr="00AB5FED">
        <w:rPr>
          <w:lang w:eastAsia="en-GB"/>
        </w:rPr>
        <w:t xml:space="preserve">cancel. </w:t>
      </w:r>
      <w:r w:rsidR="00CE72C2">
        <w:rPr>
          <w:lang w:eastAsia="en-GB"/>
        </w:rPr>
        <w:t xml:space="preserve">If the </w:t>
      </w:r>
      <w:r w:rsidR="00CE72C2" w:rsidRPr="00AB5FED">
        <w:rPr>
          <w:lang w:eastAsia="en-GB"/>
        </w:rPr>
        <w:t>MC</w:t>
      </w:r>
      <w:r w:rsidR="00CE72C2">
        <w:rPr>
          <w:lang w:eastAsia="en-GB"/>
        </w:rPr>
        <w:t>Video</w:t>
      </w:r>
      <w:r w:rsidR="00CE72C2" w:rsidRPr="00AB5FED">
        <w:rPr>
          <w:lang w:eastAsia="en-GB"/>
        </w:rPr>
        <w:t xml:space="preserve"> </w:t>
      </w:r>
      <w:r w:rsidR="00CE72C2">
        <w:rPr>
          <w:lang w:eastAsia="en-GB"/>
        </w:rPr>
        <w:t>in-progress</w:t>
      </w:r>
      <w:r w:rsidR="00CE72C2" w:rsidRPr="00AB5FED">
        <w:rPr>
          <w:lang w:eastAsia="en-GB"/>
        </w:rPr>
        <w:t xml:space="preserve"> emergency group </w:t>
      </w:r>
      <w:r w:rsidR="00CE72C2">
        <w:rPr>
          <w:lang w:eastAsia="en-GB"/>
        </w:rPr>
        <w:t xml:space="preserve">state </w:t>
      </w:r>
      <w:r w:rsidR="00CE72C2" w:rsidRPr="00AB5FED">
        <w:rPr>
          <w:lang w:eastAsia="en-GB"/>
        </w:rPr>
        <w:t xml:space="preserve">cancel </w:t>
      </w:r>
      <w:r w:rsidR="00CE72C2">
        <w:rPr>
          <w:lang w:eastAsia="en-GB"/>
        </w:rPr>
        <w:t xml:space="preserve">request (in step 2) contained the </w:t>
      </w:r>
      <w:r w:rsidR="00CE72C2">
        <w:t>"</w:t>
      </w:r>
      <w:r w:rsidR="00CE72C2">
        <w:rPr>
          <w:lang w:eastAsia="en-GB"/>
        </w:rPr>
        <w:t>Alert indicator</w:t>
      </w:r>
      <w:r w:rsidR="00CE72C2">
        <w:t>"</w:t>
      </w:r>
      <w:r w:rsidR="00CE72C2">
        <w:rPr>
          <w:lang w:eastAsia="en-GB"/>
        </w:rPr>
        <w:t xml:space="preserve"> IE, the </w:t>
      </w:r>
      <w:r>
        <w:rPr>
          <w:lang w:eastAsia="en-GB"/>
        </w:rPr>
        <w:t>MCVideo</w:t>
      </w:r>
      <w:r w:rsidRPr="00AB5FED">
        <w:rPr>
          <w:lang w:eastAsia="en-GB"/>
        </w:rPr>
        <w:t xml:space="preserve"> client 1 resets its local emergency status</w:t>
      </w:r>
      <w:r w:rsidR="00CE72C2">
        <w:rPr>
          <w:lang w:eastAsia="en-GB"/>
        </w:rPr>
        <w:t>.</w:t>
      </w:r>
      <w:r w:rsidRPr="00AB5FED">
        <w:rPr>
          <w:lang w:eastAsia="en-GB"/>
        </w:rPr>
        <w:t xml:space="preserve"> </w:t>
      </w:r>
    </w:p>
    <w:p w14:paraId="62DE673E" w14:textId="77777777" w:rsidR="00D26399" w:rsidRPr="00AB5FED" w:rsidRDefault="00D26399" w:rsidP="00D26399">
      <w:pPr>
        <w:pStyle w:val="NO"/>
      </w:pPr>
      <w:r w:rsidRPr="00AB5FED">
        <w:t>NOTE </w:t>
      </w:r>
      <w:r w:rsidR="009E77F2">
        <w:t>7</w:t>
      </w:r>
      <w:r w:rsidRPr="00AB5FED">
        <w:t>:</w:t>
      </w:r>
      <w:r w:rsidRPr="00AB5FED">
        <w:tab/>
        <w:t>Step 8 can occur at any time following step 4, depending on the conditions to proceed with the call.</w:t>
      </w:r>
    </w:p>
    <w:p w14:paraId="092B9848" w14:textId="77777777" w:rsidR="00D26399" w:rsidRPr="00AB5FED" w:rsidRDefault="00D26399" w:rsidP="00D26399">
      <w:pPr>
        <w:pStyle w:val="Heading5"/>
        <w:rPr>
          <w:lang w:val="nl-NL"/>
        </w:rPr>
      </w:pPr>
      <w:bookmarkStart w:id="465" w:name="_Toc433209770"/>
      <w:bookmarkStart w:id="466" w:name="_Toc460616066"/>
      <w:bookmarkStart w:id="467" w:name="_Toc460616927"/>
      <w:bookmarkStart w:id="468" w:name="_Toc465162539"/>
      <w:bookmarkStart w:id="469" w:name="_Toc154698241"/>
      <w:r>
        <w:t>7.1.2.5</w:t>
      </w:r>
      <w:r w:rsidRPr="00AB5FED">
        <w:t>.2</w:t>
      </w:r>
      <w:r w:rsidRPr="00AB5FED">
        <w:tab/>
      </w:r>
      <w:r>
        <w:t>MCVideo</w:t>
      </w:r>
      <w:r w:rsidRPr="00AB5FED">
        <w:t xml:space="preserve"> imminent peril group call</w:t>
      </w:r>
      <w:bookmarkEnd w:id="465"/>
      <w:bookmarkEnd w:id="466"/>
      <w:bookmarkEnd w:id="467"/>
      <w:bookmarkEnd w:id="468"/>
      <w:bookmarkEnd w:id="469"/>
    </w:p>
    <w:p w14:paraId="687DC511" w14:textId="77777777" w:rsidR="00D26399" w:rsidRPr="00AB5FED" w:rsidRDefault="00D26399" w:rsidP="00D26399">
      <w:pPr>
        <w:pStyle w:val="Heading6"/>
      </w:pPr>
      <w:bookmarkStart w:id="470" w:name="_Toc433209771"/>
      <w:bookmarkStart w:id="471" w:name="_Toc460616067"/>
      <w:bookmarkStart w:id="472" w:name="_Toc460616928"/>
      <w:bookmarkStart w:id="473" w:name="_Toc465162540"/>
      <w:bookmarkStart w:id="474" w:name="_Toc154698242"/>
      <w:r>
        <w:t>7.1.2.5</w:t>
      </w:r>
      <w:r w:rsidRPr="00AB5FED">
        <w:t>.2.1</w:t>
      </w:r>
      <w:r w:rsidRPr="00AB5FED">
        <w:tab/>
      </w:r>
      <w:r>
        <w:t>MCVideo</w:t>
      </w:r>
      <w:r w:rsidRPr="00AB5FED">
        <w:t xml:space="preserve"> imminent peril group call commencement</w:t>
      </w:r>
      <w:bookmarkEnd w:id="470"/>
      <w:bookmarkEnd w:id="471"/>
      <w:bookmarkEnd w:id="472"/>
      <w:bookmarkEnd w:id="473"/>
      <w:bookmarkEnd w:id="474"/>
      <w:r w:rsidRPr="00AB5FED">
        <w:t xml:space="preserve"> </w:t>
      </w:r>
    </w:p>
    <w:p w14:paraId="3BFDFEE2" w14:textId="77777777" w:rsidR="00D26399" w:rsidRPr="00AB5FED" w:rsidRDefault="00D26399" w:rsidP="00D26399">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1A27F88C" w14:textId="77777777" w:rsidR="00D26399" w:rsidRPr="00AB5FED" w:rsidRDefault="00D26399" w:rsidP="00D26399">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0A76E18A" w14:textId="77777777" w:rsidR="00D26399" w:rsidRPr="00AB5FED" w:rsidRDefault="00D26399" w:rsidP="00D26399">
      <w:pPr>
        <w:rPr>
          <w:lang w:eastAsia="en-GB"/>
        </w:rPr>
      </w:pPr>
      <w:r w:rsidRPr="00AB5FED">
        <w:rPr>
          <w:lang w:eastAsia="en-GB"/>
        </w:rPr>
        <w:t>Pre-conditions:</w:t>
      </w:r>
    </w:p>
    <w:p w14:paraId="0DB713F9" w14:textId="77777777" w:rsidR="00D26399" w:rsidRPr="00AB5FED" w:rsidRDefault="00D26399" w:rsidP="00D26399">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4385EAB5" w14:textId="77777777" w:rsidR="00D26399" w:rsidRPr="00AB5FED" w:rsidRDefault="00D26399" w:rsidP="00D26399">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38A04E3" w14:textId="77777777" w:rsidR="00D26399" w:rsidRDefault="00D26399" w:rsidP="00D26399">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60EA37DA" w14:textId="77777777" w:rsidR="00CD5BC4" w:rsidRDefault="00CD5BC4" w:rsidP="00CD5BC4">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146D99AA" w14:textId="77777777" w:rsidR="00CD5BC4" w:rsidRPr="00AB5FED" w:rsidRDefault="00CD5BC4" w:rsidP="00CD5BC4">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4BACBEB6" w14:textId="77777777" w:rsidR="00D26399" w:rsidRPr="00AB5FED" w:rsidRDefault="00D26399" w:rsidP="00D26399">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3D1D2F8C" w14:textId="77777777" w:rsidR="00D26399" w:rsidRPr="00AB5FED" w:rsidRDefault="00D26399" w:rsidP="00D26399">
      <w:pPr>
        <w:pStyle w:val="TH"/>
      </w:pPr>
      <w:r w:rsidRPr="00AB5FED">
        <w:object w:dxaOrig="7728" w:dyaOrig="7944" w14:anchorId="6A5DF296">
          <v:shape id="_x0000_i1043" type="#_x0000_t75" style="width:386.45pt;height:397.35pt" o:ole="">
            <v:imagedata r:id="rId43" o:title=""/>
          </v:shape>
          <o:OLEObject Type="Embed" ProgID="Visio.Drawing.11" ShapeID="_x0000_i1043" DrawAspect="Content" ObjectID="_1765310956" r:id="rId44"/>
        </w:object>
      </w:r>
    </w:p>
    <w:p w14:paraId="23B5E920" w14:textId="77777777" w:rsidR="00D26399" w:rsidRPr="00AB5FED" w:rsidRDefault="00D26399" w:rsidP="00D26399">
      <w:pPr>
        <w:pStyle w:val="TF"/>
      </w:pPr>
      <w:r w:rsidRPr="00AB5FED">
        <w:t>Figure </w:t>
      </w:r>
      <w:r>
        <w:t>7.1.2.5</w:t>
      </w:r>
      <w:r w:rsidRPr="00AB5FED">
        <w:t xml:space="preserve">.2.1-1: </w:t>
      </w:r>
      <w:r>
        <w:t>MCVideo</w:t>
      </w:r>
      <w:r w:rsidRPr="00AB5FED">
        <w:t xml:space="preserve"> imminent peril group call</w:t>
      </w:r>
    </w:p>
    <w:p w14:paraId="14BD2D3F" w14:textId="77777777" w:rsidR="00D26399" w:rsidRPr="00AB5FED" w:rsidRDefault="00D26399" w:rsidP="00D26399">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387D7B57" w14:textId="77777777" w:rsidR="00D26399" w:rsidRPr="00AB5FED" w:rsidRDefault="00D26399" w:rsidP="00D26399">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00CD5BC4" w:rsidRPr="00CD5BC4">
        <w:t xml:space="preserve"> </w:t>
      </w:r>
      <w:r w:rsidR="00CD5BC4" w:rsidRPr="00FE3846">
        <w:t>The MCVideo user at MCVideo client 1 may include a functional alias</w:t>
      </w:r>
      <w:r w:rsidR="00CD5BC4">
        <w:t xml:space="preserve"> used within the MCVideo imminent peril group</w:t>
      </w:r>
      <w:r w:rsidR="00CD5BC4" w:rsidRPr="00FE3846">
        <w:t xml:space="preserve"> </w:t>
      </w:r>
      <w:r w:rsidR="00CD5BC4">
        <w:t>call request</w:t>
      </w:r>
      <w:r w:rsidR="00CD5BC4"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0F18DF3" w14:textId="77777777" w:rsidR="00D26399" w:rsidRPr="00AB5FED" w:rsidRDefault="00D26399" w:rsidP="00D26399">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0DDF78D9" w14:textId="77777777" w:rsidR="00D26399" w:rsidRPr="00AB5FED" w:rsidRDefault="00D26399" w:rsidP="00D26399">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00CD5BC4" w:rsidRPr="00CD5BC4">
        <w:t xml:space="preserve"> </w:t>
      </w:r>
      <w:r w:rsidR="00CD5BC4" w:rsidRPr="00687DBB">
        <w:t>whether the provided functional alias is allowed to be used and has been activated for the MCVideo user</w:t>
      </w:r>
      <w:r w:rsidR="00CD5BC4">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12BE0F1" w14:textId="77777777" w:rsidR="00D26399" w:rsidRPr="00AB5FED" w:rsidRDefault="00D26399" w:rsidP="00D26399">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1B615BAA" w14:textId="77777777" w:rsidR="00D26399" w:rsidRPr="00AB5FED" w:rsidRDefault="00D26399" w:rsidP="00D26399">
      <w:pPr>
        <w:pStyle w:val="NO"/>
      </w:pPr>
      <w:r w:rsidRPr="00AB5FED">
        <w:t>NOTE 2:</w:t>
      </w:r>
      <w:r w:rsidRPr="00AB5FED">
        <w:tab/>
        <w:t>Successive calls during the in-progress imminent peril state will all receive the adjusted bearer priority.</w:t>
      </w:r>
    </w:p>
    <w:p w14:paraId="010641A2" w14:textId="77777777" w:rsidR="00D26399" w:rsidRPr="00AB5FED" w:rsidRDefault="00D26399" w:rsidP="00D26399">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68109228" w14:textId="77777777" w:rsidR="00D26399" w:rsidRPr="00AB5FED" w:rsidRDefault="00D26399" w:rsidP="00D26399">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sidR="00CD5BC4">
        <w:rPr>
          <w:lang w:eastAsia="en-GB"/>
        </w:rPr>
        <w:t xml:space="preserve">, </w:t>
      </w:r>
      <w:r w:rsidR="00CD5BC4" w:rsidRPr="00687DBB">
        <w:t>and</w:t>
      </w:r>
      <w:r w:rsidR="00CD5BC4">
        <w:t>, if available,</w:t>
      </w:r>
      <w:r w:rsidR="00CD5BC4" w:rsidRPr="00687DBB">
        <w:t xml:space="preserve"> the functional alias of the initiating user is displayed</w:t>
      </w:r>
      <w:r w:rsidRPr="00AB5FED">
        <w:rPr>
          <w:lang w:eastAsia="en-GB"/>
        </w:rPr>
        <w:t>.</w:t>
      </w:r>
    </w:p>
    <w:p w14:paraId="5EC3EC1C" w14:textId="77777777" w:rsidR="00D26399" w:rsidRPr="00AB5FED" w:rsidRDefault="00D26399" w:rsidP="00D26399">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1D45E2D6" w14:textId="77777777" w:rsidR="00D26399" w:rsidRPr="00AB5FED" w:rsidRDefault="00D26399" w:rsidP="00D26399">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1D1BFE77" w14:textId="77777777" w:rsidR="00D26399" w:rsidRPr="00AB5FED" w:rsidRDefault="00D26399" w:rsidP="00D26399">
      <w:pPr>
        <w:pStyle w:val="NO"/>
      </w:pPr>
      <w:r w:rsidRPr="00AB5FED">
        <w:t>NOTE 3:</w:t>
      </w:r>
      <w:r w:rsidRPr="00AB5FED">
        <w:tab/>
        <w:t>Step 9 can occur at any time following step 5, and prior to step 10 depending on the conditions to proceed with the imminent peril call.</w:t>
      </w:r>
    </w:p>
    <w:p w14:paraId="55FDE316" w14:textId="77777777" w:rsidR="00D26399" w:rsidRPr="00AB5FED" w:rsidRDefault="00D26399" w:rsidP="00D26399">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07FDA441" w14:textId="77777777" w:rsidR="00D26399" w:rsidRPr="00AB5FED" w:rsidRDefault="00D26399" w:rsidP="00D26399">
      <w:pPr>
        <w:pStyle w:val="Heading6"/>
      </w:pPr>
      <w:bookmarkStart w:id="475" w:name="_Toc433209772"/>
      <w:bookmarkStart w:id="476" w:name="_Toc460616068"/>
      <w:bookmarkStart w:id="477" w:name="_Toc460616929"/>
      <w:bookmarkStart w:id="478" w:name="_Toc465162541"/>
      <w:bookmarkStart w:id="479" w:name="_Toc154698243"/>
      <w:r>
        <w:t>7.1.2.5</w:t>
      </w:r>
      <w:r w:rsidRPr="00AB5FED">
        <w:t>.2.2</w:t>
      </w:r>
      <w:r w:rsidRPr="00AB5FED">
        <w:tab/>
        <w:t>Imminent peril group call upgrade</w:t>
      </w:r>
      <w:bookmarkEnd w:id="475"/>
      <w:bookmarkEnd w:id="476"/>
      <w:bookmarkEnd w:id="477"/>
      <w:bookmarkEnd w:id="478"/>
      <w:bookmarkEnd w:id="479"/>
    </w:p>
    <w:p w14:paraId="2892FC40" w14:textId="77777777" w:rsidR="00D26399" w:rsidRPr="00AB5FED" w:rsidRDefault="00D26399" w:rsidP="00D26399">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29E3E44A" w14:textId="77777777" w:rsidR="00D26399" w:rsidRPr="00AB5FED" w:rsidRDefault="00D26399" w:rsidP="00D26399">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26B9B7D6" w14:textId="77777777" w:rsidR="00D26399" w:rsidRPr="00AB5FED" w:rsidRDefault="00D26399" w:rsidP="00D26399">
      <w:pPr>
        <w:rPr>
          <w:lang w:eastAsia="en-GB"/>
        </w:rPr>
      </w:pPr>
      <w:r w:rsidRPr="00AB5FED">
        <w:rPr>
          <w:lang w:eastAsia="en-GB"/>
        </w:rPr>
        <w:t>Pre-conditions:</w:t>
      </w:r>
    </w:p>
    <w:p w14:paraId="3DCE5520" w14:textId="77777777" w:rsidR="00D26399" w:rsidRPr="00AB5FED" w:rsidRDefault="00D26399" w:rsidP="00D26399">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2FA471EF" w14:textId="77777777" w:rsidR="00D26399" w:rsidRPr="00AB5FED" w:rsidRDefault="00D26399" w:rsidP="00D26399">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52B3B856" w14:textId="77777777" w:rsidR="00D26399" w:rsidRPr="00AB5FED" w:rsidRDefault="00D26399" w:rsidP="00D26399">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53B3A544" w14:textId="77777777" w:rsidR="00D26399" w:rsidRPr="00AB5FED" w:rsidRDefault="00D26399" w:rsidP="00D26399">
      <w:pPr>
        <w:pStyle w:val="TH"/>
      </w:pPr>
      <w:r w:rsidRPr="00AB5FED">
        <w:object w:dxaOrig="7572" w:dyaOrig="6900" w14:anchorId="31305735">
          <v:shape id="_x0000_i1044" type="#_x0000_t75" style="width:378.7pt;height:344.95pt" o:ole="">
            <v:imagedata r:id="rId45" o:title=""/>
          </v:shape>
          <o:OLEObject Type="Embed" ProgID="Visio.Drawing.11" ShapeID="_x0000_i1044" DrawAspect="Content" ObjectID="_1765310957" r:id="rId46"/>
        </w:object>
      </w:r>
    </w:p>
    <w:p w14:paraId="2DD7FC5E" w14:textId="77777777" w:rsidR="00D26399" w:rsidRPr="00AB5FED" w:rsidRDefault="00D26399" w:rsidP="00D26399">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1F973BF" w14:textId="77777777" w:rsidR="00D26399" w:rsidRPr="00AB5FED" w:rsidRDefault="00D26399" w:rsidP="00D26399">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69DA38CE" w14:textId="77777777" w:rsidR="00D26399" w:rsidRPr="00AB5FED" w:rsidRDefault="00D26399" w:rsidP="00D26399">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73C22F8B" w14:textId="77777777" w:rsidR="00D26399" w:rsidRPr="00AB5FED" w:rsidRDefault="00D26399" w:rsidP="00D26399">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7BA6D93C" w14:textId="77777777" w:rsidR="00D26399" w:rsidRPr="00AB5FED" w:rsidRDefault="00D26399" w:rsidP="00D26399">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4AE8C8CF" w14:textId="77777777" w:rsidR="00D26399" w:rsidRPr="00AB5FED" w:rsidRDefault="00D26399" w:rsidP="00D26399">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5F6C8A55" w14:textId="77777777" w:rsidR="00D26399" w:rsidRPr="00AB5FED" w:rsidRDefault="00D26399" w:rsidP="00D26399">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6203D69D" w14:textId="77777777" w:rsidR="00D26399" w:rsidRPr="00AB5FED" w:rsidRDefault="00D26399" w:rsidP="00D26399">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484D28EA" w14:textId="77777777" w:rsidR="00D26399" w:rsidRPr="00AB5FED" w:rsidRDefault="00D26399" w:rsidP="00D26399">
      <w:pPr>
        <w:pStyle w:val="NO"/>
      </w:pPr>
      <w:r w:rsidRPr="00AB5FED">
        <w:t>NOTE:</w:t>
      </w:r>
      <w:r w:rsidRPr="00AB5FED">
        <w:tab/>
        <w:t>Step 7 can occur at any time following step 4, and prior to step 8 depending on the conditions to proceed with the call.</w:t>
      </w:r>
    </w:p>
    <w:p w14:paraId="532777B7" w14:textId="77777777" w:rsidR="00D26399" w:rsidRPr="00AB5FED" w:rsidRDefault="00D26399" w:rsidP="00D26399">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2C289819" w14:textId="77777777" w:rsidR="00D26399" w:rsidRPr="00AB5FED" w:rsidRDefault="00D26399" w:rsidP="00D26399">
      <w:pPr>
        <w:pStyle w:val="Heading6"/>
      </w:pPr>
      <w:bookmarkStart w:id="480" w:name="_Toc433209773"/>
      <w:bookmarkStart w:id="481" w:name="_Toc460616069"/>
      <w:bookmarkStart w:id="482" w:name="_Toc460616930"/>
      <w:bookmarkStart w:id="483" w:name="_Toc465162542"/>
      <w:bookmarkStart w:id="484" w:name="_Toc154698244"/>
      <w:r>
        <w:lastRenderedPageBreak/>
        <w:t>7.1.2.5</w:t>
      </w:r>
      <w:r w:rsidRPr="00AB5FED">
        <w:t>.2.3</w:t>
      </w:r>
      <w:r w:rsidRPr="00AB5FED">
        <w:tab/>
      </w:r>
      <w:r>
        <w:t>MCVideo</w:t>
      </w:r>
      <w:r w:rsidRPr="00AB5FED">
        <w:t xml:space="preserve"> imminent peril group call cancel</w:t>
      </w:r>
      <w:bookmarkEnd w:id="480"/>
      <w:bookmarkEnd w:id="481"/>
      <w:bookmarkEnd w:id="482"/>
      <w:bookmarkEnd w:id="483"/>
      <w:bookmarkEnd w:id="484"/>
    </w:p>
    <w:p w14:paraId="2C5FD126" w14:textId="77777777" w:rsidR="00D26399" w:rsidRPr="00AB5FED" w:rsidRDefault="00D26399" w:rsidP="00D26399">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72E75F04" w14:textId="77777777" w:rsidR="00D26399" w:rsidRPr="00AB5FED" w:rsidRDefault="00D26399" w:rsidP="00D26399">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31350FD8" w14:textId="77777777" w:rsidR="00D26399" w:rsidRPr="00AB5FED" w:rsidRDefault="00D26399" w:rsidP="00D26399">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BADA0D1" w14:textId="77777777" w:rsidR="00D26399" w:rsidRPr="00AB5FED" w:rsidRDefault="00D26399" w:rsidP="00D26399">
      <w:pPr>
        <w:rPr>
          <w:lang w:eastAsia="en-GB"/>
        </w:rPr>
      </w:pPr>
      <w:r w:rsidRPr="00AB5FED">
        <w:rPr>
          <w:lang w:eastAsia="en-GB"/>
        </w:rPr>
        <w:t>Pre-conditions:</w:t>
      </w:r>
    </w:p>
    <w:p w14:paraId="2EFF597A" w14:textId="77777777" w:rsidR="00D26399" w:rsidRPr="00AB5FED" w:rsidRDefault="00D26399" w:rsidP="00D26399">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15187836" w14:textId="77777777" w:rsidR="00D26399" w:rsidRPr="00AB5FED" w:rsidRDefault="00D26399" w:rsidP="00D26399">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66C86FC1" w14:textId="77777777" w:rsidR="00D26399" w:rsidRPr="00AB5FED" w:rsidRDefault="00D26399" w:rsidP="00D26399">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32742B89" w14:textId="77777777" w:rsidR="00D26399" w:rsidRPr="00AB5FED" w:rsidRDefault="00D26399" w:rsidP="00D26399">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2DB6FA3E" w14:textId="77777777" w:rsidR="00D26399" w:rsidRPr="00AB5FED" w:rsidRDefault="00D26399" w:rsidP="00D26399">
      <w:pPr>
        <w:pStyle w:val="B1"/>
        <w:rPr>
          <w:lang w:eastAsia="en-GB"/>
        </w:rPr>
      </w:pPr>
      <w:r w:rsidRPr="00AB5FED">
        <w:t>5.</w:t>
      </w:r>
      <w:r w:rsidRPr="00AB5FED">
        <w:tab/>
      </w:r>
      <w:r>
        <w:t>MCVideo</w:t>
      </w:r>
      <w:r w:rsidRPr="00AB5FED">
        <w:t xml:space="preserve"> client 1 previously initiated the in-progress imminent peril.</w:t>
      </w:r>
    </w:p>
    <w:p w14:paraId="5FAADD56" w14:textId="77777777" w:rsidR="00D26399" w:rsidRPr="00AB5FED" w:rsidRDefault="00D26399" w:rsidP="00D26399">
      <w:pPr>
        <w:pStyle w:val="TH"/>
      </w:pPr>
      <w:r w:rsidRPr="00AB5FED">
        <w:object w:dxaOrig="8400" w:dyaOrig="7620" w14:anchorId="268E699E">
          <v:shape id="_x0000_i1045" type="#_x0000_t75" style="width:420.15pt;height:380.95pt" o:ole="">
            <v:imagedata r:id="rId47" o:title=""/>
          </v:shape>
          <o:OLEObject Type="Embed" ProgID="Visio.Drawing.11" ShapeID="_x0000_i1045" DrawAspect="Content" ObjectID="_1765310958" r:id="rId48"/>
        </w:object>
      </w:r>
    </w:p>
    <w:p w14:paraId="38FA0AA7" w14:textId="77777777" w:rsidR="00D26399" w:rsidRPr="00AB5FED" w:rsidRDefault="00D26399" w:rsidP="00D26399">
      <w:pPr>
        <w:pStyle w:val="TF"/>
      </w:pPr>
      <w:r w:rsidRPr="00AB5FED">
        <w:t>Figure </w:t>
      </w:r>
      <w:r>
        <w:t>7.1.2.5</w:t>
      </w:r>
      <w:r w:rsidRPr="00AB5FED">
        <w:t xml:space="preserve">.2.3-1: </w:t>
      </w:r>
      <w:r>
        <w:t>MCVideo</w:t>
      </w:r>
      <w:r w:rsidRPr="00AB5FED">
        <w:t xml:space="preserve"> imminent peril group call cancel</w:t>
      </w:r>
    </w:p>
    <w:p w14:paraId="6B777D69" w14:textId="77777777" w:rsidR="00D26399" w:rsidRPr="00AB5FED" w:rsidRDefault="00D26399" w:rsidP="00D26399">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62130FB1" w14:textId="77777777" w:rsidR="00D26399" w:rsidRPr="00AB5FED" w:rsidRDefault="00D26399" w:rsidP="00D26399">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104DDE88" w14:textId="77777777" w:rsidR="00D26399" w:rsidRPr="00AB5FED" w:rsidRDefault="00D26399" w:rsidP="00D26399">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165ECA18" w14:textId="77777777" w:rsidR="00D26399" w:rsidRPr="00AB5FED" w:rsidRDefault="00D26399" w:rsidP="00D26399">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4D7BC785" w14:textId="77777777" w:rsidR="00D26399" w:rsidRPr="00AB5FED" w:rsidRDefault="00D26399" w:rsidP="00D26399">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20A21A20" w14:textId="77777777" w:rsidR="00D26399" w:rsidRPr="00AB5FED" w:rsidRDefault="00D26399" w:rsidP="00D26399">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05D10B2E" w14:textId="77777777" w:rsidR="00D26399" w:rsidRPr="00AB5FED" w:rsidRDefault="00D26399" w:rsidP="00D26399">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3FA6971D" w14:textId="77777777" w:rsidR="00D26399" w:rsidRPr="00AB5FED" w:rsidRDefault="00D26399" w:rsidP="00D26399">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74FFFE3C" w14:textId="77777777" w:rsidR="00D26399" w:rsidRPr="00AB5FED" w:rsidRDefault="00D26399" w:rsidP="00D26399">
      <w:pPr>
        <w:pStyle w:val="NO"/>
      </w:pPr>
      <w:r w:rsidRPr="00AB5FED">
        <w:t>NOTE 2:</w:t>
      </w:r>
      <w:r w:rsidRPr="00AB5FED">
        <w:tab/>
        <w:t>Step 8 can occur at any time following step 4, depending on the conditions to proceed with the call.</w:t>
      </w:r>
    </w:p>
    <w:p w14:paraId="1BC947AC" w14:textId="77777777" w:rsidR="00D26399" w:rsidRPr="00AD7C25" w:rsidRDefault="00D26399" w:rsidP="00D26399">
      <w:pPr>
        <w:rPr>
          <w:noProof/>
          <w:lang w:val="en-US"/>
        </w:rPr>
      </w:pPr>
    </w:p>
    <w:p w14:paraId="13CF5F57" w14:textId="77777777" w:rsidR="00D34CEC" w:rsidRPr="00AB5FED" w:rsidRDefault="00D34CEC" w:rsidP="00D26399">
      <w:pPr>
        <w:pStyle w:val="Heading4"/>
      </w:pPr>
      <w:bookmarkStart w:id="485" w:name="_Toc154698245"/>
      <w:r>
        <w:t>7.1.2.</w:t>
      </w:r>
      <w:r w:rsidR="00D77EF9">
        <w:t>6</w:t>
      </w:r>
      <w:r w:rsidRPr="00AB5FED">
        <w:tab/>
      </w:r>
      <w:r>
        <w:t>MCVideo</w:t>
      </w:r>
      <w:r w:rsidRPr="00AB5FED">
        <w:t xml:space="preserve"> emergency alert</w:t>
      </w:r>
      <w:r w:rsidR="00C349CF">
        <w:t xml:space="preserve"> (on-network and off-network)</w:t>
      </w:r>
      <w:bookmarkEnd w:id="485"/>
    </w:p>
    <w:p w14:paraId="15893585" w14:textId="77777777" w:rsidR="00D34CEC" w:rsidRDefault="00D34CEC" w:rsidP="00D34CEC">
      <w:r>
        <w:t xml:space="preserve">The MCVideo server </w:t>
      </w:r>
      <w:r w:rsidR="00C349CF" w:rsidRPr="00210FE1">
        <w:t>shall support the procedures and related information flows as specified in subclause</w:t>
      </w:r>
      <w:r w:rsidR="00C349CF">
        <w:t>s</w:t>
      </w:r>
      <w:r w:rsidR="00C349CF" w:rsidRPr="00210FE1">
        <w:rPr>
          <w:rFonts w:hint="cs"/>
          <w:lang w:eastAsia="zh-CN"/>
        </w:rPr>
        <w:t> </w:t>
      </w:r>
      <w:r w:rsidR="00C349CF" w:rsidRPr="00210FE1">
        <w:t>10.10</w:t>
      </w:r>
      <w:r w:rsidR="00C349CF">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rsidR="00171C63">
        <w:t>6</w:t>
      </w:r>
      <w:r w:rsidRPr="00220EBE">
        <w:rPr>
          <w:rFonts w:hint="eastAsia"/>
        </w:rPr>
        <w:t>]</w:t>
      </w:r>
      <w:r>
        <w:t xml:space="preserve"> with the following clarifications:</w:t>
      </w:r>
    </w:p>
    <w:p w14:paraId="4BD6E989" w14:textId="77777777" w:rsidR="00C349CF" w:rsidRDefault="00D34CEC" w:rsidP="00C349CF">
      <w:pPr>
        <w:ind w:left="568" w:hanging="284"/>
      </w:pPr>
      <w:r w:rsidRPr="00823619">
        <w:t>-</w:t>
      </w:r>
      <w:r w:rsidRPr="00823619">
        <w:tab/>
      </w:r>
      <w:r>
        <w:t>The MC service ID is the MCVideo ID</w:t>
      </w:r>
      <w:r w:rsidRPr="00823619">
        <w:t>;</w:t>
      </w:r>
      <w:r w:rsidR="00C349CF" w:rsidRPr="00C349CF">
        <w:t xml:space="preserve"> </w:t>
      </w:r>
    </w:p>
    <w:p w14:paraId="0ECA0BC8" w14:textId="77777777" w:rsidR="00D34CEC" w:rsidRDefault="00C349CF" w:rsidP="00C349CF">
      <w:pPr>
        <w:pStyle w:val="B1"/>
      </w:pPr>
      <w:r>
        <w:t>-</w:t>
      </w:r>
      <w:r>
        <w:tab/>
      </w:r>
      <w:r w:rsidRPr="00210FE1">
        <w:t>The MC service server is the MC</w:t>
      </w:r>
      <w:r>
        <w:t>Video</w:t>
      </w:r>
      <w:r w:rsidRPr="00210FE1">
        <w:t xml:space="preserve"> server;</w:t>
      </w:r>
    </w:p>
    <w:p w14:paraId="7832B76B" w14:textId="77777777" w:rsidR="00C349CF" w:rsidRDefault="00D34CEC" w:rsidP="00C349CF">
      <w:pPr>
        <w:ind w:left="568" w:hanging="284"/>
      </w:pPr>
      <w:r w:rsidRPr="00823619">
        <w:t>-</w:t>
      </w:r>
      <w:r w:rsidRPr="00823619">
        <w:tab/>
      </w:r>
      <w:r>
        <w:t>The MC service group ID is the MCVideo group ID</w:t>
      </w:r>
      <w:r w:rsidR="00C349CF">
        <w:t xml:space="preserve"> and</w:t>
      </w:r>
    </w:p>
    <w:p w14:paraId="4CB373D0" w14:textId="77777777" w:rsidR="00D34CEC" w:rsidRDefault="00C349CF" w:rsidP="00F34522">
      <w:pPr>
        <w:ind w:left="568" w:hanging="284"/>
      </w:pPr>
      <w:r w:rsidRPr="00210FE1">
        <w:t>-</w:t>
      </w:r>
      <w:r w:rsidRPr="00210FE1">
        <w:tab/>
        <w:t>The MC service user profile index is the MC</w:t>
      </w:r>
      <w:r>
        <w:t>Video</w:t>
      </w:r>
      <w:r w:rsidRPr="00210FE1">
        <w:t xml:space="preserve"> user profile index</w:t>
      </w:r>
      <w:r w:rsidR="00D34CEC">
        <w:t>.</w:t>
      </w:r>
    </w:p>
    <w:p w14:paraId="1B6EDACA" w14:textId="77777777" w:rsidR="00D34CEC" w:rsidRDefault="00D34CEC" w:rsidP="00D34CEC"/>
    <w:p w14:paraId="06CC4443" w14:textId="77777777" w:rsidR="005F03D5" w:rsidRDefault="005F03D5" w:rsidP="000D58B0">
      <w:pPr>
        <w:pStyle w:val="Heading3"/>
        <w:rPr>
          <w:rFonts w:hint="eastAsia"/>
          <w:lang w:eastAsia="zh-CN"/>
        </w:rPr>
      </w:pPr>
      <w:bookmarkStart w:id="486" w:name="_Toc154698246"/>
      <w:r>
        <w:rPr>
          <w:rFonts w:hint="eastAsia"/>
          <w:lang w:eastAsia="zh-CN"/>
        </w:rPr>
        <w:t>7</w:t>
      </w:r>
      <w:r>
        <w:t>.</w:t>
      </w:r>
      <w:r w:rsidR="00FD0632">
        <w:rPr>
          <w:lang w:eastAsia="zh-CN"/>
        </w:rPr>
        <w:t>1.3</w:t>
      </w:r>
      <w:r>
        <w:tab/>
        <w:t>Off-network g</w:t>
      </w:r>
      <w:r>
        <w:rPr>
          <w:lang w:eastAsia="zh-CN"/>
        </w:rPr>
        <w:t>roup communications</w:t>
      </w:r>
      <w:bookmarkEnd w:id="486"/>
    </w:p>
    <w:p w14:paraId="65637FC0" w14:textId="77777777" w:rsidR="005F03D5" w:rsidRDefault="005F03D5" w:rsidP="000D58B0">
      <w:pPr>
        <w:pStyle w:val="Heading4"/>
      </w:pPr>
      <w:bookmarkStart w:id="487" w:name="_Toc154698247"/>
      <w:r>
        <w:rPr>
          <w:rFonts w:hint="eastAsia"/>
          <w:lang w:eastAsia="zh-CN"/>
        </w:rPr>
        <w:t>7</w:t>
      </w:r>
      <w:r>
        <w:t>.</w:t>
      </w:r>
      <w:r w:rsidR="00FD0632">
        <w:rPr>
          <w:lang w:eastAsia="zh-CN"/>
        </w:rPr>
        <w:t>1.3</w:t>
      </w:r>
      <w:r>
        <w:t>.1</w:t>
      </w:r>
      <w:r>
        <w:tab/>
        <w:t>General</w:t>
      </w:r>
      <w:bookmarkEnd w:id="487"/>
    </w:p>
    <w:p w14:paraId="3528D88B" w14:textId="77777777" w:rsidR="00D373B7" w:rsidRPr="00D373B7" w:rsidRDefault="00D373B7" w:rsidP="00D373B7">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007A518C" w:rsidRPr="00524486">
        <w:rPr>
          <w:lang w:eastAsia="zh-CN"/>
        </w:rPr>
        <w:t xml:space="preserve"> </w:t>
      </w:r>
      <w:r w:rsidR="007A518C">
        <w:rPr>
          <w:lang w:eastAsia="zh-CN"/>
        </w:rPr>
        <w:t xml:space="preserve">Off-network MCVideo communications </w:t>
      </w:r>
      <w:r w:rsidR="007A518C">
        <w:t>are based on ProSe capabilities as described in clause 7.18.</w:t>
      </w:r>
    </w:p>
    <w:p w14:paraId="7B0826A2" w14:textId="77777777" w:rsidR="00D373B7" w:rsidRDefault="00D373B7" w:rsidP="00D373B7">
      <w:r w:rsidRPr="00D373B7">
        <w:t>The group communication setup is described in subclause</w:t>
      </w:r>
      <w:r w:rsidR="00E9673A">
        <w:t> </w:t>
      </w:r>
      <w:r w:rsidRPr="00D373B7">
        <w:t>7.1.3.3 and two variations of joining an existing communication group communication are described, the passive variant in subclause</w:t>
      </w:r>
      <w:r w:rsidR="00E9673A">
        <w:t> </w:t>
      </w:r>
      <w:r w:rsidRPr="00D373B7">
        <w:t>7.1.3.4 and the active variant in subclause</w:t>
      </w:r>
      <w:r w:rsidR="00E9673A">
        <w:t> </w:t>
      </w:r>
      <w:r w:rsidRPr="00D373B7">
        <w:t>7.1.3.5.</w:t>
      </w:r>
    </w:p>
    <w:p w14:paraId="02BF0267" w14:textId="77777777" w:rsidR="004D2779" w:rsidRPr="00D373B7" w:rsidRDefault="004D2779" w:rsidP="004D2779">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4CBCC1B" w14:textId="77777777" w:rsidR="005F03D5" w:rsidRDefault="005F03D5" w:rsidP="000D58B0">
      <w:pPr>
        <w:pStyle w:val="Heading4"/>
        <w:rPr>
          <w:rFonts w:hint="eastAsia"/>
          <w:lang w:eastAsia="zh-CN"/>
        </w:rPr>
      </w:pPr>
      <w:bookmarkStart w:id="488" w:name="_Toc154698248"/>
      <w:r>
        <w:rPr>
          <w:rFonts w:hint="eastAsia"/>
          <w:lang w:eastAsia="zh-CN"/>
        </w:rPr>
        <w:t>7</w:t>
      </w:r>
      <w:r>
        <w:t>.</w:t>
      </w:r>
      <w:r w:rsidR="00FD0632">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488"/>
    </w:p>
    <w:p w14:paraId="49622BD6" w14:textId="77777777" w:rsidR="005509AD" w:rsidRPr="004A4927" w:rsidRDefault="005509AD" w:rsidP="005509AD">
      <w:pPr>
        <w:pStyle w:val="Heading5"/>
        <w:rPr>
          <w:lang w:val="en-IN" w:eastAsia="ko-KR"/>
        </w:rPr>
      </w:pPr>
      <w:bookmarkStart w:id="489" w:name="_Toc154698249"/>
      <w:r w:rsidRPr="004A4927">
        <w:rPr>
          <w:lang w:val="en-IN"/>
        </w:rPr>
        <w:t>7.1.3.2</w:t>
      </w:r>
      <w:r w:rsidRPr="004A4927">
        <w:rPr>
          <w:lang w:val="en-IN" w:eastAsia="ko-KR"/>
        </w:rPr>
        <w:t>.</w:t>
      </w:r>
      <w:r w:rsidR="00D77EF9">
        <w:rPr>
          <w:lang w:val="en-IN" w:eastAsia="ko-KR"/>
        </w:rPr>
        <w:t>1</w:t>
      </w:r>
      <w:r w:rsidRPr="004A4927">
        <w:rPr>
          <w:lang w:val="en-IN" w:eastAsia="ko-KR"/>
        </w:rPr>
        <w:tab/>
        <w:t>Group communication announcement</w:t>
      </w:r>
      <w:bookmarkEnd w:id="489"/>
    </w:p>
    <w:p w14:paraId="56387D3E" w14:textId="77777777" w:rsidR="005509AD" w:rsidRPr="004A4927" w:rsidRDefault="005509AD" w:rsidP="005509AD">
      <w:r w:rsidRPr="004A4927">
        <w:t>Table 7.1.3.2</w:t>
      </w:r>
      <w:r w:rsidRPr="004A4927">
        <w:rPr>
          <w:lang w:eastAsia="ko-KR"/>
        </w:rPr>
        <w:t>.</w:t>
      </w:r>
      <w:r w:rsidR="00D77EF9">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50299ED2" w14:textId="77777777" w:rsidR="005509AD" w:rsidRPr="004A4927" w:rsidRDefault="005509AD" w:rsidP="005509AD">
      <w:pPr>
        <w:pStyle w:val="TH"/>
      </w:pPr>
      <w:r w:rsidRPr="004A4927">
        <w:lastRenderedPageBreak/>
        <w:t>Table 7.1.3.2.</w:t>
      </w:r>
      <w:r w:rsidR="00D77EF9">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509AD" w:rsidRPr="004A4927" w14:paraId="64A5279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EBC52" w14:textId="77777777" w:rsidR="005509AD" w:rsidRPr="004A4927" w:rsidRDefault="005509AD" w:rsidP="007A1471">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946C" w14:textId="77777777" w:rsidR="005509AD" w:rsidRPr="004A4927" w:rsidRDefault="005509AD" w:rsidP="007A1471">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A5A9" w14:textId="77777777" w:rsidR="005509AD" w:rsidRPr="004A4927" w:rsidRDefault="005509AD" w:rsidP="007A1471">
            <w:pPr>
              <w:pStyle w:val="TAH"/>
            </w:pPr>
            <w:r w:rsidRPr="004A4927">
              <w:t>Description</w:t>
            </w:r>
          </w:p>
        </w:tc>
      </w:tr>
      <w:tr w:rsidR="005509AD" w:rsidRPr="004A4927" w14:paraId="7C554ACE"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ED054E" w14:textId="77777777" w:rsidR="005509AD" w:rsidRPr="004A4927" w:rsidRDefault="005509AD" w:rsidP="007A1471">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14A51" w14:textId="77777777" w:rsidR="005509AD" w:rsidRPr="004A4927" w:rsidRDefault="005509AD" w:rsidP="007A1471">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BCDC1F" w14:textId="77777777" w:rsidR="005509AD" w:rsidRPr="004A4927" w:rsidRDefault="005509AD" w:rsidP="007A1471">
            <w:pPr>
              <w:pStyle w:val="TAL"/>
            </w:pPr>
            <w:r w:rsidRPr="004A4927">
              <w:t>The identity of the MCVideo user sending the announcement</w:t>
            </w:r>
          </w:p>
        </w:tc>
      </w:tr>
      <w:tr w:rsidR="005509AD" w:rsidRPr="004A4927" w14:paraId="25E6E6A7"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ADDB" w14:textId="77777777" w:rsidR="005509AD" w:rsidRPr="004A4927" w:rsidRDefault="005509AD" w:rsidP="007A1471">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18F7D" w14:textId="77777777" w:rsidR="005509AD" w:rsidRPr="004A4927" w:rsidRDefault="005509AD" w:rsidP="007A1471">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7A7BA9" w14:textId="77777777" w:rsidR="005509AD" w:rsidRPr="004A4927" w:rsidRDefault="005509AD" w:rsidP="007A1471">
            <w:pPr>
              <w:pStyle w:val="TAL"/>
            </w:pPr>
            <w:r w:rsidRPr="004A4927">
              <w:t>The MCVideo group ID towards which the announcement was sent</w:t>
            </w:r>
          </w:p>
        </w:tc>
      </w:tr>
      <w:tr w:rsidR="005509AD" w:rsidRPr="004A4927" w14:paraId="59D7D060"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B49A5" w14:textId="77777777" w:rsidR="005509AD" w:rsidRPr="004A4927" w:rsidRDefault="005509AD" w:rsidP="007A1471">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50286" w14:textId="77777777" w:rsidR="005509AD" w:rsidRPr="004A4927" w:rsidRDefault="005509AD" w:rsidP="007A1471">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EC8BC" w14:textId="77777777" w:rsidR="005509AD" w:rsidRPr="004A4927" w:rsidRDefault="005509AD" w:rsidP="007A1471">
            <w:pPr>
              <w:pStyle w:val="TAL"/>
            </w:pPr>
            <w:r w:rsidRPr="004A4927">
              <w:t xml:space="preserve">The media </w:t>
            </w:r>
            <w:r w:rsidR="00340B6A" w:rsidRPr="001C76E2">
              <w:rPr>
                <w:lang w:val="nl-NL"/>
              </w:rPr>
              <w:t>characteristics like</w:t>
            </w:r>
            <w:r w:rsidR="00340B6A" w:rsidRPr="001C76E2">
              <w:t xml:space="preserve"> </w:t>
            </w:r>
            <w:r w:rsidRPr="004A4927">
              <w:t>codec</w:t>
            </w:r>
            <w:r w:rsidR="00340B6A" w:rsidRPr="001C76E2">
              <w:t>, resolution, frame rate and video mode</w:t>
            </w:r>
            <w:r w:rsidRPr="004A4927">
              <w:t xml:space="preserve"> to be used for the communication</w:t>
            </w:r>
          </w:p>
        </w:tc>
      </w:tr>
      <w:tr w:rsidR="005509AD" w:rsidRPr="004A4927" w14:paraId="337A05E7"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1EB49" w14:textId="77777777" w:rsidR="005509AD" w:rsidRPr="004A4927" w:rsidRDefault="005509AD" w:rsidP="007A1471">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C2564" w14:textId="77777777" w:rsidR="005509AD" w:rsidRPr="004A4927" w:rsidRDefault="005509AD" w:rsidP="007A1471">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326F3" w14:textId="77777777" w:rsidR="005509AD" w:rsidRPr="004A4927" w:rsidRDefault="005509AD" w:rsidP="007A1471">
            <w:pPr>
              <w:pStyle w:val="TAL"/>
            </w:pPr>
            <w:r w:rsidRPr="004A4927">
              <w:t>Multicast port number for media</w:t>
            </w:r>
          </w:p>
        </w:tc>
      </w:tr>
      <w:tr w:rsidR="005509AD" w:rsidRPr="004A4927" w14:paraId="2EA3C9C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14FA6" w14:textId="77777777" w:rsidR="005509AD" w:rsidRPr="004A4927" w:rsidRDefault="005509AD" w:rsidP="007A1471">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98040" w14:textId="77777777" w:rsidR="005509AD" w:rsidRPr="004A4927" w:rsidRDefault="005509AD" w:rsidP="007A1471">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9F548" w14:textId="77777777" w:rsidR="005509AD" w:rsidRPr="004A4927" w:rsidRDefault="005509AD" w:rsidP="007A1471">
            <w:pPr>
              <w:pStyle w:val="TAL"/>
            </w:pPr>
            <w:r w:rsidRPr="004A4927">
              <w:t>Port number for transmission control protocol</w:t>
            </w:r>
          </w:p>
        </w:tc>
      </w:tr>
      <w:tr w:rsidR="005509AD" w:rsidRPr="004A4927" w14:paraId="4FC64E77"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0FCF5" w14:textId="77777777" w:rsidR="005509AD" w:rsidRPr="004A4927" w:rsidRDefault="005509AD" w:rsidP="007A1471">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53425" w14:textId="77777777" w:rsidR="005509AD" w:rsidRPr="004A4927" w:rsidRDefault="005509AD" w:rsidP="007A1471">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E53EC" w14:textId="77777777" w:rsidR="005509AD" w:rsidRPr="004A4927" w:rsidRDefault="005509AD" w:rsidP="007A1471">
            <w:pPr>
              <w:pStyle w:val="TAL"/>
            </w:pPr>
            <w:r w:rsidRPr="004A4927">
              <w:t>Period of the group communication announcement</w:t>
            </w:r>
          </w:p>
        </w:tc>
      </w:tr>
      <w:tr w:rsidR="005509AD" w:rsidRPr="004A4927" w14:paraId="641FC960"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CFAE2" w14:textId="77777777" w:rsidR="005509AD" w:rsidRPr="004A4927" w:rsidRDefault="005509AD" w:rsidP="007A1471">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166CD" w14:textId="77777777" w:rsidR="005509AD" w:rsidRPr="004A4927" w:rsidRDefault="005509AD" w:rsidP="007A1471">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90E0" w14:textId="77777777" w:rsidR="005509AD" w:rsidRPr="004A4927" w:rsidRDefault="005509AD" w:rsidP="007A1471">
            <w:pPr>
              <w:pStyle w:val="TAL"/>
            </w:pPr>
            <w:r w:rsidRPr="004A4927">
              <w:t>Encryption parameters to be used for the communication, if the communication is to be encrypted</w:t>
            </w:r>
          </w:p>
        </w:tc>
      </w:tr>
      <w:tr w:rsidR="005509AD" w:rsidRPr="004A4927" w14:paraId="31AE4857"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4636" w14:textId="77777777" w:rsidR="005509AD" w:rsidRPr="004A4927" w:rsidRDefault="005509AD" w:rsidP="007A1471">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B5365" w14:textId="77777777" w:rsidR="005509AD" w:rsidRPr="004A4927" w:rsidRDefault="005509AD" w:rsidP="007A1471">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B11FF" w14:textId="77777777" w:rsidR="005509AD" w:rsidRPr="004A4927" w:rsidRDefault="005509AD" w:rsidP="007A1471">
            <w:pPr>
              <w:pStyle w:val="TAL"/>
            </w:pPr>
            <w:r w:rsidRPr="004A4927">
              <w:t>Indicates whether the receiving MCVideo user needs to confirm participation</w:t>
            </w:r>
          </w:p>
        </w:tc>
      </w:tr>
      <w:tr w:rsidR="005509AD" w:rsidRPr="004A4927" w14:paraId="67AA91CD"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103E" w14:textId="77777777" w:rsidR="005509AD" w:rsidRPr="004A4927" w:rsidRDefault="005509AD" w:rsidP="007A1471">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DDDCF" w14:textId="77777777" w:rsidR="005509AD" w:rsidRPr="004A4927" w:rsidRDefault="005509AD" w:rsidP="007A1471">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32C63" w14:textId="77777777" w:rsidR="005509AD" w:rsidRPr="004A4927" w:rsidRDefault="005509AD" w:rsidP="007A1471">
            <w:pPr>
              <w:pStyle w:val="TAL"/>
            </w:pPr>
            <w:r w:rsidRPr="004A4927">
              <w:t>Indicates that the MCVideo group communication is an MCVideo emergency communication</w:t>
            </w:r>
          </w:p>
        </w:tc>
      </w:tr>
      <w:tr w:rsidR="005509AD" w:rsidRPr="004A4927" w14:paraId="228686EA"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85C63" w14:textId="77777777" w:rsidR="005509AD" w:rsidRPr="004A4927" w:rsidRDefault="005509AD" w:rsidP="007A1471">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CFF8E" w14:textId="77777777" w:rsidR="005509AD" w:rsidRPr="004A4927" w:rsidRDefault="005509AD" w:rsidP="007A1471">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4D043" w14:textId="77777777" w:rsidR="005509AD" w:rsidRPr="004A4927" w:rsidRDefault="005509AD" w:rsidP="007A1471">
            <w:pPr>
              <w:pStyle w:val="TAL"/>
            </w:pPr>
            <w:r w:rsidRPr="004A4927">
              <w:t>Indicates that the MCVideo group communication is an MCVideo imminent peril communication</w:t>
            </w:r>
          </w:p>
        </w:tc>
      </w:tr>
      <w:tr w:rsidR="005509AD" w:rsidRPr="004A4927" w14:paraId="51F64CC7"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27A21" w14:textId="77777777" w:rsidR="005509AD" w:rsidRPr="004A4927" w:rsidRDefault="005509AD" w:rsidP="007A1471">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40386" w14:textId="77777777" w:rsidR="005509AD" w:rsidRPr="004A4927" w:rsidRDefault="005509AD" w:rsidP="007A1471">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82D15" w14:textId="77777777" w:rsidR="005509AD" w:rsidRPr="004A4927" w:rsidRDefault="005509AD" w:rsidP="007A1471">
            <w:pPr>
              <w:pStyle w:val="TAL"/>
            </w:pPr>
            <w:r>
              <w:t>Indicates that the MCVideo communication is a broadcast communication</w:t>
            </w:r>
          </w:p>
        </w:tc>
      </w:tr>
      <w:tr w:rsidR="005509AD" w:rsidRPr="004A4927" w14:paraId="290A72FA"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5970" w14:textId="77777777" w:rsidR="005509AD" w:rsidRPr="004A4927" w:rsidRDefault="005509AD" w:rsidP="007A1471">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01426" w14:textId="77777777" w:rsidR="005509AD" w:rsidRPr="004A4927" w:rsidRDefault="005509AD" w:rsidP="007A1471">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D663" w14:textId="77777777" w:rsidR="005509AD" w:rsidRPr="004A4927" w:rsidRDefault="005509AD" w:rsidP="007A1471">
            <w:pPr>
              <w:pStyle w:val="TAL"/>
            </w:pPr>
            <w:r w:rsidRPr="004A4927">
              <w:t xml:space="preserve">Indicates that the MCVideo communication is for video push </w:t>
            </w:r>
          </w:p>
        </w:tc>
      </w:tr>
      <w:tr w:rsidR="005509AD" w:rsidRPr="004A4927" w14:paraId="0E1FE26B"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9A096" w14:textId="77777777" w:rsidR="005509AD" w:rsidRPr="004A4927" w:rsidRDefault="005509AD" w:rsidP="007A1471">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6412" w14:textId="77777777" w:rsidR="005509AD" w:rsidRPr="004A4927" w:rsidRDefault="005509AD" w:rsidP="007A1471">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EE9D" w14:textId="77777777" w:rsidR="005509AD" w:rsidRPr="004A4927" w:rsidRDefault="005509AD" w:rsidP="007A1471">
            <w:pPr>
              <w:pStyle w:val="TAL"/>
            </w:pPr>
            <w:r w:rsidRPr="004A4927">
              <w:t xml:space="preserve">Indicates that the MCVideo communication is for video pull </w:t>
            </w:r>
          </w:p>
        </w:tc>
      </w:tr>
    </w:tbl>
    <w:p w14:paraId="783DCD21" w14:textId="77777777" w:rsidR="005509AD" w:rsidRPr="004A4927" w:rsidRDefault="005509AD" w:rsidP="005509AD"/>
    <w:p w14:paraId="75F355E8" w14:textId="77777777" w:rsidR="005509AD" w:rsidRPr="004A4927" w:rsidRDefault="005509AD" w:rsidP="005509AD">
      <w:pPr>
        <w:pStyle w:val="Heading5"/>
        <w:rPr>
          <w:lang w:val="en-IN" w:eastAsia="ko-KR"/>
        </w:rPr>
      </w:pPr>
      <w:bookmarkStart w:id="490" w:name="_Toc454349246"/>
      <w:bookmarkStart w:id="491" w:name="_Toc154698250"/>
      <w:r w:rsidRPr="004A4927">
        <w:rPr>
          <w:lang w:val="en-IN"/>
        </w:rPr>
        <w:t>7.1.3.2</w:t>
      </w:r>
      <w:r w:rsidRPr="004A4927">
        <w:rPr>
          <w:lang w:val="en-IN" w:eastAsia="ko-KR"/>
        </w:rPr>
        <w:t>.</w:t>
      </w:r>
      <w:r w:rsidR="00D77EF9">
        <w:rPr>
          <w:lang w:val="en-IN" w:eastAsia="ko-KR"/>
        </w:rPr>
        <w:t>2</w:t>
      </w:r>
      <w:r w:rsidRPr="004A4927">
        <w:rPr>
          <w:lang w:val="en-IN" w:eastAsia="ko-KR"/>
        </w:rPr>
        <w:tab/>
      </w:r>
      <w:r w:rsidR="0087663A">
        <w:rPr>
          <w:lang w:val="en-IN" w:eastAsia="ko-KR"/>
        </w:rPr>
        <w:t>Group communication answer r</w:t>
      </w:r>
      <w:r w:rsidR="0087663A" w:rsidRPr="004A4927">
        <w:rPr>
          <w:lang w:val="en-IN"/>
        </w:rPr>
        <w:t>esponse</w:t>
      </w:r>
      <w:bookmarkEnd w:id="490"/>
      <w:bookmarkEnd w:id="491"/>
    </w:p>
    <w:p w14:paraId="1333AD47" w14:textId="77777777" w:rsidR="005509AD" w:rsidRPr="004A4927" w:rsidRDefault="005509AD" w:rsidP="005509AD">
      <w:r w:rsidRPr="004A4927">
        <w:t>Table 7.1.3.2</w:t>
      </w:r>
      <w:r w:rsidRPr="004A4927">
        <w:rPr>
          <w:lang w:eastAsia="ko-KR"/>
        </w:rPr>
        <w:t>.</w:t>
      </w:r>
      <w:r w:rsidR="00D77EF9">
        <w:rPr>
          <w:lang w:eastAsia="ko-KR"/>
        </w:rPr>
        <w:t>2</w:t>
      </w:r>
      <w:r w:rsidRPr="004A4927">
        <w:t xml:space="preserve">-1 describes the information flow for the </w:t>
      </w:r>
      <w:r w:rsidR="0087663A">
        <w:rPr>
          <w:lang w:eastAsia="ko-KR"/>
        </w:rPr>
        <w:t xml:space="preserve">group communication answer </w:t>
      </w:r>
      <w:r w:rsidRPr="004A4927">
        <w:t>response</w:t>
      </w:r>
      <w:r w:rsidR="0087663A">
        <w:t xml:space="preserve"> </w:t>
      </w:r>
      <w:r w:rsidR="0087663A" w:rsidRPr="00404B03">
        <w:t>sent from the MCVideo client to other MCVideo clients</w:t>
      </w:r>
      <w:r w:rsidRPr="004A4927">
        <w:t>.</w:t>
      </w:r>
    </w:p>
    <w:p w14:paraId="408B4A58" w14:textId="77777777" w:rsidR="005509AD" w:rsidRPr="004A4927" w:rsidRDefault="005509AD" w:rsidP="005509AD">
      <w:pPr>
        <w:pStyle w:val="TH"/>
      </w:pPr>
      <w:r w:rsidRPr="004A4927">
        <w:t>Table 7.1.3.2</w:t>
      </w:r>
      <w:r w:rsidRPr="004A4927">
        <w:rPr>
          <w:lang w:eastAsia="ko-KR"/>
        </w:rPr>
        <w:t>.</w:t>
      </w:r>
      <w:r w:rsidR="00D77EF9">
        <w:rPr>
          <w:lang w:eastAsia="ko-KR"/>
        </w:rPr>
        <w:t>2</w:t>
      </w:r>
      <w:r w:rsidRPr="004A4927">
        <w:t xml:space="preserve">-1: </w:t>
      </w:r>
      <w:r w:rsidR="0087663A">
        <w:rPr>
          <w:lang w:eastAsia="ko-KR"/>
        </w:rPr>
        <w:t xml:space="preserve">Group communication answer </w:t>
      </w:r>
      <w:r w:rsidR="0087663A">
        <w:t>r</w:t>
      </w:r>
      <w:r w:rsidR="0087663A"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509AD" w:rsidRPr="004A4927" w14:paraId="78273E70"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FEBBC" w14:textId="77777777" w:rsidR="005509AD" w:rsidRPr="004A4927" w:rsidRDefault="005509AD" w:rsidP="007A1471">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5601" w14:textId="77777777" w:rsidR="005509AD" w:rsidRPr="004A4927" w:rsidRDefault="005509AD" w:rsidP="007A1471">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71B82" w14:textId="77777777" w:rsidR="005509AD" w:rsidRPr="004A4927" w:rsidRDefault="005509AD" w:rsidP="007A1471">
            <w:pPr>
              <w:pStyle w:val="TAH"/>
            </w:pPr>
            <w:r w:rsidRPr="004A4927">
              <w:t>Description</w:t>
            </w:r>
          </w:p>
        </w:tc>
      </w:tr>
      <w:tr w:rsidR="005509AD" w:rsidRPr="004A4927" w14:paraId="14208D66" w14:textId="77777777" w:rsidTr="00B1560D">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934454" w14:textId="77777777" w:rsidR="005509AD" w:rsidRPr="004A4927" w:rsidRDefault="005509AD" w:rsidP="007A1471">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104E2" w14:textId="77777777" w:rsidR="005509AD" w:rsidRPr="004A4927" w:rsidRDefault="005509AD" w:rsidP="007A1471">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53F0C" w14:textId="77777777" w:rsidR="005509AD" w:rsidRPr="004A4927" w:rsidRDefault="005509AD" w:rsidP="007A1471">
            <w:pPr>
              <w:pStyle w:val="TAL"/>
            </w:pPr>
            <w:r w:rsidRPr="004A4927">
              <w:t>The identity of the MCVideo user sending the response</w:t>
            </w:r>
          </w:p>
        </w:tc>
      </w:tr>
      <w:tr w:rsidR="00B1560D" w:rsidRPr="004A4927" w14:paraId="2126F300" w14:textId="77777777" w:rsidTr="00B1560D">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D33F5" w14:textId="77777777" w:rsidR="00B1560D" w:rsidRPr="004A4927" w:rsidRDefault="00B1560D" w:rsidP="007A1471">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16CC" w14:textId="77777777" w:rsidR="00B1560D" w:rsidRPr="004A4927" w:rsidRDefault="00B1560D" w:rsidP="007A1471">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A4CF3" w14:textId="77777777" w:rsidR="00B1560D" w:rsidRPr="004A4927" w:rsidRDefault="00B1560D" w:rsidP="007A1471">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6E450FFA" w14:textId="77777777" w:rsidR="005509AD" w:rsidRDefault="005509AD" w:rsidP="005509AD"/>
    <w:p w14:paraId="6A82E6E0" w14:textId="77777777" w:rsidR="00674405" w:rsidRPr="00404B03" w:rsidRDefault="00674405" w:rsidP="00674405">
      <w:pPr>
        <w:pStyle w:val="Heading5"/>
        <w:rPr>
          <w:lang w:val="en-IN" w:eastAsia="ko-KR"/>
        </w:rPr>
      </w:pPr>
      <w:bookmarkStart w:id="492" w:name="_Toc154698251"/>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sidR="00D77EF9">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492"/>
    </w:p>
    <w:p w14:paraId="3ADFFF5C" w14:textId="77777777" w:rsidR="00674405" w:rsidRPr="00404B03" w:rsidRDefault="00674405" w:rsidP="00674405">
      <w:r w:rsidRPr="00404B03">
        <w:t>Table </w:t>
      </w:r>
      <w:r w:rsidRPr="00404B03">
        <w:rPr>
          <w:lang w:eastAsia="zh-CN"/>
        </w:rPr>
        <w:t>7</w:t>
      </w:r>
      <w:r w:rsidRPr="00404B03">
        <w:t>.</w:t>
      </w:r>
      <w:r w:rsidRPr="00404B03">
        <w:rPr>
          <w:lang w:eastAsia="zh-CN"/>
        </w:rPr>
        <w:t>1.3</w:t>
      </w:r>
      <w:r w:rsidRPr="00404B03">
        <w:t>.2</w:t>
      </w:r>
      <w:r w:rsidRPr="00404B03">
        <w:rPr>
          <w:lang w:eastAsia="ko-KR"/>
        </w:rPr>
        <w:t>.</w:t>
      </w:r>
      <w:r w:rsidR="00D77EF9">
        <w:rPr>
          <w:lang w:eastAsia="ko-KR"/>
        </w:rPr>
        <w:t>3</w:t>
      </w:r>
      <w:r w:rsidRPr="00404B03">
        <w:t>-1 describes the information flow for the MCVideo upgrade to emergency sent from the MCVideo client to other MCVideo clients.</w:t>
      </w:r>
    </w:p>
    <w:p w14:paraId="3E543A0C" w14:textId="77777777" w:rsidR="00674405" w:rsidRPr="00404B03" w:rsidRDefault="00674405" w:rsidP="00674405">
      <w:pPr>
        <w:pStyle w:val="TH"/>
      </w:pPr>
      <w:r w:rsidRPr="00404B03">
        <w:lastRenderedPageBreak/>
        <w:t>Table </w:t>
      </w:r>
      <w:r w:rsidRPr="00404B03">
        <w:rPr>
          <w:lang w:eastAsia="zh-CN"/>
        </w:rPr>
        <w:t>7</w:t>
      </w:r>
      <w:r w:rsidRPr="00404B03">
        <w:t>.</w:t>
      </w:r>
      <w:r w:rsidRPr="00404B03">
        <w:rPr>
          <w:lang w:eastAsia="zh-CN"/>
        </w:rPr>
        <w:t>1.3</w:t>
      </w:r>
      <w:r w:rsidRPr="00404B03">
        <w:t>.2</w:t>
      </w:r>
      <w:r w:rsidRPr="00404B03">
        <w:rPr>
          <w:lang w:eastAsia="ko-KR"/>
        </w:rPr>
        <w:t>.</w:t>
      </w:r>
      <w:r w:rsidR="00D77EF9">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74405" w:rsidRPr="00404B03" w14:paraId="64DD7F40"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3BF18" w14:textId="77777777" w:rsidR="00674405" w:rsidRPr="00404B03" w:rsidRDefault="00674405" w:rsidP="007A1471">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6C24E" w14:textId="77777777" w:rsidR="00674405" w:rsidRPr="00404B03" w:rsidRDefault="00674405" w:rsidP="007A1471">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8E1DB" w14:textId="77777777" w:rsidR="00674405" w:rsidRPr="00404B03" w:rsidRDefault="00674405" w:rsidP="007A1471">
            <w:pPr>
              <w:pStyle w:val="TAH"/>
            </w:pPr>
            <w:r w:rsidRPr="00404B03">
              <w:t>Description</w:t>
            </w:r>
          </w:p>
        </w:tc>
      </w:tr>
      <w:tr w:rsidR="00674405" w:rsidRPr="00404B03" w14:paraId="37FC59C4"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7B24A" w14:textId="77777777" w:rsidR="00674405" w:rsidRPr="00404B03" w:rsidRDefault="00674405" w:rsidP="007A1471">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73E9" w14:textId="77777777" w:rsidR="00674405" w:rsidRPr="00404B03" w:rsidRDefault="00674405" w:rsidP="007A1471">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E7FDF" w14:textId="77777777" w:rsidR="00674405" w:rsidRPr="00404B03" w:rsidRDefault="00674405" w:rsidP="007A1471">
            <w:pPr>
              <w:pStyle w:val="TAL"/>
            </w:pPr>
            <w:r w:rsidRPr="00404B03">
              <w:t>The identity of the MCVideo user upgrading the communication</w:t>
            </w:r>
          </w:p>
        </w:tc>
      </w:tr>
      <w:tr w:rsidR="00674405" w:rsidRPr="00404B03" w14:paraId="5D4FA44D"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C802E" w14:textId="77777777" w:rsidR="00674405" w:rsidRPr="00404B03" w:rsidRDefault="00674405" w:rsidP="007A1471">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E4597" w14:textId="77777777" w:rsidR="00674405" w:rsidRPr="00404B03" w:rsidRDefault="00674405" w:rsidP="007A1471">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0ACBE" w14:textId="77777777" w:rsidR="00674405" w:rsidRPr="00404B03" w:rsidRDefault="00674405" w:rsidP="007A1471">
            <w:pPr>
              <w:pStyle w:val="TAL"/>
            </w:pPr>
            <w:r w:rsidRPr="00404B03">
              <w:t>The MCVideo group ID towards which the upgrade was sent</w:t>
            </w:r>
          </w:p>
        </w:tc>
      </w:tr>
    </w:tbl>
    <w:p w14:paraId="535F0F6A" w14:textId="77777777" w:rsidR="00674405" w:rsidRPr="00404B03" w:rsidRDefault="00674405" w:rsidP="00674405"/>
    <w:p w14:paraId="00DF2F80" w14:textId="77777777" w:rsidR="00674405" w:rsidRPr="00404B03" w:rsidRDefault="00674405" w:rsidP="00674405">
      <w:pPr>
        <w:pStyle w:val="Heading5"/>
        <w:rPr>
          <w:lang w:val="en-IN" w:eastAsia="ko-KR"/>
        </w:rPr>
      </w:pPr>
      <w:bookmarkStart w:id="493" w:name="_Toc154698252"/>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sidR="00D77EF9">
        <w:rPr>
          <w:lang w:val="en-IN" w:eastAsia="ko-KR"/>
        </w:rPr>
        <w:t>4</w:t>
      </w:r>
      <w:r w:rsidRPr="00404B03">
        <w:rPr>
          <w:lang w:val="en-IN" w:eastAsia="ko-KR"/>
        </w:rPr>
        <w:tab/>
      </w:r>
      <w:r w:rsidRPr="00404B03">
        <w:rPr>
          <w:lang w:val="en-IN"/>
        </w:rPr>
        <w:t>MCVideo emergency group communication cancel</w:t>
      </w:r>
      <w:bookmarkEnd w:id="493"/>
    </w:p>
    <w:p w14:paraId="0D2DFAC0" w14:textId="77777777" w:rsidR="00674405" w:rsidRPr="00404B03" w:rsidRDefault="00674405" w:rsidP="00674405">
      <w:r w:rsidRPr="00404B03">
        <w:t>Table </w:t>
      </w:r>
      <w:r w:rsidRPr="00404B03">
        <w:rPr>
          <w:lang w:eastAsia="zh-CN"/>
        </w:rPr>
        <w:t>7</w:t>
      </w:r>
      <w:r w:rsidRPr="00404B03">
        <w:t>.</w:t>
      </w:r>
      <w:r w:rsidRPr="00404B03">
        <w:rPr>
          <w:lang w:eastAsia="zh-CN"/>
        </w:rPr>
        <w:t>1.3</w:t>
      </w:r>
      <w:r w:rsidRPr="00404B03">
        <w:t>.2</w:t>
      </w:r>
      <w:r w:rsidRPr="00404B03">
        <w:rPr>
          <w:lang w:eastAsia="ko-KR"/>
        </w:rPr>
        <w:t>.</w:t>
      </w:r>
      <w:r w:rsidR="00D77EF9">
        <w:rPr>
          <w:lang w:eastAsia="ko-KR"/>
        </w:rPr>
        <w:t>4</w:t>
      </w:r>
      <w:r w:rsidRPr="00404B03">
        <w:t>-1 describes the information flow for the MCVideo emergency group communication cancel sent from the MCVideo client to other MCVideo clients.</w:t>
      </w:r>
    </w:p>
    <w:p w14:paraId="37F94289" w14:textId="77777777" w:rsidR="00674405" w:rsidRPr="00404B03" w:rsidRDefault="00674405" w:rsidP="00674405">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sidR="00D77EF9">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74405" w:rsidRPr="00404B03" w14:paraId="169C5A6E"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7A5C3E" w14:textId="77777777" w:rsidR="00674405" w:rsidRPr="00404B03" w:rsidRDefault="00674405" w:rsidP="007A1471">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1B036" w14:textId="77777777" w:rsidR="00674405" w:rsidRPr="00404B03" w:rsidRDefault="00674405" w:rsidP="007A1471">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1BA7F" w14:textId="77777777" w:rsidR="00674405" w:rsidRPr="00404B03" w:rsidRDefault="00674405" w:rsidP="007A1471">
            <w:pPr>
              <w:pStyle w:val="TAH"/>
            </w:pPr>
            <w:r w:rsidRPr="00404B03">
              <w:t>Description</w:t>
            </w:r>
          </w:p>
        </w:tc>
      </w:tr>
      <w:tr w:rsidR="00674405" w:rsidRPr="00404B03" w14:paraId="20B9B2F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DB99" w14:textId="77777777" w:rsidR="00674405" w:rsidRPr="00404B03" w:rsidRDefault="00674405" w:rsidP="007A1471">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62173" w14:textId="77777777" w:rsidR="00674405" w:rsidRPr="00404B03" w:rsidRDefault="00674405" w:rsidP="007A1471">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DFA56" w14:textId="77777777" w:rsidR="00674405" w:rsidRPr="00404B03" w:rsidRDefault="00674405" w:rsidP="007A1471">
            <w:pPr>
              <w:pStyle w:val="TAL"/>
            </w:pPr>
            <w:r w:rsidRPr="00404B03">
              <w:t>The identity of the MCVideo user cancelling the upgrade</w:t>
            </w:r>
          </w:p>
        </w:tc>
      </w:tr>
      <w:tr w:rsidR="00674405" w:rsidRPr="00404B03" w14:paraId="530F2BFF"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3CC82" w14:textId="77777777" w:rsidR="00674405" w:rsidRPr="00404B03" w:rsidRDefault="00674405" w:rsidP="007A1471">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946BC" w14:textId="77777777" w:rsidR="00674405" w:rsidRPr="00404B03" w:rsidRDefault="00674405" w:rsidP="007A1471">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B53EA" w14:textId="77777777" w:rsidR="00674405" w:rsidRPr="00404B03" w:rsidRDefault="00674405" w:rsidP="007A1471">
            <w:pPr>
              <w:pStyle w:val="TAL"/>
            </w:pPr>
            <w:r w:rsidRPr="00404B03">
              <w:t>The MCVideo group ID towards which the cancel was sent</w:t>
            </w:r>
          </w:p>
        </w:tc>
      </w:tr>
    </w:tbl>
    <w:p w14:paraId="0817B65F" w14:textId="77777777" w:rsidR="00674405" w:rsidRPr="00404B03" w:rsidRDefault="00674405" w:rsidP="00674405"/>
    <w:p w14:paraId="10BC2119" w14:textId="77777777" w:rsidR="00674405" w:rsidRPr="00404B03" w:rsidRDefault="00674405" w:rsidP="00674405">
      <w:pPr>
        <w:pStyle w:val="Heading5"/>
        <w:rPr>
          <w:lang w:val="en-IN" w:eastAsia="ko-KR"/>
        </w:rPr>
      </w:pPr>
      <w:bookmarkStart w:id="494" w:name="_Toc154698253"/>
      <w:r w:rsidRPr="00404B03">
        <w:rPr>
          <w:lang w:val="en-IN" w:eastAsia="zh-CN"/>
        </w:rPr>
        <w:t>7</w:t>
      </w:r>
      <w:r w:rsidRPr="00404B03">
        <w:rPr>
          <w:lang w:val="en-IN"/>
        </w:rPr>
        <w:t>.</w:t>
      </w:r>
      <w:r w:rsidRPr="00404B03">
        <w:rPr>
          <w:lang w:val="en-IN" w:eastAsia="zh-CN"/>
        </w:rPr>
        <w:t>1.3</w:t>
      </w:r>
      <w:r w:rsidRPr="00404B03">
        <w:rPr>
          <w:lang w:val="en-IN"/>
        </w:rPr>
        <w:t>.2.</w:t>
      </w:r>
      <w:r w:rsidR="00D77EF9">
        <w:rPr>
          <w:lang w:val="en-IN"/>
        </w:rPr>
        <w:t>5</w:t>
      </w:r>
      <w:r w:rsidRPr="00404B03">
        <w:rPr>
          <w:lang w:val="en-IN" w:eastAsia="ko-KR"/>
        </w:rPr>
        <w:tab/>
      </w:r>
      <w:r w:rsidRPr="00404B03">
        <w:rPr>
          <w:lang w:val="en-IN"/>
        </w:rPr>
        <w:t>MCVideo upgrade to imminent peril group communication</w:t>
      </w:r>
      <w:bookmarkEnd w:id="494"/>
    </w:p>
    <w:p w14:paraId="1C4E739B" w14:textId="77777777" w:rsidR="00674405" w:rsidRPr="00404B03" w:rsidRDefault="00674405" w:rsidP="00674405">
      <w:r w:rsidRPr="00404B03">
        <w:t>Table </w:t>
      </w:r>
      <w:r w:rsidRPr="00404B03">
        <w:rPr>
          <w:lang w:eastAsia="zh-CN"/>
        </w:rPr>
        <w:t>7</w:t>
      </w:r>
      <w:r w:rsidRPr="00404B03">
        <w:t>.</w:t>
      </w:r>
      <w:r w:rsidRPr="00404B03">
        <w:rPr>
          <w:lang w:eastAsia="zh-CN"/>
        </w:rPr>
        <w:t>1.3</w:t>
      </w:r>
      <w:r w:rsidRPr="00404B03">
        <w:t>.2.</w:t>
      </w:r>
      <w:r w:rsidR="00D77EF9">
        <w:t>5</w:t>
      </w:r>
      <w:r w:rsidRPr="00404B03">
        <w:t>-1 describes the information flow for the MCVideo upgrade to imminent peril sent from the MCVideo client to other MCVideo clients.</w:t>
      </w:r>
    </w:p>
    <w:p w14:paraId="08B5CBA4" w14:textId="77777777" w:rsidR="00674405" w:rsidRPr="00404B03" w:rsidRDefault="00674405" w:rsidP="00674405">
      <w:pPr>
        <w:pStyle w:val="TH"/>
      </w:pPr>
      <w:r w:rsidRPr="00404B03">
        <w:t>Table </w:t>
      </w:r>
      <w:r w:rsidRPr="00404B03">
        <w:rPr>
          <w:lang w:eastAsia="zh-CN"/>
        </w:rPr>
        <w:t>7</w:t>
      </w:r>
      <w:r w:rsidRPr="00404B03">
        <w:t>.</w:t>
      </w:r>
      <w:r w:rsidRPr="00404B03">
        <w:rPr>
          <w:lang w:eastAsia="zh-CN"/>
        </w:rPr>
        <w:t>1.3</w:t>
      </w:r>
      <w:r w:rsidRPr="00404B03">
        <w:t>.2.</w:t>
      </w:r>
      <w:r w:rsidR="00D77EF9">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74405" w:rsidRPr="00404B03" w14:paraId="13AA5D58"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20D3F" w14:textId="77777777" w:rsidR="00674405" w:rsidRPr="00404B03" w:rsidRDefault="00674405" w:rsidP="007A1471">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30C59" w14:textId="77777777" w:rsidR="00674405" w:rsidRPr="00404B03" w:rsidRDefault="00674405" w:rsidP="007A1471">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D595E" w14:textId="77777777" w:rsidR="00674405" w:rsidRPr="00404B03" w:rsidRDefault="00674405" w:rsidP="007A1471">
            <w:pPr>
              <w:pStyle w:val="TAH"/>
            </w:pPr>
            <w:r w:rsidRPr="00404B03">
              <w:t>Description</w:t>
            </w:r>
          </w:p>
        </w:tc>
      </w:tr>
      <w:tr w:rsidR="00674405" w:rsidRPr="00404B03" w14:paraId="7069D72B"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A58E" w14:textId="77777777" w:rsidR="00674405" w:rsidRPr="00404B03" w:rsidRDefault="00674405" w:rsidP="007A1471">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AEEFB" w14:textId="77777777" w:rsidR="00674405" w:rsidRPr="00404B03" w:rsidRDefault="00674405" w:rsidP="007A1471">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F0E71" w14:textId="77777777" w:rsidR="00674405" w:rsidRPr="00404B03" w:rsidRDefault="00674405" w:rsidP="007A1471">
            <w:pPr>
              <w:pStyle w:val="TAL"/>
            </w:pPr>
            <w:r w:rsidRPr="00404B03">
              <w:t>The identity of the MCVideo user upgrading the communication</w:t>
            </w:r>
          </w:p>
        </w:tc>
      </w:tr>
      <w:tr w:rsidR="00674405" w:rsidRPr="00404B03" w14:paraId="7180C5B8"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8FD3" w14:textId="77777777" w:rsidR="00674405" w:rsidRPr="00404B03" w:rsidRDefault="00674405" w:rsidP="007A1471">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A473A" w14:textId="77777777" w:rsidR="00674405" w:rsidRPr="00404B03" w:rsidRDefault="00674405" w:rsidP="007A1471">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B510A" w14:textId="77777777" w:rsidR="00674405" w:rsidRPr="00404B03" w:rsidRDefault="00674405" w:rsidP="007A1471">
            <w:pPr>
              <w:pStyle w:val="TAL"/>
            </w:pPr>
            <w:r w:rsidRPr="00404B03">
              <w:t>The MCVideo group ID towards which the upgrade was sent</w:t>
            </w:r>
          </w:p>
        </w:tc>
      </w:tr>
    </w:tbl>
    <w:p w14:paraId="742E22EB" w14:textId="77777777" w:rsidR="00674405" w:rsidRPr="00404B03" w:rsidRDefault="00674405" w:rsidP="00674405"/>
    <w:p w14:paraId="28FE93F9" w14:textId="77777777" w:rsidR="00674405" w:rsidRPr="00404B03" w:rsidRDefault="00674405" w:rsidP="00674405">
      <w:pPr>
        <w:pStyle w:val="Heading5"/>
        <w:rPr>
          <w:lang w:val="en-IN"/>
        </w:rPr>
      </w:pPr>
      <w:bookmarkStart w:id="495" w:name="_Toc154698254"/>
      <w:r w:rsidRPr="00404B03">
        <w:rPr>
          <w:lang w:val="en-IN" w:eastAsia="zh-CN"/>
        </w:rPr>
        <w:t>7</w:t>
      </w:r>
      <w:r w:rsidRPr="00404B03">
        <w:rPr>
          <w:lang w:val="en-IN"/>
        </w:rPr>
        <w:t>.</w:t>
      </w:r>
      <w:r w:rsidRPr="00404B03">
        <w:rPr>
          <w:lang w:val="en-IN" w:eastAsia="zh-CN"/>
        </w:rPr>
        <w:t>1.3</w:t>
      </w:r>
      <w:r w:rsidRPr="00404B03">
        <w:rPr>
          <w:lang w:val="en-IN"/>
        </w:rPr>
        <w:t>.2.</w:t>
      </w:r>
      <w:r w:rsidR="00D77EF9">
        <w:rPr>
          <w:lang w:val="en-IN"/>
        </w:rPr>
        <w:t>6</w:t>
      </w:r>
      <w:r w:rsidRPr="00404B03">
        <w:rPr>
          <w:lang w:val="en-IN"/>
        </w:rPr>
        <w:tab/>
        <w:t>MCVideo imminent peril group communication cancel</w:t>
      </w:r>
      <w:bookmarkEnd w:id="495"/>
    </w:p>
    <w:p w14:paraId="497F8203" w14:textId="77777777" w:rsidR="00674405" w:rsidRPr="00404B03" w:rsidRDefault="00674405" w:rsidP="00674405">
      <w:r w:rsidRPr="00404B03">
        <w:t>Table </w:t>
      </w:r>
      <w:r w:rsidRPr="00404B03">
        <w:rPr>
          <w:lang w:eastAsia="zh-CN"/>
        </w:rPr>
        <w:t>7</w:t>
      </w:r>
      <w:r w:rsidRPr="00404B03">
        <w:t>.</w:t>
      </w:r>
      <w:r w:rsidRPr="00404B03">
        <w:rPr>
          <w:lang w:eastAsia="zh-CN"/>
        </w:rPr>
        <w:t>1.3</w:t>
      </w:r>
      <w:r w:rsidRPr="00404B03">
        <w:t>.2.</w:t>
      </w:r>
      <w:r w:rsidR="00D77EF9">
        <w:t>6</w:t>
      </w:r>
      <w:r w:rsidRPr="00404B03">
        <w:t>-1 describes the information flow for MCVideo imminent peril group communication cancel sent from the MCVideo client to other MCVideo clients.</w:t>
      </w:r>
    </w:p>
    <w:p w14:paraId="3BAB7CAA" w14:textId="77777777" w:rsidR="00674405" w:rsidRPr="00404B03" w:rsidRDefault="00674405" w:rsidP="00674405">
      <w:pPr>
        <w:pStyle w:val="TH"/>
      </w:pPr>
      <w:r w:rsidRPr="00404B03">
        <w:t>Table </w:t>
      </w:r>
      <w:r w:rsidRPr="00404B03">
        <w:rPr>
          <w:lang w:eastAsia="zh-CN"/>
        </w:rPr>
        <w:t>7</w:t>
      </w:r>
      <w:r w:rsidRPr="00404B03">
        <w:t>.</w:t>
      </w:r>
      <w:r w:rsidRPr="00404B03">
        <w:rPr>
          <w:lang w:eastAsia="zh-CN"/>
        </w:rPr>
        <w:t>1.3</w:t>
      </w:r>
      <w:r w:rsidRPr="00404B03">
        <w:t>.2.</w:t>
      </w:r>
      <w:r w:rsidR="00D77EF9">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74405" w:rsidRPr="00404B03" w14:paraId="7353F773" w14:textId="77777777" w:rsidTr="007A1471">
        <w:trPr>
          <w:jc w:val="center"/>
        </w:trPr>
        <w:tc>
          <w:tcPr>
            <w:tcW w:w="2405" w:type="dxa"/>
            <w:tcMar>
              <w:top w:w="0" w:type="dxa"/>
              <w:left w:w="108" w:type="dxa"/>
              <w:bottom w:w="0" w:type="dxa"/>
              <w:right w:w="108" w:type="dxa"/>
            </w:tcMar>
            <w:hideMark/>
          </w:tcPr>
          <w:p w14:paraId="3CDA5BDA" w14:textId="77777777" w:rsidR="00674405" w:rsidRPr="00404B03" w:rsidRDefault="00674405" w:rsidP="007A1471">
            <w:pPr>
              <w:pStyle w:val="TAH"/>
            </w:pPr>
            <w:r w:rsidRPr="00404B03">
              <w:t>Information Element</w:t>
            </w:r>
          </w:p>
        </w:tc>
        <w:tc>
          <w:tcPr>
            <w:tcW w:w="1097" w:type="dxa"/>
            <w:tcMar>
              <w:top w:w="0" w:type="dxa"/>
              <w:left w:w="108" w:type="dxa"/>
              <w:bottom w:w="0" w:type="dxa"/>
              <w:right w:w="108" w:type="dxa"/>
            </w:tcMar>
            <w:hideMark/>
          </w:tcPr>
          <w:p w14:paraId="200288B9" w14:textId="77777777" w:rsidR="00674405" w:rsidRPr="00404B03" w:rsidRDefault="00674405" w:rsidP="007A1471">
            <w:pPr>
              <w:pStyle w:val="TAH"/>
            </w:pPr>
            <w:r w:rsidRPr="00404B03">
              <w:t>Status</w:t>
            </w:r>
          </w:p>
        </w:tc>
        <w:tc>
          <w:tcPr>
            <w:tcW w:w="2700" w:type="dxa"/>
            <w:tcMar>
              <w:top w:w="0" w:type="dxa"/>
              <w:left w:w="108" w:type="dxa"/>
              <w:bottom w:w="0" w:type="dxa"/>
              <w:right w:w="108" w:type="dxa"/>
            </w:tcMar>
            <w:hideMark/>
          </w:tcPr>
          <w:p w14:paraId="1C43E279" w14:textId="77777777" w:rsidR="00674405" w:rsidRPr="00404B03" w:rsidRDefault="00674405" w:rsidP="007A1471">
            <w:pPr>
              <w:pStyle w:val="TAH"/>
            </w:pPr>
            <w:r w:rsidRPr="00404B03">
              <w:t>Description</w:t>
            </w:r>
          </w:p>
        </w:tc>
      </w:tr>
      <w:tr w:rsidR="00674405" w:rsidRPr="00404B03" w14:paraId="4E13BF90" w14:textId="77777777" w:rsidTr="007A1471">
        <w:trPr>
          <w:jc w:val="center"/>
        </w:trPr>
        <w:tc>
          <w:tcPr>
            <w:tcW w:w="2405" w:type="dxa"/>
            <w:tcMar>
              <w:top w:w="0" w:type="dxa"/>
              <w:left w:w="108" w:type="dxa"/>
              <w:bottom w:w="0" w:type="dxa"/>
              <w:right w:w="108" w:type="dxa"/>
            </w:tcMar>
            <w:hideMark/>
          </w:tcPr>
          <w:p w14:paraId="7748D928" w14:textId="77777777" w:rsidR="00674405" w:rsidRPr="00404B03" w:rsidRDefault="00674405" w:rsidP="007A1471">
            <w:pPr>
              <w:pStyle w:val="TAL"/>
            </w:pPr>
            <w:r w:rsidRPr="00404B03">
              <w:t>MCVideo ID</w:t>
            </w:r>
          </w:p>
        </w:tc>
        <w:tc>
          <w:tcPr>
            <w:tcW w:w="1097" w:type="dxa"/>
            <w:tcMar>
              <w:top w:w="0" w:type="dxa"/>
              <w:left w:w="108" w:type="dxa"/>
              <w:bottom w:w="0" w:type="dxa"/>
              <w:right w:w="108" w:type="dxa"/>
            </w:tcMar>
            <w:hideMark/>
          </w:tcPr>
          <w:p w14:paraId="40BFC067" w14:textId="77777777" w:rsidR="00674405" w:rsidRPr="00404B03" w:rsidRDefault="00674405" w:rsidP="007A1471">
            <w:pPr>
              <w:pStyle w:val="TAL"/>
            </w:pPr>
            <w:r w:rsidRPr="00404B03">
              <w:t>M</w:t>
            </w:r>
          </w:p>
        </w:tc>
        <w:tc>
          <w:tcPr>
            <w:tcW w:w="2700" w:type="dxa"/>
            <w:tcMar>
              <w:top w:w="0" w:type="dxa"/>
              <w:left w:w="108" w:type="dxa"/>
              <w:bottom w:w="0" w:type="dxa"/>
              <w:right w:w="108" w:type="dxa"/>
            </w:tcMar>
            <w:hideMark/>
          </w:tcPr>
          <w:p w14:paraId="1745066A" w14:textId="77777777" w:rsidR="00674405" w:rsidRPr="00404B03" w:rsidRDefault="00674405" w:rsidP="007A1471">
            <w:pPr>
              <w:pStyle w:val="TAL"/>
            </w:pPr>
            <w:r w:rsidRPr="00404B03">
              <w:t>The identity of the MCVideo user cancelling the upgrade</w:t>
            </w:r>
          </w:p>
        </w:tc>
      </w:tr>
      <w:tr w:rsidR="00674405" w:rsidRPr="00404B03" w14:paraId="68C010BC" w14:textId="77777777" w:rsidTr="007A1471">
        <w:trPr>
          <w:jc w:val="center"/>
        </w:trPr>
        <w:tc>
          <w:tcPr>
            <w:tcW w:w="2405" w:type="dxa"/>
            <w:tcMar>
              <w:top w:w="0" w:type="dxa"/>
              <w:left w:w="108" w:type="dxa"/>
              <w:bottom w:w="0" w:type="dxa"/>
              <w:right w:w="108" w:type="dxa"/>
            </w:tcMar>
            <w:hideMark/>
          </w:tcPr>
          <w:p w14:paraId="66A8D3D9" w14:textId="77777777" w:rsidR="00674405" w:rsidRPr="00404B03" w:rsidRDefault="00674405" w:rsidP="007A1471">
            <w:pPr>
              <w:pStyle w:val="TAL"/>
            </w:pPr>
            <w:r w:rsidRPr="00404B03">
              <w:t>MCVideo group ID</w:t>
            </w:r>
          </w:p>
        </w:tc>
        <w:tc>
          <w:tcPr>
            <w:tcW w:w="1097" w:type="dxa"/>
            <w:tcMar>
              <w:top w:w="0" w:type="dxa"/>
              <w:left w:w="108" w:type="dxa"/>
              <w:bottom w:w="0" w:type="dxa"/>
              <w:right w:w="108" w:type="dxa"/>
            </w:tcMar>
            <w:hideMark/>
          </w:tcPr>
          <w:p w14:paraId="75D4122E" w14:textId="77777777" w:rsidR="00674405" w:rsidRPr="00404B03" w:rsidRDefault="00674405" w:rsidP="007A1471">
            <w:pPr>
              <w:pStyle w:val="TAL"/>
            </w:pPr>
            <w:r w:rsidRPr="00404B03">
              <w:t>M</w:t>
            </w:r>
          </w:p>
        </w:tc>
        <w:tc>
          <w:tcPr>
            <w:tcW w:w="2700" w:type="dxa"/>
            <w:tcMar>
              <w:top w:w="0" w:type="dxa"/>
              <w:left w:w="108" w:type="dxa"/>
              <w:bottom w:w="0" w:type="dxa"/>
              <w:right w:w="108" w:type="dxa"/>
            </w:tcMar>
            <w:hideMark/>
          </w:tcPr>
          <w:p w14:paraId="63CA738F" w14:textId="77777777" w:rsidR="00674405" w:rsidRPr="00404B03" w:rsidRDefault="00674405" w:rsidP="007A1471">
            <w:pPr>
              <w:pStyle w:val="TAL"/>
            </w:pPr>
            <w:r w:rsidRPr="00404B03">
              <w:t>The MCVideo group ID towards which the cancel was sent</w:t>
            </w:r>
          </w:p>
        </w:tc>
      </w:tr>
    </w:tbl>
    <w:p w14:paraId="2B4EE9B2" w14:textId="77777777" w:rsidR="00674405" w:rsidRPr="00404B03" w:rsidRDefault="00674405" w:rsidP="00674405"/>
    <w:p w14:paraId="0D680CA3" w14:textId="77777777" w:rsidR="00D34CEC" w:rsidRPr="003E7C46" w:rsidRDefault="00D34CEC" w:rsidP="00D34CEC">
      <w:pPr>
        <w:pStyle w:val="Heading5"/>
        <w:rPr>
          <w:lang w:val="en-IN" w:eastAsia="ko-KR"/>
        </w:rPr>
      </w:pPr>
      <w:bookmarkStart w:id="496" w:name="_Toc154698255"/>
      <w:r w:rsidRPr="003E7C46">
        <w:rPr>
          <w:lang w:val="en-IN" w:eastAsia="ko-KR"/>
        </w:rPr>
        <w:t>7.1.3.2.</w:t>
      </w:r>
      <w:r w:rsidR="00D77EF9">
        <w:rPr>
          <w:lang w:val="en-IN" w:eastAsia="ko-KR"/>
        </w:rPr>
        <w:t>7</w:t>
      </w:r>
      <w:r w:rsidRPr="003E7C46">
        <w:rPr>
          <w:lang w:val="en-IN" w:eastAsia="ko-KR"/>
        </w:rPr>
        <w:tab/>
        <w:t>MCVideo emergency alert announcement</w:t>
      </w:r>
      <w:bookmarkEnd w:id="496"/>
    </w:p>
    <w:p w14:paraId="6BB97AD1" w14:textId="77777777" w:rsidR="00D34CEC" w:rsidRPr="003E7C46" w:rsidRDefault="00D34CEC" w:rsidP="00D34CEC">
      <w:r w:rsidRPr="003E7C46">
        <w:t>Table 7.1.3.2.</w:t>
      </w:r>
      <w:r w:rsidR="00D77EF9">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sidR="00171C63">
        <w:rPr>
          <w:lang w:eastAsia="zh-CN"/>
        </w:rPr>
        <w:t>6</w:t>
      </w:r>
      <w:r>
        <w:rPr>
          <w:rFonts w:hint="eastAsia"/>
          <w:lang w:eastAsia="zh-CN"/>
        </w:rPr>
        <w:t>]</w:t>
      </w:r>
      <w:r w:rsidRPr="003E7C46">
        <w:t>.</w:t>
      </w:r>
    </w:p>
    <w:p w14:paraId="45A98735" w14:textId="77777777" w:rsidR="00D34CEC" w:rsidRPr="003E7C46" w:rsidRDefault="00D34CEC" w:rsidP="00D34CEC">
      <w:pPr>
        <w:pStyle w:val="TH"/>
      </w:pPr>
      <w:r w:rsidRPr="003E7C46">
        <w:lastRenderedPageBreak/>
        <w:t>Table 7.1.3.2.</w:t>
      </w:r>
      <w:r w:rsidR="00D77EF9">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34CEC" w:rsidRPr="003E7C46" w14:paraId="72442868" w14:textId="77777777" w:rsidTr="007A1471">
        <w:trPr>
          <w:jc w:val="center"/>
        </w:trPr>
        <w:tc>
          <w:tcPr>
            <w:tcW w:w="2405" w:type="dxa"/>
            <w:tcMar>
              <w:top w:w="0" w:type="dxa"/>
              <w:left w:w="108" w:type="dxa"/>
              <w:bottom w:w="0" w:type="dxa"/>
              <w:right w:w="108" w:type="dxa"/>
            </w:tcMar>
            <w:hideMark/>
          </w:tcPr>
          <w:p w14:paraId="13B4C9A8" w14:textId="77777777" w:rsidR="00D34CEC" w:rsidRPr="003E7C46" w:rsidRDefault="00D34CEC" w:rsidP="007A1471">
            <w:pPr>
              <w:pStyle w:val="TAH"/>
            </w:pPr>
            <w:r w:rsidRPr="003E7C46">
              <w:t>Information Element</w:t>
            </w:r>
          </w:p>
        </w:tc>
        <w:tc>
          <w:tcPr>
            <w:tcW w:w="1097" w:type="dxa"/>
            <w:tcMar>
              <w:top w:w="0" w:type="dxa"/>
              <w:left w:w="108" w:type="dxa"/>
              <w:bottom w:w="0" w:type="dxa"/>
              <w:right w:w="108" w:type="dxa"/>
            </w:tcMar>
            <w:hideMark/>
          </w:tcPr>
          <w:p w14:paraId="19A8FDDD" w14:textId="77777777" w:rsidR="00D34CEC" w:rsidRPr="003E7C46" w:rsidRDefault="00D34CEC" w:rsidP="007A1471">
            <w:pPr>
              <w:pStyle w:val="TAH"/>
            </w:pPr>
            <w:r w:rsidRPr="003E7C46">
              <w:t>Status</w:t>
            </w:r>
          </w:p>
        </w:tc>
        <w:tc>
          <w:tcPr>
            <w:tcW w:w="2700" w:type="dxa"/>
            <w:tcMar>
              <w:top w:w="0" w:type="dxa"/>
              <w:left w:w="108" w:type="dxa"/>
              <w:bottom w:w="0" w:type="dxa"/>
              <w:right w:w="108" w:type="dxa"/>
            </w:tcMar>
            <w:hideMark/>
          </w:tcPr>
          <w:p w14:paraId="031FB3DF" w14:textId="77777777" w:rsidR="00D34CEC" w:rsidRPr="003E7C46" w:rsidRDefault="00D34CEC" w:rsidP="007A1471">
            <w:pPr>
              <w:pStyle w:val="TAH"/>
            </w:pPr>
            <w:r w:rsidRPr="003E7C46">
              <w:t>Description</w:t>
            </w:r>
          </w:p>
        </w:tc>
      </w:tr>
      <w:tr w:rsidR="00D34CEC" w:rsidRPr="003E7C46" w14:paraId="3C1E0093" w14:textId="77777777" w:rsidTr="007A1471">
        <w:trPr>
          <w:jc w:val="center"/>
        </w:trPr>
        <w:tc>
          <w:tcPr>
            <w:tcW w:w="2405" w:type="dxa"/>
            <w:tcMar>
              <w:top w:w="0" w:type="dxa"/>
              <w:left w:w="108" w:type="dxa"/>
              <w:bottom w:w="0" w:type="dxa"/>
              <w:right w:w="108" w:type="dxa"/>
            </w:tcMar>
            <w:hideMark/>
          </w:tcPr>
          <w:p w14:paraId="3BCF190B" w14:textId="77777777" w:rsidR="00D34CEC" w:rsidRPr="003E7C46" w:rsidRDefault="00D34CEC" w:rsidP="007A1471">
            <w:pPr>
              <w:pStyle w:val="TAL"/>
            </w:pPr>
            <w:r w:rsidRPr="003E7C46">
              <w:t>MCVideo ID</w:t>
            </w:r>
          </w:p>
        </w:tc>
        <w:tc>
          <w:tcPr>
            <w:tcW w:w="1097" w:type="dxa"/>
            <w:tcMar>
              <w:top w:w="0" w:type="dxa"/>
              <w:left w:w="108" w:type="dxa"/>
              <w:bottom w:w="0" w:type="dxa"/>
              <w:right w:w="108" w:type="dxa"/>
            </w:tcMar>
            <w:hideMark/>
          </w:tcPr>
          <w:p w14:paraId="13007DC3" w14:textId="77777777" w:rsidR="00D34CEC" w:rsidRPr="003E7C46" w:rsidRDefault="00D34CEC" w:rsidP="007A1471">
            <w:pPr>
              <w:pStyle w:val="TAL"/>
            </w:pPr>
            <w:r w:rsidRPr="003E7C46">
              <w:t>M</w:t>
            </w:r>
          </w:p>
        </w:tc>
        <w:tc>
          <w:tcPr>
            <w:tcW w:w="2700" w:type="dxa"/>
            <w:tcMar>
              <w:top w:w="0" w:type="dxa"/>
              <w:left w:w="108" w:type="dxa"/>
              <w:bottom w:w="0" w:type="dxa"/>
              <w:right w:w="108" w:type="dxa"/>
            </w:tcMar>
            <w:hideMark/>
          </w:tcPr>
          <w:p w14:paraId="14E54F40" w14:textId="77777777" w:rsidR="00D34CEC" w:rsidRPr="003E7C46" w:rsidRDefault="00D34CEC" w:rsidP="007A1471">
            <w:pPr>
              <w:pStyle w:val="TAL"/>
            </w:pPr>
            <w:r w:rsidRPr="003E7C46">
              <w:t>The identity of the MCVideo user sending emergency alert</w:t>
            </w:r>
          </w:p>
        </w:tc>
      </w:tr>
      <w:tr w:rsidR="00D34CEC" w:rsidRPr="003E7C46" w14:paraId="460641B9" w14:textId="77777777" w:rsidTr="007A1471">
        <w:trPr>
          <w:jc w:val="center"/>
        </w:trPr>
        <w:tc>
          <w:tcPr>
            <w:tcW w:w="2405" w:type="dxa"/>
            <w:tcMar>
              <w:top w:w="0" w:type="dxa"/>
              <w:left w:w="108" w:type="dxa"/>
              <w:bottom w:w="0" w:type="dxa"/>
              <w:right w:w="108" w:type="dxa"/>
            </w:tcMar>
            <w:hideMark/>
          </w:tcPr>
          <w:p w14:paraId="6608D553" w14:textId="77777777" w:rsidR="00D34CEC" w:rsidRPr="003E7C46" w:rsidRDefault="00D34CEC" w:rsidP="007A1471">
            <w:pPr>
              <w:pStyle w:val="TAL"/>
            </w:pPr>
            <w:r w:rsidRPr="003E7C46">
              <w:t>MCVideo group ID</w:t>
            </w:r>
          </w:p>
        </w:tc>
        <w:tc>
          <w:tcPr>
            <w:tcW w:w="1097" w:type="dxa"/>
            <w:tcMar>
              <w:top w:w="0" w:type="dxa"/>
              <w:left w:w="108" w:type="dxa"/>
              <w:bottom w:w="0" w:type="dxa"/>
              <w:right w:w="108" w:type="dxa"/>
            </w:tcMar>
            <w:hideMark/>
          </w:tcPr>
          <w:p w14:paraId="7BECCDC1" w14:textId="77777777" w:rsidR="00D34CEC" w:rsidRPr="003E7C46" w:rsidRDefault="00D34CEC" w:rsidP="007A1471">
            <w:pPr>
              <w:pStyle w:val="TAL"/>
            </w:pPr>
            <w:r w:rsidRPr="003E7C46">
              <w:t>M</w:t>
            </w:r>
          </w:p>
        </w:tc>
        <w:tc>
          <w:tcPr>
            <w:tcW w:w="2700" w:type="dxa"/>
            <w:tcMar>
              <w:top w:w="0" w:type="dxa"/>
              <w:left w:w="108" w:type="dxa"/>
              <w:bottom w:w="0" w:type="dxa"/>
              <w:right w:w="108" w:type="dxa"/>
            </w:tcMar>
            <w:hideMark/>
          </w:tcPr>
          <w:p w14:paraId="469E67F0" w14:textId="77777777" w:rsidR="00D34CEC" w:rsidRPr="003E7C46" w:rsidRDefault="00D34CEC" w:rsidP="007A1471">
            <w:pPr>
              <w:pStyle w:val="TAL"/>
            </w:pPr>
            <w:r w:rsidRPr="003E7C46">
              <w:t>The MCVideo group ID towards which the alert was sent</w:t>
            </w:r>
          </w:p>
        </w:tc>
      </w:tr>
      <w:tr w:rsidR="00D34CEC" w:rsidRPr="003E7C46" w14:paraId="71B4F153" w14:textId="77777777" w:rsidTr="007A1471">
        <w:trPr>
          <w:jc w:val="center"/>
        </w:trPr>
        <w:tc>
          <w:tcPr>
            <w:tcW w:w="2405" w:type="dxa"/>
            <w:tcMar>
              <w:top w:w="0" w:type="dxa"/>
              <w:left w:w="108" w:type="dxa"/>
              <w:bottom w:w="0" w:type="dxa"/>
              <w:right w:w="108" w:type="dxa"/>
            </w:tcMar>
          </w:tcPr>
          <w:p w14:paraId="79142062" w14:textId="77777777" w:rsidR="00D34CEC" w:rsidRPr="003E7C46" w:rsidRDefault="00D34CEC" w:rsidP="007A1471">
            <w:pPr>
              <w:pStyle w:val="TAL"/>
            </w:pPr>
            <w:r w:rsidRPr="003E7C46">
              <w:t>Organization name</w:t>
            </w:r>
          </w:p>
        </w:tc>
        <w:tc>
          <w:tcPr>
            <w:tcW w:w="1097" w:type="dxa"/>
            <w:tcMar>
              <w:top w:w="0" w:type="dxa"/>
              <w:left w:w="108" w:type="dxa"/>
              <w:bottom w:w="0" w:type="dxa"/>
              <w:right w:w="108" w:type="dxa"/>
            </w:tcMar>
          </w:tcPr>
          <w:p w14:paraId="142B4910" w14:textId="77777777" w:rsidR="00D34CEC" w:rsidRPr="003E7C46" w:rsidRDefault="00D34CEC" w:rsidP="007A1471">
            <w:pPr>
              <w:pStyle w:val="TAL"/>
            </w:pPr>
            <w:r w:rsidRPr="003E7C46">
              <w:t>M</w:t>
            </w:r>
          </w:p>
        </w:tc>
        <w:tc>
          <w:tcPr>
            <w:tcW w:w="2700" w:type="dxa"/>
            <w:tcMar>
              <w:top w:w="0" w:type="dxa"/>
              <w:left w:w="108" w:type="dxa"/>
              <w:bottom w:w="0" w:type="dxa"/>
              <w:right w:w="108" w:type="dxa"/>
            </w:tcMar>
          </w:tcPr>
          <w:p w14:paraId="5B9EAF38" w14:textId="77777777" w:rsidR="00D34CEC" w:rsidRPr="003E7C46" w:rsidRDefault="00D34CEC" w:rsidP="0031600A">
            <w:pPr>
              <w:pStyle w:val="TAL"/>
            </w:pPr>
            <w:r w:rsidRPr="003E7C46">
              <w:t>The alerting user</w:t>
            </w:r>
            <w:r w:rsidR="0031600A">
              <w:t>'</w:t>
            </w:r>
            <w:r w:rsidRPr="003E7C46">
              <w:t>s mission critical organization name</w:t>
            </w:r>
          </w:p>
        </w:tc>
      </w:tr>
      <w:tr w:rsidR="00D34CEC" w:rsidRPr="003E7C46" w14:paraId="644C5242" w14:textId="77777777" w:rsidTr="007A1471">
        <w:trPr>
          <w:jc w:val="center"/>
        </w:trPr>
        <w:tc>
          <w:tcPr>
            <w:tcW w:w="2405" w:type="dxa"/>
            <w:tcMar>
              <w:top w:w="0" w:type="dxa"/>
              <w:left w:w="108" w:type="dxa"/>
              <w:bottom w:w="0" w:type="dxa"/>
              <w:right w:w="108" w:type="dxa"/>
            </w:tcMar>
          </w:tcPr>
          <w:p w14:paraId="459AF244" w14:textId="77777777" w:rsidR="00D34CEC" w:rsidRPr="003E7C46" w:rsidRDefault="00D34CEC" w:rsidP="007A1471">
            <w:pPr>
              <w:pStyle w:val="TAL"/>
            </w:pPr>
            <w:r w:rsidRPr="003E7C46">
              <w:t>Location</w:t>
            </w:r>
          </w:p>
        </w:tc>
        <w:tc>
          <w:tcPr>
            <w:tcW w:w="1097" w:type="dxa"/>
            <w:tcMar>
              <w:top w:w="0" w:type="dxa"/>
              <w:left w:w="108" w:type="dxa"/>
              <w:bottom w:w="0" w:type="dxa"/>
              <w:right w:w="108" w:type="dxa"/>
            </w:tcMar>
          </w:tcPr>
          <w:p w14:paraId="644CF0F2" w14:textId="77777777" w:rsidR="00D34CEC" w:rsidRPr="003E7C46" w:rsidRDefault="00D34CEC" w:rsidP="007A1471">
            <w:pPr>
              <w:pStyle w:val="TAL"/>
            </w:pPr>
            <w:r w:rsidRPr="003E7C46">
              <w:t>O</w:t>
            </w:r>
          </w:p>
        </w:tc>
        <w:tc>
          <w:tcPr>
            <w:tcW w:w="2700" w:type="dxa"/>
            <w:tcMar>
              <w:top w:w="0" w:type="dxa"/>
              <w:left w:w="108" w:type="dxa"/>
              <w:bottom w:w="0" w:type="dxa"/>
              <w:right w:w="108" w:type="dxa"/>
            </w:tcMar>
          </w:tcPr>
          <w:p w14:paraId="76C4505F" w14:textId="77777777" w:rsidR="00D34CEC" w:rsidRPr="003E7C46" w:rsidRDefault="00D34CEC" w:rsidP="007A1471">
            <w:pPr>
              <w:pStyle w:val="TAL"/>
            </w:pPr>
            <w:r w:rsidRPr="003E7C46">
              <w:t>The alerting client's location, if known</w:t>
            </w:r>
          </w:p>
        </w:tc>
      </w:tr>
    </w:tbl>
    <w:p w14:paraId="5EFC90A8" w14:textId="77777777" w:rsidR="00D34CEC" w:rsidRPr="003E7C46" w:rsidRDefault="00D34CEC" w:rsidP="00D34CEC">
      <w:pPr>
        <w:rPr>
          <w:lang w:eastAsia="ko-KR"/>
        </w:rPr>
      </w:pPr>
    </w:p>
    <w:p w14:paraId="1A465F57" w14:textId="77777777" w:rsidR="00D34CEC" w:rsidRPr="003E7C46" w:rsidRDefault="00D34CEC" w:rsidP="00D34CEC">
      <w:pPr>
        <w:pStyle w:val="Heading5"/>
        <w:rPr>
          <w:lang w:val="en-IN"/>
        </w:rPr>
      </w:pPr>
      <w:bookmarkStart w:id="497" w:name="_Toc154698256"/>
      <w:r w:rsidRPr="003E7C46">
        <w:rPr>
          <w:lang w:val="en-IN"/>
        </w:rPr>
        <w:t>7.1.3.2.</w:t>
      </w:r>
      <w:r w:rsidR="00D77EF9">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497"/>
    </w:p>
    <w:p w14:paraId="18C44C13" w14:textId="77777777" w:rsidR="00D34CEC" w:rsidRPr="003E7C46" w:rsidRDefault="00D34CEC" w:rsidP="00D34CEC">
      <w:r w:rsidRPr="003E7C46">
        <w:t>Table 7.1.3.2.</w:t>
      </w:r>
      <w:r w:rsidR="00D77EF9">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sidR="00171C63">
        <w:rPr>
          <w:lang w:eastAsia="zh-CN"/>
        </w:rPr>
        <w:t>6</w:t>
      </w:r>
      <w:r>
        <w:rPr>
          <w:rFonts w:hint="eastAsia"/>
          <w:lang w:eastAsia="zh-CN"/>
        </w:rPr>
        <w:t>]</w:t>
      </w:r>
      <w:r w:rsidRPr="003E7C46">
        <w:t>.</w:t>
      </w:r>
    </w:p>
    <w:p w14:paraId="3DA7229C" w14:textId="77777777" w:rsidR="00D34CEC" w:rsidRPr="003E7C46" w:rsidRDefault="00D34CEC" w:rsidP="00D34CEC">
      <w:pPr>
        <w:pStyle w:val="TH"/>
      </w:pPr>
      <w:r w:rsidRPr="003E7C46">
        <w:t>Table 7.1.3.2.</w:t>
      </w:r>
      <w:r w:rsidR="00D77EF9">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34CEC" w:rsidRPr="003E7C46" w14:paraId="0D4A857B" w14:textId="77777777" w:rsidTr="007A1471">
        <w:trPr>
          <w:jc w:val="center"/>
        </w:trPr>
        <w:tc>
          <w:tcPr>
            <w:tcW w:w="2405" w:type="dxa"/>
            <w:tcMar>
              <w:top w:w="0" w:type="dxa"/>
              <w:left w:w="108" w:type="dxa"/>
              <w:bottom w:w="0" w:type="dxa"/>
              <w:right w:w="108" w:type="dxa"/>
            </w:tcMar>
            <w:hideMark/>
          </w:tcPr>
          <w:p w14:paraId="4FE78CDE" w14:textId="77777777" w:rsidR="00D34CEC" w:rsidRPr="003E7C46" w:rsidRDefault="00D34CEC" w:rsidP="007A1471">
            <w:pPr>
              <w:pStyle w:val="TAH"/>
            </w:pPr>
            <w:r w:rsidRPr="003E7C46">
              <w:t>Information Element</w:t>
            </w:r>
          </w:p>
        </w:tc>
        <w:tc>
          <w:tcPr>
            <w:tcW w:w="1097" w:type="dxa"/>
            <w:tcMar>
              <w:top w:w="0" w:type="dxa"/>
              <w:left w:w="108" w:type="dxa"/>
              <w:bottom w:w="0" w:type="dxa"/>
              <w:right w:w="108" w:type="dxa"/>
            </w:tcMar>
            <w:hideMark/>
          </w:tcPr>
          <w:p w14:paraId="01140475" w14:textId="77777777" w:rsidR="00D34CEC" w:rsidRPr="003E7C46" w:rsidRDefault="00D34CEC" w:rsidP="007A1471">
            <w:pPr>
              <w:pStyle w:val="TAH"/>
            </w:pPr>
            <w:r w:rsidRPr="003E7C46">
              <w:t>Status</w:t>
            </w:r>
          </w:p>
        </w:tc>
        <w:tc>
          <w:tcPr>
            <w:tcW w:w="2700" w:type="dxa"/>
            <w:tcMar>
              <w:top w:w="0" w:type="dxa"/>
              <w:left w:w="108" w:type="dxa"/>
              <w:bottom w:w="0" w:type="dxa"/>
              <w:right w:w="108" w:type="dxa"/>
            </w:tcMar>
            <w:hideMark/>
          </w:tcPr>
          <w:p w14:paraId="77FBADE1" w14:textId="77777777" w:rsidR="00D34CEC" w:rsidRPr="003E7C46" w:rsidRDefault="00D34CEC" w:rsidP="007A1471">
            <w:pPr>
              <w:pStyle w:val="TAH"/>
            </w:pPr>
            <w:r w:rsidRPr="003E7C46">
              <w:t>Description</w:t>
            </w:r>
          </w:p>
        </w:tc>
      </w:tr>
      <w:tr w:rsidR="00D34CEC" w:rsidRPr="003E7C46" w14:paraId="2EF2E1F7" w14:textId="77777777" w:rsidTr="007A1471">
        <w:trPr>
          <w:jc w:val="center"/>
        </w:trPr>
        <w:tc>
          <w:tcPr>
            <w:tcW w:w="2405" w:type="dxa"/>
            <w:tcMar>
              <w:top w:w="0" w:type="dxa"/>
              <w:left w:w="108" w:type="dxa"/>
              <w:bottom w:w="0" w:type="dxa"/>
              <w:right w:w="108" w:type="dxa"/>
            </w:tcMar>
            <w:hideMark/>
          </w:tcPr>
          <w:p w14:paraId="7EEF7E8B" w14:textId="77777777" w:rsidR="00D34CEC" w:rsidRPr="003E7C46" w:rsidRDefault="00D34CEC" w:rsidP="007A1471">
            <w:pPr>
              <w:pStyle w:val="TAL"/>
            </w:pPr>
            <w:r w:rsidRPr="003E7C46">
              <w:t>MCVideo ID</w:t>
            </w:r>
          </w:p>
        </w:tc>
        <w:tc>
          <w:tcPr>
            <w:tcW w:w="1097" w:type="dxa"/>
            <w:tcMar>
              <w:top w:w="0" w:type="dxa"/>
              <w:left w:w="108" w:type="dxa"/>
              <w:bottom w:w="0" w:type="dxa"/>
              <w:right w:w="108" w:type="dxa"/>
            </w:tcMar>
            <w:hideMark/>
          </w:tcPr>
          <w:p w14:paraId="44D6A9E9" w14:textId="77777777" w:rsidR="00D34CEC" w:rsidRPr="003E7C46" w:rsidRDefault="00D34CEC" w:rsidP="007A1471">
            <w:pPr>
              <w:pStyle w:val="TAL"/>
            </w:pPr>
            <w:r w:rsidRPr="003E7C46">
              <w:t>M</w:t>
            </w:r>
          </w:p>
        </w:tc>
        <w:tc>
          <w:tcPr>
            <w:tcW w:w="2700" w:type="dxa"/>
            <w:tcMar>
              <w:top w:w="0" w:type="dxa"/>
              <w:left w:w="108" w:type="dxa"/>
              <w:bottom w:w="0" w:type="dxa"/>
              <w:right w:w="108" w:type="dxa"/>
            </w:tcMar>
            <w:hideMark/>
          </w:tcPr>
          <w:p w14:paraId="7A411C98" w14:textId="77777777" w:rsidR="00D34CEC" w:rsidRPr="003E7C46" w:rsidRDefault="00D34CEC" w:rsidP="007A1471">
            <w:pPr>
              <w:pStyle w:val="TAL"/>
            </w:pPr>
            <w:r w:rsidRPr="003E7C46">
              <w:t xml:space="preserve">The identity of the MCVideo user cancelling emergency alert </w:t>
            </w:r>
          </w:p>
        </w:tc>
      </w:tr>
      <w:tr w:rsidR="00D34CEC" w:rsidRPr="003E7C46" w14:paraId="7652195F" w14:textId="77777777" w:rsidTr="007A1471">
        <w:trPr>
          <w:jc w:val="center"/>
        </w:trPr>
        <w:tc>
          <w:tcPr>
            <w:tcW w:w="2405" w:type="dxa"/>
            <w:tcMar>
              <w:top w:w="0" w:type="dxa"/>
              <w:left w:w="108" w:type="dxa"/>
              <w:bottom w:w="0" w:type="dxa"/>
              <w:right w:w="108" w:type="dxa"/>
            </w:tcMar>
          </w:tcPr>
          <w:p w14:paraId="36D38631" w14:textId="77777777" w:rsidR="00D34CEC" w:rsidRPr="003E7C46" w:rsidRDefault="00D34CEC" w:rsidP="007A1471">
            <w:pPr>
              <w:pStyle w:val="TAL"/>
            </w:pPr>
            <w:r w:rsidRPr="003E7C46">
              <w:t>MCVideo group ID</w:t>
            </w:r>
          </w:p>
        </w:tc>
        <w:tc>
          <w:tcPr>
            <w:tcW w:w="1097" w:type="dxa"/>
            <w:tcMar>
              <w:top w:w="0" w:type="dxa"/>
              <w:left w:w="108" w:type="dxa"/>
              <w:bottom w:w="0" w:type="dxa"/>
              <w:right w:w="108" w:type="dxa"/>
            </w:tcMar>
          </w:tcPr>
          <w:p w14:paraId="6BCFC7E3" w14:textId="77777777" w:rsidR="00D34CEC" w:rsidRPr="003E7C46" w:rsidRDefault="00D34CEC" w:rsidP="007A1471">
            <w:pPr>
              <w:pStyle w:val="TAL"/>
            </w:pPr>
            <w:r w:rsidRPr="003E7C46">
              <w:t>M</w:t>
            </w:r>
          </w:p>
        </w:tc>
        <w:tc>
          <w:tcPr>
            <w:tcW w:w="2700" w:type="dxa"/>
            <w:tcMar>
              <w:top w:w="0" w:type="dxa"/>
              <w:left w:w="108" w:type="dxa"/>
              <w:bottom w:w="0" w:type="dxa"/>
              <w:right w:w="108" w:type="dxa"/>
            </w:tcMar>
          </w:tcPr>
          <w:p w14:paraId="1D343140" w14:textId="77777777" w:rsidR="00D34CEC" w:rsidRPr="003E7C46" w:rsidRDefault="00D34CEC" w:rsidP="007A1471">
            <w:pPr>
              <w:pStyle w:val="TAL"/>
            </w:pPr>
            <w:r w:rsidRPr="003E7C46">
              <w:t>The MCVideo group ID towards which the cancel was sent</w:t>
            </w:r>
          </w:p>
        </w:tc>
      </w:tr>
    </w:tbl>
    <w:p w14:paraId="46A44966" w14:textId="77777777" w:rsidR="00D34CEC" w:rsidRPr="003E7C46" w:rsidRDefault="00D34CEC" w:rsidP="00D34CEC"/>
    <w:p w14:paraId="27A09982" w14:textId="77777777" w:rsidR="005F03D5" w:rsidRDefault="005F03D5" w:rsidP="000D58B0">
      <w:pPr>
        <w:pStyle w:val="Heading4"/>
        <w:rPr>
          <w:rFonts w:hint="eastAsia"/>
          <w:lang w:eastAsia="zh-CN"/>
        </w:rPr>
      </w:pPr>
      <w:bookmarkStart w:id="498" w:name="_Toc154698257"/>
      <w:r>
        <w:rPr>
          <w:rFonts w:hint="eastAsia"/>
          <w:lang w:eastAsia="zh-CN"/>
        </w:rPr>
        <w:t>7</w:t>
      </w:r>
      <w:r>
        <w:t>.</w:t>
      </w:r>
      <w:r w:rsidR="00FD0632">
        <w:rPr>
          <w:lang w:eastAsia="zh-CN"/>
        </w:rPr>
        <w:t>1.3</w:t>
      </w:r>
      <w:r>
        <w:t>.3</w:t>
      </w:r>
      <w:r>
        <w:tab/>
      </w:r>
      <w:r>
        <w:rPr>
          <w:lang w:eastAsia="zh-CN"/>
        </w:rPr>
        <w:t>Group communication setup</w:t>
      </w:r>
      <w:bookmarkEnd w:id="498"/>
    </w:p>
    <w:p w14:paraId="572DE6B1" w14:textId="77777777" w:rsidR="005F03D5" w:rsidRDefault="005F03D5" w:rsidP="000D58B0">
      <w:pPr>
        <w:pStyle w:val="Heading5"/>
        <w:rPr>
          <w:lang w:eastAsia="zh-CN"/>
        </w:rPr>
      </w:pPr>
      <w:bookmarkStart w:id="499" w:name="_Toc154698258"/>
      <w:r>
        <w:rPr>
          <w:rFonts w:hint="eastAsia"/>
          <w:lang w:eastAsia="zh-CN"/>
        </w:rPr>
        <w:t>7</w:t>
      </w:r>
      <w:r>
        <w:t>.</w:t>
      </w:r>
      <w:r w:rsidR="00FD0632">
        <w:rPr>
          <w:lang w:eastAsia="zh-CN"/>
        </w:rPr>
        <w:t>1.3</w:t>
      </w:r>
      <w:r>
        <w:t>.3.</w:t>
      </w:r>
      <w:r>
        <w:rPr>
          <w:rFonts w:hint="eastAsia"/>
          <w:lang w:eastAsia="zh-CN"/>
        </w:rPr>
        <w:t>1</w:t>
      </w:r>
      <w:r>
        <w:tab/>
      </w:r>
      <w:r>
        <w:rPr>
          <w:rFonts w:hint="eastAsia"/>
          <w:lang w:eastAsia="zh-CN"/>
        </w:rPr>
        <w:t>General</w:t>
      </w:r>
      <w:bookmarkEnd w:id="499"/>
    </w:p>
    <w:p w14:paraId="16F805AC" w14:textId="77777777" w:rsidR="00D373B7" w:rsidRPr="00D373B7" w:rsidRDefault="00D373B7" w:rsidP="00D373B7">
      <w:pPr>
        <w:rPr>
          <w:rFonts w:hint="eastAsia"/>
        </w:rPr>
      </w:pPr>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3FE4424" w14:textId="77777777" w:rsidR="005F03D5" w:rsidRPr="00535D7A" w:rsidRDefault="005F03D5" w:rsidP="000D58B0">
      <w:pPr>
        <w:pStyle w:val="Heading5"/>
        <w:rPr>
          <w:lang w:eastAsia="zh-CN"/>
        </w:rPr>
      </w:pPr>
      <w:bookmarkStart w:id="500" w:name="_Toc154698259"/>
      <w:r>
        <w:rPr>
          <w:rFonts w:hint="eastAsia"/>
          <w:lang w:eastAsia="zh-CN"/>
        </w:rPr>
        <w:t>7</w:t>
      </w:r>
      <w:r>
        <w:t>.</w:t>
      </w:r>
      <w:r w:rsidR="00FD0632">
        <w:rPr>
          <w:lang w:eastAsia="zh-CN"/>
        </w:rPr>
        <w:t>1.3</w:t>
      </w:r>
      <w:r>
        <w:t>.3.</w:t>
      </w:r>
      <w:r>
        <w:rPr>
          <w:rFonts w:hint="eastAsia"/>
          <w:lang w:eastAsia="zh-CN"/>
        </w:rPr>
        <w:t>2</w:t>
      </w:r>
      <w:r>
        <w:tab/>
      </w:r>
      <w:r>
        <w:rPr>
          <w:rFonts w:hint="eastAsia"/>
          <w:lang w:eastAsia="zh-CN"/>
        </w:rPr>
        <w:t>Procedure</w:t>
      </w:r>
      <w:bookmarkEnd w:id="500"/>
    </w:p>
    <w:p w14:paraId="0C88FCD0" w14:textId="77777777" w:rsidR="005F03D5" w:rsidRDefault="005F03D5" w:rsidP="005F03D5">
      <w:r>
        <w:t>Figure</w:t>
      </w:r>
      <w:r w:rsidR="00FD0632">
        <w:t> </w:t>
      </w:r>
      <w:r>
        <w:t>7.</w:t>
      </w:r>
      <w:r w:rsidR="00FD0632">
        <w:t>1.3</w:t>
      </w:r>
      <w:r>
        <w:t xml:space="preserve">.3.2-1 describes procedures to establish a MCVideo group communication with other MCVideo clients. </w:t>
      </w:r>
    </w:p>
    <w:p w14:paraId="7E5761F8" w14:textId="77777777" w:rsidR="005F03D5" w:rsidRDefault="005F03D5" w:rsidP="005F03D5">
      <w:r>
        <w:t xml:space="preserve">Once the MCVideo group communication is established the MCVideo clients send </w:t>
      </w:r>
      <w:r>
        <w:rPr>
          <w:noProof/>
          <w:lang w:val="en-US"/>
        </w:rPr>
        <w:t>G</w:t>
      </w:r>
      <w:r>
        <w:t>roup communication announcement periodically.</w:t>
      </w:r>
    </w:p>
    <w:p w14:paraId="79565FF3" w14:textId="77777777" w:rsidR="005F03D5" w:rsidRDefault="005F03D5" w:rsidP="005F03D5">
      <w:r>
        <w:t>Pre-conditions:</w:t>
      </w:r>
    </w:p>
    <w:p w14:paraId="01ABED09" w14:textId="77777777" w:rsidR="005F03D5" w:rsidRDefault="005F03D5" w:rsidP="005F03D5">
      <w:pPr>
        <w:pStyle w:val="B1"/>
      </w:pPr>
      <w:r>
        <w:t>1.</w:t>
      </w:r>
      <w:r>
        <w:tab/>
        <w:t>Information for ProSe direct communications corresponding to the MCVideo group and its mapping to ProSe Layer-2 Group ID are pre-configured in MCVideo client 1</w:t>
      </w:r>
      <w:r w:rsidR="00C03C46">
        <w:t xml:space="preserve"> </w:t>
      </w:r>
      <w:r w:rsidR="00C03C46">
        <w:rPr>
          <w:rFonts w:hint="eastAsia"/>
          <w:lang w:eastAsia="zh-CN"/>
        </w:rPr>
        <w:t>to client N</w:t>
      </w:r>
      <w:r>
        <w:t>.</w:t>
      </w:r>
    </w:p>
    <w:p w14:paraId="3BB11A35" w14:textId="77777777" w:rsidR="005F03D5" w:rsidRDefault="005F03D5" w:rsidP="005F03D5">
      <w:pPr>
        <w:pStyle w:val="B1"/>
      </w:pPr>
      <w:r>
        <w:t>2.</w:t>
      </w:r>
      <w:r>
        <w:tab/>
        <w:t>MCVideo client 1 to MCVideo client N are members of the same MCVideo group.</w:t>
      </w:r>
    </w:p>
    <w:p w14:paraId="144735FB" w14:textId="77777777" w:rsidR="005F03D5" w:rsidRDefault="005F03D5" w:rsidP="005F03D5">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0AEE96AF" w14:textId="77777777" w:rsidR="005F03D5" w:rsidRDefault="00E44F4B" w:rsidP="000D58B0">
      <w:pPr>
        <w:pStyle w:val="TH"/>
      </w:pPr>
      <w:r>
        <w:object w:dxaOrig="8384" w:dyaOrig="5835" w14:anchorId="40769250">
          <v:shape id="_x0000_i1046" type="#_x0000_t75" style="width:419.7pt;height:292.1pt" o:ole="">
            <v:imagedata r:id="rId49" o:title=""/>
          </v:shape>
          <o:OLEObject Type="Embed" ProgID="Visio.Drawing.11" ShapeID="_x0000_i1046" DrawAspect="Content" ObjectID="_1765310959" r:id="rId50"/>
        </w:object>
      </w:r>
    </w:p>
    <w:p w14:paraId="7E176966" w14:textId="77777777" w:rsidR="005F03D5" w:rsidRPr="00585365" w:rsidRDefault="005F03D5" w:rsidP="005F03D5">
      <w:pPr>
        <w:pStyle w:val="TF"/>
        <w:rPr>
          <w:lang w:eastAsia="zh-CN"/>
        </w:rPr>
      </w:pPr>
      <w:r>
        <w:t>Figure 7.</w:t>
      </w:r>
      <w:r w:rsidR="00FF4BBF">
        <w:t>1.3</w:t>
      </w:r>
      <w:r>
        <w:t>.3.2-1: MCVideo group communication setup</w:t>
      </w:r>
    </w:p>
    <w:p w14:paraId="6333663D" w14:textId="77777777" w:rsidR="005F03D5" w:rsidRPr="00B869B9" w:rsidRDefault="005F03D5" w:rsidP="005F03D5">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45E6197C" w14:textId="77777777" w:rsidR="005F03D5" w:rsidRPr="00B869B9" w:rsidRDefault="005F03D5" w:rsidP="005F03D5">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sidR="00CE360D">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76C9665" w14:textId="77777777" w:rsidR="005F03D5" w:rsidRDefault="005F03D5" w:rsidP="005F03D5">
      <w:pPr>
        <w:pStyle w:val="B1"/>
        <w:rPr>
          <w:noProof/>
          <w:lang w:val="en-US"/>
        </w:rPr>
      </w:pPr>
      <w:r>
        <w:rPr>
          <w:noProof/>
          <w:lang w:val="en-US"/>
        </w:rPr>
        <w:t>3.</w:t>
      </w:r>
      <w:r>
        <w:rPr>
          <w:noProof/>
          <w:lang w:val="en-US"/>
        </w:rPr>
        <w:tab/>
      </w:r>
      <w:r w:rsidR="00841A2D">
        <w:rPr>
          <w:noProof/>
          <w:lang w:val="en-US"/>
        </w:rPr>
        <w:t>T</w:t>
      </w:r>
      <w:r>
        <w:rPr>
          <w:noProof/>
          <w:lang w:val="en-US"/>
        </w:rPr>
        <w:t xml:space="preserve">he MCVideo clients send a </w:t>
      </w:r>
      <w:r w:rsidR="0087663A">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group communication.</w:t>
      </w:r>
      <w:r w:rsidR="00841A2D">
        <w:rPr>
          <w:noProof/>
          <w:lang w:val="en-US"/>
        </w:rPr>
        <w:t xml:space="preserve"> </w:t>
      </w:r>
      <w:r w:rsidR="00841A2D" w:rsidRPr="0018428A">
        <w:rPr>
          <w:noProof/>
          <w:lang w:val="en-US"/>
        </w:rPr>
        <w:t xml:space="preserve">On receiving a </w:t>
      </w:r>
      <w:r w:rsidR="0087663A">
        <w:rPr>
          <w:lang w:eastAsia="ko-KR"/>
        </w:rPr>
        <w:t xml:space="preserve">group communication answer </w:t>
      </w:r>
      <w:r w:rsidR="00841A2D">
        <w:rPr>
          <w:noProof/>
          <w:lang w:val="en-US"/>
        </w:rPr>
        <w:t>r</w:t>
      </w:r>
      <w:r w:rsidR="00841A2D" w:rsidRPr="0018428A">
        <w:rPr>
          <w:noProof/>
          <w:lang w:val="en-US"/>
        </w:rPr>
        <w:t>esponse mess</w:t>
      </w:r>
      <w:r w:rsidR="00841A2D">
        <w:rPr>
          <w:noProof/>
          <w:lang w:val="en-US"/>
        </w:rPr>
        <w:t>a</w:t>
      </w:r>
      <w:r w:rsidR="00841A2D" w:rsidRPr="0018428A">
        <w:rPr>
          <w:noProof/>
          <w:lang w:val="en-US"/>
        </w:rPr>
        <w:t xml:space="preserve">ge from at least one MCVideo client, other MCVideo clients need not send a </w:t>
      </w:r>
      <w:r w:rsidR="0087663A">
        <w:rPr>
          <w:lang w:eastAsia="ko-KR"/>
        </w:rPr>
        <w:t xml:space="preserve">group communication answer </w:t>
      </w:r>
      <w:r w:rsidR="00841A2D" w:rsidRPr="0018428A">
        <w:rPr>
          <w:noProof/>
          <w:lang w:val="en-US"/>
        </w:rPr>
        <w:t>response message.</w:t>
      </w:r>
      <w:r w:rsidR="00841A2D">
        <w:rPr>
          <w:noProof/>
          <w:lang w:val="en-US"/>
        </w:rPr>
        <w:t xml:space="preserve"> If the Group communication announcement message included a </w:t>
      </w:r>
      <w:r w:rsidR="00841A2D" w:rsidRPr="00B812E6">
        <w:rPr>
          <w:noProof/>
          <w:lang w:val="en-US"/>
        </w:rPr>
        <w:t>confirm mode indication</w:t>
      </w:r>
      <w:r w:rsidR="00841A2D">
        <w:rPr>
          <w:noProof/>
          <w:lang w:val="en-US"/>
        </w:rPr>
        <w:t xml:space="preserve">, then the MCVideo clients should send a </w:t>
      </w:r>
      <w:r w:rsidR="0087663A">
        <w:rPr>
          <w:lang w:eastAsia="ko-KR"/>
        </w:rPr>
        <w:t xml:space="preserve">group communication answer </w:t>
      </w:r>
      <w:r w:rsidR="00841A2D">
        <w:rPr>
          <w:noProof/>
          <w:lang w:val="en-US"/>
        </w:rPr>
        <w:t>response message.</w:t>
      </w:r>
    </w:p>
    <w:p w14:paraId="0BD26D32" w14:textId="77777777" w:rsidR="005F03D5" w:rsidRDefault="005F03D5" w:rsidP="005F03D5">
      <w:pPr>
        <w:pStyle w:val="NO"/>
        <w:rPr>
          <w:noProof/>
          <w:lang w:val="en-US"/>
        </w:rPr>
      </w:pPr>
      <w:r>
        <w:rPr>
          <w:noProof/>
          <w:lang w:val="en-US"/>
        </w:rPr>
        <w:t>NOTE</w:t>
      </w:r>
      <w:r w:rsidR="00BD3AAC">
        <w:rPr>
          <w:noProof/>
          <w:lang w:val="en-US"/>
        </w:rPr>
        <w:t> </w:t>
      </w:r>
      <w:r>
        <w:rPr>
          <w:noProof/>
          <w:lang w:val="en-US"/>
        </w:rPr>
        <w:t>1:</w:t>
      </w:r>
      <w:r>
        <w:rPr>
          <w:noProof/>
          <w:lang w:val="en-US"/>
        </w:rPr>
        <w:tab/>
        <w:t xml:space="preserve">MCVideo client 1 should wait for at least one </w:t>
      </w:r>
      <w:r w:rsidR="0087663A">
        <w:rPr>
          <w:lang w:eastAsia="ko-KR"/>
        </w:rPr>
        <w:t xml:space="preserve">group communication answer </w:t>
      </w:r>
      <w:r w:rsidR="00841A2D">
        <w:rPr>
          <w:noProof/>
          <w:lang w:val="en-US"/>
        </w:rPr>
        <w:t xml:space="preserve">response </w:t>
      </w:r>
      <w:r>
        <w:rPr>
          <w:noProof/>
          <w:lang w:val="en-US"/>
        </w:rPr>
        <w:t>message before transmitting video to the MCVideo group.</w:t>
      </w:r>
    </w:p>
    <w:p w14:paraId="22B3DC1A" w14:textId="77777777" w:rsidR="005F03D5" w:rsidRDefault="005F03D5" w:rsidP="005F03D5">
      <w:pPr>
        <w:pStyle w:val="B1"/>
        <w:rPr>
          <w:noProof/>
          <w:lang w:val="en-US"/>
        </w:rPr>
      </w:pPr>
      <w:r>
        <w:rPr>
          <w:noProof/>
          <w:lang w:val="en-US"/>
        </w:rPr>
        <w:t>4</w:t>
      </w:r>
      <w:r w:rsidRPr="00B869B9">
        <w:rPr>
          <w:noProof/>
          <w:lang w:val="en-US"/>
        </w:rPr>
        <w:t>.</w:t>
      </w:r>
      <w:r w:rsidRPr="00B869B9">
        <w:rPr>
          <w:noProof/>
          <w:lang w:val="en-US"/>
        </w:rPr>
        <w:tab/>
      </w:r>
      <w:r>
        <w:rPr>
          <w:noProof/>
          <w:lang w:val="en-US"/>
        </w:rPr>
        <w:t>MCVideo client 1 check</w:t>
      </w:r>
      <w:r w:rsidR="00841A2D">
        <w:rPr>
          <w:noProof/>
          <w:lang w:val="en-US"/>
        </w:rPr>
        <w:t>s</w:t>
      </w:r>
      <w:r>
        <w:rPr>
          <w:noProof/>
          <w:lang w:val="en-US"/>
        </w:rPr>
        <w:t xml:space="preserve"> the participants of the MCVideo group communication through the received </w:t>
      </w:r>
      <w:r w:rsidR="0087663A">
        <w:rPr>
          <w:lang w:eastAsia="ko-KR"/>
        </w:rPr>
        <w:t xml:space="preserve">group communication answer </w:t>
      </w:r>
      <w:r w:rsidR="00841A2D">
        <w:rPr>
          <w:noProof/>
          <w:lang w:val="en-US"/>
        </w:rPr>
        <w:t xml:space="preserve">response </w:t>
      </w:r>
      <w:r>
        <w:rPr>
          <w:noProof/>
          <w:lang w:val="en-US"/>
        </w:rPr>
        <w:t>messages.</w:t>
      </w:r>
    </w:p>
    <w:p w14:paraId="690F891D" w14:textId="77777777" w:rsidR="005F03D5" w:rsidRPr="00B869B9" w:rsidRDefault="005F03D5" w:rsidP="005F03D5">
      <w:pPr>
        <w:pStyle w:val="NO"/>
        <w:rPr>
          <w:noProof/>
          <w:lang w:val="en-US"/>
        </w:rPr>
      </w:pPr>
      <w:r>
        <w:rPr>
          <w:noProof/>
          <w:lang w:val="en-US"/>
        </w:rPr>
        <w:t>NOTE</w:t>
      </w:r>
      <w:r w:rsidR="00BD3AAC">
        <w:rPr>
          <w:noProof/>
          <w:lang w:val="en-US"/>
        </w:rPr>
        <w:t> </w:t>
      </w:r>
      <w:r>
        <w:rPr>
          <w:noProof/>
          <w:lang w:val="en-US"/>
        </w:rPr>
        <w:t>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140C1C2B" w14:textId="77777777" w:rsidR="005F03D5" w:rsidRDefault="005F03D5" w:rsidP="005F03D5">
      <w:pPr>
        <w:pStyle w:val="NO"/>
        <w:rPr>
          <w:noProof/>
          <w:lang w:val="en-US"/>
        </w:rPr>
      </w:pPr>
      <w:r>
        <w:rPr>
          <w:noProof/>
          <w:lang w:val="en-US"/>
        </w:rPr>
        <w:t>NOTE</w:t>
      </w:r>
      <w:r w:rsidR="00BD3AAC">
        <w:rPr>
          <w:noProof/>
          <w:lang w:val="en-US"/>
        </w:rPr>
        <w:t> </w:t>
      </w:r>
      <w:r>
        <w:rPr>
          <w:noProof/>
          <w:lang w:val="en-US"/>
        </w:rPr>
        <w:t>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2FA1500D" w14:textId="77777777" w:rsidR="00C03C46" w:rsidRPr="00B869B9" w:rsidRDefault="00C03C46" w:rsidP="00C03C46">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5A88BF90" w14:textId="77777777" w:rsidR="005F03D5" w:rsidRDefault="005F03D5" w:rsidP="000D58B0">
      <w:pPr>
        <w:pStyle w:val="Heading4"/>
        <w:rPr>
          <w:rFonts w:hint="eastAsia"/>
          <w:lang w:eastAsia="zh-CN"/>
        </w:rPr>
      </w:pPr>
      <w:bookmarkStart w:id="501" w:name="_Toc154698260"/>
      <w:r>
        <w:rPr>
          <w:rFonts w:hint="eastAsia"/>
          <w:lang w:eastAsia="zh-CN"/>
        </w:rPr>
        <w:lastRenderedPageBreak/>
        <w:t>7</w:t>
      </w:r>
      <w:r>
        <w:t>.</w:t>
      </w:r>
      <w:r w:rsidR="00FF4BBF">
        <w:rPr>
          <w:lang w:eastAsia="zh-CN"/>
        </w:rPr>
        <w:t>1.3</w:t>
      </w:r>
      <w:r>
        <w:t>.4</w:t>
      </w:r>
      <w:r>
        <w:tab/>
        <w:t xml:space="preserve">Passive join to </w:t>
      </w:r>
      <w:r>
        <w:rPr>
          <w:lang w:eastAsia="zh-CN"/>
        </w:rPr>
        <w:t>group communication</w:t>
      </w:r>
      <w:bookmarkEnd w:id="501"/>
    </w:p>
    <w:p w14:paraId="4B29E408" w14:textId="77777777" w:rsidR="005F03D5" w:rsidRDefault="005F03D5" w:rsidP="000D58B0">
      <w:pPr>
        <w:pStyle w:val="Heading5"/>
        <w:rPr>
          <w:lang w:eastAsia="zh-CN"/>
        </w:rPr>
      </w:pPr>
      <w:bookmarkStart w:id="502" w:name="_Toc154698261"/>
      <w:r>
        <w:rPr>
          <w:rFonts w:hint="eastAsia"/>
          <w:lang w:eastAsia="zh-CN"/>
        </w:rPr>
        <w:t>7</w:t>
      </w:r>
      <w:r>
        <w:t>.</w:t>
      </w:r>
      <w:r w:rsidR="00FF4BBF">
        <w:rPr>
          <w:lang w:eastAsia="zh-CN"/>
        </w:rPr>
        <w:t>1.3</w:t>
      </w:r>
      <w:r>
        <w:t>.4.</w:t>
      </w:r>
      <w:r>
        <w:rPr>
          <w:rFonts w:hint="eastAsia"/>
          <w:lang w:eastAsia="zh-CN"/>
        </w:rPr>
        <w:t>1</w:t>
      </w:r>
      <w:r>
        <w:tab/>
      </w:r>
      <w:r>
        <w:rPr>
          <w:rFonts w:hint="eastAsia"/>
          <w:lang w:eastAsia="zh-CN"/>
        </w:rPr>
        <w:t>General</w:t>
      </w:r>
      <w:bookmarkEnd w:id="502"/>
    </w:p>
    <w:p w14:paraId="211DF640" w14:textId="77777777" w:rsidR="00864523" w:rsidRPr="00864523" w:rsidRDefault="00864523" w:rsidP="00864523">
      <w:pPr>
        <w:rPr>
          <w:rFonts w:hint="eastAsia"/>
        </w:rPr>
      </w:pPr>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157CCBF2" w14:textId="77777777" w:rsidR="005F03D5" w:rsidRDefault="005F03D5" w:rsidP="000D58B0">
      <w:pPr>
        <w:pStyle w:val="Heading5"/>
        <w:rPr>
          <w:lang w:eastAsia="zh-CN"/>
        </w:rPr>
      </w:pPr>
      <w:bookmarkStart w:id="503" w:name="_Toc154698262"/>
      <w:r>
        <w:rPr>
          <w:rFonts w:hint="eastAsia"/>
          <w:lang w:eastAsia="zh-CN"/>
        </w:rPr>
        <w:t>7</w:t>
      </w:r>
      <w:r>
        <w:t>.</w:t>
      </w:r>
      <w:r w:rsidR="00FF4BBF">
        <w:rPr>
          <w:lang w:eastAsia="zh-CN"/>
        </w:rPr>
        <w:t>1.3</w:t>
      </w:r>
      <w:r>
        <w:t>.4.</w:t>
      </w:r>
      <w:r>
        <w:rPr>
          <w:rFonts w:hint="eastAsia"/>
          <w:lang w:eastAsia="zh-CN"/>
        </w:rPr>
        <w:t>2</w:t>
      </w:r>
      <w:r>
        <w:tab/>
      </w:r>
      <w:r>
        <w:rPr>
          <w:rFonts w:hint="eastAsia"/>
          <w:lang w:eastAsia="zh-CN"/>
        </w:rPr>
        <w:t>Procedure</w:t>
      </w:r>
      <w:bookmarkEnd w:id="503"/>
    </w:p>
    <w:p w14:paraId="6FA8BC75" w14:textId="77777777" w:rsidR="005F03D5" w:rsidRDefault="005F03D5" w:rsidP="005F03D5">
      <w:r>
        <w:t>Figure</w:t>
      </w:r>
      <w:r w:rsidR="00FF4BBF">
        <w:t> </w:t>
      </w:r>
      <w:r>
        <w:t>7.</w:t>
      </w:r>
      <w:r w:rsidR="00FF4BBF">
        <w:t>1.3</w:t>
      </w:r>
      <w:r>
        <w:t xml:space="preserve">.4.2-1 describes procedures to join a MCVideo </w:t>
      </w:r>
      <w:r>
        <w:rPr>
          <w:noProof/>
          <w:lang w:val="en-US"/>
        </w:rPr>
        <w:t xml:space="preserve">group communication </w:t>
      </w:r>
      <w:r>
        <w:t>passively.</w:t>
      </w:r>
    </w:p>
    <w:p w14:paraId="3752C187" w14:textId="77777777" w:rsidR="005F03D5" w:rsidRDefault="005F03D5" w:rsidP="005F03D5">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7CD7169B" w14:textId="77777777" w:rsidR="005F03D5" w:rsidRDefault="005F03D5" w:rsidP="005F03D5">
      <w:r>
        <w:t>Pre-conditions:</w:t>
      </w:r>
    </w:p>
    <w:p w14:paraId="628B2BD9" w14:textId="77777777" w:rsidR="005F03D5" w:rsidRDefault="005F03D5" w:rsidP="005F03D5">
      <w:pPr>
        <w:pStyle w:val="B1"/>
      </w:pPr>
      <w:r>
        <w:t>1.</w:t>
      </w:r>
      <w:r>
        <w:tab/>
        <w:t xml:space="preserve">Information for ProSe direct communications corresponding to the MCVideo group and its mapping to ProSe Layer-2 Group ID are pre-configured in MCVideo client </w:t>
      </w:r>
      <w:r w:rsidR="005051F1">
        <w:rPr>
          <w:rFonts w:hint="eastAsia"/>
          <w:lang w:eastAsia="zh-CN"/>
        </w:rPr>
        <w:t xml:space="preserve">1 to client N and client </w:t>
      </w:r>
      <w:r>
        <w:t>X.</w:t>
      </w:r>
    </w:p>
    <w:p w14:paraId="101E0145" w14:textId="77777777" w:rsidR="005F03D5" w:rsidRDefault="005F03D5" w:rsidP="005F03D5">
      <w:pPr>
        <w:pStyle w:val="B1"/>
      </w:pPr>
      <w:r>
        <w:t>2.</w:t>
      </w:r>
      <w:r>
        <w:tab/>
        <w:t>MCVideo client 1 to MCVideo client N and MCVideo client X are members of the same MCVideo group.</w:t>
      </w:r>
    </w:p>
    <w:p w14:paraId="6A237AF2" w14:textId="77777777" w:rsidR="005F03D5" w:rsidRPr="00B869B9" w:rsidRDefault="005F03D5" w:rsidP="005F03D5">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E308FAC" w14:textId="77777777" w:rsidR="005F03D5" w:rsidRDefault="0087663A" w:rsidP="000D58B0">
      <w:pPr>
        <w:pStyle w:val="TH"/>
      </w:pPr>
      <w:r>
        <w:object w:dxaOrig="8941" w:dyaOrig="6274" w14:anchorId="1FD7DE95">
          <v:shape id="_x0000_i1047" type="#_x0000_t75" style="width:447.05pt;height:313.95pt" o:ole="">
            <v:imagedata r:id="rId51" o:title=""/>
          </v:shape>
          <o:OLEObject Type="Embed" ProgID="Visio.Drawing.11" ShapeID="_x0000_i1047" DrawAspect="Content" ObjectID="_1765310960" r:id="rId52"/>
        </w:object>
      </w:r>
    </w:p>
    <w:p w14:paraId="580499B1" w14:textId="77777777" w:rsidR="005F03D5" w:rsidRPr="00D4045F" w:rsidRDefault="005F03D5" w:rsidP="005F03D5">
      <w:pPr>
        <w:pStyle w:val="TF"/>
        <w:rPr>
          <w:rFonts w:hint="eastAsia"/>
          <w:lang w:eastAsia="zh-CN"/>
        </w:rPr>
      </w:pPr>
      <w:r>
        <w:t>Figure 7.</w:t>
      </w:r>
      <w:r w:rsidR="00FF4BBF">
        <w:t>1.3</w:t>
      </w:r>
      <w:r>
        <w:t>.4.2-1: Passive join to MCVideo group communication</w:t>
      </w:r>
    </w:p>
    <w:p w14:paraId="4388FDD5" w14:textId="77777777" w:rsidR="005F03D5" w:rsidRPr="00B869B9" w:rsidRDefault="005F03D5" w:rsidP="005F03D5">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797EA8BF" w14:textId="77777777" w:rsidR="005F03D5" w:rsidRPr="00B869B9" w:rsidRDefault="005F03D5" w:rsidP="005F03D5">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0B1C9576" w14:textId="77777777" w:rsidR="005F03D5" w:rsidRPr="00B869B9" w:rsidRDefault="005F03D5" w:rsidP="005F03D5">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629E7CE6" w14:textId="77777777" w:rsidR="005F03D5" w:rsidRPr="00B869B9" w:rsidRDefault="005F03D5" w:rsidP="005F03D5">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sidR="0087663A">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752A63C2" w14:textId="77777777" w:rsidR="005F03D5" w:rsidRPr="00B869B9" w:rsidRDefault="005F03D5" w:rsidP="005F03D5">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642125E" w14:textId="77777777" w:rsidR="005F03D5" w:rsidRDefault="005F03D5" w:rsidP="000D58B0">
      <w:pPr>
        <w:pStyle w:val="Heading4"/>
        <w:rPr>
          <w:rFonts w:hint="eastAsia"/>
          <w:lang w:eastAsia="zh-CN"/>
        </w:rPr>
      </w:pPr>
      <w:bookmarkStart w:id="504" w:name="_Toc154698263"/>
      <w:r>
        <w:rPr>
          <w:rFonts w:hint="eastAsia"/>
          <w:lang w:eastAsia="zh-CN"/>
        </w:rPr>
        <w:t>7</w:t>
      </w:r>
      <w:r>
        <w:t>.</w:t>
      </w:r>
      <w:r w:rsidR="00FF4BBF">
        <w:rPr>
          <w:lang w:eastAsia="zh-CN"/>
        </w:rPr>
        <w:t>1.3</w:t>
      </w:r>
      <w:r>
        <w:t>.5</w:t>
      </w:r>
      <w:r>
        <w:tab/>
        <w:t>Active join to</w:t>
      </w:r>
      <w:r>
        <w:rPr>
          <w:lang w:eastAsia="zh-CN"/>
        </w:rPr>
        <w:t xml:space="preserve"> </w:t>
      </w:r>
      <w:r>
        <w:rPr>
          <w:noProof/>
          <w:lang w:val="en-US"/>
        </w:rPr>
        <w:t>group communication</w:t>
      </w:r>
      <w:bookmarkEnd w:id="504"/>
    </w:p>
    <w:p w14:paraId="5FC79AF4" w14:textId="77777777" w:rsidR="005F03D5" w:rsidRDefault="005F03D5" w:rsidP="000D58B0">
      <w:pPr>
        <w:pStyle w:val="Heading5"/>
        <w:rPr>
          <w:lang w:eastAsia="zh-CN"/>
        </w:rPr>
      </w:pPr>
      <w:bookmarkStart w:id="505" w:name="_Toc154698264"/>
      <w:r>
        <w:rPr>
          <w:rFonts w:hint="eastAsia"/>
          <w:lang w:eastAsia="zh-CN"/>
        </w:rPr>
        <w:t>7</w:t>
      </w:r>
      <w:r>
        <w:t>.</w:t>
      </w:r>
      <w:r w:rsidR="00FF4BBF">
        <w:rPr>
          <w:lang w:eastAsia="zh-CN"/>
        </w:rPr>
        <w:t>1.3</w:t>
      </w:r>
      <w:r>
        <w:t>.5.</w:t>
      </w:r>
      <w:r>
        <w:rPr>
          <w:rFonts w:hint="eastAsia"/>
          <w:lang w:eastAsia="zh-CN"/>
        </w:rPr>
        <w:t>1</w:t>
      </w:r>
      <w:r>
        <w:tab/>
      </w:r>
      <w:r>
        <w:rPr>
          <w:rFonts w:hint="eastAsia"/>
          <w:lang w:eastAsia="zh-CN"/>
        </w:rPr>
        <w:t>General</w:t>
      </w:r>
      <w:bookmarkEnd w:id="505"/>
    </w:p>
    <w:p w14:paraId="079077C2" w14:textId="77777777" w:rsidR="00864523" w:rsidRPr="00864523" w:rsidRDefault="00864523" w:rsidP="00864523">
      <w:pPr>
        <w:rPr>
          <w:rFonts w:hint="eastAsia"/>
        </w:rPr>
      </w:pPr>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4C4EFD48" w14:textId="77777777" w:rsidR="005F03D5" w:rsidRDefault="005F03D5" w:rsidP="000D58B0">
      <w:pPr>
        <w:pStyle w:val="Heading5"/>
        <w:rPr>
          <w:lang w:eastAsia="zh-CN"/>
        </w:rPr>
      </w:pPr>
      <w:bookmarkStart w:id="506" w:name="_Toc154698265"/>
      <w:r>
        <w:rPr>
          <w:rFonts w:hint="eastAsia"/>
          <w:lang w:eastAsia="zh-CN"/>
        </w:rPr>
        <w:t>7</w:t>
      </w:r>
      <w:r>
        <w:t>.</w:t>
      </w:r>
      <w:r w:rsidR="00FF4BBF">
        <w:rPr>
          <w:lang w:eastAsia="zh-CN"/>
        </w:rPr>
        <w:t>1.3</w:t>
      </w:r>
      <w:r>
        <w:t>.5.</w:t>
      </w:r>
      <w:r>
        <w:rPr>
          <w:rFonts w:hint="eastAsia"/>
          <w:lang w:eastAsia="zh-CN"/>
        </w:rPr>
        <w:t>2</w:t>
      </w:r>
      <w:r>
        <w:tab/>
      </w:r>
      <w:r>
        <w:rPr>
          <w:rFonts w:hint="eastAsia"/>
          <w:lang w:eastAsia="zh-CN"/>
        </w:rPr>
        <w:t>Procedure</w:t>
      </w:r>
      <w:bookmarkEnd w:id="506"/>
    </w:p>
    <w:p w14:paraId="0D5788A7" w14:textId="77777777" w:rsidR="005F03D5" w:rsidRDefault="005F03D5" w:rsidP="005F03D5">
      <w:r>
        <w:t>Figure 7.</w:t>
      </w:r>
      <w:r w:rsidR="00FF4BBF">
        <w:t>1.3</w:t>
      </w:r>
      <w:r>
        <w:t xml:space="preserve">.5.2-1 describes procedures to join a MCVideo </w:t>
      </w:r>
      <w:r>
        <w:rPr>
          <w:noProof/>
          <w:lang w:val="en-US"/>
        </w:rPr>
        <w:t xml:space="preserve">group communication </w:t>
      </w:r>
      <w:r>
        <w:t>actively.</w:t>
      </w:r>
    </w:p>
    <w:p w14:paraId="72222BCF" w14:textId="77777777" w:rsidR="005F03D5" w:rsidRDefault="005F03D5" w:rsidP="005F03D5">
      <w:r>
        <w:t xml:space="preserve">The MCVideo client X sends a </w:t>
      </w:r>
      <w:r>
        <w:rPr>
          <w:noProof/>
          <w:lang w:val="en-US"/>
        </w:rPr>
        <w:t xml:space="preserve">Group communication announcement </w:t>
      </w:r>
      <w:r>
        <w:t>message towards the MCVideo group.</w:t>
      </w:r>
    </w:p>
    <w:p w14:paraId="23F7866F" w14:textId="77777777" w:rsidR="005F03D5" w:rsidRDefault="005F03D5" w:rsidP="005F03D5">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69ED08E5" w14:textId="77777777" w:rsidR="005F03D5" w:rsidRDefault="005F03D5" w:rsidP="005F03D5">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57B185A" w14:textId="77777777" w:rsidR="005F03D5" w:rsidRDefault="005F03D5" w:rsidP="005F03D5">
      <w:r>
        <w:t>Pre-conditions:</w:t>
      </w:r>
    </w:p>
    <w:p w14:paraId="1E620266" w14:textId="77777777" w:rsidR="005F03D5" w:rsidRDefault="005F03D5" w:rsidP="005F03D5">
      <w:pPr>
        <w:pStyle w:val="B1"/>
      </w:pPr>
      <w:r>
        <w:t>1.</w:t>
      </w:r>
      <w:r>
        <w:tab/>
        <w:t xml:space="preserve">Information for ProSe direct communications corresponding to the MCVideo group and its mapping to ProSe Layer-2 Group ID are pre-configured in MCVideo client </w:t>
      </w:r>
      <w:r w:rsidR="005051F1">
        <w:rPr>
          <w:rFonts w:hint="eastAsia"/>
          <w:lang w:eastAsia="zh-CN"/>
        </w:rPr>
        <w:t xml:space="preserve">1 to client N and client </w:t>
      </w:r>
      <w:r>
        <w:t>X.</w:t>
      </w:r>
    </w:p>
    <w:p w14:paraId="3102C465" w14:textId="77777777" w:rsidR="005F03D5" w:rsidRDefault="005F03D5" w:rsidP="005F03D5">
      <w:pPr>
        <w:pStyle w:val="B1"/>
      </w:pPr>
      <w:r>
        <w:t>2.</w:t>
      </w:r>
      <w:r>
        <w:tab/>
        <w:t>MCVideo client 1 to MCVideo client N and MCVideo client X are members of the same MCVideo group.</w:t>
      </w:r>
    </w:p>
    <w:p w14:paraId="52351927" w14:textId="77777777" w:rsidR="005F03D5" w:rsidRPr="00B869B9" w:rsidRDefault="005F03D5" w:rsidP="005F03D5">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5A12CB6D" w14:textId="77777777" w:rsidR="005F03D5" w:rsidRDefault="0087663A" w:rsidP="000D58B0">
      <w:pPr>
        <w:pStyle w:val="TH"/>
      </w:pPr>
      <w:r>
        <w:object w:dxaOrig="8941" w:dyaOrig="6613" w14:anchorId="3782B39A">
          <v:shape id="_x0000_i1048" type="#_x0000_t75" style="width:447.05pt;height:330.85pt" o:ole="">
            <v:imagedata r:id="rId53" o:title=""/>
          </v:shape>
          <o:OLEObject Type="Embed" ProgID="Visio.Drawing.11" ShapeID="_x0000_i1048" DrawAspect="Content" ObjectID="_1765310961" r:id="rId54"/>
        </w:object>
      </w:r>
    </w:p>
    <w:p w14:paraId="1E1301C5" w14:textId="77777777" w:rsidR="005F03D5" w:rsidRPr="00196056" w:rsidRDefault="005F03D5" w:rsidP="005F03D5">
      <w:pPr>
        <w:pStyle w:val="TF"/>
        <w:rPr>
          <w:lang w:eastAsia="zh-CN"/>
        </w:rPr>
      </w:pPr>
      <w:r>
        <w:t>Figure 7.</w:t>
      </w:r>
      <w:r w:rsidR="00FF4BBF">
        <w:t>1.3</w:t>
      </w:r>
      <w:r>
        <w:t xml:space="preserve">.5.2-1: Active join to MCVideo </w:t>
      </w:r>
      <w:r>
        <w:rPr>
          <w:noProof/>
          <w:lang w:val="en-US"/>
        </w:rPr>
        <w:t>group communication</w:t>
      </w:r>
    </w:p>
    <w:p w14:paraId="5A37AEFE" w14:textId="77777777" w:rsidR="005F03D5" w:rsidRPr="00B869B9" w:rsidRDefault="005F03D5" w:rsidP="005F03D5">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25412A9B" w14:textId="77777777" w:rsidR="005F03D5" w:rsidRPr="00B869B9" w:rsidRDefault="005F03D5" w:rsidP="005F03D5">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500C381A" w14:textId="77777777" w:rsidR="005F03D5" w:rsidRPr="00B869B9" w:rsidRDefault="005F03D5" w:rsidP="005F03D5">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7FD11555" w14:textId="77777777" w:rsidR="005F03D5" w:rsidRPr="00B869B9" w:rsidRDefault="005F03D5" w:rsidP="005F03D5">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sidR="0087663A">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132C608F" w14:textId="77777777" w:rsidR="005F03D5" w:rsidRPr="00AD7C25" w:rsidRDefault="005F03D5" w:rsidP="000D58B0">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2880F909" w14:textId="77777777" w:rsidR="0014079C" w:rsidRPr="00342E50" w:rsidRDefault="0014079C" w:rsidP="0014079C">
      <w:pPr>
        <w:pStyle w:val="Heading4"/>
        <w:rPr>
          <w:lang w:val="en-IN"/>
        </w:rPr>
      </w:pPr>
      <w:bookmarkStart w:id="507" w:name="_Toc424654509"/>
      <w:bookmarkStart w:id="508" w:name="_Toc428365101"/>
      <w:bookmarkStart w:id="509" w:name="_Toc433209785"/>
      <w:bookmarkStart w:id="510" w:name="_Toc454349256"/>
      <w:bookmarkStart w:id="511" w:name="_Toc154698266"/>
      <w:r w:rsidRPr="00342E50">
        <w:rPr>
          <w:lang w:val="en-IN"/>
        </w:rPr>
        <w:t>7.1.3.6</w:t>
      </w:r>
      <w:r w:rsidRPr="00342E50">
        <w:rPr>
          <w:lang w:val="en-IN"/>
        </w:rPr>
        <w:tab/>
        <w:t>Broadcast group communication</w:t>
      </w:r>
      <w:bookmarkEnd w:id="507"/>
      <w:bookmarkEnd w:id="508"/>
      <w:bookmarkEnd w:id="509"/>
      <w:bookmarkEnd w:id="510"/>
      <w:bookmarkEnd w:id="511"/>
    </w:p>
    <w:p w14:paraId="76DE92C0" w14:textId="77777777" w:rsidR="0014079C" w:rsidRPr="00342E50" w:rsidRDefault="0014079C" w:rsidP="0014079C">
      <w:bookmarkStart w:id="512" w:name="_Toc424654511"/>
      <w:bookmarkStart w:id="513"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53B0D0B3" w14:textId="77777777" w:rsidR="0014079C" w:rsidRPr="00342E50" w:rsidRDefault="0014079C" w:rsidP="0014079C">
      <w:pPr>
        <w:rPr>
          <w:rFonts w:eastAsia="Malgun Gothic"/>
          <w:lang w:eastAsia="ko-KR"/>
        </w:rPr>
      </w:pPr>
      <w:r w:rsidRPr="00342E50">
        <w:t>Broadcast group communication over group-broadcast group and over user-broadcast group are handled without distinction in off-network.</w:t>
      </w:r>
    </w:p>
    <w:p w14:paraId="41435418" w14:textId="77777777" w:rsidR="0014079C" w:rsidRPr="00342E50" w:rsidRDefault="0014079C" w:rsidP="0014079C">
      <w:pPr>
        <w:pStyle w:val="TH"/>
        <w:rPr>
          <w:rFonts w:eastAsia="Malgun Gothic"/>
          <w:lang w:eastAsia="ko-KR"/>
        </w:rPr>
      </w:pPr>
      <w:r w:rsidRPr="00342E50">
        <w:object w:dxaOrig="8438" w:dyaOrig="4995" w14:anchorId="2C30DAA3">
          <v:shape id="_x0000_i1049" type="#_x0000_t75" style="width:366.4pt;height:216.9pt" o:ole="">
            <v:imagedata r:id="rId55" o:title=""/>
          </v:shape>
          <o:OLEObject Type="Embed" ProgID="Visio.Drawing.11" ShapeID="_x0000_i1049" DrawAspect="Content" ObjectID="_1765310962" r:id="rId56"/>
        </w:object>
      </w:r>
    </w:p>
    <w:p w14:paraId="4EFDFA3B" w14:textId="77777777" w:rsidR="0014079C" w:rsidRPr="00342E50" w:rsidRDefault="0014079C" w:rsidP="0014079C">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0075774A" w14:textId="77777777" w:rsidR="0014079C" w:rsidRPr="00342E50" w:rsidRDefault="0014079C" w:rsidP="0014079C">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356DFACB" w14:textId="77777777" w:rsidR="0014079C" w:rsidRPr="00342E50" w:rsidRDefault="0014079C" w:rsidP="0014079C">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573B1E54" w14:textId="77777777" w:rsidR="0014079C" w:rsidRPr="00342E50" w:rsidRDefault="0014079C" w:rsidP="0014079C">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120766FE" w14:textId="77777777" w:rsidR="0014079C" w:rsidRPr="00342E50" w:rsidRDefault="0014079C" w:rsidP="0014079C">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12"/>
      <w:bookmarkEnd w:id="513"/>
    </w:p>
    <w:p w14:paraId="4106D605" w14:textId="77777777" w:rsidR="0014079C" w:rsidRPr="00342E50" w:rsidRDefault="0014079C" w:rsidP="0014079C"/>
    <w:p w14:paraId="3E4D5D0D" w14:textId="77777777" w:rsidR="006D4049" w:rsidRPr="00081603" w:rsidRDefault="006D4049" w:rsidP="006D4049">
      <w:pPr>
        <w:pStyle w:val="Heading4"/>
        <w:rPr>
          <w:lang w:val="en-IN"/>
        </w:rPr>
      </w:pPr>
      <w:bookmarkStart w:id="514" w:name="_Toc154698267"/>
      <w:r w:rsidRPr="00081603">
        <w:rPr>
          <w:lang w:val="en-IN"/>
        </w:rPr>
        <w:t>7.1.3.7</w:t>
      </w:r>
      <w:r w:rsidRPr="00081603">
        <w:rPr>
          <w:lang w:val="en-IN"/>
        </w:rPr>
        <w:tab/>
        <w:t>Group communication release due to inactivity</w:t>
      </w:r>
      <w:bookmarkEnd w:id="514"/>
    </w:p>
    <w:p w14:paraId="38F79064" w14:textId="77777777" w:rsidR="006D4049" w:rsidRPr="00081603" w:rsidRDefault="006D4049" w:rsidP="006D4049">
      <w:pPr>
        <w:rPr>
          <w:rFonts w:eastAsia="Malgun Gothic"/>
          <w:lang w:eastAsia="ko-KR"/>
        </w:rPr>
      </w:pPr>
      <w:bookmarkStart w:id="515" w:name="_Toc424654504"/>
      <w:bookmarkStart w:id="516"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0C6B2FE9" w14:textId="77777777" w:rsidR="006D4049" w:rsidRPr="00BD3AAC" w:rsidRDefault="006D4049" w:rsidP="00BD3AAC">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15"/>
      <w:bookmarkEnd w:id="516"/>
    </w:p>
    <w:p w14:paraId="0719C07C" w14:textId="77777777" w:rsidR="00674405" w:rsidRPr="00404B03" w:rsidRDefault="00674405" w:rsidP="00674405">
      <w:pPr>
        <w:pStyle w:val="Heading4"/>
        <w:rPr>
          <w:lang w:val="en-IN"/>
        </w:rPr>
      </w:pPr>
      <w:bookmarkStart w:id="517" w:name="_Toc454349257"/>
      <w:bookmarkStart w:id="518" w:name="_Toc154698268"/>
      <w:r w:rsidRPr="00404B03">
        <w:rPr>
          <w:lang w:val="en-IN"/>
        </w:rPr>
        <w:t>7.1.3.8</w:t>
      </w:r>
      <w:r w:rsidRPr="00404B03">
        <w:rPr>
          <w:lang w:val="en-IN"/>
        </w:rPr>
        <w:tab/>
        <w:t>Emergency and imminent peril procedures</w:t>
      </w:r>
      <w:bookmarkEnd w:id="517"/>
      <w:bookmarkEnd w:id="518"/>
    </w:p>
    <w:p w14:paraId="01FA096D" w14:textId="77777777" w:rsidR="00674405" w:rsidRPr="00404B03" w:rsidRDefault="00674405" w:rsidP="00674405">
      <w:pPr>
        <w:pStyle w:val="Heading5"/>
        <w:rPr>
          <w:b/>
          <w:lang w:val="en-IN" w:eastAsia="ko-KR"/>
        </w:rPr>
      </w:pPr>
      <w:bookmarkStart w:id="519" w:name="_Toc454349258"/>
      <w:bookmarkStart w:id="520" w:name="_Toc154698269"/>
      <w:r w:rsidRPr="00404B03">
        <w:rPr>
          <w:lang w:val="en-IN"/>
        </w:rPr>
        <w:t>7.1.3.8.1</w:t>
      </w:r>
      <w:r w:rsidRPr="00404B03">
        <w:rPr>
          <w:lang w:val="en-IN"/>
        </w:rPr>
        <w:tab/>
        <w:t xml:space="preserve">Emergency group </w:t>
      </w:r>
      <w:bookmarkEnd w:id="519"/>
      <w:r w:rsidRPr="00404B03">
        <w:rPr>
          <w:lang w:val="en-IN"/>
        </w:rPr>
        <w:t>communication</w:t>
      </w:r>
      <w:bookmarkEnd w:id="520"/>
    </w:p>
    <w:p w14:paraId="70484CCC" w14:textId="77777777" w:rsidR="00674405" w:rsidRPr="00404B03" w:rsidRDefault="00674405" w:rsidP="00674405">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20B722C7" w14:textId="77777777" w:rsidR="00674405" w:rsidRPr="00404B03" w:rsidRDefault="00674405" w:rsidP="00674405">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2CBDEFA8" w14:textId="77777777" w:rsidR="00674405" w:rsidRPr="00404B03" w:rsidRDefault="00674405" w:rsidP="00674405">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rsidR="00E630A1">
        <w:t>state</w:t>
      </w:r>
      <w:r w:rsidRPr="00404B03">
        <w:t xml:space="preserve"> from the indication.</w:t>
      </w:r>
      <w:r w:rsidRPr="00404B03">
        <w:rPr>
          <w:lang w:eastAsia="ko-KR"/>
        </w:rPr>
        <w:t xml:space="preserve"> </w:t>
      </w:r>
    </w:p>
    <w:p w14:paraId="0D9FBED3" w14:textId="77777777" w:rsidR="00674405" w:rsidRPr="00404B03" w:rsidRDefault="00674405" w:rsidP="00674405">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4468605F" w14:textId="77777777" w:rsidR="00674405" w:rsidRPr="00404B03" w:rsidRDefault="00674405" w:rsidP="00674405">
      <w:pPr>
        <w:pStyle w:val="B1"/>
      </w:pPr>
      <w:r w:rsidRPr="00404B03">
        <w:lastRenderedPageBreak/>
        <w:t>-</w:t>
      </w:r>
      <w:r w:rsidRPr="00404B03">
        <w:tab/>
        <w:t>The MCVideo client enters the MCVideo emergency state when initiating an MCVideo emergency communication</w:t>
      </w:r>
      <w:r w:rsidR="00911F16">
        <w:t xml:space="preserve"> or emergency alert</w:t>
      </w:r>
      <w:r w:rsidRPr="00404B03">
        <w:t>. Only the MCVideo user of the MCVideo client can clear the client's local MCVideo emergency state.</w:t>
      </w:r>
    </w:p>
    <w:p w14:paraId="7345ED6E" w14:textId="77777777" w:rsidR="00674405" w:rsidRPr="00404B03" w:rsidRDefault="00674405" w:rsidP="00674405">
      <w:pPr>
        <w:pStyle w:val="B1"/>
      </w:pPr>
      <w:r w:rsidRPr="00404B03">
        <w:t>-</w:t>
      </w:r>
      <w:r w:rsidRPr="00404B03">
        <w:tab/>
        <w:t>The MCVideo group in-progress emergency state is cancelled when the communication ends.</w:t>
      </w:r>
    </w:p>
    <w:p w14:paraId="5CB29BC1" w14:textId="77777777" w:rsidR="00674405" w:rsidRPr="00404B03" w:rsidRDefault="00674405" w:rsidP="00674405">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4B0E32A0" w14:textId="77777777" w:rsidR="00674405" w:rsidRPr="00404B03" w:rsidRDefault="00674405" w:rsidP="00674405">
      <w:pPr>
        <w:pStyle w:val="B1"/>
      </w:pPr>
      <w:r w:rsidRPr="00404B03">
        <w:t>-</w:t>
      </w:r>
      <w:r w:rsidRPr="00404B03">
        <w:tab/>
        <w:t xml:space="preserve">When the MCVideo group is no longer in the in-progress emergency state, every client returns the </w:t>
      </w:r>
      <w:r w:rsidRPr="00404B03">
        <w:rPr>
          <w:lang w:eastAsia="ko-KR"/>
        </w:rPr>
        <w:t xml:space="preserve">value of </w:t>
      </w:r>
      <w:r w:rsidR="007F00F1" w:rsidRPr="00404B03">
        <w:rPr>
          <w:lang w:eastAsia="ko-KR"/>
        </w:rPr>
        <w:t>Pro</w:t>
      </w:r>
      <w:r w:rsidR="007F00F1">
        <w:rPr>
          <w:lang w:eastAsia="ko-KR"/>
        </w:rPr>
        <w:t>S</w:t>
      </w:r>
      <w:r w:rsidR="007F00F1" w:rsidRPr="00404B03">
        <w:rPr>
          <w:lang w:eastAsia="ko-KR"/>
        </w:rPr>
        <w:t>e</w:t>
      </w:r>
      <w:r w:rsidRPr="00404B03">
        <w:rPr>
          <w:lang w:eastAsia="ko-KR"/>
        </w:rPr>
        <w:t xml:space="preserve"> Per Packet Priority</w:t>
      </w:r>
      <w:r w:rsidRPr="00404B03">
        <w:t xml:space="preserve"> to its </w:t>
      </w:r>
      <w:r w:rsidRPr="00404B03">
        <w:rPr>
          <w:lang w:eastAsia="ko-KR"/>
        </w:rPr>
        <w:t>default value</w:t>
      </w:r>
      <w:r w:rsidRPr="00404B03">
        <w:t>.</w:t>
      </w:r>
    </w:p>
    <w:p w14:paraId="7AB8F319" w14:textId="77777777" w:rsidR="00674405" w:rsidRPr="00404B03" w:rsidRDefault="00674405" w:rsidP="00674405">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452F128" w14:textId="77777777" w:rsidR="00674405" w:rsidRPr="00404B03" w:rsidRDefault="00674405" w:rsidP="00674405">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1CFA54BD" w14:textId="77777777" w:rsidR="00674405" w:rsidRPr="00404B03" w:rsidRDefault="00674405" w:rsidP="00674405">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4A919BE5" w14:textId="77777777" w:rsidR="00674405" w:rsidRDefault="00674405" w:rsidP="00674405">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4F1673BC" w14:textId="77777777" w:rsidR="00674405" w:rsidRPr="00404B03" w:rsidRDefault="00674405" w:rsidP="00674405">
      <w:pPr>
        <w:pStyle w:val="Heading5"/>
        <w:rPr>
          <w:lang w:val="en-IN"/>
        </w:rPr>
      </w:pPr>
      <w:bookmarkStart w:id="521" w:name="_Toc154698270"/>
      <w:r w:rsidRPr="00404B03">
        <w:rPr>
          <w:lang w:val="en-IN"/>
        </w:rPr>
        <w:t>7.1.3.8.2</w:t>
      </w:r>
      <w:r w:rsidRPr="00404B03">
        <w:rPr>
          <w:lang w:val="en-IN"/>
        </w:rPr>
        <w:tab/>
        <w:t>MCVideo imminent peril</w:t>
      </w:r>
      <w:bookmarkEnd w:id="521"/>
    </w:p>
    <w:p w14:paraId="2B62E171" w14:textId="77777777" w:rsidR="00674405" w:rsidRPr="00404B03" w:rsidRDefault="00674405" w:rsidP="00674405">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B6F8658" w14:textId="77777777" w:rsidR="00674405" w:rsidRPr="00404B03" w:rsidRDefault="00674405" w:rsidP="00674405">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50818CB9" w14:textId="77777777" w:rsidR="00674405" w:rsidRPr="00404B03" w:rsidRDefault="00674405" w:rsidP="00674405">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15007C3D" w14:textId="77777777" w:rsidR="00674405" w:rsidRPr="00404B03" w:rsidRDefault="00674405" w:rsidP="00674405">
      <w:pPr>
        <w:pStyle w:val="B1"/>
      </w:pPr>
      <w:r w:rsidRPr="00404B03">
        <w:t>-</w:t>
      </w:r>
      <w:r w:rsidRPr="00404B03">
        <w:tab/>
        <w:t>The MCVideo group in-progress imminent peril state is considered cancelled when the communication ends.</w:t>
      </w:r>
    </w:p>
    <w:p w14:paraId="4EAADA45" w14:textId="77777777" w:rsidR="00674405" w:rsidRPr="00404B03" w:rsidRDefault="00674405" w:rsidP="00674405">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0B84660E" w14:textId="77777777" w:rsidR="00674405" w:rsidRPr="00404B03" w:rsidRDefault="00674405" w:rsidP="00674405">
      <w:pPr>
        <w:pStyle w:val="B1"/>
      </w:pPr>
      <w:r w:rsidRPr="00404B03">
        <w:t>-</w:t>
      </w:r>
      <w:r w:rsidRPr="00404B03">
        <w:tab/>
        <w:t xml:space="preserve">When the MCVideo group is no longer in the in-progress imminent peril state, every MCVideo client returns the </w:t>
      </w:r>
      <w:r w:rsidRPr="00404B03">
        <w:rPr>
          <w:lang w:eastAsia="ko-KR"/>
        </w:rPr>
        <w:t xml:space="preserve">value of </w:t>
      </w:r>
      <w:r w:rsidR="007F00F1" w:rsidRPr="00404B03">
        <w:rPr>
          <w:lang w:eastAsia="ko-KR"/>
        </w:rPr>
        <w:t>Pro</w:t>
      </w:r>
      <w:r w:rsidR="007F00F1">
        <w:rPr>
          <w:lang w:eastAsia="ko-KR"/>
        </w:rPr>
        <w:t>S</w:t>
      </w:r>
      <w:r w:rsidR="007F00F1" w:rsidRPr="00404B03">
        <w:rPr>
          <w:lang w:eastAsia="ko-KR"/>
        </w:rPr>
        <w:t>e</w:t>
      </w:r>
      <w:r w:rsidRPr="00404B03">
        <w:rPr>
          <w:lang w:eastAsia="ko-KR"/>
        </w:rPr>
        <w:t xml:space="preserve"> Per Packet Priority</w:t>
      </w:r>
      <w:r w:rsidRPr="00404B03">
        <w:t xml:space="preserve"> to its </w:t>
      </w:r>
      <w:r w:rsidRPr="00404B03">
        <w:rPr>
          <w:lang w:eastAsia="ko-KR"/>
        </w:rPr>
        <w:t>default value</w:t>
      </w:r>
      <w:r w:rsidRPr="00404B03">
        <w:t>.</w:t>
      </w:r>
    </w:p>
    <w:p w14:paraId="714BEA85" w14:textId="77777777" w:rsidR="00674405" w:rsidRPr="00404B03" w:rsidRDefault="00674405" w:rsidP="00674405">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0870DC71" w14:textId="77777777" w:rsidR="00674405" w:rsidRPr="00404B03" w:rsidRDefault="00674405" w:rsidP="00674405">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6CC592B8" w14:textId="77777777" w:rsidR="00674405" w:rsidRPr="00404B03" w:rsidRDefault="00674405" w:rsidP="00674405">
      <w:pPr>
        <w:pStyle w:val="B1"/>
      </w:pPr>
      <w:r w:rsidRPr="00404B03">
        <w:t>-</w:t>
      </w:r>
      <w:r w:rsidRPr="00404B03">
        <w:tab/>
        <w:t>The MCVideo group remains in the in-progress imminent peril state until the imminent peril group communication ends or the in-progress imminent peril state is cancelled.</w:t>
      </w:r>
    </w:p>
    <w:p w14:paraId="729A9B78" w14:textId="77777777" w:rsidR="00674405" w:rsidRPr="00404B03" w:rsidRDefault="00674405" w:rsidP="00674405"/>
    <w:p w14:paraId="304B49E6" w14:textId="77777777" w:rsidR="00D34CEC" w:rsidRPr="003E7C46" w:rsidRDefault="00D34CEC" w:rsidP="00D34CEC">
      <w:pPr>
        <w:pStyle w:val="Heading4"/>
        <w:rPr>
          <w:lang w:val="en-IN"/>
        </w:rPr>
      </w:pPr>
      <w:bookmarkStart w:id="522" w:name="_Toc454349260"/>
      <w:bookmarkStart w:id="523" w:name="_Toc154698271"/>
      <w:r w:rsidRPr="003E7C46">
        <w:rPr>
          <w:lang w:val="en-IN"/>
        </w:rPr>
        <w:lastRenderedPageBreak/>
        <w:t>7.1.3.9</w:t>
      </w:r>
      <w:r w:rsidRPr="003E7C46">
        <w:rPr>
          <w:lang w:val="en-IN"/>
        </w:rPr>
        <w:tab/>
        <w:t>MCVideo emergency alert</w:t>
      </w:r>
      <w:bookmarkEnd w:id="522"/>
      <w:bookmarkEnd w:id="523"/>
    </w:p>
    <w:p w14:paraId="535EC768" w14:textId="77777777" w:rsidR="00D34CEC" w:rsidRDefault="00D34CEC" w:rsidP="00D34CEC">
      <w:pPr>
        <w:pStyle w:val="Heading5"/>
      </w:pPr>
      <w:bookmarkStart w:id="524" w:name="_Toc454349261"/>
      <w:bookmarkStart w:id="525" w:name="_Toc154698272"/>
      <w:r w:rsidRPr="003E7C46">
        <w:rPr>
          <w:lang w:val="en-IN"/>
        </w:rPr>
        <w:t>7.1.3.9.1</w:t>
      </w:r>
      <w:r w:rsidRPr="003E7C46">
        <w:rPr>
          <w:lang w:val="en-IN"/>
        </w:rPr>
        <w:tab/>
      </w:r>
      <w:bookmarkEnd w:id="524"/>
      <w:r>
        <w:t>General</w:t>
      </w:r>
      <w:bookmarkEnd w:id="525"/>
      <w:r>
        <w:t xml:space="preserve"> </w:t>
      </w:r>
    </w:p>
    <w:p w14:paraId="7614CC3A" w14:textId="77777777" w:rsidR="00D34CEC" w:rsidRDefault="00D34CEC" w:rsidP="00D34CEC">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rsidR="00911F16">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rsidR="00171C63">
        <w:t>6</w:t>
      </w:r>
      <w:r w:rsidRPr="00EC5A62">
        <w:rPr>
          <w:rFonts w:hint="eastAsia"/>
        </w:rPr>
        <w:t>]</w:t>
      </w:r>
      <w:r>
        <w:t>, with the following clarifications:</w:t>
      </w:r>
    </w:p>
    <w:p w14:paraId="16EBB90B" w14:textId="77777777" w:rsidR="00D34CEC" w:rsidRDefault="00D34CEC" w:rsidP="00D34CEC">
      <w:pPr>
        <w:pStyle w:val="B1"/>
      </w:pPr>
      <w:r w:rsidRPr="00823619">
        <w:t>-</w:t>
      </w:r>
      <w:r w:rsidRPr="00823619">
        <w:tab/>
      </w:r>
      <w:r>
        <w:t>The MC service ID is the MCVideo ID</w:t>
      </w:r>
      <w:r w:rsidRPr="00823619">
        <w:t>;</w:t>
      </w:r>
      <w:r>
        <w:t xml:space="preserve"> and</w:t>
      </w:r>
    </w:p>
    <w:p w14:paraId="6C26AB18" w14:textId="77777777" w:rsidR="00D34CEC" w:rsidRDefault="00D34CEC" w:rsidP="00D34CEC">
      <w:pPr>
        <w:pStyle w:val="B1"/>
      </w:pPr>
      <w:r w:rsidRPr="00823619">
        <w:t>-</w:t>
      </w:r>
      <w:r w:rsidRPr="00823619">
        <w:tab/>
      </w:r>
      <w:r>
        <w:t>The MC service group ID is the MCVideo group ID.</w:t>
      </w:r>
    </w:p>
    <w:p w14:paraId="227E983B" w14:textId="77777777" w:rsidR="00D34CEC" w:rsidRPr="003E7C46" w:rsidRDefault="00D34CEC" w:rsidP="00D34CEC"/>
    <w:p w14:paraId="6DA2C11C" w14:textId="77777777" w:rsidR="003F6C6A" w:rsidRPr="00AB5FED" w:rsidRDefault="003F6C6A" w:rsidP="003F6C6A">
      <w:pPr>
        <w:pStyle w:val="Heading2"/>
        <w:rPr>
          <w:lang w:val="en-US"/>
        </w:rPr>
      </w:pPr>
      <w:bookmarkStart w:id="526" w:name="_Toc154698273"/>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37"/>
      <w:bookmarkEnd w:id="438"/>
      <w:bookmarkEnd w:id="439"/>
      <w:bookmarkEnd w:id="526"/>
    </w:p>
    <w:p w14:paraId="17D7396C" w14:textId="77777777" w:rsidR="003F6C6A" w:rsidRPr="00AB5FED" w:rsidRDefault="003F6C6A" w:rsidP="003F6C6A">
      <w:pPr>
        <w:pStyle w:val="Heading3"/>
      </w:pPr>
      <w:bookmarkStart w:id="527" w:name="_Toc424654528"/>
      <w:bookmarkStart w:id="528" w:name="_Toc428365105"/>
      <w:bookmarkStart w:id="529" w:name="_Toc433209789"/>
      <w:bookmarkStart w:id="530" w:name="_Toc460616098"/>
      <w:bookmarkStart w:id="531" w:name="_Toc460616959"/>
      <w:bookmarkStart w:id="532" w:name="_Toc460662348"/>
      <w:bookmarkStart w:id="533" w:name="_Toc154698274"/>
      <w:r>
        <w:rPr>
          <w:rFonts w:hint="eastAsia"/>
          <w:lang w:eastAsia="zh-CN"/>
        </w:rPr>
        <w:t>7</w:t>
      </w:r>
      <w:r w:rsidRPr="00AB5FED">
        <w:t>.</w:t>
      </w:r>
      <w:r>
        <w:rPr>
          <w:rFonts w:hint="eastAsia"/>
          <w:lang w:eastAsia="zh-CN"/>
        </w:rPr>
        <w:t>2</w:t>
      </w:r>
      <w:r w:rsidRPr="00AB5FED">
        <w:t>.1</w:t>
      </w:r>
      <w:r w:rsidRPr="00AB5FED">
        <w:tab/>
      </w:r>
      <w:bookmarkEnd w:id="527"/>
      <w:bookmarkEnd w:id="528"/>
      <w:r w:rsidRPr="00AB5FED">
        <w:t>General</w:t>
      </w:r>
      <w:bookmarkEnd w:id="529"/>
      <w:bookmarkEnd w:id="530"/>
      <w:bookmarkEnd w:id="531"/>
      <w:bookmarkEnd w:id="532"/>
      <w:bookmarkEnd w:id="533"/>
    </w:p>
    <w:p w14:paraId="36C2AD97" w14:textId="77777777" w:rsidR="003F6C6A" w:rsidRPr="00AB5FED" w:rsidRDefault="003F6C6A" w:rsidP="003F6C6A">
      <w:pPr>
        <w:tabs>
          <w:tab w:val="left" w:pos="6278"/>
        </w:tabs>
      </w:pPr>
      <w:r w:rsidRPr="00AB5FED">
        <w:t>Private calls are enabled in both on-network and off-network.</w:t>
      </w:r>
    </w:p>
    <w:p w14:paraId="658A4D06" w14:textId="77777777" w:rsidR="003F6C6A" w:rsidRPr="00AB5FED" w:rsidRDefault="003F6C6A" w:rsidP="003F6C6A">
      <w:pPr>
        <w:tabs>
          <w:tab w:val="left" w:pos="6278"/>
        </w:tabs>
      </w:pPr>
      <w:r w:rsidRPr="00AB5FED">
        <w:t>Private calls can be setup in two different commencement modes, automatic commencement mode and manual commencement mode.</w:t>
      </w:r>
    </w:p>
    <w:p w14:paraId="05B9D0DA" w14:textId="77777777" w:rsidR="003F6C6A" w:rsidRPr="00AB5FED" w:rsidRDefault="003F6C6A" w:rsidP="003F6C6A">
      <w:pPr>
        <w:pStyle w:val="Heading3"/>
      </w:pPr>
      <w:bookmarkStart w:id="534" w:name="_Toc424654529"/>
      <w:bookmarkStart w:id="535" w:name="_Toc428365106"/>
      <w:bookmarkStart w:id="536" w:name="_Toc433209790"/>
      <w:bookmarkStart w:id="537" w:name="_Toc460616099"/>
      <w:bookmarkStart w:id="538" w:name="_Toc460616960"/>
      <w:bookmarkStart w:id="539" w:name="_Toc460662349"/>
      <w:bookmarkStart w:id="540" w:name="_Toc154698275"/>
      <w:r>
        <w:rPr>
          <w:rFonts w:hint="eastAsia"/>
          <w:lang w:eastAsia="zh-CN"/>
        </w:rPr>
        <w:t>7</w:t>
      </w:r>
      <w:r w:rsidRPr="00AB5FED">
        <w:t>.</w:t>
      </w:r>
      <w:r>
        <w:rPr>
          <w:rFonts w:hint="eastAsia"/>
          <w:lang w:eastAsia="zh-CN"/>
        </w:rPr>
        <w:t>2</w:t>
      </w:r>
      <w:r w:rsidRPr="00AB5FED">
        <w:t>.2</w:t>
      </w:r>
      <w:r w:rsidRPr="00AB5FED">
        <w:tab/>
        <w:t>Private call on-network</w:t>
      </w:r>
      <w:bookmarkEnd w:id="534"/>
      <w:bookmarkEnd w:id="535"/>
      <w:bookmarkEnd w:id="536"/>
      <w:bookmarkEnd w:id="537"/>
      <w:bookmarkEnd w:id="538"/>
      <w:bookmarkEnd w:id="539"/>
      <w:bookmarkEnd w:id="540"/>
    </w:p>
    <w:p w14:paraId="448DDD5D" w14:textId="77777777" w:rsidR="00ED3298" w:rsidRDefault="00ED3298" w:rsidP="00ED3298">
      <w:pPr>
        <w:pStyle w:val="Heading4"/>
      </w:pPr>
      <w:bookmarkStart w:id="541" w:name="_Toc433209791"/>
      <w:bookmarkStart w:id="542" w:name="_Toc460616100"/>
      <w:bookmarkStart w:id="543" w:name="_Toc460616961"/>
      <w:bookmarkStart w:id="544" w:name="_Toc460662350"/>
      <w:bookmarkStart w:id="545" w:name="_Toc154698276"/>
      <w:r>
        <w:rPr>
          <w:rFonts w:hint="eastAsia"/>
          <w:lang w:eastAsia="zh-CN"/>
        </w:rPr>
        <w:t>7</w:t>
      </w:r>
      <w:r w:rsidRPr="00AB5FED">
        <w:t>.</w:t>
      </w:r>
      <w:r>
        <w:rPr>
          <w:rFonts w:hint="eastAsia"/>
          <w:lang w:eastAsia="zh-CN"/>
        </w:rPr>
        <w:t>2</w:t>
      </w:r>
      <w:r w:rsidRPr="00AB5FED">
        <w:t>.2.1</w:t>
      </w:r>
      <w:r w:rsidRPr="00AB5FED">
        <w:tab/>
      </w:r>
      <w:r>
        <w:t>General</w:t>
      </w:r>
      <w:bookmarkEnd w:id="545"/>
    </w:p>
    <w:p w14:paraId="11720C09" w14:textId="77777777" w:rsidR="00864523" w:rsidRPr="00864523" w:rsidRDefault="00864523" w:rsidP="00864523">
      <w:pPr>
        <w:tabs>
          <w:tab w:val="left" w:pos="6278"/>
        </w:tabs>
      </w:pPr>
      <w:r>
        <w:t xml:space="preserve">The private call setup in </w:t>
      </w:r>
      <w:r w:rsidRPr="00866D33">
        <w:t>automatic commencement mode</w:t>
      </w:r>
      <w:r>
        <w:t xml:space="preserve"> is described in subclause</w:t>
      </w:r>
      <w:r w:rsidR="00E9673A">
        <w:t> </w:t>
      </w:r>
      <w:r>
        <w:t xml:space="preserve">7.2.2.3.1, </w:t>
      </w:r>
      <w:r w:rsidRPr="00AB5FED">
        <w:t>manual commencement mode</w:t>
      </w:r>
      <w:r>
        <w:t xml:space="preserve"> in subclause</w:t>
      </w:r>
      <w:r w:rsidR="00E9673A">
        <w:t> </w:t>
      </w:r>
      <w:r>
        <w:t>7.2.2.3.2 and private call release (client or server initiated) in subclause</w:t>
      </w:r>
      <w:r w:rsidR="00E9673A">
        <w:t> </w:t>
      </w:r>
      <w:r>
        <w:t>7.2.2.3.3</w:t>
      </w:r>
      <w:r w:rsidRPr="00AB5FED">
        <w:t>.</w:t>
      </w:r>
    </w:p>
    <w:p w14:paraId="5F44612D" w14:textId="77777777" w:rsidR="003F6C6A" w:rsidRPr="00AB5FED" w:rsidRDefault="003F6C6A" w:rsidP="003F6C6A">
      <w:pPr>
        <w:pStyle w:val="Heading4"/>
      </w:pPr>
      <w:bookmarkStart w:id="546" w:name="_Toc154698277"/>
      <w:r>
        <w:rPr>
          <w:rFonts w:hint="eastAsia"/>
          <w:lang w:eastAsia="zh-CN"/>
        </w:rPr>
        <w:t>7</w:t>
      </w:r>
      <w:r w:rsidRPr="00AB5FED">
        <w:t>.</w:t>
      </w:r>
      <w:r>
        <w:rPr>
          <w:rFonts w:hint="eastAsia"/>
          <w:lang w:eastAsia="zh-CN"/>
        </w:rPr>
        <w:t>2</w:t>
      </w:r>
      <w:r w:rsidRPr="00AB5FED">
        <w:t>.2.</w:t>
      </w:r>
      <w:r w:rsidR="00ED3298">
        <w:t>2</w:t>
      </w:r>
      <w:r w:rsidRPr="00AB5FED">
        <w:tab/>
        <w:t>Information flows for private call in on-network</w:t>
      </w:r>
      <w:bookmarkEnd w:id="541"/>
      <w:bookmarkEnd w:id="542"/>
      <w:bookmarkEnd w:id="543"/>
      <w:bookmarkEnd w:id="544"/>
      <w:bookmarkEnd w:id="546"/>
    </w:p>
    <w:p w14:paraId="5D50E61E" w14:textId="77777777" w:rsidR="00717BE1" w:rsidRPr="00AB5FED" w:rsidRDefault="00717BE1" w:rsidP="00717BE1">
      <w:pPr>
        <w:pStyle w:val="Heading5"/>
      </w:pPr>
      <w:bookmarkStart w:id="547" w:name="_Toc433209793"/>
      <w:bookmarkStart w:id="548" w:name="_Toc460616111"/>
      <w:bookmarkStart w:id="549" w:name="_Toc460616972"/>
      <w:bookmarkStart w:id="550" w:name="_Toc460662361"/>
      <w:bookmarkStart w:id="551" w:name="_Toc460616101"/>
      <w:bookmarkStart w:id="552" w:name="_Toc460616962"/>
      <w:bookmarkStart w:id="553" w:name="_Toc465162579"/>
      <w:bookmarkStart w:id="554" w:name="_Toc154698278"/>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51"/>
      <w:bookmarkEnd w:id="552"/>
      <w:bookmarkEnd w:id="553"/>
      <w:bookmarkEnd w:id="554"/>
    </w:p>
    <w:p w14:paraId="039906E3" w14:textId="77777777" w:rsidR="00717BE1" w:rsidRPr="00AB5FED" w:rsidRDefault="00717BE1" w:rsidP="00717BE1">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0A9DADA" w14:textId="77777777" w:rsidR="00717BE1" w:rsidRPr="00AB5FED" w:rsidRDefault="00717BE1" w:rsidP="00717BE1">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20307CD8"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DB35D" w14:textId="77777777" w:rsidR="00717BE1" w:rsidRPr="00AB5FED" w:rsidRDefault="00717BE1" w:rsidP="007A1471">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6CC47" w14:textId="77777777" w:rsidR="00717BE1" w:rsidRPr="00AB5FED" w:rsidRDefault="00717BE1" w:rsidP="007A1471">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7A34D" w14:textId="77777777" w:rsidR="00717BE1" w:rsidRPr="00AB5FED" w:rsidRDefault="00717BE1" w:rsidP="007A1471">
            <w:pPr>
              <w:pStyle w:val="TAH"/>
            </w:pPr>
            <w:r w:rsidRPr="00AB5FED">
              <w:t>Description</w:t>
            </w:r>
          </w:p>
        </w:tc>
      </w:tr>
      <w:tr w:rsidR="00717BE1" w:rsidRPr="00AB5FED" w14:paraId="5CFEBEC8"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222F6" w14:textId="77777777" w:rsidR="00717BE1" w:rsidRPr="00AB5FED" w:rsidRDefault="00717BE1" w:rsidP="007A1471">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435EC"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70A2" w14:textId="77777777" w:rsidR="00717BE1" w:rsidRPr="00AB5FED" w:rsidRDefault="00717BE1" w:rsidP="007A1471">
            <w:pPr>
              <w:pStyle w:val="TAL"/>
            </w:pPr>
            <w:r w:rsidRPr="00AB5FED">
              <w:t>The MC</w:t>
            </w:r>
            <w:r>
              <w:t>Video</w:t>
            </w:r>
            <w:r w:rsidRPr="00AB5FED">
              <w:rPr>
                <w:rFonts w:hint="eastAsia"/>
                <w:lang w:eastAsia="zh-CN"/>
              </w:rPr>
              <w:t xml:space="preserve"> ID</w:t>
            </w:r>
            <w:r w:rsidRPr="00AB5FED">
              <w:t xml:space="preserve"> of the calling party</w:t>
            </w:r>
          </w:p>
        </w:tc>
      </w:tr>
      <w:tr w:rsidR="00C56957" w:rsidRPr="00AB5FED" w14:paraId="68CAD502"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9E6E2" w14:textId="77777777" w:rsidR="00C56957" w:rsidRPr="00AB5FED" w:rsidRDefault="00C56957" w:rsidP="00C56957">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B38FB" w14:textId="77777777" w:rsidR="00C56957" w:rsidRPr="00AB5FED" w:rsidRDefault="00C56957" w:rsidP="00C56957">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5B698" w14:textId="77777777" w:rsidR="00C56957" w:rsidRPr="00AB5FED" w:rsidRDefault="00C56957" w:rsidP="00C56957">
            <w:pPr>
              <w:pStyle w:val="TAL"/>
            </w:pPr>
            <w:r w:rsidRPr="00646768">
              <w:t>The functional alias of the calling party</w:t>
            </w:r>
          </w:p>
        </w:tc>
      </w:tr>
      <w:tr w:rsidR="00717BE1" w:rsidRPr="00AB5FED" w14:paraId="282FD210"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5AAE3A" w14:textId="77777777" w:rsidR="00717BE1" w:rsidRPr="00AB5FED" w:rsidRDefault="00717BE1" w:rsidP="007A1471">
            <w:pPr>
              <w:pStyle w:val="TAL"/>
            </w:pPr>
            <w:r w:rsidRPr="00AB5FED">
              <w:t>MC</w:t>
            </w:r>
            <w:r>
              <w:t>Video</w:t>
            </w:r>
            <w:r w:rsidRPr="00AB5FED">
              <w:t xml:space="preserve"> ID</w:t>
            </w:r>
            <w:r w:rsidR="0003015C">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AD49D" w14:textId="77777777" w:rsidR="00717BE1" w:rsidRPr="00AB5FED" w:rsidRDefault="0003015C" w:rsidP="007A1471">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B7A4E" w14:textId="77777777" w:rsidR="00717BE1" w:rsidRPr="00AB5FED" w:rsidRDefault="00717BE1" w:rsidP="007A1471">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03015C" w:rsidRPr="00AB5FED" w14:paraId="064B97A0"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A6D7A" w14:textId="77777777" w:rsidR="0003015C" w:rsidRPr="00AB5FED" w:rsidRDefault="0003015C" w:rsidP="0003015C">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6CDF8" w14:textId="77777777" w:rsidR="0003015C" w:rsidRDefault="0003015C" w:rsidP="0003015C">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8651B" w14:textId="77777777" w:rsidR="0003015C" w:rsidRPr="00AB5FED" w:rsidRDefault="0003015C" w:rsidP="0003015C">
            <w:pPr>
              <w:pStyle w:val="TAL"/>
            </w:pPr>
            <w:r w:rsidRPr="00A5261C">
              <w:rPr>
                <w:rFonts w:hint="eastAsia"/>
              </w:rPr>
              <w:t>The functional alias of the called party</w:t>
            </w:r>
          </w:p>
        </w:tc>
      </w:tr>
      <w:tr w:rsidR="00717BE1" w:rsidRPr="00AB5FED" w14:paraId="3B920605"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48E4C" w14:textId="77777777" w:rsidR="00717BE1" w:rsidRPr="00AB5FED" w:rsidRDefault="00717BE1" w:rsidP="007A1471">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3C3CA"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AEF7B" w14:textId="77777777" w:rsidR="00717BE1" w:rsidRPr="00AB5FED" w:rsidRDefault="00717BE1" w:rsidP="007A1471">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717BE1" w:rsidRPr="00AB5FED" w14:paraId="6123FE02"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DBA77" w14:textId="77777777" w:rsidR="00717BE1" w:rsidRPr="00AB5FED" w:rsidRDefault="00717BE1" w:rsidP="007A1471">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76076" w14:textId="77777777" w:rsidR="00717BE1" w:rsidRPr="00AB5FED" w:rsidRDefault="00717BE1" w:rsidP="007A1471">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C8B2C" w14:textId="77777777" w:rsidR="00717BE1" w:rsidRPr="00AB5FED" w:rsidRDefault="00717BE1" w:rsidP="007A1471">
            <w:pPr>
              <w:pStyle w:val="TAL"/>
            </w:pPr>
            <w:r w:rsidRPr="00AB5FED">
              <w:t xml:space="preserve">Media parameters of </w:t>
            </w:r>
            <w:r>
              <w:t>MCVideo</w:t>
            </w:r>
            <w:r w:rsidRPr="00AB5FED">
              <w:t xml:space="preserve"> client. </w:t>
            </w:r>
          </w:p>
        </w:tc>
      </w:tr>
      <w:tr w:rsidR="00717BE1" w:rsidRPr="00AB5FED" w14:paraId="3F04E0E7"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48990" w14:textId="77777777" w:rsidR="00717BE1" w:rsidRPr="00AB5FED" w:rsidRDefault="00717BE1" w:rsidP="007A1471">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E364C" w14:textId="77777777" w:rsidR="00717BE1" w:rsidRPr="00AB5FED" w:rsidRDefault="00717BE1" w:rsidP="007A1471">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5EB68" w14:textId="77777777" w:rsidR="00717BE1" w:rsidRPr="00AB5FED" w:rsidRDefault="00717BE1" w:rsidP="007A1471">
            <w:pPr>
              <w:pStyle w:val="TAL"/>
            </w:pPr>
            <w:r w:rsidRPr="00AB5FED">
              <w:t>An indication that is included if the user is requesting a particular commencement mode</w:t>
            </w:r>
          </w:p>
        </w:tc>
      </w:tr>
      <w:tr w:rsidR="00717BE1" w:rsidRPr="00AB5FED" w14:paraId="625C8DBE"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4DBF4" w14:textId="77777777" w:rsidR="00717BE1" w:rsidRPr="00AB5FED" w:rsidRDefault="00717BE1" w:rsidP="007A1471">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6F7E8" w14:textId="77777777" w:rsidR="00717BE1" w:rsidRPr="00AB5FED" w:rsidRDefault="00717BE1" w:rsidP="007A1471">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5813" w14:textId="77777777" w:rsidR="00717BE1" w:rsidRPr="00AB5FED" w:rsidRDefault="00717BE1" w:rsidP="007A1471">
            <w:pPr>
              <w:pStyle w:val="TAL"/>
            </w:pPr>
            <w:r w:rsidRPr="00AB5FED">
              <w:t xml:space="preserve">An indication that the user is also requesting the </w:t>
            </w:r>
            <w:r>
              <w:t>permission to transmit video</w:t>
            </w:r>
          </w:p>
        </w:tc>
      </w:tr>
      <w:tr w:rsidR="00717BE1" w:rsidRPr="00AB5FED" w14:paraId="38489204"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69EBF" w14:textId="77777777" w:rsidR="00717BE1" w:rsidRPr="00AB5FED" w:rsidRDefault="00717BE1" w:rsidP="006A55FF">
            <w:pPr>
              <w:pStyle w:val="TAL"/>
            </w:pPr>
            <w:r>
              <w:t xml:space="preserve">Push </w:t>
            </w:r>
            <w:r w:rsidR="006A55FF">
              <w:t>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4CE5E" w14:textId="77777777" w:rsidR="00717BE1" w:rsidRPr="00AB5FED" w:rsidRDefault="00717BE1" w:rsidP="007A1471">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DC2D7" w14:textId="77777777" w:rsidR="00717BE1" w:rsidRPr="00AB5FED" w:rsidRDefault="00717BE1" w:rsidP="007A1471">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717BE1" w:rsidRPr="00AB5FED" w14:paraId="0401122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66A1C" w14:textId="77777777" w:rsidR="00717BE1" w:rsidRDefault="00717BE1" w:rsidP="007A1471">
            <w:pPr>
              <w:pStyle w:val="TAL"/>
            </w:pPr>
            <w:r>
              <w:t xml:space="preserve">Pull </w:t>
            </w:r>
            <w:r w:rsidR="006A55FF">
              <w:t>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19907" w14:textId="77777777" w:rsidR="00717BE1" w:rsidRDefault="00717BE1" w:rsidP="007A1471">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867C0" w14:textId="77777777" w:rsidR="00717BE1" w:rsidRPr="00993675" w:rsidRDefault="00717BE1" w:rsidP="007A1471">
            <w:pPr>
              <w:pStyle w:val="TAL"/>
              <w:rPr>
                <w:rFonts w:hint="eastAsia"/>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51706A" w:rsidRPr="00AB5FED" w14:paraId="3445AD3F"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26777" w14:textId="77777777" w:rsidR="0051706A" w:rsidRDefault="0051706A" w:rsidP="0051706A">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1F64" w14:textId="77777777" w:rsidR="0051706A" w:rsidRDefault="0051706A" w:rsidP="0051706A">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90D07" w14:textId="77777777" w:rsidR="0051706A" w:rsidRPr="00993675" w:rsidRDefault="0051706A" w:rsidP="0051706A">
            <w:pPr>
              <w:pStyle w:val="TAL"/>
              <w:rPr>
                <w:rFonts w:hint="eastAsia"/>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03015C" w:rsidRPr="00AB5FED" w14:paraId="4C2A9097" w14:textId="77777777" w:rsidTr="004C0099">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40C58" w14:textId="77777777" w:rsidR="0003015C" w:rsidRPr="00DC0BA2" w:rsidRDefault="0003015C" w:rsidP="00714D88">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17F9DE2E" w14:textId="77777777" w:rsidR="00717BE1" w:rsidRPr="00AB5FED" w:rsidRDefault="00717BE1" w:rsidP="00717BE1"/>
    <w:p w14:paraId="67CD3EB6" w14:textId="77777777" w:rsidR="00717BE1" w:rsidRPr="00AB5FED" w:rsidRDefault="00717BE1" w:rsidP="00717BE1">
      <w:pPr>
        <w:pStyle w:val="Heading5"/>
      </w:pPr>
      <w:bookmarkStart w:id="555" w:name="_Toc460616103"/>
      <w:bookmarkStart w:id="556" w:name="_Toc460616964"/>
      <w:bookmarkStart w:id="557" w:name="_Toc465162581"/>
      <w:bookmarkStart w:id="558" w:name="_Toc154698279"/>
      <w:r>
        <w:t>7.2.2.2.2</w:t>
      </w:r>
      <w:r w:rsidRPr="00AB5FED">
        <w:tab/>
      </w:r>
      <w:r>
        <w:t>MCVideo</w:t>
      </w:r>
      <w:r w:rsidRPr="00AB5FED">
        <w:t xml:space="preserve"> private call request</w:t>
      </w:r>
      <w:bookmarkEnd w:id="555"/>
      <w:bookmarkEnd w:id="556"/>
      <w:bookmarkEnd w:id="557"/>
      <w:bookmarkEnd w:id="558"/>
    </w:p>
    <w:p w14:paraId="47EBA834" w14:textId="77777777" w:rsidR="00717BE1" w:rsidRPr="00AB5FED" w:rsidRDefault="00717BE1" w:rsidP="00717BE1">
      <w:r w:rsidRPr="00AB5FED">
        <w:t>Table </w:t>
      </w:r>
      <w:r>
        <w:t>7.2.2.2.2-1</w:t>
      </w:r>
      <w:r w:rsidRPr="00AB5FED">
        <w:t xml:space="preserve"> describes the information flow </w:t>
      </w:r>
      <w:r>
        <w:t>MCVideo</w:t>
      </w:r>
      <w:r w:rsidRPr="00AB5FED">
        <w:t xml:space="preserve"> private call request from the </w:t>
      </w:r>
      <w:r w:rsidR="004B6A76">
        <w:t xml:space="preserve">MCVideo server to the MCVideo server and from the </w:t>
      </w:r>
      <w:r>
        <w:t>MCVideo</w:t>
      </w:r>
      <w:r w:rsidRPr="00AB5FED">
        <w:t xml:space="preserve"> server to the </w:t>
      </w:r>
      <w:r>
        <w:t>MCVideo</w:t>
      </w:r>
      <w:r w:rsidRPr="00AB5FED">
        <w:t xml:space="preserve"> client.</w:t>
      </w:r>
    </w:p>
    <w:p w14:paraId="36A0B5CC" w14:textId="77777777" w:rsidR="00717BE1" w:rsidRPr="00AB5FED" w:rsidRDefault="00717BE1" w:rsidP="00717BE1">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7DE65C16"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6B23F5" w14:textId="77777777" w:rsidR="00717BE1" w:rsidRPr="00AB5FED" w:rsidRDefault="00717BE1" w:rsidP="007A1471">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F4777" w14:textId="77777777" w:rsidR="00717BE1" w:rsidRPr="00AB5FED" w:rsidRDefault="00717BE1" w:rsidP="007A1471">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59BCA" w14:textId="77777777" w:rsidR="00717BE1" w:rsidRPr="00AB5FED" w:rsidRDefault="00717BE1" w:rsidP="007A1471">
            <w:pPr>
              <w:pStyle w:val="TAH"/>
            </w:pPr>
            <w:r w:rsidRPr="00AB5FED">
              <w:t>Description</w:t>
            </w:r>
          </w:p>
        </w:tc>
      </w:tr>
      <w:tr w:rsidR="00717BE1" w:rsidRPr="00AB5FED" w14:paraId="1761A2F0"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7B1AE" w14:textId="77777777" w:rsidR="00717BE1" w:rsidRPr="00AB5FED" w:rsidRDefault="00717BE1" w:rsidP="007A1471">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81316"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A119A5" w14:textId="77777777" w:rsidR="00717BE1" w:rsidRPr="00AB5FED" w:rsidRDefault="00717BE1" w:rsidP="007A1471">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C56957" w:rsidRPr="00AB5FED" w14:paraId="39F5F333"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49C6B" w14:textId="77777777" w:rsidR="00C56957" w:rsidRDefault="00C56957" w:rsidP="00C5695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17670" w14:textId="77777777" w:rsidR="00C56957" w:rsidRPr="00AB5FED" w:rsidRDefault="00C56957" w:rsidP="00C5695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957B2" w14:textId="77777777" w:rsidR="00C56957" w:rsidRPr="00AB5FED" w:rsidRDefault="00C56957" w:rsidP="00C56957">
            <w:pPr>
              <w:pStyle w:val="TAL"/>
            </w:pPr>
            <w:r>
              <w:t>The functional alias of the calling party</w:t>
            </w:r>
          </w:p>
        </w:tc>
      </w:tr>
      <w:tr w:rsidR="00717BE1" w:rsidRPr="00AB5FED" w14:paraId="0218A5FB"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FB376" w14:textId="77777777" w:rsidR="00717BE1" w:rsidRPr="00AB5FED" w:rsidRDefault="00717BE1" w:rsidP="007A1471">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477BA"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0DCF" w14:textId="77777777" w:rsidR="00717BE1" w:rsidRPr="00AB5FED" w:rsidRDefault="00717BE1" w:rsidP="007A1471">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717BE1" w:rsidRPr="00AB5FED" w14:paraId="096F5BFD"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43154" w14:textId="77777777" w:rsidR="00717BE1" w:rsidRPr="00AB5FED" w:rsidRDefault="00717BE1" w:rsidP="007A1471">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51E43"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6CA65" w14:textId="77777777" w:rsidR="00717BE1" w:rsidRPr="00AB5FED" w:rsidRDefault="00717BE1" w:rsidP="007A1471">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717BE1" w:rsidRPr="00AB5FED" w14:paraId="16EC9930"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89D7A" w14:textId="77777777" w:rsidR="00717BE1" w:rsidRPr="00AB5FED" w:rsidRDefault="00717BE1" w:rsidP="007A1471">
            <w:pPr>
              <w:pStyle w:val="TAL"/>
              <w:rPr>
                <w:rFonts w:hint="eastAsia"/>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E1D60" w14:textId="77777777" w:rsidR="00717BE1" w:rsidRPr="00AB5FED" w:rsidRDefault="00717BE1" w:rsidP="007A1471">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9AD5C" w14:textId="77777777" w:rsidR="00717BE1" w:rsidRPr="00AB5FED" w:rsidRDefault="00717BE1" w:rsidP="007A1471">
            <w:pPr>
              <w:pStyle w:val="TAL"/>
            </w:pPr>
            <w:r w:rsidRPr="00AB5FED">
              <w:t xml:space="preserve">Media parameters of </w:t>
            </w:r>
            <w:r>
              <w:t>MCVideo</w:t>
            </w:r>
            <w:r w:rsidRPr="00AB5FED">
              <w:t xml:space="preserve"> client. </w:t>
            </w:r>
          </w:p>
        </w:tc>
      </w:tr>
      <w:tr w:rsidR="00717BE1" w:rsidRPr="00AB5FED" w14:paraId="666561DA"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D818F" w14:textId="77777777" w:rsidR="00717BE1" w:rsidRPr="00AB5FED" w:rsidRDefault="00717BE1" w:rsidP="007A1471">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00A7D" w14:textId="77777777" w:rsidR="00717BE1" w:rsidRPr="00AB5FED" w:rsidRDefault="00717BE1" w:rsidP="007A1471">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F3872" w14:textId="77777777" w:rsidR="00717BE1" w:rsidRPr="00AB5FED" w:rsidRDefault="00717BE1" w:rsidP="007A1471">
            <w:pPr>
              <w:pStyle w:val="TAL"/>
            </w:pPr>
            <w:r w:rsidRPr="00AB5FED">
              <w:t>An indication that is included if the user is requesting a particular commencement mode</w:t>
            </w:r>
          </w:p>
        </w:tc>
      </w:tr>
      <w:tr w:rsidR="00717BE1" w:rsidRPr="00AB5FED" w14:paraId="50F1EA2A"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7CC86" w14:textId="77777777" w:rsidR="00717BE1" w:rsidRPr="00AB5FED" w:rsidRDefault="00717BE1" w:rsidP="007A1471">
            <w:pPr>
              <w:pStyle w:val="TAL"/>
            </w:pPr>
            <w:r w:rsidRPr="00AB5FED">
              <w:t xml:space="preserve">Implicit </w:t>
            </w:r>
            <w:r>
              <w:t>transmit media</w:t>
            </w:r>
            <w:r w:rsidRPr="00AB5FED">
              <w:t xml:space="preserve"> request</w:t>
            </w:r>
            <w:r w:rsidR="00A6593E">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E12D6" w14:textId="77777777" w:rsidR="00717BE1" w:rsidRPr="00AB5FED" w:rsidRDefault="00717BE1" w:rsidP="007A1471">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573A2" w14:textId="77777777" w:rsidR="00717BE1" w:rsidRPr="00AB5FED" w:rsidRDefault="00717BE1" w:rsidP="007A1471">
            <w:pPr>
              <w:pStyle w:val="TAL"/>
            </w:pPr>
            <w:r w:rsidRPr="00AB5FED">
              <w:t xml:space="preserve">An indication that the user is also requesting the </w:t>
            </w:r>
            <w:r>
              <w:t>permission to transmit video</w:t>
            </w:r>
          </w:p>
        </w:tc>
      </w:tr>
      <w:tr w:rsidR="00031BA4" w:rsidRPr="00AB5FED" w14:paraId="4B6C301F"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11EB4" w14:textId="77777777" w:rsidR="00031BA4" w:rsidRPr="00AB5FED" w:rsidRDefault="00031BA4" w:rsidP="00031BA4">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3CA3E" w14:textId="77777777" w:rsidR="00031BA4" w:rsidRPr="00AB5FED" w:rsidRDefault="00031BA4" w:rsidP="00031BA4">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260E7" w14:textId="77777777" w:rsidR="00031BA4" w:rsidRPr="00AB5FED" w:rsidRDefault="00031BA4" w:rsidP="00031BA4">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031BA4" w:rsidRPr="00AB5FED" w14:paraId="21F9F7F6"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EE391" w14:textId="77777777" w:rsidR="00031BA4" w:rsidRPr="00AB5FED" w:rsidRDefault="00031BA4" w:rsidP="00031BA4">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CDE08" w14:textId="77777777" w:rsidR="00031BA4" w:rsidRPr="00AB5FED" w:rsidRDefault="00031BA4" w:rsidP="00031BA4">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EC721" w14:textId="77777777" w:rsidR="00031BA4" w:rsidRPr="00AB5FED" w:rsidRDefault="00031BA4" w:rsidP="00031BA4">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031BA4" w:rsidRPr="00AB5FED" w14:paraId="58E4925F" w14:textId="77777777" w:rsidTr="00B32CC8">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A49F9" w14:textId="77777777" w:rsidR="00031BA4" w:rsidRPr="00AB5FED" w:rsidRDefault="00A6593E" w:rsidP="00F915CD">
            <w:pPr>
              <w:pStyle w:val="TAN"/>
            </w:pPr>
            <w:r w:rsidRPr="009C6927">
              <w:t>NOTE:</w:t>
            </w:r>
            <w:r w:rsidRPr="009C6927">
              <w:tab/>
            </w:r>
            <w:r>
              <w:rPr>
                <w:lang w:val="en-US"/>
              </w:rPr>
              <w:t>This element shall not be included when the request is sent from the MCVideo server to the MCVideo client.</w:t>
            </w:r>
          </w:p>
        </w:tc>
      </w:tr>
    </w:tbl>
    <w:p w14:paraId="53D03A33" w14:textId="77777777" w:rsidR="00717BE1" w:rsidRPr="00AB5FED" w:rsidRDefault="00717BE1" w:rsidP="00717BE1"/>
    <w:p w14:paraId="7655A1BF" w14:textId="77777777" w:rsidR="00717BE1" w:rsidRPr="00AB5FED" w:rsidRDefault="00717BE1" w:rsidP="00717BE1">
      <w:pPr>
        <w:pStyle w:val="Heading5"/>
      </w:pPr>
      <w:bookmarkStart w:id="559" w:name="_Toc460616104"/>
      <w:bookmarkStart w:id="560" w:name="_Toc460616965"/>
      <w:bookmarkStart w:id="561" w:name="_Toc465162582"/>
      <w:bookmarkStart w:id="562" w:name="_Toc154698280"/>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59"/>
      <w:bookmarkEnd w:id="560"/>
      <w:bookmarkEnd w:id="561"/>
      <w:bookmarkEnd w:id="562"/>
    </w:p>
    <w:p w14:paraId="4E2B19D1" w14:textId="77777777" w:rsidR="00717BE1" w:rsidRPr="00AB5FED" w:rsidRDefault="00717BE1" w:rsidP="00717BE1">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668A4376" w14:textId="77777777" w:rsidR="00717BE1" w:rsidRPr="00AB5FED" w:rsidRDefault="00717BE1" w:rsidP="00717BE1">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406053FF"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AEC38" w14:textId="77777777" w:rsidR="00717BE1" w:rsidRPr="00AB5FED" w:rsidRDefault="00717BE1" w:rsidP="007A1471">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54FED5" w14:textId="77777777" w:rsidR="00717BE1" w:rsidRPr="00AB5FED" w:rsidRDefault="00717BE1" w:rsidP="007A1471">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0E6BA" w14:textId="77777777" w:rsidR="00717BE1" w:rsidRPr="00AB5FED" w:rsidRDefault="00717BE1" w:rsidP="007A1471">
            <w:pPr>
              <w:pStyle w:val="TAH"/>
            </w:pPr>
            <w:r w:rsidRPr="00AB5FED">
              <w:t>Description</w:t>
            </w:r>
          </w:p>
        </w:tc>
      </w:tr>
      <w:tr w:rsidR="00717BE1" w:rsidRPr="00AB5FED" w14:paraId="3ED7306A"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34317" w14:textId="77777777" w:rsidR="00717BE1" w:rsidRPr="00AB5FED" w:rsidRDefault="00717BE1" w:rsidP="007A1471">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1A0F3"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84AB7" w14:textId="77777777" w:rsidR="00717BE1" w:rsidRPr="00AB5FED" w:rsidRDefault="00717BE1" w:rsidP="007A1471">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717BE1" w:rsidRPr="00AB5FED" w14:paraId="2E50137F"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9157E" w14:textId="77777777" w:rsidR="00717BE1" w:rsidRPr="00AB5FED" w:rsidRDefault="00717BE1" w:rsidP="007A1471">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A6B73" w14:textId="77777777" w:rsidR="00717BE1" w:rsidRPr="00AB5FED" w:rsidRDefault="00717BE1" w:rsidP="007A1471">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8EB1A" w14:textId="77777777" w:rsidR="00717BE1" w:rsidRPr="00AB5FED" w:rsidRDefault="00717BE1" w:rsidP="007A1471">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717BE1" w:rsidRPr="00AB5FED" w14:paraId="3713422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08BAD0" w14:textId="77777777" w:rsidR="00717BE1" w:rsidRPr="00AB5FED" w:rsidRDefault="00717BE1" w:rsidP="007A1471">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F3A8EF"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4BDD3" w14:textId="77777777" w:rsidR="00717BE1" w:rsidRPr="00AB5FED" w:rsidRDefault="00717BE1" w:rsidP="007A1471">
            <w:pPr>
              <w:pStyle w:val="TAL"/>
            </w:pPr>
            <w:r w:rsidRPr="00AB5FED">
              <w:t xml:space="preserve">Media parameters </w:t>
            </w:r>
            <w:r w:rsidRPr="00AB5FED">
              <w:rPr>
                <w:rFonts w:hint="eastAsia"/>
                <w:lang w:eastAsia="zh-CN"/>
              </w:rPr>
              <w:t>selected</w:t>
            </w:r>
          </w:p>
        </w:tc>
      </w:tr>
      <w:tr w:rsidR="00717BE1" w:rsidRPr="00AB5FED" w14:paraId="521E0564"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DDF80E" w14:textId="77777777" w:rsidR="00717BE1" w:rsidRPr="00AB5FED" w:rsidRDefault="00717BE1" w:rsidP="007A1471">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23721" w14:textId="77777777" w:rsidR="00717BE1" w:rsidRPr="00AB5FED" w:rsidRDefault="00717BE1" w:rsidP="007A1471">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9EB8A" w14:textId="77777777" w:rsidR="00717BE1" w:rsidRPr="00AB5FED" w:rsidRDefault="00717BE1" w:rsidP="007A1471">
            <w:pPr>
              <w:pStyle w:val="TAL"/>
            </w:pPr>
            <w:r w:rsidRPr="00AB5FED">
              <w:t>An indication of the commencement mode to be used.</w:t>
            </w:r>
          </w:p>
        </w:tc>
      </w:tr>
      <w:tr w:rsidR="00A6593E" w:rsidRPr="00AB5FED" w14:paraId="6CADEF12"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1BBB2" w14:textId="77777777" w:rsidR="00A6593E" w:rsidRPr="00AB5FED" w:rsidRDefault="00A6593E" w:rsidP="00A6593E">
            <w:pPr>
              <w:pStyle w:val="TAL"/>
            </w:pPr>
            <w:r w:rsidRPr="00AB5FED">
              <w:t xml:space="preserve">Implicit </w:t>
            </w:r>
            <w:r>
              <w:t>transmit media</w:t>
            </w:r>
            <w:r w:rsidRPr="00AB5FED">
              <w:t xml:space="preserve"> request</w:t>
            </w:r>
            <w:r>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A8ADB" w14:textId="77777777" w:rsidR="00A6593E" w:rsidRPr="00AB5FED" w:rsidRDefault="00A6593E" w:rsidP="00A6593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DE2AE" w14:textId="77777777" w:rsidR="00A6593E" w:rsidRPr="00AB5FED" w:rsidRDefault="00A6593E" w:rsidP="00A6593E">
            <w:pPr>
              <w:pStyle w:val="TAL"/>
            </w:pPr>
            <w:r w:rsidRPr="00AB5FED">
              <w:t xml:space="preserve">An indication that the user is also requesting the </w:t>
            </w:r>
            <w:r>
              <w:t>permission to transmit video</w:t>
            </w:r>
          </w:p>
        </w:tc>
      </w:tr>
      <w:tr w:rsidR="00A6593E" w:rsidRPr="00AB5FED" w14:paraId="515B6925" w14:textId="77777777" w:rsidTr="00B32CC8">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978C7" w14:textId="77777777" w:rsidR="00A6593E" w:rsidRPr="00AB5FED" w:rsidRDefault="00A6593E" w:rsidP="00F915CD">
            <w:pPr>
              <w:pStyle w:val="TAN"/>
            </w:pPr>
            <w:r w:rsidRPr="009C6927">
              <w:t>NOTE:</w:t>
            </w:r>
            <w:r w:rsidRPr="009C6927">
              <w:tab/>
            </w:r>
            <w:r>
              <w:rPr>
                <w:lang w:val="en-US"/>
              </w:rPr>
              <w:t>This element shall be included when the response is associated to a request including a pull indication.</w:t>
            </w:r>
          </w:p>
        </w:tc>
      </w:tr>
    </w:tbl>
    <w:p w14:paraId="3ADD9E23" w14:textId="77777777" w:rsidR="00717BE1" w:rsidRPr="00AB5FED" w:rsidRDefault="00717BE1" w:rsidP="00717BE1"/>
    <w:p w14:paraId="63087B8E" w14:textId="77777777" w:rsidR="00717BE1" w:rsidRPr="00AB5FED" w:rsidRDefault="00717BE1" w:rsidP="00717BE1">
      <w:pPr>
        <w:pStyle w:val="Heading5"/>
      </w:pPr>
      <w:bookmarkStart w:id="563" w:name="_Toc460616105"/>
      <w:bookmarkStart w:id="564" w:name="_Toc460616966"/>
      <w:bookmarkStart w:id="565" w:name="_Toc465162583"/>
      <w:bookmarkStart w:id="566" w:name="_Toc154698281"/>
      <w:r>
        <w:t>7.2.2.2.4</w:t>
      </w:r>
      <w:r w:rsidRPr="00AB5FED">
        <w:tab/>
      </w:r>
      <w:r>
        <w:t>MCVideo</w:t>
      </w:r>
      <w:r w:rsidRPr="00AB5FED">
        <w:t xml:space="preserve"> private call response</w:t>
      </w:r>
      <w:bookmarkEnd w:id="563"/>
      <w:bookmarkEnd w:id="564"/>
      <w:bookmarkEnd w:id="565"/>
      <w:bookmarkEnd w:id="566"/>
    </w:p>
    <w:p w14:paraId="5778E46E" w14:textId="77777777" w:rsidR="00717BE1" w:rsidRPr="00AB5FED" w:rsidRDefault="00717BE1" w:rsidP="00717BE1">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004B6A76" w:rsidRPr="00A15709">
        <w:t xml:space="preserve">MCVideo server to the MCVideo server and from the </w:t>
      </w:r>
      <w:r>
        <w:t>MCVideo</w:t>
      </w:r>
      <w:r w:rsidRPr="00AB5FED">
        <w:t xml:space="preserve"> server to the </w:t>
      </w:r>
      <w:r>
        <w:t>MCVideo</w:t>
      </w:r>
      <w:r w:rsidRPr="00AB5FED">
        <w:t xml:space="preserve"> client.</w:t>
      </w:r>
    </w:p>
    <w:p w14:paraId="53E034BD" w14:textId="77777777" w:rsidR="00717BE1" w:rsidRPr="00AB5FED" w:rsidRDefault="00717BE1" w:rsidP="00717BE1">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6B02BDEF"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41C43" w14:textId="77777777" w:rsidR="00717BE1" w:rsidRPr="00AB5FED" w:rsidRDefault="00717BE1" w:rsidP="007A1471">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D1BDE" w14:textId="77777777" w:rsidR="00717BE1" w:rsidRPr="00AB5FED" w:rsidRDefault="00717BE1" w:rsidP="007A1471">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B2F236" w14:textId="77777777" w:rsidR="00717BE1" w:rsidRPr="00AB5FED" w:rsidRDefault="00717BE1" w:rsidP="007A1471">
            <w:pPr>
              <w:pStyle w:val="TAH"/>
            </w:pPr>
            <w:r w:rsidRPr="00AB5FED">
              <w:t>Description</w:t>
            </w:r>
          </w:p>
        </w:tc>
      </w:tr>
      <w:tr w:rsidR="00717BE1" w:rsidRPr="00AB5FED" w14:paraId="118A14D6"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D5C21" w14:textId="77777777" w:rsidR="00717BE1" w:rsidRPr="00AB5FED" w:rsidRDefault="00717BE1" w:rsidP="007A1471">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443D1"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CFE" w14:textId="77777777" w:rsidR="00717BE1" w:rsidRPr="00AB5FED" w:rsidRDefault="00717BE1" w:rsidP="007A1471">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717BE1" w:rsidRPr="00AB5FED" w14:paraId="1F0124DE"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E1341" w14:textId="77777777" w:rsidR="00717BE1" w:rsidRPr="00AB5FED" w:rsidRDefault="00717BE1" w:rsidP="007A1471">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5A9B0" w14:textId="77777777" w:rsidR="00717BE1" w:rsidRPr="00AB5FED" w:rsidRDefault="00717BE1" w:rsidP="007A1471">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B8F31" w14:textId="77777777" w:rsidR="00717BE1" w:rsidRPr="00AB5FED" w:rsidRDefault="00717BE1" w:rsidP="007A1471">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717BE1" w:rsidRPr="00AB5FED" w14:paraId="4063BAB2"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018DE" w14:textId="77777777" w:rsidR="00717BE1" w:rsidRPr="00AB5FED" w:rsidRDefault="00717BE1" w:rsidP="007A1471">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6A34F" w14:textId="77777777" w:rsidR="00717BE1" w:rsidRPr="00AB5FED" w:rsidRDefault="00717BE1" w:rsidP="007A1471">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40369" w14:textId="77777777" w:rsidR="00717BE1" w:rsidRPr="00AB5FED" w:rsidRDefault="00717BE1" w:rsidP="007A1471">
            <w:pPr>
              <w:pStyle w:val="TAL"/>
            </w:pPr>
            <w:r w:rsidRPr="00AB5FED">
              <w:t>An indication whether the user has positively accepted the call.</w:t>
            </w:r>
          </w:p>
        </w:tc>
      </w:tr>
      <w:tr w:rsidR="00717BE1" w:rsidRPr="00AB5FED" w14:paraId="46C7E0F5"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E198D" w14:textId="77777777" w:rsidR="00717BE1" w:rsidRPr="00AB5FED" w:rsidRDefault="00717BE1" w:rsidP="007A1471">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71CB9"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5D1A1" w14:textId="77777777" w:rsidR="00717BE1" w:rsidRPr="00AB5FED" w:rsidRDefault="00717BE1" w:rsidP="007A1471">
            <w:pPr>
              <w:pStyle w:val="TAL"/>
            </w:pPr>
            <w:r w:rsidRPr="00AB5FED">
              <w:t xml:space="preserve">Media parameters </w:t>
            </w:r>
            <w:r w:rsidRPr="00AB5FED">
              <w:rPr>
                <w:rFonts w:hint="eastAsia"/>
                <w:lang w:eastAsia="zh-CN"/>
              </w:rPr>
              <w:t>selected</w:t>
            </w:r>
          </w:p>
        </w:tc>
      </w:tr>
      <w:tr w:rsidR="00663563" w:rsidRPr="00AB5FED" w14:paraId="18B373EA"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DFE2D" w14:textId="77777777" w:rsidR="00663563" w:rsidRPr="00AB5FED" w:rsidRDefault="00663563" w:rsidP="00663563">
            <w:pPr>
              <w:pStyle w:val="TAL"/>
              <w:rPr>
                <w:rFonts w:hint="eastAsia"/>
                <w:lang w:eastAsia="zh-CN"/>
              </w:rPr>
            </w:pPr>
            <w:r w:rsidRPr="00AB5FED">
              <w:t xml:space="preserve">Implicit </w:t>
            </w:r>
            <w:r>
              <w:t>transmit media</w:t>
            </w:r>
            <w:r w:rsidRPr="00AB5FED">
              <w:t xml:space="preserve"> request</w:t>
            </w:r>
            <w:r>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D0920" w14:textId="77777777" w:rsidR="00663563" w:rsidRPr="00AB5FED" w:rsidRDefault="00663563" w:rsidP="00663563">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3BF01" w14:textId="77777777" w:rsidR="00663563" w:rsidRPr="00AB5FED" w:rsidRDefault="00663563" w:rsidP="00663563">
            <w:pPr>
              <w:pStyle w:val="TAL"/>
            </w:pPr>
            <w:r w:rsidRPr="00AB5FED">
              <w:t xml:space="preserve">An indication that the user is also requesting the </w:t>
            </w:r>
            <w:r>
              <w:t>permission to transmit video</w:t>
            </w:r>
          </w:p>
        </w:tc>
      </w:tr>
      <w:tr w:rsidR="00663563" w:rsidRPr="00AB5FED" w14:paraId="420D1252" w14:textId="77777777" w:rsidTr="00B32CC8">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296B9" w14:textId="77777777" w:rsidR="00663563" w:rsidRPr="00AB5FED" w:rsidRDefault="00663563" w:rsidP="00F915CD">
            <w:pPr>
              <w:pStyle w:val="TAN"/>
            </w:pPr>
            <w:r w:rsidRPr="009C6927">
              <w:t>NOTE:</w:t>
            </w:r>
            <w:r w:rsidRPr="009C6927">
              <w:tab/>
            </w:r>
            <w:r>
              <w:rPr>
                <w:lang w:val="en-US"/>
              </w:rPr>
              <w:t>This element shall not be included when the request is sent from the MCVideo server to the MCVideo client.</w:t>
            </w:r>
          </w:p>
        </w:tc>
      </w:tr>
    </w:tbl>
    <w:p w14:paraId="0A84A8D6" w14:textId="77777777" w:rsidR="00717BE1" w:rsidRPr="00AB5FED" w:rsidRDefault="00717BE1" w:rsidP="00717BE1">
      <w:bookmarkStart w:id="567" w:name="_Toc436920281"/>
    </w:p>
    <w:p w14:paraId="1E4DD370" w14:textId="77777777" w:rsidR="00717BE1" w:rsidRPr="00AB5FED" w:rsidRDefault="00717BE1" w:rsidP="00717BE1">
      <w:pPr>
        <w:pStyle w:val="Heading5"/>
      </w:pPr>
      <w:bookmarkStart w:id="568" w:name="_Toc460616106"/>
      <w:bookmarkStart w:id="569" w:name="_Toc460616967"/>
      <w:bookmarkStart w:id="570" w:name="_Toc465162584"/>
      <w:bookmarkStart w:id="571" w:name="_Toc154698282"/>
      <w:r>
        <w:t>7.2.2.2.5</w:t>
      </w:r>
      <w:r w:rsidRPr="00AB5FED">
        <w:tab/>
      </w:r>
      <w:r>
        <w:t>MCVideo</w:t>
      </w:r>
      <w:r w:rsidRPr="00AB5FED">
        <w:t xml:space="preserve"> call end request</w:t>
      </w:r>
      <w:bookmarkEnd w:id="568"/>
      <w:bookmarkEnd w:id="569"/>
      <w:bookmarkEnd w:id="570"/>
      <w:bookmarkEnd w:id="571"/>
      <w:r w:rsidRPr="00AB5FED">
        <w:t xml:space="preserve"> </w:t>
      </w:r>
    </w:p>
    <w:p w14:paraId="2AB54448" w14:textId="77777777" w:rsidR="00717BE1" w:rsidRPr="00AB5FED" w:rsidRDefault="00717BE1" w:rsidP="00717BE1">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rsidR="00202A77">
        <w:t xml:space="preserve">, from the </w:t>
      </w:r>
      <w:r w:rsidR="00202A77" w:rsidRPr="00A15709">
        <w:t>MCVideo server to the MCVideo</w:t>
      </w:r>
      <w:r w:rsidR="00202A77">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07095AC5" w14:textId="77777777" w:rsidR="00717BE1" w:rsidRPr="00AB5FED" w:rsidRDefault="00717BE1" w:rsidP="00717BE1">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17BE1" w:rsidRPr="00AB5FED" w14:paraId="7DFBDF88"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BFE87" w14:textId="77777777" w:rsidR="00717BE1" w:rsidRPr="00AB5FED" w:rsidRDefault="00717BE1" w:rsidP="007A1471">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90350B" w14:textId="77777777" w:rsidR="00717BE1" w:rsidRPr="00AB5FED" w:rsidRDefault="00717BE1" w:rsidP="007A1471">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FC315" w14:textId="77777777" w:rsidR="00717BE1" w:rsidRPr="00AB5FED" w:rsidRDefault="00717BE1" w:rsidP="007A1471">
            <w:pPr>
              <w:pStyle w:val="TAH"/>
            </w:pPr>
            <w:r w:rsidRPr="00AB5FED">
              <w:t>Description</w:t>
            </w:r>
          </w:p>
        </w:tc>
      </w:tr>
      <w:tr w:rsidR="00717BE1" w:rsidRPr="00AB5FED" w14:paraId="2984E435"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5B9E" w14:textId="77777777" w:rsidR="00717BE1" w:rsidRPr="00AB5FED" w:rsidRDefault="00717BE1" w:rsidP="007A1471">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695F1"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2F459" w14:textId="77777777" w:rsidR="00717BE1" w:rsidRPr="00AB5FED" w:rsidRDefault="00717BE1" w:rsidP="007A1471">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717BE1" w:rsidRPr="00AB5FED" w14:paraId="406393CA"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3920E" w14:textId="77777777" w:rsidR="00717BE1" w:rsidRPr="00AB5FED" w:rsidRDefault="00717BE1" w:rsidP="007A1471">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703E4" w14:textId="77777777" w:rsidR="00717BE1" w:rsidRPr="00AB5FED" w:rsidRDefault="00717BE1"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D35BF" w14:textId="77777777" w:rsidR="00717BE1" w:rsidRPr="00AB5FED" w:rsidRDefault="00717BE1" w:rsidP="007A1471">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bookmarkEnd w:id="567"/>
    </w:tbl>
    <w:p w14:paraId="47297716" w14:textId="77777777" w:rsidR="00717BE1" w:rsidRDefault="00717BE1" w:rsidP="00717BE1"/>
    <w:p w14:paraId="1CCA6481" w14:textId="77777777" w:rsidR="00117D72" w:rsidRPr="00AB5FED" w:rsidRDefault="00117D72" w:rsidP="00117D72">
      <w:pPr>
        <w:pStyle w:val="Heading5"/>
      </w:pPr>
      <w:bookmarkStart w:id="572" w:name="_Toc460616107"/>
      <w:bookmarkStart w:id="573" w:name="_Toc460616968"/>
      <w:bookmarkStart w:id="574" w:name="_Toc477419406"/>
      <w:bookmarkStart w:id="575" w:name="_Toc154698283"/>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72"/>
      <w:bookmarkEnd w:id="573"/>
      <w:bookmarkEnd w:id="574"/>
      <w:bookmarkEnd w:id="575"/>
    </w:p>
    <w:p w14:paraId="1B7E76B7" w14:textId="77777777" w:rsidR="00117D72" w:rsidRPr="00AB5FED" w:rsidRDefault="00117D72" w:rsidP="00117D72">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5D9D19C1" w14:textId="77777777" w:rsidR="00117D72" w:rsidRPr="00AB5FED" w:rsidRDefault="00117D72" w:rsidP="00117D72">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17D72" w:rsidRPr="00AB5FED" w14:paraId="03E5549E" w14:textId="77777777" w:rsidTr="005563E2">
        <w:trPr>
          <w:jc w:val="center"/>
        </w:trPr>
        <w:tc>
          <w:tcPr>
            <w:tcW w:w="2405" w:type="dxa"/>
            <w:tcMar>
              <w:top w:w="0" w:type="dxa"/>
              <w:left w:w="108" w:type="dxa"/>
              <w:bottom w:w="0" w:type="dxa"/>
              <w:right w:w="108" w:type="dxa"/>
            </w:tcMar>
            <w:hideMark/>
          </w:tcPr>
          <w:p w14:paraId="6EF1E1B1" w14:textId="77777777" w:rsidR="00117D72" w:rsidRPr="00AB5FED" w:rsidRDefault="00117D72" w:rsidP="005563E2">
            <w:pPr>
              <w:pStyle w:val="TAH"/>
            </w:pPr>
            <w:r w:rsidRPr="00AB5FED">
              <w:t>Information Element</w:t>
            </w:r>
          </w:p>
        </w:tc>
        <w:tc>
          <w:tcPr>
            <w:tcW w:w="1097" w:type="dxa"/>
            <w:tcMar>
              <w:top w:w="0" w:type="dxa"/>
              <w:left w:w="108" w:type="dxa"/>
              <w:bottom w:w="0" w:type="dxa"/>
              <w:right w:w="108" w:type="dxa"/>
            </w:tcMar>
            <w:hideMark/>
          </w:tcPr>
          <w:p w14:paraId="506C48AC" w14:textId="77777777" w:rsidR="00117D72" w:rsidRPr="00AB5FED" w:rsidRDefault="00117D72" w:rsidP="005563E2">
            <w:pPr>
              <w:pStyle w:val="TAH"/>
            </w:pPr>
            <w:r w:rsidRPr="00AB5FED">
              <w:t>Status</w:t>
            </w:r>
          </w:p>
        </w:tc>
        <w:tc>
          <w:tcPr>
            <w:tcW w:w="2700" w:type="dxa"/>
            <w:tcMar>
              <w:top w:w="0" w:type="dxa"/>
              <w:left w:w="108" w:type="dxa"/>
              <w:bottom w:w="0" w:type="dxa"/>
              <w:right w:w="108" w:type="dxa"/>
            </w:tcMar>
            <w:hideMark/>
          </w:tcPr>
          <w:p w14:paraId="652CD49C" w14:textId="77777777" w:rsidR="00117D72" w:rsidRPr="00AB5FED" w:rsidRDefault="00117D72" w:rsidP="005563E2">
            <w:pPr>
              <w:pStyle w:val="TAH"/>
            </w:pPr>
            <w:r w:rsidRPr="00AB5FED">
              <w:t>Description</w:t>
            </w:r>
          </w:p>
        </w:tc>
      </w:tr>
      <w:tr w:rsidR="00117D72" w:rsidRPr="00AB5FED" w14:paraId="07DB3A81" w14:textId="77777777" w:rsidTr="005563E2">
        <w:trPr>
          <w:jc w:val="center"/>
        </w:trPr>
        <w:tc>
          <w:tcPr>
            <w:tcW w:w="2405" w:type="dxa"/>
            <w:tcMar>
              <w:top w:w="0" w:type="dxa"/>
              <w:left w:w="108" w:type="dxa"/>
              <w:bottom w:w="0" w:type="dxa"/>
              <w:right w:w="108" w:type="dxa"/>
            </w:tcMar>
            <w:hideMark/>
          </w:tcPr>
          <w:p w14:paraId="0FEBF31D" w14:textId="77777777" w:rsidR="00117D72" w:rsidRPr="00AB5FED" w:rsidRDefault="00117D72" w:rsidP="005563E2">
            <w:pPr>
              <w:pStyle w:val="TAL"/>
            </w:pPr>
            <w:r>
              <w:t>MCVideo</w:t>
            </w:r>
            <w:r w:rsidRPr="00AB5FED">
              <w:t xml:space="preserve"> ID</w:t>
            </w:r>
          </w:p>
        </w:tc>
        <w:tc>
          <w:tcPr>
            <w:tcW w:w="1097" w:type="dxa"/>
            <w:tcMar>
              <w:top w:w="0" w:type="dxa"/>
              <w:left w:w="108" w:type="dxa"/>
              <w:bottom w:w="0" w:type="dxa"/>
              <w:right w:w="108" w:type="dxa"/>
            </w:tcMar>
            <w:hideMark/>
          </w:tcPr>
          <w:p w14:paraId="69DA5E79" w14:textId="77777777" w:rsidR="00117D72" w:rsidRPr="00AB5FED" w:rsidRDefault="00117D72" w:rsidP="005563E2">
            <w:pPr>
              <w:pStyle w:val="TAL"/>
            </w:pPr>
            <w:r w:rsidRPr="00AB5FED">
              <w:t>M</w:t>
            </w:r>
          </w:p>
        </w:tc>
        <w:tc>
          <w:tcPr>
            <w:tcW w:w="2700" w:type="dxa"/>
            <w:tcMar>
              <w:top w:w="0" w:type="dxa"/>
              <w:left w:w="108" w:type="dxa"/>
              <w:bottom w:w="0" w:type="dxa"/>
              <w:right w:w="108" w:type="dxa"/>
            </w:tcMar>
            <w:hideMark/>
          </w:tcPr>
          <w:p w14:paraId="796737F9" w14:textId="77777777" w:rsidR="00117D72" w:rsidRPr="00AB5FED" w:rsidRDefault="00117D72" w:rsidP="005563E2">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C56957" w:rsidRPr="00AB5FED" w14:paraId="002619F4" w14:textId="77777777" w:rsidTr="005563E2">
        <w:trPr>
          <w:jc w:val="center"/>
        </w:trPr>
        <w:tc>
          <w:tcPr>
            <w:tcW w:w="2405" w:type="dxa"/>
            <w:tcMar>
              <w:top w:w="0" w:type="dxa"/>
              <w:left w:w="108" w:type="dxa"/>
              <w:bottom w:w="0" w:type="dxa"/>
              <w:right w:w="108" w:type="dxa"/>
            </w:tcMar>
          </w:tcPr>
          <w:p w14:paraId="006021D6" w14:textId="77777777" w:rsidR="00C56957" w:rsidRDefault="00C56957" w:rsidP="00C56957">
            <w:pPr>
              <w:pStyle w:val="TAL"/>
            </w:pPr>
            <w:r>
              <w:t>Functional alias</w:t>
            </w:r>
          </w:p>
        </w:tc>
        <w:tc>
          <w:tcPr>
            <w:tcW w:w="1097" w:type="dxa"/>
            <w:tcMar>
              <w:top w:w="0" w:type="dxa"/>
              <w:left w:w="108" w:type="dxa"/>
              <w:bottom w:w="0" w:type="dxa"/>
              <w:right w:w="108" w:type="dxa"/>
            </w:tcMar>
          </w:tcPr>
          <w:p w14:paraId="02FEC059" w14:textId="77777777" w:rsidR="00C56957" w:rsidRPr="00AB5FED" w:rsidRDefault="00C56957" w:rsidP="00C56957">
            <w:pPr>
              <w:pStyle w:val="TAL"/>
            </w:pPr>
            <w:r>
              <w:t>O</w:t>
            </w:r>
          </w:p>
        </w:tc>
        <w:tc>
          <w:tcPr>
            <w:tcW w:w="2700" w:type="dxa"/>
            <w:tcMar>
              <w:top w:w="0" w:type="dxa"/>
              <w:left w:w="108" w:type="dxa"/>
              <w:bottom w:w="0" w:type="dxa"/>
              <w:right w:w="108" w:type="dxa"/>
            </w:tcMar>
          </w:tcPr>
          <w:p w14:paraId="0225D341" w14:textId="77777777" w:rsidR="00C56957" w:rsidRPr="00AB5FED" w:rsidRDefault="00C56957" w:rsidP="00C56957">
            <w:pPr>
              <w:pStyle w:val="TAL"/>
            </w:pPr>
            <w:r>
              <w:t>The functional alias of the calling party</w:t>
            </w:r>
          </w:p>
        </w:tc>
      </w:tr>
      <w:tr w:rsidR="00117D72" w:rsidRPr="00AB5FED" w14:paraId="6C6BFAC9" w14:textId="77777777" w:rsidTr="005563E2">
        <w:trPr>
          <w:jc w:val="center"/>
        </w:trPr>
        <w:tc>
          <w:tcPr>
            <w:tcW w:w="2405" w:type="dxa"/>
            <w:tcMar>
              <w:top w:w="0" w:type="dxa"/>
              <w:left w:w="108" w:type="dxa"/>
              <w:bottom w:w="0" w:type="dxa"/>
              <w:right w:w="108" w:type="dxa"/>
            </w:tcMar>
            <w:hideMark/>
          </w:tcPr>
          <w:p w14:paraId="50BE65D1" w14:textId="77777777" w:rsidR="00117D72" w:rsidRPr="00AB5FED" w:rsidRDefault="00117D72" w:rsidP="005563E2">
            <w:pPr>
              <w:pStyle w:val="TAL"/>
            </w:pPr>
            <w:r>
              <w:t>MCVideo</w:t>
            </w:r>
            <w:r w:rsidRPr="00AB5FED">
              <w:t xml:space="preserve"> ID</w:t>
            </w:r>
          </w:p>
        </w:tc>
        <w:tc>
          <w:tcPr>
            <w:tcW w:w="1097" w:type="dxa"/>
            <w:tcMar>
              <w:top w:w="0" w:type="dxa"/>
              <w:left w:w="108" w:type="dxa"/>
              <w:bottom w:w="0" w:type="dxa"/>
              <w:right w:w="108" w:type="dxa"/>
            </w:tcMar>
            <w:hideMark/>
          </w:tcPr>
          <w:p w14:paraId="3354DFA7" w14:textId="77777777" w:rsidR="00117D72" w:rsidRPr="00AB5FED" w:rsidRDefault="00117D72" w:rsidP="005563E2">
            <w:pPr>
              <w:pStyle w:val="TAL"/>
            </w:pPr>
            <w:r w:rsidRPr="00AB5FED">
              <w:t>M</w:t>
            </w:r>
          </w:p>
        </w:tc>
        <w:tc>
          <w:tcPr>
            <w:tcW w:w="2700" w:type="dxa"/>
            <w:tcMar>
              <w:top w:w="0" w:type="dxa"/>
              <w:left w:w="108" w:type="dxa"/>
              <w:bottom w:w="0" w:type="dxa"/>
              <w:right w:w="108" w:type="dxa"/>
            </w:tcMar>
            <w:hideMark/>
          </w:tcPr>
          <w:p w14:paraId="5A14D63E" w14:textId="77777777" w:rsidR="00117D72" w:rsidRPr="00AB5FED" w:rsidRDefault="00117D72" w:rsidP="005563E2">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117D72" w:rsidRPr="00AB5FED" w14:paraId="2F6DC9EB" w14:textId="77777777" w:rsidTr="005563E2">
        <w:trPr>
          <w:jc w:val="center"/>
        </w:trPr>
        <w:tc>
          <w:tcPr>
            <w:tcW w:w="2405" w:type="dxa"/>
            <w:tcMar>
              <w:top w:w="0" w:type="dxa"/>
              <w:left w:w="108" w:type="dxa"/>
              <w:bottom w:w="0" w:type="dxa"/>
              <w:right w:w="108" w:type="dxa"/>
            </w:tcMar>
            <w:hideMark/>
          </w:tcPr>
          <w:p w14:paraId="0580F14D" w14:textId="77777777" w:rsidR="00117D72" w:rsidRPr="00AB5FED" w:rsidRDefault="00117D72" w:rsidP="005563E2">
            <w:pPr>
              <w:pStyle w:val="TAL"/>
            </w:pPr>
            <w:r w:rsidRPr="00AB5FED">
              <w:t>Emergency indicator</w:t>
            </w:r>
          </w:p>
        </w:tc>
        <w:tc>
          <w:tcPr>
            <w:tcW w:w="1097" w:type="dxa"/>
            <w:tcMar>
              <w:top w:w="0" w:type="dxa"/>
              <w:left w:w="108" w:type="dxa"/>
              <w:bottom w:w="0" w:type="dxa"/>
              <w:right w:w="108" w:type="dxa"/>
            </w:tcMar>
            <w:hideMark/>
          </w:tcPr>
          <w:p w14:paraId="3EB5C940" w14:textId="77777777" w:rsidR="00117D72" w:rsidRPr="00AB5FED" w:rsidRDefault="00117D72" w:rsidP="005563E2">
            <w:pPr>
              <w:pStyle w:val="TAL"/>
            </w:pPr>
            <w:r w:rsidRPr="00AB5FED">
              <w:t>M</w:t>
            </w:r>
          </w:p>
        </w:tc>
        <w:tc>
          <w:tcPr>
            <w:tcW w:w="2700" w:type="dxa"/>
            <w:tcMar>
              <w:top w:w="0" w:type="dxa"/>
              <w:left w:w="108" w:type="dxa"/>
              <w:bottom w:w="0" w:type="dxa"/>
              <w:right w:w="108" w:type="dxa"/>
            </w:tcMar>
            <w:hideMark/>
          </w:tcPr>
          <w:p w14:paraId="5EF67184" w14:textId="77777777" w:rsidR="00117D72" w:rsidRPr="00AB5FED" w:rsidRDefault="00117D72" w:rsidP="005563E2">
            <w:pPr>
              <w:pStyle w:val="TAL"/>
            </w:pPr>
            <w:r w:rsidRPr="00AB5FED">
              <w:t xml:space="preserve">Indicates that the private call request is an </w:t>
            </w:r>
            <w:r>
              <w:t>MCVideo</w:t>
            </w:r>
            <w:r w:rsidRPr="00AB5FED">
              <w:t xml:space="preserve"> emergency call</w:t>
            </w:r>
          </w:p>
        </w:tc>
      </w:tr>
      <w:tr w:rsidR="00117D72" w:rsidRPr="00AB5FED" w14:paraId="20843B02" w14:textId="77777777" w:rsidTr="005563E2">
        <w:trPr>
          <w:jc w:val="center"/>
        </w:trPr>
        <w:tc>
          <w:tcPr>
            <w:tcW w:w="2405" w:type="dxa"/>
            <w:tcMar>
              <w:top w:w="0" w:type="dxa"/>
              <w:left w:w="108" w:type="dxa"/>
              <w:bottom w:w="0" w:type="dxa"/>
              <w:right w:w="108" w:type="dxa"/>
            </w:tcMar>
          </w:tcPr>
          <w:p w14:paraId="21E8049B" w14:textId="77777777" w:rsidR="00117D72" w:rsidRPr="00AB5FED" w:rsidRDefault="00117D72" w:rsidP="005563E2">
            <w:pPr>
              <w:pStyle w:val="TAL"/>
            </w:pPr>
            <w:r w:rsidRPr="00AB5FED">
              <w:t>Alert indicator</w:t>
            </w:r>
          </w:p>
        </w:tc>
        <w:tc>
          <w:tcPr>
            <w:tcW w:w="1097" w:type="dxa"/>
            <w:tcMar>
              <w:top w:w="0" w:type="dxa"/>
              <w:left w:w="108" w:type="dxa"/>
              <w:bottom w:w="0" w:type="dxa"/>
              <w:right w:w="108" w:type="dxa"/>
            </w:tcMar>
          </w:tcPr>
          <w:p w14:paraId="5D0565AE" w14:textId="77777777" w:rsidR="00117D72" w:rsidRPr="00AB5FED" w:rsidRDefault="00117D72" w:rsidP="005563E2">
            <w:pPr>
              <w:pStyle w:val="TAL"/>
            </w:pPr>
            <w:r w:rsidRPr="00AB5FED">
              <w:t>M</w:t>
            </w:r>
          </w:p>
        </w:tc>
        <w:tc>
          <w:tcPr>
            <w:tcW w:w="2700" w:type="dxa"/>
            <w:tcMar>
              <w:top w:w="0" w:type="dxa"/>
              <w:left w:w="108" w:type="dxa"/>
              <w:bottom w:w="0" w:type="dxa"/>
              <w:right w:w="108" w:type="dxa"/>
            </w:tcMar>
          </w:tcPr>
          <w:p w14:paraId="331AA6F8" w14:textId="77777777" w:rsidR="00117D72" w:rsidRPr="00AB5FED" w:rsidRDefault="00117D72" w:rsidP="005563E2">
            <w:pPr>
              <w:pStyle w:val="TAL"/>
            </w:pPr>
            <w:r w:rsidRPr="00AB5FED">
              <w:t>Indicates whether an emergency alert is to be sent</w:t>
            </w:r>
          </w:p>
        </w:tc>
      </w:tr>
      <w:tr w:rsidR="00117D72" w:rsidRPr="00AB5FED" w14:paraId="1A70ECE9" w14:textId="77777777" w:rsidTr="005563E2">
        <w:trPr>
          <w:jc w:val="center"/>
        </w:trPr>
        <w:tc>
          <w:tcPr>
            <w:tcW w:w="2405" w:type="dxa"/>
            <w:tcMar>
              <w:top w:w="0" w:type="dxa"/>
              <w:left w:w="108" w:type="dxa"/>
              <w:bottom w:w="0" w:type="dxa"/>
              <w:right w:w="108" w:type="dxa"/>
            </w:tcMar>
          </w:tcPr>
          <w:p w14:paraId="0BD87713" w14:textId="77777777" w:rsidR="00117D72" w:rsidRPr="00AB5FED" w:rsidRDefault="00117D72" w:rsidP="005563E2">
            <w:pPr>
              <w:pStyle w:val="TAL"/>
            </w:pPr>
            <w:r w:rsidRPr="00AB5FED">
              <w:t>Requested commencement mode</w:t>
            </w:r>
          </w:p>
        </w:tc>
        <w:tc>
          <w:tcPr>
            <w:tcW w:w="1097" w:type="dxa"/>
            <w:tcMar>
              <w:top w:w="0" w:type="dxa"/>
              <w:left w:w="108" w:type="dxa"/>
              <w:bottom w:w="0" w:type="dxa"/>
              <w:right w:w="108" w:type="dxa"/>
            </w:tcMar>
          </w:tcPr>
          <w:p w14:paraId="0A5CC1FD" w14:textId="77777777" w:rsidR="00117D72" w:rsidRPr="00AB5FED" w:rsidRDefault="00117D72" w:rsidP="005563E2">
            <w:pPr>
              <w:pStyle w:val="TAL"/>
            </w:pPr>
            <w:r w:rsidRPr="00AB5FED">
              <w:t>O</w:t>
            </w:r>
          </w:p>
        </w:tc>
        <w:tc>
          <w:tcPr>
            <w:tcW w:w="2700" w:type="dxa"/>
            <w:tcMar>
              <w:top w:w="0" w:type="dxa"/>
              <w:left w:w="108" w:type="dxa"/>
              <w:bottom w:w="0" w:type="dxa"/>
              <w:right w:w="108" w:type="dxa"/>
            </w:tcMar>
          </w:tcPr>
          <w:p w14:paraId="238AAF39" w14:textId="77777777" w:rsidR="00117D72" w:rsidRPr="00AB5FED" w:rsidRDefault="00117D72" w:rsidP="005563E2">
            <w:pPr>
              <w:pStyle w:val="TAL"/>
            </w:pPr>
            <w:r w:rsidRPr="00AB5FED">
              <w:t>An indication of the commencement mode to be used.</w:t>
            </w:r>
          </w:p>
        </w:tc>
      </w:tr>
      <w:tr w:rsidR="00117D72" w:rsidRPr="00AB5FED" w14:paraId="54732578" w14:textId="77777777" w:rsidTr="005563E2">
        <w:trPr>
          <w:jc w:val="center"/>
        </w:trPr>
        <w:tc>
          <w:tcPr>
            <w:tcW w:w="2405" w:type="dxa"/>
            <w:tcMar>
              <w:top w:w="0" w:type="dxa"/>
              <w:left w:w="108" w:type="dxa"/>
              <w:bottom w:w="0" w:type="dxa"/>
              <w:right w:w="108" w:type="dxa"/>
            </w:tcMar>
          </w:tcPr>
          <w:p w14:paraId="793D59E4" w14:textId="77777777" w:rsidR="00117D72" w:rsidRPr="00AB5FED" w:rsidRDefault="00117D72" w:rsidP="005563E2">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41AE8952" w14:textId="77777777" w:rsidR="00117D72" w:rsidRPr="00AB5FED" w:rsidRDefault="00117D72" w:rsidP="005563E2">
            <w:pPr>
              <w:pStyle w:val="TAL"/>
            </w:pPr>
            <w:r w:rsidRPr="00AB5FED">
              <w:t>O</w:t>
            </w:r>
          </w:p>
        </w:tc>
        <w:tc>
          <w:tcPr>
            <w:tcW w:w="2700" w:type="dxa"/>
            <w:tcMar>
              <w:top w:w="0" w:type="dxa"/>
              <w:left w:w="108" w:type="dxa"/>
              <w:bottom w:w="0" w:type="dxa"/>
              <w:right w:w="108" w:type="dxa"/>
            </w:tcMar>
          </w:tcPr>
          <w:p w14:paraId="5FD6F49D" w14:textId="77777777" w:rsidR="00117D72" w:rsidRPr="00AB5FED" w:rsidRDefault="00117D72" w:rsidP="005563E2">
            <w:pPr>
              <w:pStyle w:val="TAL"/>
            </w:pPr>
            <w:r w:rsidRPr="00AB5FED">
              <w:t xml:space="preserve">An indication that the user is also requesting </w:t>
            </w:r>
            <w:r>
              <w:t>to transmit media</w:t>
            </w:r>
            <w:r w:rsidRPr="00AB5FED">
              <w:t xml:space="preserve"> </w:t>
            </w:r>
          </w:p>
        </w:tc>
      </w:tr>
      <w:tr w:rsidR="00117D72" w:rsidRPr="00AB5FED" w14:paraId="287F5F2A" w14:textId="77777777" w:rsidTr="005563E2">
        <w:trPr>
          <w:jc w:val="center"/>
        </w:trPr>
        <w:tc>
          <w:tcPr>
            <w:tcW w:w="2405" w:type="dxa"/>
            <w:tcMar>
              <w:top w:w="0" w:type="dxa"/>
              <w:left w:w="108" w:type="dxa"/>
              <w:bottom w:w="0" w:type="dxa"/>
              <w:right w:w="108" w:type="dxa"/>
            </w:tcMar>
          </w:tcPr>
          <w:p w14:paraId="60713ECA" w14:textId="77777777" w:rsidR="00117D72" w:rsidRPr="00AB5FED" w:rsidRDefault="00117D72" w:rsidP="005563E2">
            <w:pPr>
              <w:pStyle w:val="TAL"/>
            </w:pPr>
            <w:r w:rsidRPr="00AB5FED">
              <w:rPr>
                <w:rFonts w:hint="eastAsia"/>
                <w:lang w:eastAsia="zh-CN"/>
              </w:rPr>
              <w:t>SDP offer</w:t>
            </w:r>
          </w:p>
        </w:tc>
        <w:tc>
          <w:tcPr>
            <w:tcW w:w="1097" w:type="dxa"/>
            <w:tcMar>
              <w:top w:w="0" w:type="dxa"/>
              <w:left w:w="108" w:type="dxa"/>
              <w:bottom w:w="0" w:type="dxa"/>
              <w:right w:w="108" w:type="dxa"/>
            </w:tcMar>
          </w:tcPr>
          <w:p w14:paraId="7382AF2F" w14:textId="77777777" w:rsidR="00117D72" w:rsidRPr="00AB5FED" w:rsidRDefault="00117D72" w:rsidP="005563E2">
            <w:pPr>
              <w:pStyle w:val="TAL"/>
            </w:pPr>
            <w:r w:rsidRPr="00AB5FED">
              <w:t>M</w:t>
            </w:r>
          </w:p>
        </w:tc>
        <w:tc>
          <w:tcPr>
            <w:tcW w:w="2700" w:type="dxa"/>
            <w:tcMar>
              <w:top w:w="0" w:type="dxa"/>
              <w:left w:w="108" w:type="dxa"/>
              <w:bottom w:w="0" w:type="dxa"/>
              <w:right w:w="108" w:type="dxa"/>
            </w:tcMar>
          </w:tcPr>
          <w:p w14:paraId="77879C2D" w14:textId="77777777" w:rsidR="00117D72" w:rsidRPr="00AB5FED" w:rsidRDefault="00117D72" w:rsidP="005563E2">
            <w:pPr>
              <w:pStyle w:val="TAL"/>
            </w:pPr>
            <w:r w:rsidRPr="00AB5FED">
              <w:t xml:space="preserve">Media parameters of </w:t>
            </w:r>
            <w:r>
              <w:t>MCVideo</w:t>
            </w:r>
            <w:r w:rsidRPr="00AB5FED">
              <w:t xml:space="preserve"> client.</w:t>
            </w:r>
          </w:p>
        </w:tc>
      </w:tr>
      <w:tr w:rsidR="006B5E81" w:rsidRPr="00AB5FED" w14:paraId="58257700" w14:textId="77777777" w:rsidTr="005563E2">
        <w:trPr>
          <w:jc w:val="center"/>
        </w:trPr>
        <w:tc>
          <w:tcPr>
            <w:tcW w:w="2405" w:type="dxa"/>
            <w:tcMar>
              <w:top w:w="0" w:type="dxa"/>
              <w:left w:w="108" w:type="dxa"/>
              <w:bottom w:w="0" w:type="dxa"/>
              <w:right w:w="108" w:type="dxa"/>
            </w:tcMar>
          </w:tcPr>
          <w:p w14:paraId="397288A1" w14:textId="77777777" w:rsidR="006B5E81" w:rsidRPr="00AB5FED" w:rsidRDefault="006B5E81" w:rsidP="006B5E81">
            <w:pPr>
              <w:pStyle w:val="TAL"/>
              <w:rPr>
                <w:rFonts w:hint="eastAsia"/>
                <w:lang w:eastAsia="zh-CN"/>
              </w:rPr>
            </w:pPr>
            <w:r>
              <w:rPr>
                <w:lang w:eastAsia="zh-CN"/>
              </w:rPr>
              <w:t>Requested priority</w:t>
            </w:r>
          </w:p>
        </w:tc>
        <w:tc>
          <w:tcPr>
            <w:tcW w:w="1097" w:type="dxa"/>
            <w:tcMar>
              <w:top w:w="0" w:type="dxa"/>
              <w:left w:w="108" w:type="dxa"/>
              <w:bottom w:w="0" w:type="dxa"/>
              <w:right w:w="108" w:type="dxa"/>
            </w:tcMar>
          </w:tcPr>
          <w:p w14:paraId="79F04F11" w14:textId="77777777" w:rsidR="006B5E81" w:rsidRPr="00AB5FED" w:rsidRDefault="006B5E81" w:rsidP="006B5E81">
            <w:pPr>
              <w:pStyle w:val="TAL"/>
            </w:pPr>
            <w:r>
              <w:t>O</w:t>
            </w:r>
          </w:p>
        </w:tc>
        <w:tc>
          <w:tcPr>
            <w:tcW w:w="2700" w:type="dxa"/>
            <w:tcMar>
              <w:top w:w="0" w:type="dxa"/>
              <w:left w:w="108" w:type="dxa"/>
              <w:bottom w:w="0" w:type="dxa"/>
              <w:right w:w="108" w:type="dxa"/>
            </w:tcMar>
          </w:tcPr>
          <w:p w14:paraId="1316436D" w14:textId="77777777" w:rsidR="006B5E81" w:rsidRPr="00AB5FED" w:rsidRDefault="006B5E81" w:rsidP="006B5E81">
            <w:pPr>
              <w:pStyle w:val="TAL"/>
            </w:pPr>
            <w:r>
              <w:t>Priority level requested for the call</w:t>
            </w:r>
          </w:p>
        </w:tc>
      </w:tr>
    </w:tbl>
    <w:p w14:paraId="30532300" w14:textId="77777777" w:rsidR="00117D72" w:rsidRPr="00AB5FED" w:rsidRDefault="00117D72" w:rsidP="00117D72"/>
    <w:p w14:paraId="00729557" w14:textId="77777777" w:rsidR="00117D72" w:rsidRPr="00AB5FED" w:rsidRDefault="00117D72" w:rsidP="00117D72">
      <w:pPr>
        <w:pStyle w:val="Heading5"/>
      </w:pPr>
      <w:bookmarkStart w:id="576" w:name="_Toc460616108"/>
      <w:bookmarkStart w:id="577" w:name="_Toc460616969"/>
      <w:bookmarkStart w:id="578" w:name="_Toc477419407"/>
      <w:bookmarkStart w:id="579" w:name="_Toc154698284"/>
      <w:r>
        <w:lastRenderedPageBreak/>
        <w:t>7.2.2.2.7</w:t>
      </w:r>
      <w:r w:rsidRPr="00AB5FED">
        <w:tab/>
      </w:r>
      <w:r>
        <w:t>MCVideo</w:t>
      </w:r>
      <w:r w:rsidRPr="00AB5FED">
        <w:t xml:space="preserve"> emergency private call request</w:t>
      </w:r>
      <w:bookmarkEnd w:id="576"/>
      <w:bookmarkEnd w:id="577"/>
      <w:bookmarkEnd w:id="578"/>
      <w:bookmarkEnd w:id="579"/>
    </w:p>
    <w:p w14:paraId="46D7D205" w14:textId="77777777" w:rsidR="00117D72" w:rsidRPr="00AB5FED" w:rsidRDefault="00117D72" w:rsidP="00117D72">
      <w:r w:rsidRPr="00AB5FED">
        <w:t>Table </w:t>
      </w:r>
      <w:r>
        <w:t>7.2.2.2.7</w:t>
      </w:r>
      <w:r w:rsidRPr="00AB5FED">
        <w:t xml:space="preserve">-1 describes the information flow </w:t>
      </w:r>
      <w:r>
        <w:t>MCVideo</w:t>
      </w:r>
      <w:r w:rsidRPr="00AB5FED">
        <w:t xml:space="preserve"> emergency private call request from the </w:t>
      </w:r>
      <w:r w:rsidR="00202A77" w:rsidRPr="00AA0E8F">
        <w:t xml:space="preserve">MCVideo server to the MCVideo server and from the </w:t>
      </w:r>
      <w:r>
        <w:t>MCVideo</w:t>
      </w:r>
      <w:r w:rsidRPr="00AB5FED">
        <w:t xml:space="preserve"> server to the </w:t>
      </w:r>
      <w:r>
        <w:t>MCVideo</w:t>
      </w:r>
      <w:r w:rsidRPr="00AB5FED">
        <w:t xml:space="preserve"> client.</w:t>
      </w:r>
    </w:p>
    <w:p w14:paraId="60A0D21F" w14:textId="77777777" w:rsidR="00117D72" w:rsidRPr="00AB5FED" w:rsidRDefault="00117D72" w:rsidP="00117D72">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17D72" w:rsidRPr="00AB5FED" w14:paraId="31DDD589" w14:textId="77777777" w:rsidTr="005563E2">
        <w:trPr>
          <w:jc w:val="center"/>
        </w:trPr>
        <w:tc>
          <w:tcPr>
            <w:tcW w:w="2405" w:type="dxa"/>
            <w:tcMar>
              <w:top w:w="0" w:type="dxa"/>
              <w:left w:w="108" w:type="dxa"/>
              <w:bottom w:w="0" w:type="dxa"/>
              <w:right w:w="108" w:type="dxa"/>
            </w:tcMar>
            <w:hideMark/>
          </w:tcPr>
          <w:p w14:paraId="14A9DF6F" w14:textId="77777777" w:rsidR="00117D72" w:rsidRPr="00AB5FED" w:rsidRDefault="00117D72" w:rsidP="005563E2">
            <w:pPr>
              <w:pStyle w:val="TAH"/>
            </w:pPr>
            <w:r w:rsidRPr="00AB5FED">
              <w:t>Information Element</w:t>
            </w:r>
          </w:p>
        </w:tc>
        <w:tc>
          <w:tcPr>
            <w:tcW w:w="1097" w:type="dxa"/>
            <w:tcMar>
              <w:top w:w="0" w:type="dxa"/>
              <w:left w:w="108" w:type="dxa"/>
              <w:bottom w:w="0" w:type="dxa"/>
              <w:right w:w="108" w:type="dxa"/>
            </w:tcMar>
            <w:hideMark/>
          </w:tcPr>
          <w:p w14:paraId="53ED5594" w14:textId="77777777" w:rsidR="00117D72" w:rsidRPr="00AB5FED" w:rsidRDefault="00117D72" w:rsidP="005563E2">
            <w:pPr>
              <w:pStyle w:val="TAH"/>
            </w:pPr>
            <w:r w:rsidRPr="00AB5FED">
              <w:t>Status</w:t>
            </w:r>
          </w:p>
        </w:tc>
        <w:tc>
          <w:tcPr>
            <w:tcW w:w="2700" w:type="dxa"/>
            <w:tcMar>
              <w:top w:w="0" w:type="dxa"/>
              <w:left w:w="108" w:type="dxa"/>
              <w:bottom w:w="0" w:type="dxa"/>
              <w:right w:w="108" w:type="dxa"/>
            </w:tcMar>
            <w:hideMark/>
          </w:tcPr>
          <w:p w14:paraId="52F8E7B4" w14:textId="77777777" w:rsidR="00117D72" w:rsidRPr="00AB5FED" w:rsidRDefault="00117D72" w:rsidP="005563E2">
            <w:pPr>
              <w:pStyle w:val="TAH"/>
            </w:pPr>
            <w:r w:rsidRPr="00AB5FED">
              <w:t>Description</w:t>
            </w:r>
          </w:p>
        </w:tc>
      </w:tr>
      <w:tr w:rsidR="00117D72" w:rsidRPr="00AB5FED" w14:paraId="082BFDA1" w14:textId="77777777" w:rsidTr="005563E2">
        <w:trPr>
          <w:jc w:val="center"/>
        </w:trPr>
        <w:tc>
          <w:tcPr>
            <w:tcW w:w="2405" w:type="dxa"/>
            <w:tcMar>
              <w:top w:w="0" w:type="dxa"/>
              <w:left w:w="108" w:type="dxa"/>
              <w:bottom w:w="0" w:type="dxa"/>
              <w:right w:w="108" w:type="dxa"/>
            </w:tcMar>
            <w:hideMark/>
          </w:tcPr>
          <w:p w14:paraId="2655A6E3" w14:textId="77777777" w:rsidR="00117D72" w:rsidRPr="00AB5FED" w:rsidRDefault="00117D72" w:rsidP="005563E2">
            <w:pPr>
              <w:pStyle w:val="TAL"/>
            </w:pPr>
            <w:r>
              <w:t>MCVideo</w:t>
            </w:r>
            <w:r w:rsidRPr="00AB5FED">
              <w:t xml:space="preserve"> ID</w:t>
            </w:r>
          </w:p>
        </w:tc>
        <w:tc>
          <w:tcPr>
            <w:tcW w:w="1097" w:type="dxa"/>
            <w:tcMar>
              <w:top w:w="0" w:type="dxa"/>
              <w:left w:w="108" w:type="dxa"/>
              <w:bottom w:w="0" w:type="dxa"/>
              <w:right w:w="108" w:type="dxa"/>
            </w:tcMar>
            <w:hideMark/>
          </w:tcPr>
          <w:p w14:paraId="3EF01C32" w14:textId="77777777" w:rsidR="00117D72" w:rsidRPr="00AB5FED" w:rsidRDefault="00117D72" w:rsidP="005563E2">
            <w:pPr>
              <w:pStyle w:val="TAL"/>
            </w:pPr>
            <w:r w:rsidRPr="00AB5FED">
              <w:t>M</w:t>
            </w:r>
          </w:p>
        </w:tc>
        <w:tc>
          <w:tcPr>
            <w:tcW w:w="2700" w:type="dxa"/>
            <w:tcMar>
              <w:top w:w="0" w:type="dxa"/>
              <w:left w:w="108" w:type="dxa"/>
              <w:bottom w:w="0" w:type="dxa"/>
              <w:right w:w="108" w:type="dxa"/>
            </w:tcMar>
            <w:hideMark/>
          </w:tcPr>
          <w:p w14:paraId="1C7679D1" w14:textId="77777777" w:rsidR="00117D72" w:rsidRPr="00AB5FED" w:rsidRDefault="00117D72" w:rsidP="005563E2">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4E789C" w:rsidRPr="00AB5FED" w14:paraId="435F5AA8" w14:textId="77777777" w:rsidTr="005563E2">
        <w:trPr>
          <w:jc w:val="center"/>
        </w:trPr>
        <w:tc>
          <w:tcPr>
            <w:tcW w:w="2405" w:type="dxa"/>
            <w:tcMar>
              <w:top w:w="0" w:type="dxa"/>
              <w:left w:w="108" w:type="dxa"/>
              <w:bottom w:w="0" w:type="dxa"/>
              <w:right w:w="108" w:type="dxa"/>
            </w:tcMar>
          </w:tcPr>
          <w:p w14:paraId="1AADAD88" w14:textId="77777777" w:rsidR="004E789C" w:rsidRDefault="004E789C" w:rsidP="004E789C">
            <w:pPr>
              <w:pStyle w:val="TAL"/>
            </w:pPr>
            <w:r>
              <w:t>Functional alias</w:t>
            </w:r>
          </w:p>
        </w:tc>
        <w:tc>
          <w:tcPr>
            <w:tcW w:w="1097" w:type="dxa"/>
            <w:tcMar>
              <w:top w:w="0" w:type="dxa"/>
              <w:left w:w="108" w:type="dxa"/>
              <w:bottom w:w="0" w:type="dxa"/>
              <w:right w:w="108" w:type="dxa"/>
            </w:tcMar>
          </w:tcPr>
          <w:p w14:paraId="13E6FC0C" w14:textId="77777777" w:rsidR="004E789C" w:rsidRPr="00AB5FED" w:rsidRDefault="004E789C" w:rsidP="004E789C">
            <w:pPr>
              <w:pStyle w:val="TAL"/>
            </w:pPr>
            <w:r>
              <w:t>O</w:t>
            </w:r>
          </w:p>
        </w:tc>
        <w:tc>
          <w:tcPr>
            <w:tcW w:w="2700" w:type="dxa"/>
            <w:tcMar>
              <w:top w:w="0" w:type="dxa"/>
              <w:left w:w="108" w:type="dxa"/>
              <w:bottom w:w="0" w:type="dxa"/>
              <w:right w:w="108" w:type="dxa"/>
            </w:tcMar>
          </w:tcPr>
          <w:p w14:paraId="1F601055" w14:textId="77777777" w:rsidR="004E789C" w:rsidRPr="00AB5FED" w:rsidRDefault="004E789C" w:rsidP="004E789C">
            <w:pPr>
              <w:pStyle w:val="TAL"/>
            </w:pPr>
            <w:r>
              <w:t>The functional alias of the calling party</w:t>
            </w:r>
          </w:p>
        </w:tc>
      </w:tr>
      <w:tr w:rsidR="00117D72" w:rsidRPr="00AB5FED" w14:paraId="4B63C082" w14:textId="77777777" w:rsidTr="005563E2">
        <w:trPr>
          <w:jc w:val="center"/>
        </w:trPr>
        <w:tc>
          <w:tcPr>
            <w:tcW w:w="2405" w:type="dxa"/>
            <w:tcMar>
              <w:top w:w="0" w:type="dxa"/>
              <w:left w:w="108" w:type="dxa"/>
              <w:bottom w:w="0" w:type="dxa"/>
              <w:right w:w="108" w:type="dxa"/>
            </w:tcMar>
            <w:hideMark/>
          </w:tcPr>
          <w:p w14:paraId="3C25A756" w14:textId="77777777" w:rsidR="00117D72" w:rsidRPr="00AB5FED" w:rsidRDefault="00117D72" w:rsidP="005563E2">
            <w:pPr>
              <w:pStyle w:val="TAL"/>
            </w:pPr>
            <w:r>
              <w:t>MCVideo</w:t>
            </w:r>
            <w:r w:rsidRPr="00AB5FED">
              <w:t xml:space="preserve"> ID </w:t>
            </w:r>
          </w:p>
        </w:tc>
        <w:tc>
          <w:tcPr>
            <w:tcW w:w="1097" w:type="dxa"/>
            <w:tcMar>
              <w:top w:w="0" w:type="dxa"/>
              <w:left w:w="108" w:type="dxa"/>
              <w:bottom w:w="0" w:type="dxa"/>
              <w:right w:w="108" w:type="dxa"/>
            </w:tcMar>
            <w:hideMark/>
          </w:tcPr>
          <w:p w14:paraId="0B9172F3" w14:textId="77777777" w:rsidR="00117D72" w:rsidRPr="00AB5FED" w:rsidRDefault="00117D72" w:rsidP="005563E2">
            <w:pPr>
              <w:pStyle w:val="TAL"/>
            </w:pPr>
            <w:r w:rsidRPr="00AB5FED">
              <w:t>M</w:t>
            </w:r>
          </w:p>
        </w:tc>
        <w:tc>
          <w:tcPr>
            <w:tcW w:w="2700" w:type="dxa"/>
            <w:tcMar>
              <w:top w:w="0" w:type="dxa"/>
              <w:left w:w="108" w:type="dxa"/>
              <w:bottom w:w="0" w:type="dxa"/>
              <w:right w:w="108" w:type="dxa"/>
            </w:tcMar>
            <w:hideMark/>
          </w:tcPr>
          <w:p w14:paraId="65F38C8C" w14:textId="77777777" w:rsidR="00117D72" w:rsidRPr="00AB5FED" w:rsidRDefault="00117D72" w:rsidP="005563E2">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117D72" w:rsidRPr="00AB5FED" w14:paraId="774118B1" w14:textId="77777777" w:rsidTr="005563E2">
        <w:trPr>
          <w:jc w:val="center"/>
        </w:trPr>
        <w:tc>
          <w:tcPr>
            <w:tcW w:w="2405" w:type="dxa"/>
            <w:tcMar>
              <w:top w:w="0" w:type="dxa"/>
              <w:left w:w="108" w:type="dxa"/>
              <w:bottom w:w="0" w:type="dxa"/>
              <w:right w:w="108" w:type="dxa"/>
            </w:tcMar>
            <w:hideMark/>
          </w:tcPr>
          <w:p w14:paraId="4CDD1969" w14:textId="77777777" w:rsidR="00117D72" w:rsidRPr="00AB5FED" w:rsidRDefault="00117D72" w:rsidP="005563E2">
            <w:pPr>
              <w:pStyle w:val="TAL"/>
            </w:pPr>
            <w:r w:rsidRPr="00AB5FED">
              <w:t>Emergency indicator</w:t>
            </w:r>
          </w:p>
        </w:tc>
        <w:tc>
          <w:tcPr>
            <w:tcW w:w="1097" w:type="dxa"/>
            <w:tcMar>
              <w:top w:w="0" w:type="dxa"/>
              <w:left w:w="108" w:type="dxa"/>
              <w:bottom w:w="0" w:type="dxa"/>
              <w:right w:w="108" w:type="dxa"/>
            </w:tcMar>
            <w:hideMark/>
          </w:tcPr>
          <w:p w14:paraId="5924B758" w14:textId="77777777" w:rsidR="00117D72" w:rsidRPr="00AB5FED" w:rsidRDefault="00117D72" w:rsidP="005563E2">
            <w:pPr>
              <w:pStyle w:val="TAL"/>
            </w:pPr>
            <w:r w:rsidRPr="00AB5FED">
              <w:t>M</w:t>
            </w:r>
          </w:p>
        </w:tc>
        <w:tc>
          <w:tcPr>
            <w:tcW w:w="2700" w:type="dxa"/>
            <w:tcMar>
              <w:top w:w="0" w:type="dxa"/>
              <w:left w:w="108" w:type="dxa"/>
              <w:bottom w:w="0" w:type="dxa"/>
              <w:right w:w="108" w:type="dxa"/>
            </w:tcMar>
            <w:hideMark/>
          </w:tcPr>
          <w:p w14:paraId="709AA1E1" w14:textId="77777777" w:rsidR="00117D72" w:rsidRPr="00AB5FED" w:rsidRDefault="00117D72" w:rsidP="005563E2">
            <w:pPr>
              <w:pStyle w:val="TAL"/>
            </w:pPr>
            <w:r w:rsidRPr="00AB5FED">
              <w:t xml:space="preserve">Indicates that the private call request is an </w:t>
            </w:r>
            <w:r>
              <w:t>MCVideo</w:t>
            </w:r>
            <w:r w:rsidRPr="00AB5FED">
              <w:t xml:space="preserve"> emergency call</w:t>
            </w:r>
          </w:p>
        </w:tc>
      </w:tr>
      <w:tr w:rsidR="00117D72" w:rsidRPr="00AB5FED" w14:paraId="197F5ECA" w14:textId="77777777" w:rsidTr="005563E2">
        <w:trPr>
          <w:jc w:val="center"/>
        </w:trPr>
        <w:tc>
          <w:tcPr>
            <w:tcW w:w="2405" w:type="dxa"/>
            <w:tcMar>
              <w:top w:w="0" w:type="dxa"/>
              <w:left w:w="108" w:type="dxa"/>
              <w:bottom w:w="0" w:type="dxa"/>
              <w:right w:w="108" w:type="dxa"/>
            </w:tcMar>
          </w:tcPr>
          <w:p w14:paraId="175D2422" w14:textId="77777777" w:rsidR="00117D72" w:rsidRPr="00AB5FED" w:rsidRDefault="00117D72" w:rsidP="005563E2">
            <w:pPr>
              <w:pStyle w:val="TAL"/>
            </w:pPr>
            <w:r w:rsidRPr="00AB5FED">
              <w:t>Alert indicator</w:t>
            </w:r>
          </w:p>
        </w:tc>
        <w:tc>
          <w:tcPr>
            <w:tcW w:w="1097" w:type="dxa"/>
            <w:tcMar>
              <w:top w:w="0" w:type="dxa"/>
              <w:left w:w="108" w:type="dxa"/>
              <w:bottom w:w="0" w:type="dxa"/>
              <w:right w:w="108" w:type="dxa"/>
            </w:tcMar>
          </w:tcPr>
          <w:p w14:paraId="6B3FDA21" w14:textId="77777777" w:rsidR="00117D72" w:rsidRPr="00AB5FED" w:rsidRDefault="00117D72" w:rsidP="005563E2">
            <w:pPr>
              <w:pStyle w:val="TAL"/>
            </w:pPr>
            <w:r w:rsidRPr="00AB5FED">
              <w:t>M</w:t>
            </w:r>
          </w:p>
        </w:tc>
        <w:tc>
          <w:tcPr>
            <w:tcW w:w="2700" w:type="dxa"/>
            <w:tcMar>
              <w:top w:w="0" w:type="dxa"/>
              <w:left w:w="108" w:type="dxa"/>
              <w:bottom w:w="0" w:type="dxa"/>
              <w:right w:w="108" w:type="dxa"/>
            </w:tcMar>
          </w:tcPr>
          <w:p w14:paraId="0BA02385" w14:textId="77777777" w:rsidR="00117D72" w:rsidRPr="00AB5FED" w:rsidRDefault="00117D72" w:rsidP="005563E2">
            <w:pPr>
              <w:pStyle w:val="TAL"/>
            </w:pPr>
            <w:r w:rsidRPr="00AB5FED">
              <w:t>Indicates whether an emergency alert is to be sent</w:t>
            </w:r>
          </w:p>
        </w:tc>
      </w:tr>
      <w:tr w:rsidR="00117D72" w:rsidRPr="00AB5FED" w14:paraId="4728C6F3" w14:textId="77777777" w:rsidTr="005563E2">
        <w:trPr>
          <w:jc w:val="center"/>
        </w:trPr>
        <w:tc>
          <w:tcPr>
            <w:tcW w:w="2405" w:type="dxa"/>
            <w:tcMar>
              <w:top w:w="0" w:type="dxa"/>
              <w:left w:w="108" w:type="dxa"/>
              <w:bottom w:w="0" w:type="dxa"/>
              <w:right w:w="108" w:type="dxa"/>
            </w:tcMar>
          </w:tcPr>
          <w:p w14:paraId="46642B12" w14:textId="77777777" w:rsidR="00117D72" w:rsidRPr="00AB5FED" w:rsidRDefault="00117D72" w:rsidP="005563E2">
            <w:pPr>
              <w:pStyle w:val="TAL"/>
            </w:pPr>
            <w:r w:rsidRPr="00AB5FED">
              <w:t>Requested commencement mode</w:t>
            </w:r>
          </w:p>
        </w:tc>
        <w:tc>
          <w:tcPr>
            <w:tcW w:w="1097" w:type="dxa"/>
            <w:tcMar>
              <w:top w:w="0" w:type="dxa"/>
              <w:left w:w="108" w:type="dxa"/>
              <w:bottom w:w="0" w:type="dxa"/>
              <w:right w:w="108" w:type="dxa"/>
            </w:tcMar>
          </w:tcPr>
          <w:p w14:paraId="0BD53A84" w14:textId="77777777" w:rsidR="00117D72" w:rsidRPr="00AB5FED" w:rsidRDefault="00117D72" w:rsidP="005563E2">
            <w:pPr>
              <w:pStyle w:val="TAL"/>
            </w:pPr>
            <w:r w:rsidRPr="00AB5FED">
              <w:t>O</w:t>
            </w:r>
          </w:p>
        </w:tc>
        <w:tc>
          <w:tcPr>
            <w:tcW w:w="2700" w:type="dxa"/>
            <w:tcMar>
              <w:top w:w="0" w:type="dxa"/>
              <w:left w:w="108" w:type="dxa"/>
              <w:bottom w:w="0" w:type="dxa"/>
              <w:right w:w="108" w:type="dxa"/>
            </w:tcMar>
          </w:tcPr>
          <w:p w14:paraId="0E329FCA" w14:textId="77777777" w:rsidR="00117D72" w:rsidRPr="00AB5FED" w:rsidRDefault="00117D72" w:rsidP="005563E2">
            <w:pPr>
              <w:pStyle w:val="TAL"/>
            </w:pPr>
            <w:r w:rsidRPr="00AB5FED">
              <w:t>An indication of the commencement mode to be used.</w:t>
            </w:r>
          </w:p>
        </w:tc>
      </w:tr>
      <w:tr w:rsidR="00117D72" w:rsidRPr="00AB5FED" w14:paraId="7AA7CAFE" w14:textId="77777777" w:rsidTr="005563E2">
        <w:trPr>
          <w:jc w:val="center"/>
        </w:trPr>
        <w:tc>
          <w:tcPr>
            <w:tcW w:w="2405" w:type="dxa"/>
            <w:tcMar>
              <w:top w:w="0" w:type="dxa"/>
              <w:left w:w="108" w:type="dxa"/>
              <w:bottom w:w="0" w:type="dxa"/>
              <w:right w:w="108" w:type="dxa"/>
            </w:tcMar>
          </w:tcPr>
          <w:p w14:paraId="02652575" w14:textId="77777777" w:rsidR="00117D72" w:rsidRPr="00AB5FED" w:rsidRDefault="00117D72" w:rsidP="005563E2">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7D5AB06C" w14:textId="77777777" w:rsidR="00117D72" w:rsidRPr="00AB5FED" w:rsidRDefault="00117D72" w:rsidP="005563E2">
            <w:pPr>
              <w:pStyle w:val="TAL"/>
            </w:pPr>
            <w:r w:rsidRPr="00AB5FED">
              <w:t>O</w:t>
            </w:r>
          </w:p>
        </w:tc>
        <w:tc>
          <w:tcPr>
            <w:tcW w:w="2700" w:type="dxa"/>
            <w:tcMar>
              <w:top w:w="0" w:type="dxa"/>
              <w:left w:w="108" w:type="dxa"/>
              <w:bottom w:w="0" w:type="dxa"/>
              <w:right w:w="108" w:type="dxa"/>
            </w:tcMar>
          </w:tcPr>
          <w:p w14:paraId="1B2F24E9" w14:textId="77777777" w:rsidR="00117D72" w:rsidRPr="00AB5FED" w:rsidRDefault="00117D72" w:rsidP="005563E2">
            <w:pPr>
              <w:pStyle w:val="TAL"/>
            </w:pPr>
            <w:r w:rsidRPr="00AB5FED">
              <w:t xml:space="preserve">An indication that the user is also requesting </w:t>
            </w:r>
            <w:r>
              <w:t>to transmit</w:t>
            </w:r>
            <w:r w:rsidRPr="00AB5FED">
              <w:t xml:space="preserve"> </w:t>
            </w:r>
            <w:r>
              <w:t>media</w:t>
            </w:r>
            <w:r w:rsidRPr="00AB5FED">
              <w:t xml:space="preserve">. </w:t>
            </w:r>
          </w:p>
        </w:tc>
      </w:tr>
      <w:tr w:rsidR="00117D72" w:rsidRPr="00AB5FED" w14:paraId="6C6B5571" w14:textId="77777777" w:rsidTr="005563E2">
        <w:trPr>
          <w:jc w:val="center"/>
        </w:trPr>
        <w:tc>
          <w:tcPr>
            <w:tcW w:w="2405" w:type="dxa"/>
            <w:tcMar>
              <w:top w:w="0" w:type="dxa"/>
              <w:left w:w="108" w:type="dxa"/>
              <w:bottom w:w="0" w:type="dxa"/>
              <w:right w:w="108" w:type="dxa"/>
            </w:tcMar>
          </w:tcPr>
          <w:p w14:paraId="12237600" w14:textId="77777777" w:rsidR="00117D72" w:rsidRPr="00AB5FED" w:rsidRDefault="00117D72" w:rsidP="005563E2">
            <w:pPr>
              <w:pStyle w:val="TAL"/>
              <w:rPr>
                <w:rFonts w:hint="eastAsia"/>
                <w:lang w:eastAsia="zh-CN"/>
              </w:rPr>
            </w:pPr>
            <w:r w:rsidRPr="00AB5FED">
              <w:rPr>
                <w:rFonts w:hint="eastAsia"/>
                <w:lang w:eastAsia="zh-CN"/>
              </w:rPr>
              <w:t>SDP offer</w:t>
            </w:r>
          </w:p>
        </w:tc>
        <w:tc>
          <w:tcPr>
            <w:tcW w:w="1097" w:type="dxa"/>
            <w:tcMar>
              <w:top w:w="0" w:type="dxa"/>
              <w:left w:w="108" w:type="dxa"/>
              <w:bottom w:w="0" w:type="dxa"/>
              <w:right w:w="108" w:type="dxa"/>
            </w:tcMar>
          </w:tcPr>
          <w:p w14:paraId="75729E10" w14:textId="77777777" w:rsidR="00117D72" w:rsidRPr="00AB5FED" w:rsidRDefault="00117D72" w:rsidP="005563E2">
            <w:pPr>
              <w:pStyle w:val="TAL"/>
            </w:pPr>
            <w:r w:rsidRPr="00AB5FED">
              <w:t>M</w:t>
            </w:r>
          </w:p>
        </w:tc>
        <w:tc>
          <w:tcPr>
            <w:tcW w:w="2700" w:type="dxa"/>
            <w:tcMar>
              <w:top w:w="0" w:type="dxa"/>
              <w:left w:w="108" w:type="dxa"/>
              <w:bottom w:w="0" w:type="dxa"/>
              <w:right w:w="108" w:type="dxa"/>
            </w:tcMar>
          </w:tcPr>
          <w:p w14:paraId="4926B144" w14:textId="77777777" w:rsidR="00117D72" w:rsidRPr="00AB5FED" w:rsidRDefault="00117D72" w:rsidP="005563E2">
            <w:pPr>
              <w:pStyle w:val="TAL"/>
            </w:pPr>
            <w:r w:rsidRPr="00AB5FED">
              <w:t xml:space="preserve">Media parameters of </w:t>
            </w:r>
            <w:r>
              <w:t>MCVideo</w:t>
            </w:r>
            <w:r w:rsidRPr="00AB5FED">
              <w:t xml:space="preserve"> client.</w:t>
            </w:r>
          </w:p>
        </w:tc>
      </w:tr>
    </w:tbl>
    <w:p w14:paraId="6CB9C4C9" w14:textId="77777777" w:rsidR="00117D72" w:rsidRPr="00AB5FED" w:rsidRDefault="00117D72" w:rsidP="00117D72">
      <w:pPr>
        <w:rPr>
          <w:rFonts w:hint="eastAsia"/>
          <w:lang w:eastAsia="zh-CN"/>
        </w:rPr>
      </w:pPr>
    </w:p>
    <w:p w14:paraId="2DBF5339" w14:textId="77777777" w:rsidR="00117D72" w:rsidRPr="00AB5FED" w:rsidRDefault="00117D72" w:rsidP="00117D72">
      <w:pPr>
        <w:pStyle w:val="Heading5"/>
      </w:pPr>
      <w:bookmarkStart w:id="580" w:name="_Toc154698285"/>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0"/>
    </w:p>
    <w:p w14:paraId="1FE88375" w14:textId="77777777" w:rsidR="00117D72" w:rsidRPr="00AB5FED" w:rsidRDefault="00117D72" w:rsidP="00117D72">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3607D980" w14:textId="77777777" w:rsidR="00117D72" w:rsidRPr="00AB5FED" w:rsidRDefault="00117D72" w:rsidP="00117D72">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17D72" w:rsidRPr="00AB5FED" w14:paraId="0823BBB9" w14:textId="77777777" w:rsidTr="005563E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FCD9A" w14:textId="77777777" w:rsidR="00117D72" w:rsidRPr="00AB5FED" w:rsidRDefault="00117D72" w:rsidP="005563E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F7F6F" w14:textId="77777777" w:rsidR="00117D72" w:rsidRPr="00AB5FED" w:rsidRDefault="00117D72" w:rsidP="005563E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8B425" w14:textId="77777777" w:rsidR="00117D72" w:rsidRPr="00AB5FED" w:rsidRDefault="00117D72" w:rsidP="005563E2">
            <w:pPr>
              <w:pStyle w:val="TAH"/>
            </w:pPr>
            <w:r w:rsidRPr="00AB5FED">
              <w:t>Description</w:t>
            </w:r>
          </w:p>
        </w:tc>
      </w:tr>
      <w:tr w:rsidR="00117D72" w:rsidRPr="00AB5FED" w14:paraId="08CF54B2" w14:textId="77777777" w:rsidTr="005563E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5583C" w14:textId="77777777" w:rsidR="00117D72" w:rsidRPr="00AB5FED" w:rsidRDefault="00117D72" w:rsidP="005563E2">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6E032" w14:textId="77777777" w:rsidR="00117D72" w:rsidRPr="00AB5FED" w:rsidRDefault="00117D72" w:rsidP="005563E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3B54E" w14:textId="77777777" w:rsidR="00117D72" w:rsidRPr="00AB5FED" w:rsidRDefault="00117D72" w:rsidP="005563E2">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117D72" w:rsidRPr="00AB5FED" w14:paraId="36BAA160" w14:textId="77777777" w:rsidTr="005563E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0DE99" w14:textId="77777777" w:rsidR="00117D72" w:rsidRPr="00AB5FED" w:rsidRDefault="00117D72" w:rsidP="005563E2">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5451" w14:textId="77777777" w:rsidR="00117D72" w:rsidRPr="00AB5FED" w:rsidRDefault="00117D72" w:rsidP="005563E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7A53B" w14:textId="77777777" w:rsidR="00117D72" w:rsidRPr="00AB5FED" w:rsidRDefault="00117D72" w:rsidP="005563E2">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7D72" w:rsidRPr="00AB5FED" w14:paraId="1232DB6C" w14:textId="77777777" w:rsidTr="005563E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DAAA8" w14:textId="77777777" w:rsidR="00117D72" w:rsidRPr="00AB5FED" w:rsidRDefault="00117D72" w:rsidP="005563E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AD25" w14:textId="77777777" w:rsidR="00117D72" w:rsidRPr="00AB5FED" w:rsidRDefault="00117D72" w:rsidP="005563E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75489" w14:textId="77777777" w:rsidR="00117D72" w:rsidRPr="00AB5FED" w:rsidRDefault="00117D72" w:rsidP="005563E2">
            <w:pPr>
              <w:pStyle w:val="TAL"/>
            </w:pPr>
            <w:r w:rsidRPr="00AB5FED">
              <w:t xml:space="preserve">Media parameters </w:t>
            </w:r>
            <w:r w:rsidRPr="00AB5FED">
              <w:rPr>
                <w:rFonts w:hint="eastAsia"/>
                <w:lang w:eastAsia="zh-CN"/>
              </w:rPr>
              <w:t>selected</w:t>
            </w:r>
          </w:p>
        </w:tc>
      </w:tr>
      <w:tr w:rsidR="00117D72" w:rsidRPr="00AB5FED" w14:paraId="12511CE0" w14:textId="77777777" w:rsidTr="005563E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874EF" w14:textId="77777777" w:rsidR="00117D72" w:rsidRPr="00AB5FED" w:rsidRDefault="00117D72" w:rsidP="005563E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ABF3A" w14:textId="77777777" w:rsidR="00117D72" w:rsidRPr="00AB5FED" w:rsidRDefault="00117D72" w:rsidP="005563E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6FC12" w14:textId="77777777" w:rsidR="00117D72" w:rsidRPr="00AB5FED" w:rsidRDefault="00117D72" w:rsidP="005563E2">
            <w:pPr>
              <w:pStyle w:val="TAL"/>
            </w:pPr>
            <w:r w:rsidRPr="00AB5FED">
              <w:t>An indication of the commencement mode to be used.</w:t>
            </w:r>
          </w:p>
        </w:tc>
      </w:tr>
    </w:tbl>
    <w:p w14:paraId="4CCD8B26" w14:textId="77777777" w:rsidR="00117D72" w:rsidRPr="00AB5FED" w:rsidRDefault="00117D72" w:rsidP="00117D72"/>
    <w:p w14:paraId="04601F7A" w14:textId="77777777" w:rsidR="00117D72" w:rsidRPr="00AB5FED" w:rsidRDefault="00117D72" w:rsidP="00117D72">
      <w:pPr>
        <w:pStyle w:val="Heading5"/>
      </w:pPr>
      <w:bookmarkStart w:id="581" w:name="_Toc154698286"/>
      <w:r>
        <w:t>7.2.2.2.9</w:t>
      </w:r>
      <w:r w:rsidRPr="00AB5FED">
        <w:tab/>
      </w:r>
      <w:r>
        <w:t>Emergency MCVideo</w:t>
      </w:r>
      <w:r w:rsidRPr="00AB5FED">
        <w:t xml:space="preserve"> private call response</w:t>
      </w:r>
      <w:bookmarkEnd w:id="581"/>
    </w:p>
    <w:p w14:paraId="76A449A8" w14:textId="77777777" w:rsidR="00117D72" w:rsidRPr="00AB5FED" w:rsidRDefault="00117D72" w:rsidP="00117D72">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00202A77" w:rsidRPr="00AA0E8F">
        <w:t xml:space="preserve">MCVideo server to the MCVideo server and from the </w:t>
      </w:r>
      <w:r>
        <w:t>MCVideo</w:t>
      </w:r>
      <w:r w:rsidRPr="00AB5FED">
        <w:t xml:space="preserve"> server to the </w:t>
      </w:r>
      <w:r>
        <w:t>MCVideo</w:t>
      </w:r>
      <w:r w:rsidRPr="00AB5FED">
        <w:t xml:space="preserve"> client.</w:t>
      </w:r>
    </w:p>
    <w:p w14:paraId="17AAB708" w14:textId="77777777" w:rsidR="00117D72" w:rsidRPr="00AB5FED" w:rsidRDefault="00117D72" w:rsidP="00117D72">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17D72" w:rsidRPr="00AB5FED" w14:paraId="51681D80" w14:textId="77777777" w:rsidTr="005563E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C7145" w14:textId="77777777" w:rsidR="00117D72" w:rsidRPr="00AB5FED" w:rsidRDefault="00117D72" w:rsidP="005563E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222DC" w14:textId="77777777" w:rsidR="00117D72" w:rsidRPr="00AB5FED" w:rsidRDefault="00117D72" w:rsidP="005563E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00DA4" w14:textId="77777777" w:rsidR="00117D72" w:rsidRPr="00AB5FED" w:rsidRDefault="00117D72" w:rsidP="005563E2">
            <w:pPr>
              <w:pStyle w:val="TAH"/>
            </w:pPr>
            <w:r w:rsidRPr="00AB5FED">
              <w:t>Description</w:t>
            </w:r>
          </w:p>
        </w:tc>
      </w:tr>
      <w:tr w:rsidR="00117D72" w:rsidRPr="00AB5FED" w14:paraId="73EC9C24" w14:textId="77777777" w:rsidTr="005563E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097EF" w14:textId="77777777" w:rsidR="00117D72" w:rsidRPr="00AB5FED" w:rsidRDefault="00117D72" w:rsidP="005563E2">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17CE6" w14:textId="77777777" w:rsidR="00117D72" w:rsidRPr="00AB5FED" w:rsidRDefault="00117D72" w:rsidP="005563E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14B8F" w14:textId="77777777" w:rsidR="00117D72" w:rsidRPr="00AB5FED" w:rsidRDefault="00117D72" w:rsidP="005563E2">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117D72" w:rsidRPr="00AB5FED" w14:paraId="6C3FCDAA" w14:textId="77777777" w:rsidTr="005563E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0032" w14:textId="77777777" w:rsidR="00117D72" w:rsidRPr="00AB5FED" w:rsidRDefault="00117D72" w:rsidP="005563E2">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76664" w14:textId="77777777" w:rsidR="00117D72" w:rsidRPr="00AB5FED" w:rsidRDefault="00117D72" w:rsidP="005563E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FD735" w14:textId="77777777" w:rsidR="00117D72" w:rsidRPr="00AB5FED" w:rsidRDefault="00117D72" w:rsidP="005563E2">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7D72" w:rsidRPr="00AB5FED" w14:paraId="54408E00" w14:textId="77777777" w:rsidTr="005563E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1E28C" w14:textId="77777777" w:rsidR="00117D72" w:rsidRPr="00AB5FED" w:rsidRDefault="00117D72" w:rsidP="005563E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D155D" w14:textId="77777777" w:rsidR="00117D72" w:rsidRPr="00AB5FED" w:rsidRDefault="00117D72" w:rsidP="005563E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57F7" w14:textId="77777777" w:rsidR="00117D72" w:rsidRPr="00AB5FED" w:rsidRDefault="00117D72" w:rsidP="005563E2">
            <w:pPr>
              <w:pStyle w:val="TAL"/>
            </w:pPr>
            <w:r w:rsidRPr="00AB5FED">
              <w:t>An indication whether the user has positively accepted the call.</w:t>
            </w:r>
          </w:p>
        </w:tc>
      </w:tr>
      <w:tr w:rsidR="00117D72" w:rsidRPr="00AB5FED" w14:paraId="4FB667A1" w14:textId="77777777" w:rsidTr="005563E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465CC" w14:textId="77777777" w:rsidR="00117D72" w:rsidRPr="00AB5FED" w:rsidRDefault="00117D72" w:rsidP="005563E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22E1C" w14:textId="77777777" w:rsidR="00117D72" w:rsidRPr="00AB5FED" w:rsidRDefault="00117D72" w:rsidP="005563E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FAA56" w14:textId="77777777" w:rsidR="00117D72" w:rsidRPr="00AB5FED" w:rsidRDefault="00117D72" w:rsidP="005563E2">
            <w:pPr>
              <w:pStyle w:val="TAL"/>
            </w:pPr>
            <w:r w:rsidRPr="00AB5FED">
              <w:t xml:space="preserve">Media parameters </w:t>
            </w:r>
            <w:r w:rsidRPr="00AB5FED">
              <w:rPr>
                <w:rFonts w:hint="eastAsia"/>
                <w:lang w:eastAsia="zh-CN"/>
              </w:rPr>
              <w:t>selected</w:t>
            </w:r>
          </w:p>
        </w:tc>
      </w:tr>
    </w:tbl>
    <w:p w14:paraId="23B262C8" w14:textId="77777777" w:rsidR="00117D72" w:rsidRDefault="00117D72" w:rsidP="00717BE1"/>
    <w:p w14:paraId="0D845D97" w14:textId="77777777" w:rsidR="005C325F" w:rsidRPr="00903CFB" w:rsidRDefault="005C325F" w:rsidP="00714D88">
      <w:pPr>
        <w:pStyle w:val="Heading5"/>
      </w:pPr>
      <w:bookmarkStart w:id="582" w:name="_Toc446052983"/>
      <w:bookmarkStart w:id="583" w:name="_Toc460616109"/>
      <w:bookmarkStart w:id="584" w:name="_Toc460616970"/>
      <w:bookmarkStart w:id="585" w:name="_Toc27953401"/>
      <w:bookmarkStart w:id="586" w:name="_Toc154698287"/>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582"/>
      <w:bookmarkEnd w:id="583"/>
      <w:bookmarkEnd w:id="584"/>
      <w:bookmarkEnd w:id="585"/>
      <w:bookmarkEnd w:id="586"/>
    </w:p>
    <w:p w14:paraId="2A070F8C" w14:textId="77777777" w:rsidR="005C325F" w:rsidRPr="00903CFB" w:rsidRDefault="005C325F" w:rsidP="005C325F">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6BEC2F58" w14:textId="77777777" w:rsidR="005C325F" w:rsidRPr="00903CFB" w:rsidRDefault="005C325F" w:rsidP="00714D8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C325F" w:rsidRPr="00903CFB" w14:paraId="6908DBCD" w14:textId="77777777" w:rsidTr="004C00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139BB" w14:textId="77777777" w:rsidR="005C325F" w:rsidRPr="00903CFB" w:rsidRDefault="005C325F" w:rsidP="00714D88">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09108" w14:textId="77777777" w:rsidR="005C325F" w:rsidRPr="00903CFB" w:rsidRDefault="005C325F" w:rsidP="00714D88">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88811" w14:textId="77777777" w:rsidR="005C325F" w:rsidRPr="00903CFB" w:rsidRDefault="005C325F" w:rsidP="00714D88">
            <w:pPr>
              <w:pStyle w:val="TAH"/>
            </w:pPr>
            <w:r w:rsidRPr="00903CFB">
              <w:t>Description</w:t>
            </w:r>
          </w:p>
        </w:tc>
      </w:tr>
      <w:tr w:rsidR="005C325F" w:rsidRPr="00903CFB" w14:paraId="4A1ED6E2" w14:textId="77777777" w:rsidTr="004C00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534CC" w14:textId="77777777" w:rsidR="005C325F" w:rsidRPr="00903CFB" w:rsidRDefault="005C325F" w:rsidP="00714D88">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2A1C" w14:textId="77777777" w:rsidR="005C325F" w:rsidRPr="00903CFB" w:rsidRDefault="005C325F" w:rsidP="00714D88">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75043" w14:textId="77777777" w:rsidR="005C325F" w:rsidRPr="00903CFB" w:rsidRDefault="005C325F" w:rsidP="00714D88">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5C325F" w:rsidRPr="00903CFB" w14:paraId="64EF38F9" w14:textId="77777777" w:rsidTr="004C00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66CF4" w14:textId="77777777" w:rsidR="005C325F" w:rsidRPr="00903CFB" w:rsidRDefault="005C325F" w:rsidP="00714D88">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E7FBF" w14:textId="77777777" w:rsidR="005C325F" w:rsidRPr="00903CFB" w:rsidRDefault="005C325F" w:rsidP="00714D88">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77137" w14:textId="77777777" w:rsidR="005C325F" w:rsidRPr="00903CFB" w:rsidRDefault="005C325F" w:rsidP="00714D88">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5C325F" w:rsidRPr="00903CFB" w14:paraId="69A42A67" w14:textId="77777777" w:rsidTr="004C00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99B2C" w14:textId="77777777" w:rsidR="005C325F" w:rsidRPr="00903CFB" w:rsidRDefault="005C325F" w:rsidP="00714D88">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2C459" w14:textId="77777777" w:rsidR="005C325F" w:rsidRPr="00903CFB" w:rsidRDefault="005C325F" w:rsidP="00714D88">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34A3F" w14:textId="77777777" w:rsidR="005C325F" w:rsidRPr="00903CFB" w:rsidRDefault="005C325F" w:rsidP="00714D88">
            <w:pPr>
              <w:pStyle w:val="TAL"/>
            </w:pPr>
            <w:r w:rsidRPr="00903CFB">
              <w:t>Indication to the caller.</w:t>
            </w:r>
          </w:p>
        </w:tc>
      </w:tr>
    </w:tbl>
    <w:p w14:paraId="59FB9140" w14:textId="77777777" w:rsidR="005C325F" w:rsidRDefault="005C325F" w:rsidP="005C325F"/>
    <w:p w14:paraId="23002A4E" w14:textId="77777777" w:rsidR="005C325F" w:rsidRPr="00903CFB" w:rsidRDefault="005C325F" w:rsidP="00714D88">
      <w:pPr>
        <w:pStyle w:val="Heading5"/>
      </w:pPr>
      <w:bookmarkStart w:id="587" w:name="_Toc154698288"/>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587"/>
    </w:p>
    <w:p w14:paraId="5863B4F2" w14:textId="77777777" w:rsidR="005C325F" w:rsidRPr="00903CFB" w:rsidRDefault="005C325F" w:rsidP="005C325F">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0421941D" w14:textId="77777777" w:rsidR="005C325F" w:rsidRPr="0055302A" w:rsidRDefault="005C325F" w:rsidP="00714D8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C325F" w:rsidRPr="0055302A" w14:paraId="037201BF" w14:textId="77777777" w:rsidTr="004C00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DB1A" w14:textId="77777777" w:rsidR="005C325F" w:rsidRPr="0055302A" w:rsidRDefault="005C325F" w:rsidP="00714D88">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1419E" w14:textId="77777777" w:rsidR="005C325F" w:rsidRPr="0055302A" w:rsidRDefault="005C325F" w:rsidP="00714D88">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F4E0C" w14:textId="77777777" w:rsidR="005C325F" w:rsidRPr="0055302A" w:rsidRDefault="005C325F" w:rsidP="00714D88">
            <w:pPr>
              <w:pStyle w:val="TAH"/>
            </w:pPr>
            <w:r w:rsidRPr="00903CFB">
              <w:t>Description</w:t>
            </w:r>
          </w:p>
        </w:tc>
      </w:tr>
      <w:tr w:rsidR="005C325F" w:rsidRPr="0055302A" w14:paraId="1F39FAA4" w14:textId="77777777" w:rsidTr="004C00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9B8A1" w14:textId="77777777" w:rsidR="005C325F" w:rsidRPr="00903CFB" w:rsidRDefault="005C325F" w:rsidP="00714D88">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CD3D4" w14:textId="77777777" w:rsidR="005C325F" w:rsidRPr="00903CFB" w:rsidRDefault="005C325F" w:rsidP="00714D88">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72F9A" w14:textId="77777777" w:rsidR="005C325F" w:rsidRPr="00903CFB" w:rsidRDefault="005C325F" w:rsidP="00714D88">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5C325F" w:rsidRPr="0055302A" w14:paraId="2B1AD58A" w14:textId="77777777" w:rsidTr="004C00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13B4D" w14:textId="77777777" w:rsidR="005C325F" w:rsidRPr="00903CFB" w:rsidRDefault="005C325F" w:rsidP="00714D88">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CA4A8" w14:textId="77777777" w:rsidR="005C325F" w:rsidRPr="00903CFB" w:rsidRDefault="005C325F" w:rsidP="00714D88">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596E6" w14:textId="77777777" w:rsidR="005C325F" w:rsidRPr="00903CFB" w:rsidRDefault="005C325F" w:rsidP="00714D88">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3F7EDCC2" w14:textId="77777777" w:rsidR="005C325F" w:rsidRPr="00AB5FED" w:rsidRDefault="005C325F" w:rsidP="00717BE1"/>
    <w:p w14:paraId="00E7DF37" w14:textId="77777777" w:rsidR="003F6C6A" w:rsidRPr="00AB5FED" w:rsidRDefault="003F6C6A" w:rsidP="003F6C6A">
      <w:pPr>
        <w:pStyle w:val="Heading4"/>
        <w:rPr>
          <w:lang w:val="en-US"/>
        </w:rPr>
      </w:pPr>
      <w:bookmarkStart w:id="588" w:name="_Toc154698289"/>
      <w:r>
        <w:rPr>
          <w:rFonts w:hint="eastAsia"/>
          <w:lang w:eastAsia="zh-CN"/>
        </w:rPr>
        <w:t>7</w:t>
      </w:r>
      <w:r w:rsidRPr="00AB5FED">
        <w:t>.</w:t>
      </w:r>
      <w:r>
        <w:rPr>
          <w:rFonts w:hint="eastAsia"/>
          <w:lang w:eastAsia="zh-CN"/>
        </w:rPr>
        <w:t>2</w:t>
      </w:r>
      <w:r w:rsidRPr="00AB5FED">
        <w:t>.2.</w:t>
      </w:r>
      <w:r w:rsidR="00900FFC">
        <w:t>3</w:t>
      </w:r>
      <w:r w:rsidRPr="00AB5FED">
        <w:tab/>
        <w:t>Private call within one MC system</w:t>
      </w:r>
      <w:bookmarkEnd w:id="547"/>
      <w:bookmarkEnd w:id="548"/>
      <w:bookmarkEnd w:id="549"/>
      <w:bookmarkEnd w:id="550"/>
      <w:bookmarkEnd w:id="588"/>
    </w:p>
    <w:p w14:paraId="5A6AE133" w14:textId="77777777" w:rsidR="003F6C6A" w:rsidRPr="00AB5FED" w:rsidRDefault="003F6C6A" w:rsidP="003F6C6A">
      <w:pPr>
        <w:pStyle w:val="Heading5"/>
        <w:rPr>
          <w:lang w:val="en-US"/>
        </w:rPr>
      </w:pPr>
      <w:bookmarkStart w:id="589" w:name="_Toc424654531"/>
      <w:bookmarkStart w:id="590" w:name="_Toc428365108"/>
      <w:bookmarkStart w:id="591" w:name="_Toc433209794"/>
      <w:bookmarkStart w:id="592" w:name="_Toc460616112"/>
      <w:bookmarkStart w:id="593" w:name="_Toc460616973"/>
      <w:bookmarkStart w:id="594" w:name="_Toc460662362"/>
      <w:bookmarkStart w:id="595" w:name="_Toc154698290"/>
      <w:r>
        <w:rPr>
          <w:rFonts w:hint="eastAsia"/>
          <w:lang w:val="en-US" w:eastAsia="zh-CN"/>
        </w:rPr>
        <w:t>7</w:t>
      </w:r>
      <w:r w:rsidRPr="00AB5FED">
        <w:rPr>
          <w:lang w:val="en-US"/>
        </w:rPr>
        <w:t>.</w:t>
      </w:r>
      <w:r>
        <w:rPr>
          <w:rFonts w:hint="eastAsia"/>
          <w:lang w:val="en-US" w:eastAsia="zh-CN"/>
        </w:rPr>
        <w:t>2</w:t>
      </w:r>
      <w:r w:rsidRPr="00AB5FED">
        <w:rPr>
          <w:lang w:val="en-US"/>
        </w:rPr>
        <w:t>.2.</w:t>
      </w:r>
      <w:r w:rsidR="00900FFC">
        <w:rPr>
          <w:lang w:val="en-US"/>
        </w:rPr>
        <w:t>3</w:t>
      </w:r>
      <w:r w:rsidRPr="00AB5FED">
        <w:rPr>
          <w:lang w:val="en-US"/>
        </w:rPr>
        <w:t>.1</w:t>
      </w:r>
      <w:r w:rsidRPr="00AB5FED">
        <w:rPr>
          <w:lang w:val="en-US"/>
        </w:rPr>
        <w:tab/>
        <w:t>Private call setup in automatic commencement mode</w:t>
      </w:r>
      <w:bookmarkEnd w:id="589"/>
      <w:bookmarkEnd w:id="590"/>
      <w:bookmarkEnd w:id="591"/>
      <w:bookmarkEnd w:id="592"/>
      <w:bookmarkEnd w:id="593"/>
      <w:bookmarkEnd w:id="594"/>
      <w:bookmarkEnd w:id="595"/>
    </w:p>
    <w:p w14:paraId="514E3F6A" w14:textId="77777777" w:rsidR="003F6C6A" w:rsidRPr="00AB5FED" w:rsidRDefault="003F6C6A" w:rsidP="003F6C6A">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41E39B4D" w14:textId="77777777" w:rsidR="003F6C6A" w:rsidRPr="00AB5FED" w:rsidRDefault="003F6C6A" w:rsidP="003F6C6A">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sidR="00900FFC">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3C9B1FD" w14:textId="77777777" w:rsidR="003F6C6A" w:rsidRPr="00AB5FED" w:rsidRDefault="003F6C6A" w:rsidP="003F6C6A">
      <w:r w:rsidRPr="00AB5FED">
        <w:t>Pre-conditions:</w:t>
      </w:r>
    </w:p>
    <w:p w14:paraId="7BBE08A7" w14:textId="77777777" w:rsidR="003F6C6A" w:rsidRPr="00AB5FED" w:rsidRDefault="003F6C6A" w:rsidP="003F6C6A">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445EF564" w14:textId="77777777" w:rsidR="003F6C6A" w:rsidRPr="00AB5FED" w:rsidRDefault="003F6C6A" w:rsidP="003F6C6A">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9F8C796" w14:textId="77777777" w:rsidR="003F6C6A" w:rsidRDefault="003F6C6A" w:rsidP="003F6C6A">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280D7932" w14:textId="77777777" w:rsidR="00E227F6" w:rsidRDefault="00E227F6" w:rsidP="00E227F6">
      <w:pPr>
        <w:pStyle w:val="B1"/>
      </w:pPr>
      <w:r>
        <w:t>4.</w:t>
      </w:r>
      <w:r>
        <w:tab/>
      </w:r>
      <w:r w:rsidRPr="00CD4364">
        <w:t xml:space="preserve">Optionally, the MCVideo client 1 </w:t>
      </w:r>
      <w:r>
        <w:t>may have a</w:t>
      </w:r>
      <w:r w:rsidRPr="00CD4364">
        <w:t xml:space="preserve"> functional alias activated to be used.</w:t>
      </w:r>
    </w:p>
    <w:p w14:paraId="27EF3361" w14:textId="77777777" w:rsidR="00E227F6" w:rsidRPr="00AB5FED" w:rsidRDefault="00E227F6" w:rsidP="00E227F6">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1E92DD44" w14:textId="77777777" w:rsidR="003F6C6A" w:rsidRPr="00AB5FED" w:rsidRDefault="005C325F" w:rsidP="003F6C6A">
      <w:pPr>
        <w:pStyle w:val="TH"/>
      </w:pPr>
      <w:r w:rsidRPr="005E117E">
        <w:object w:dxaOrig="10291" w:dyaOrig="6390" w14:anchorId="694061D3">
          <v:shape id="_x0000_i1050" type="#_x0000_t75" style="width:387.8pt;height:280.7pt" o:ole="">
            <v:imagedata r:id="rId57" o:title="" croptop="7987f" cropright="16161f"/>
          </v:shape>
          <o:OLEObject Type="Embed" ProgID="Visio.Drawing.15" ShapeID="_x0000_i1050" DrawAspect="Content" ObjectID="_1765310963" r:id="rId58"/>
        </w:object>
      </w:r>
    </w:p>
    <w:p w14:paraId="033F490E" w14:textId="77777777" w:rsidR="003F6C6A" w:rsidRPr="00AB5FED" w:rsidRDefault="003F6C6A" w:rsidP="003F6C6A">
      <w:pPr>
        <w:pStyle w:val="TF"/>
      </w:pPr>
      <w:r w:rsidRPr="00AB5FED">
        <w:t>Figure </w:t>
      </w:r>
      <w:r>
        <w:rPr>
          <w:rFonts w:hint="eastAsia"/>
          <w:lang w:eastAsia="zh-CN"/>
        </w:rPr>
        <w:t>7</w:t>
      </w:r>
      <w:r w:rsidRPr="00AB5FED">
        <w:t>.</w:t>
      </w:r>
      <w:r>
        <w:rPr>
          <w:rFonts w:hint="eastAsia"/>
          <w:lang w:eastAsia="zh-CN"/>
        </w:rPr>
        <w:t>2</w:t>
      </w:r>
      <w:r w:rsidRPr="00AB5FED">
        <w:t>.2.</w:t>
      </w:r>
      <w:r w:rsidR="00900FFC">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2DE25F46" w14:textId="77777777" w:rsidR="003F6C6A" w:rsidRPr="00AB5FED" w:rsidRDefault="003F6C6A" w:rsidP="003F6C6A">
      <w:pPr>
        <w:pStyle w:val="B1"/>
        <w:rPr>
          <w:rFonts w:hint="eastAsia"/>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596" w:name="_Hlk5932038"/>
      <w:r w:rsidR="00E227F6">
        <w:t>The MCVideo user at MCVideo</w:t>
      </w:r>
      <w:r w:rsidR="00E227F6" w:rsidRPr="00DD695C">
        <w:t xml:space="preserve"> client 1 may include a functional alias use</w:t>
      </w:r>
      <w:r w:rsidR="00E227F6">
        <w:t>d within the MCVideo private call</w:t>
      </w:r>
      <w:r w:rsidR="00E227F6" w:rsidRPr="00AB1E68">
        <w:t>.</w:t>
      </w:r>
      <w:bookmarkEnd w:id="596"/>
    </w:p>
    <w:p w14:paraId="606DDB52" w14:textId="77777777" w:rsidR="003F6C6A" w:rsidRPr="00AB5FED" w:rsidRDefault="003F6C6A" w:rsidP="003F6C6A">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rsidR="00FE322B">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rsidR="005C325F">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183AFEE" w14:textId="77777777" w:rsidR="005C325F" w:rsidRDefault="00966CF3" w:rsidP="00714D8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40120D0" w14:textId="77777777" w:rsidR="00900CCF" w:rsidRPr="00E94443" w:rsidRDefault="003F6C6A" w:rsidP="00900CCF">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597" w:name="_Hlk5932171"/>
      <w:r w:rsidR="00E227F6" w:rsidRPr="00AB1E68">
        <w:t>MCVideo server verifies whether the provided functional alias, if present, can be used and has been activated for the user.</w:t>
      </w:r>
      <w:bookmarkEnd w:id="597"/>
      <w:r w:rsidR="00E227F6">
        <w:t xml:space="preserve"> </w:t>
      </w:r>
      <w:r w:rsidR="00011ED3" w:rsidRPr="00DB398A">
        <w:t>If the MC</w:t>
      </w:r>
      <w:r w:rsidR="00011ED3">
        <w:t>Video</w:t>
      </w:r>
      <w:r w:rsidR="00011ED3" w:rsidRPr="00DB398A">
        <w:t xml:space="preserve"> private call request contains a functional alias instead of an MC</w:t>
      </w:r>
      <w:r w:rsidR="00011ED3">
        <w:t>Video</w:t>
      </w:r>
      <w:r w:rsidR="00011ED3" w:rsidRPr="00DB398A">
        <w:t xml:space="preserve"> ID as called party, the MC</w:t>
      </w:r>
      <w:r w:rsidR="00011ED3">
        <w:t>Video</w:t>
      </w:r>
      <w:r w:rsidR="00011ED3" w:rsidRPr="00DB398A">
        <w:t xml:space="preserve"> server shall resolve the functional alias to the corresponding M</w:t>
      </w:r>
      <w:r w:rsidR="00011ED3">
        <w:t>CVideo</w:t>
      </w:r>
      <w:r w:rsidR="00011ED3" w:rsidRPr="00DB398A">
        <w:t xml:space="preserve"> ID(s) for which the functional alias is active</w:t>
      </w:r>
      <w:r w:rsidR="00011ED3">
        <w:t xml:space="preserve">. </w:t>
      </w:r>
      <w:r w:rsidR="00D95885">
        <w:t xml:space="preserve">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00966CF3" w:rsidRPr="00966CF3">
        <w:t xml:space="preserve"> </w:t>
      </w:r>
    </w:p>
    <w:p w14:paraId="1A54C65F" w14:textId="77777777" w:rsidR="00966CF3" w:rsidRDefault="00900CCF" w:rsidP="00852D1B">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14AF930" w14:textId="77777777" w:rsidR="00966CF3" w:rsidRDefault="00966CF3" w:rsidP="00966CF3">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00900CCF" w:rsidRPr="00E86B49">
        <w:t>with a functional alias resolution response message that contains</w:t>
      </w:r>
      <w:r>
        <w:t xml:space="preserve"> the resolved MCVideo ID </w:t>
      </w:r>
      <w:r w:rsidR="00900CCF">
        <w:t xml:space="preserve">back </w:t>
      </w:r>
      <w:r>
        <w:t>to MCVideo client 1.</w:t>
      </w:r>
    </w:p>
    <w:p w14:paraId="744675A2" w14:textId="77777777" w:rsidR="00966CF3" w:rsidRDefault="00966CF3" w:rsidP="00966CF3">
      <w:pPr>
        <w:pStyle w:val="B1"/>
      </w:pPr>
      <w:r>
        <w:t>4b.</w:t>
      </w:r>
      <w:r>
        <w:tab/>
        <w:t xml:space="preserve">If the MCVideo server replies with a MCVideo functional alias resolution response message, the </w:t>
      </w:r>
      <w:r w:rsidRPr="002710B4">
        <w:t>MCVideo client 1 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4E1BC7D4" w14:textId="77777777" w:rsidR="003F6C6A" w:rsidRPr="00AB5FED" w:rsidRDefault="00966CF3" w:rsidP="00714D88">
      <w:pPr>
        <w:pStyle w:val="NO"/>
      </w:pPr>
      <w:r>
        <w:lastRenderedPageBreak/>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1ACDF326" w14:textId="77777777" w:rsidR="003F6C6A" w:rsidRPr="00AB5FED" w:rsidRDefault="00966CF3" w:rsidP="003F6C6A">
      <w:pPr>
        <w:pStyle w:val="B1"/>
      </w:pPr>
      <w:r>
        <w:t>5</w:t>
      </w:r>
      <w:r w:rsidR="003F6C6A" w:rsidRPr="00AB5FED">
        <w:t>.</w:t>
      </w:r>
      <w:r w:rsidR="003F6C6A" w:rsidRPr="00AB5FED">
        <w:tab/>
      </w:r>
      <w:r w:rsidR="003F6C6A">
        <w:rPr>
          <w:rFonts w:hint="eastAsia"/>
          <w:lang w:val="en-US" w:eastAsia="zh-CN"/>
        </w:rPr>
        <w:t>MCVideo</w:t>
      </w:r>
      <w:r w:rsidR="003F6C6A" w:rsidRPr="00AB5FED">
        <w:t xml:space="preserve"> server may provide a progress indication to </w:t>
      </w:r>
      <w:r w:rsidR="003F6C6A">
        <w:rPr>
          <w:rFonts w:hint="eastAsia"/>
          <w:lang w:val="en-US" w:eastAsia="zh-CN"/>
        </w:rPr>
        <w:t>MCVideo</w:t>
      </w:r>
      <w:r w:rsidR="003F6C6A" w:rsidRPr="00AB5FED">
        <w:t xml:space="preserve"> client 1 to indicate progress in the call setup process.</w:t>
      </w:r>
    </w:p>
    <w:p w14:paraId="69F5B831" w14:textId="77777777" w:rsidR="003F6C6A" w:rsidRPr="00AB5FED" w:rsidRDefault="003F6C6A" w:rsidP="003F6C6A">
      <w:pPr>
        <w:pStyle w:val="NO"/>
      </w:pPr>
      <w:r w:rsidRPr="00AB5FED">
        <w:t>NOTE</w:t>
      </w:r>
      <w:r w:rsidR="00966CF3">
        <w:t> 4</w:t>
      </w:r>
      <w:r w:rsidRPr="00AB5FED">
        <w:t>:</w:t>
      </w:r>
      <w:r w:rsidRPr="00AB5FED">
        <w:tab/>
        <w:t xml:space="preserve">Step </w:t>
      </w:r>
      <w:r w:rsidR="00966CF3">
        <w:t>5</w:t>
      </w:r>
      <w:r w:rsidRPr="00AB5FED">
        <w:t xml:space="preserve"> can occur at any time following step </w:t>
      </w:r>
      <w:r w:rsidR="00966CF3">
        <w:t>4b</w:t>
      </w:r>
      <w:r w:rsidRPr="00AB5FED">
        <w:t xml:space="preserve">, and prior to step </w:t>
      </w:r>
      <w:r w:rsidR="00966CF3">
        <w:t>9</w:t>
      </w:r>
      <w:r w:rsidRPr="00AB5FED">
        <w:t>.</w:t>
      </w:r>
    </w:p>
    <w:p w14:paraId="12A82345" w14:textId="77777777" w:rsidR="003F6C6A" w:rsidRPr="00AB5FED" w:rsidRDefault="00966CF3" w:rsidP="003F6C6A">
      <w:pPr>
        <w:pStyle w:val="B1"/>
      </w:pPr>
      <w:r>
        <w:t>6</w:t>
      </w:r>
      <w:r w:rsidR="003F6C6A" w:rsidRPr="00AB5FED">
        <w:t>.</w:t>
      </w:r>
      <w:r w:rsidR="003F6C6A" w:rsidRPr="00AB5FED">
        <w:tab/>
        <w:t xml:space="preserve">If authorized, </w:t>
      </w:r>
      <w:r w:rsidR="003F6C6A">
        <w:rPr>
          <w:rFonts w:hint="eastAsia"/>
          <w:lang w:val="en-US" w:eastAsia="zh-CN"/>
        </w:rPr>
        <w:t>MCVideo</w:t>
      </w:r>
      <w:r w:rsidR="003F6C6A" w:rsidRPr="00AB5FED">
        <w:t xml:space="preserve"> server includes information that it communicates using </w:t>
      </w:r>
      <w:r w:rsidR="003F6C6A">
        <w:rPr>
          <w:rFonts w:hint="eastAsia"/>
          <w:lang w:val="en-US" w:eastAsia="zh-CN"/>
        </w:rPr>
        <w:t>MCVideo</w:t>
      </w:r>
      <w:r w:rsidR="003F6C6A"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sidR="003F6C6A">
        <w:rPr>
          <w:rFonts w:hint="eastAsia"/>
          <w:lang w:val="en-US" w:eastAsia="zh-CN"/>
        </w:rPr>
        <w:t>MCVideo</w:t>
      </w:r>
      <w:r w:rsidR="003F6C6A" w:rsidRPr="00AB5FED">
        <w:t xml:space="preserve"> client and sends the corresponding </w:t>
      </w:r>
      <w:r w:rsidR="003F6C6A">
        <w:rPr>
          <w:rFonts w:hint="eastAsia"/>
          <w:lang w:val="en-US" w:eastAsia="zh-CN"/>
        </w:rPr>
        <w:t>MCVideo</w:t>
      </w:r>
      <w:r w:rsidR="003F6C6A" w:rsidRPr="00AB5FED">
        <w:t xml:space="preserve"> private call request towards the </w:t>
      </w:r>
      <w:r w:rsidR="003F6C6A">
        <w:rPr>
          <w:rFonts w:hint="eastAsia"/>
          <w:lang w:val="en-US" w:eastAsia="zh-CN"/>
        </w:rPr>
        <w:t>MCVideo</w:t>
      </w:r>
      <w:r w:rsidR="003F6C6A" w:rsidRPr="00AB5FED">
        <w:t xml:space="preserve"> client 2, including the </w:t>
      </w:r>
      <w:r w:rsidR="003F6C6A">
        <w:rPr>
          <w:rFonts w:hint="eastAsia"/>
          <w:lang w:eastAsia="zh-CN"/>
        </w:rPr>
        <w:t>MC service</w:t>
      </w:r>
      <w:r w:rsidR="003F6C6A" w:rsidRPr="00AB5FED">
        <w:t xml:space="preserve"> ID </w:t>
      </w:r>
      <w:r w:rsidR="00E227F6" w:rsidRPr="00FE0A32">
        <w:t>and, if available the functional alias</w:t>
      </w:r>
      <w:r w:rsidR="00E227F6" w:rsidRPr="00AB5FED">
        <w:t xml:space="preserve"> </w:t>
      </w:r>
      <w:r w:rsidR="003F6C6A" w:rsidRPr="00AB5FED">
        <w:t xml:space="preserve">of the calling </w:t>
      </w:r>
      <w:r w:rsidR="003F6C6A">
        <w:rPr>
          <w:rFonts w:hint="eastAsia"/>
          <w:lang w:val="en-US" w:eastAsia="zh-CN"/>
        </w:rPr>
        <w:t>MCVideo</w:t>
      </w:r>
      <w:r w:rsidR="003F6C6A" w:rsidRPr="00AB5FED">
        <w:t xml:space="preserve"> user 1. If the called </w:t>
      </w:r>
      <w:r w:rsidR="003F6C6A">
        <w:rPr>
          <w:rFonts w:hint="eastAsia"/>
          <w:lang w:val="en-US" w:eastAsia="zh-CN"/>
        </w:rPr>
        <w:t>MCVideo</w:t>
      </w:r>
      <w:r w:rsidR="003F6C6A" w:rsidRPr="00AB5FED">
        <w:t xml:space="preserve"> user has registered to the </w:t>
      </w:r>
      <w:r w:rsidR="003F6C6A">
        <w:rPr>
          <w:rFonts w:hint="eastAsia"/>
          <w:lang w:val="en-US" w:eastAsia="zh-CN"/>
        </w:rPr>
        <w:t>MCVideo</w:t>
      </w:r>
      <w:r w:rsidR="003F6C6A" w:rsidRPr="00AB5FED">
        <w:t xml:space="preserve"> service with multiple </w:t>
      </w:r>
      <w:r w:rsidR="003F6C6A">
        <w:rPr>
          <w:rFonts w:hint="eastAsia"/>
          <w:lang w:val="en-US" w:eastAsia="zh-CN"/>
        </w:rPr>
        <w:t>MCVideo</w:t>
      </w:r>
      <w:r w:rsidR="003F6C6A" w:rsidRPr="00AB5FED">
        <w:t xml:space="preserve"> UEs and has designated the </w:t>
      </w:r>
      <w:r w:rsidR="003F6C6A">
        <w:rPr>
          <w:rFonts w:hint="eastAsia"/>
          <w:lang w:val="en-US" w:eastAsia="zh-CN"/>
        </w:rPr>
        <w:t>MCVideo</w:t>
      </w:r>
      <w:r w:rsidR="003F6C6A" w:rsidRPr="00AB5FED">
        <w:t xml:space="preserve"> UE for receiving the private calls, then the incoming </w:t>
      </w:r>
      <w:r w:rsidR="003F6C6A">
        <w:rPr>
          <w:rFonts w:hint="eastAsia"/>
          <w:lang w:val="en-US" w:eastAsia="zh-CN"/>
        </w:rPr>
        <w:t>MCVideo</w:t>
      </w:r>
      <w:r w:rsidR="003F6C6A" w:rsidRPr="00AB5FED">
        <w:t xml:space="preserve"> private call request is delivered only to the designated </w:t>
      </w:r>
      <w:r w:rsidR="003F6C6A">
        <w:rPr>
          <w:rFonts w:hint="eastAsia"/>
          <w:lang w:val="en-US" w:eastAsia="zh-CN"/>
        </w:rPr>
        <w:t>MCVideo</w:t>
      </w:r>
      <w:r w:rsidR="003F6C6A" w:rsidRPr="00AB5FED">
        <w:t xml:space="preserve"> UE.</w:t>
      </w:r>
    </w:p>
    <w:p w14:paraId="575DBE05" w14:textId="77777777" w:rsidR="003F6C6A" w:rsidRPr="00AB5FED" w:rsidRDefault="00966CF3" w:rsidP="003F6C6A">
      <w:pPr>
        <w:pStyle w:val="B1"/>
      </w:pPr>
      <w:r>
        <w:t>7</w:t>
      </w:r>
      <w:r w:rsidR="003F6C6A" w:rsidRPr="00AB5FED">
        <w:t>.</w:t>
      </w:r>
      <w:r w:rsidR="003F6C6A" w:rsidRPr="00AB5FED">
        <w:tab/>
        <w:t xml:space="preserve">The receiving </w:t>
      </w:r>
      <w:r w:rsidR="003F6C6A">
        <w:rPr>
          <w:rFonts w:hint="eastAsia"/>
          <w:lang w:val="en-US" w:eastAsia="zh-CN"/>
        </w:rPr>
        <w:t>MCVideo</w:t>
      </w:r>
      <w:r w:rsidR="003F6C6A" w:rsidRPr="00AB5FED">
        <w:t xml:space="preserve"> client 2 notifies the user about the incoming private call.</w:t>
      </w:r>
      <w:r w:rsidR="00E227F6">
        <w:t xml:space="preserve"> </w:t>
      </w:r>
      <w:r w:rsidR="00E227F6" w:rsidRPr="00243DC1">
        <w:t xml:space="preserve">If the functional alias of the calling user is </w:t>
      </w:r>
      <w:r w:rsidR="00D40CD9" w:rsidRPr="00243DC1">
        <w:t>included,</w:t>
      </w:r>
      <w:r w:rsidR="00E227F6" w:rsidRPr="00243DC1">
        <w:t xml:space="preserve"> it is displayed.</w:t>
      </w:r>
    </w:p>
    <w:p w14:paraId="424FA93F" w14:textId="77777777" w:rsidR="003F6C6A" w:rsidRPr="00AB5FED" w:rsidRDefault="00966CF3" w:rsidP="003F6C6A">
      <w:pPr>
        <w:pStyle w:val="B1"/>
      </w:pPr>
      <w:r>
        <w:t>8</w:t>
      </w:r>
      <w:r w:rsidR="003F6C6A" w:rsidRPr="00AB5FED">
        <w:t>.</w:t>
      </w:r>
      <w:r w:rsidR="00BD3AAC">
        <w:tab/>
      </w:r>
      <w:r w:rsidR="003F6C6A" w:rsidRPr="00AB5FED">
        <w:t xml:space="preserve">The receiving </w:t>
      </w:r>
      <w:r w:rsidR="003F6C6A">
        <w:rPr>
          <w:rFonts w:hint="eastAsia"/>
          <w:lang w:val="en-US" w:eastAsia="zh-CN"/>
        </w:rPr>
        <w:t>MCVideo</w:t>
      </w:r>
      <w:r w:rsidR="003F6C6A" w:rsidRPr="00AB5FED">
        <w:t xml:space="preserve"> client 2 accepts the private call automatically, and an </w:t>
      </w:r>
      <w:r w:rsidR="003F6C6A">
        <w:rPr>
          <w:rFonts w:hint="eastAsia"/>
          <w:lang w:val="en-US" w:eastAsia="zh-CN"/>
        </w:rPr>
        <w:t>MCVideo</w:t>
      </w:r>
      <w:r w:rsidR="003F6C6A" w:rsidRPr="00AB5FED">
        <w:t xml:space="preserve"> private call response is sent to the </w:t>
      </w:r>
      <w:r w:rsidR="003F6C6A">
        <w:rPr>
          <w:rFonts w:hint="eastAsia"/>
          <w:lang w:val="en-US" w:eastAsia="zh-CN"/>
        </w:rPr>
        <w:t>MCVideo</w:t>
      </w:r>
      <w:r w:rsidR="003F6C6A" w:rsidRPr="00AB5FED">
        <w:t xml:space="preserve"> server (via SIP core).</w:t>
      </w:r>
    </w:p>
    <w:p w14:paraId="051CB127" w14:textId="77777777" w:rsidR="003F6C6A" w:rsidRPr="00AB5FED" w:rsidRDefault="00966CF3" w:rsidP="003F6C6A">
      <w:pPr>
        <w:pStyle w:val="B1"/>
      </w:pPr>
      <w:r>
        <w:t>9</w:t>
      </w:r>
      <w:r w:rsidR="003F6C6A" w:rsidRPr="00AB5FED">
        <w:t>.</w:t>
      </w:r>
      <w:r w:rsidR="003F6C6A" w:rsidRPr="00AB5FED">
        <w:tab/>
        <w:t xml:space="preserve">Upon receiving the </w:t>
      </w:r>
      <w:r w:rsidR="003F6C6A">
        <w:rPr>
          <w:rFonts w:hint="eastAsia"/>
          <w:lang w:val="en-US" w:eastAsia="zh-CN"/>
        </w:rPr>
        <w:t>MCVideo</w:t>
      </w:r>
      <w:r w:rsidR="003F6C6A" w:rsidRPr="00AB5FED">
        <w:t xml:space="preserve"> private call response from </w:t>
      </w:r>
      <w:r w:rsidR="003F6C6A">
        <w:rPr>
          <w:rFonts w:hint="eastAsia"/>
          <w:lang w:val="en-US" w:eastAsia="zh-CN"/>
        </w:rPr>
        <w:t>MCVideo</w:t>
      </w:r>
      <w:r w:rsidR="003F6C6A" w:rsidRPr="00AB5FED">
        <w:t xml:space="preserve"> client 2 accepting the private call request, the </w:t>
      </w:r>
      <w:r w:rsidR="003F6C6A">
        <w:rPr>
          <w:rFonts w:hint="eastAsia"/>
          <w:lang w:val="en-US" w:eastAsia="zh-CN"/>
        </w:rPr>
        <w:t>MCVideo</w:t>
      </w:r>
      <w:r w:rsidR="003F6C6A" w:rsidRPr="00AB5FED">
        <w:t xml:space="preserve"> server informs the </w:t>
      </w:r>
      <w:r w:rsidR="003F6C6A">
        <w:rPr>
          <w:rFonts w:hint="eastAsia"/>
          <w:lang w:val="en-US" w:eastAsia="zh-CN"/>
        </w:rPr>
        <w:t>MCVideo</w:t>
      </w:r>
      <w:r w:rsidR="003F6C6A" w:rsidRPr="00AB5FED">
        <w:t xml:space="preserve"> client 1 about successful call establishment.</w:t>
      </w:r>
    </w:p>
    <w:p w14:paraId="38C4E1C9" w14:textId="77777777" w:rsidR="003F6C6A" w:rsidRDefault="00966CF3" w:rsidP="003F6C6A">
      <w:pPr>
        <w:pStyle w:val="B1"/>
        <w:rPr>
          <w:lang w:eastAsia="zh-CN"/>
        </w:rPr>
      </w:pPr>
      <w:r>
        <w:t>10</w:t>
      </w:r>
      <w:r w:rsidR="003F6C6A" w:rsidRPr="00AB5FED">
        <w:t>.</w:t>
      </w:r>
      <w:r w:rsidR="003F6C6A" w:rsidRPr="00AB5FED">
        <w:tab/>
      </w:r>
      <w:r w:rsidR="003F6C6A">
        <w:rPr>
          <w:rFonts w:hint="eastAsia"/>
          <w:lang w:val="en-US" w:eastAsia="zh-CN"/>
        </w:rPr>
        <w:t>MCVideo</w:t>
      </w:r>
      <w:r w:rsidR="003F6C6A" w:rsidRPr="00AB5FED">
        <w:t xml:space="preserve"> client 1 and </w:t>
      </w:r>
      <w:r w:rsidR="003F6C6A">
        <w:rPr>
          <w:rFonts w:hint="eastAsia"/>
          <w:lang w:val="en-US" w:eastAsia="zh-CN"/>
        </w:rPr>
        <w:t>MCVideo</w:t>
      </w:r>
      <w:r w:rsidR="003F6C6A" w:rsidRPr="00AB5FED">
        <w:t xml:space="preserve"> client 2 have successfully established media plane </w:t>
      </w:r>
      <w:r w:rsidR="003F6C6A">
        <w:t xml:space="preserve">and transmission control </w:t>
      </w:r>
      <w:r w:rsidR="003F6C6A" w:rsidRPr="00AB5FED">
        <w:t xml:space="preserve">for communication and </w:t>
      </w:r>
      <w:r w:rsidR="003F6C6A">
        <w:t>both</w:t>
      </w:r>
      <w:r w:rsidR="003F6C6A" w:rsidRPr="00AB5FED">
        <w:t xml:space="preserve"> user</w:t>
      </w:r>
      <w:r w:rsidR="003F6C6A">
        <w:t>s</w:t>
      </w:r>
      <w:r w:rsidR="003F6C6A" w:rsidRPr="00AB5FED">
        <w:t xml:space="preserve"> </w:t>
      </w:r>
      <w:r w:rsidR="003F6C6A">
        <w:t xml:space="preserve">can </w:t>
      </w:r>
      <w:r w:rsidR="003F6C6A" w:rsidRPr="00AB5FED">
        <w:t>transmit media.</w:t>
      </w:r>
    </w:p>
    <w:p w14:paraId="7416B3D5" w14:textId="77777777" w:rsidR="003F6C6A" w:rsidRPr="00AB5FED" w:rsidRDefault="003F6C6A" w:rsidP="003F6C6A">
      <w:pPr>
        <w:pStyle w:val="Heading5"/>
      </w:pPr>
      <w:bookmarkStart w:id="598" w:name="_Toc424654532"/>
      <w:bookmarkStart w:id="599" w:name="_Toc428365109"/>
      <w:bookmarkStart w:id="600" w:name="_Toc433209795"/>
      <w:bookmarkStart w:id="601" w:name="_Toc460616113"/>
      <w:bookmarkStart w:id="602" w:name="_Toc460616974"/>
      <w:bookmarkStart w:id="603" w:name="_Toc460662363"/>
      <w:bookmarkStart w:id="604" w:name="_Toc154698291"/>
      <w:r>
        <w:t>7</w:t>
      </w:r>
      <w:r w:rsidRPr="00AB5FED">
        <w:t>.</w:t>
      </w:r>
      <w:r>
        <w:t>2</w:t>
      </w:r>
      <w:r w:rsidRPr="00AB5FED">
        <w:t>.2.</w:t>
      </w:r>
      <w:r w:rsidR="00900FFC">
        <w:t>3</w:t>
      </w:r>
      <w:r w:rsidRPr="00AB5FED">
        <w:t>.2</w:t>
      </w:r>
      <w:r w:rsidRPr="00AB5FED">
        <w:tab/>
        <w:t>Private call setup in manual commencement mode</w:t>
      </w:r>
      <w:bookmarkEnd w:id="598"/>
      <w:bookmarkEnd w:id="599"/>
      <w:bookmarkEnd w:id="600"/>
      <w:bookmarkEnd w:id="601"/>
      <w:bookmarkEnd w:id="602"/>
      <w:bookmarkEnd w:id="603"/>
      <w:bookmarkEnd w:id="604"/>
      <w:r w:rsidRPr="00AB5FED">
        <w:t xml:space="preserve"> </w:t>
      </w:r>
    </w:p>
    <w:p w14:paraId="25FDEE16" w14:textId="77777777" w:rsidR="003F6C6A" w:rsidRPr="00AB5FED" w:rsidRDefault="003F6C6A" w:rsidP="003F6C6A">
      <w:pPr>
        <w:pStyle w:val="Heading6"/>
      </w:pPr>
      <w:bookmarkStart w:id="605" w:name="_Toc424654533"/>
      <w:bookmarkStart w:id="606" w:name="_Toc428365110"/>
      <w:bookmarkStart w:id="607" w:name="_Toc433209796"/>
      <w:bookmarkStart w:id="608" w:name="_Toc460616114"/>
      <w:bookmarkStart w:id="609" w:name="_Toc460616975"/>
      <w:bookmarkStart w:id="610" w:name="_Toc460662364"/>
      <w:bookmarkStart w:id="611" w:name="_Toc154698292"/>
      <w:r>
        <w:t>7</w:t>
      </w:r>
      <w:r w:rsidRPr="00AB5FED">
        <w:t>.</w:t>
      </w:r>
      <w:r>
        <w:t>2</w:t>
      </w:r>
      <w:r w:rsidRPr="00AB5FED">
        <w:t>.2.</w:t>
      </w:r>
      <w:r w:rsidR="00900FFC">
        <w:t>3</w:t>
      </w:r>
      <w:r w:rsidRPr="00AB5FED">
        <w:t>.2.1</w:t>
      </w:r>
      <w:r w:rsidRPr="00AB5FED">
        <w:tab/>
        <w:t>Description</w:t>
      </w:r>
      <w:bookmarkEnd w:id="605"/>
      <w:bookmarkEnd w:id="606"/>
      <w:bookmarkEnd w:id="607"/>
      <w:bookmarkEnd w:id="608"/>
      <w:bookmarkEnd w:id="609"/>
      <w:bookmarkEnd w:id="610"/>
      <w:bookmarkEnd w:id="611"/>
    </w:p>
    <w:p w14:paraId="19A397A3" w14:textId="77777777" w:rsidR="003F6C6A" w:rsidRPr="00AB5FED" w:rsidRDefault="003F6C6A" w:rsidP="003F6C6A">
      <w:r w:rsidRPr="00AB5FED">
        <w:t>Figure </w:t>
      </w:r>
      <w:r>
        <w:t>7</w:t>
      </w:r>
      <w:r w:rsidRPr="00AB5FED">
        <w:t>.</w:t>
      </w:r>
      <w:r>
        <w:t>2</w:t>
      </w:r>
      <w:r w:rsidRPr="00AB5FED">
        <w:t>.2.</w:t>
      </w:r>
      <w:r w:rsidR="00900FFC">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w:t>
      </w:r>
      <w:r w:rsidR="00D40CD9" w:rsidRPr="00AB5FED">
        <w:t>Alternatively,</w:t>
      </w:r>
      <w:r w:rsidRPr="00AB5FED">
        <w:t xml:space="preserve"> the call initiation may be sent without the </w:t>
      </w:r>
      <w:r>
        <w:t>transmit media request</w:t>
      </w:r>
      <w:r w:rsidRPr="00AB5FED">
        <w:t xml:space="preserve">, which allows the called party to </w:t>
      </w:r>
      <w:r>
        <w:t>transmit media request</w:t>
      </w:r>
      <w:r w:rsidRPr="00AB5FED">
        <w:t xml:space="preserve"> first.</w:t>
      </w:r>
    </w:p>
    <w:p w14:paraId="33FD134B" w14:textId="77777777" w:rsidR="003F6C6A" w:rsidRPr="00AB5FED" w:rsidRDefault="003F6C6A" w:rsidP="003F6C6A">
      <w:pPr>
        <w:pStyle w:val="Heading6"/>
      </w:pPr>
      <w:bookmarkStart w:id="612" w:name="_Toc424654534"/>
      <w:bookmarkStart w:id="613" w:name="_Toc428365111"/>
      <w:bookmarkStart w:id="614" w:name="_Toc433209797"/>
      <w:bookmarkStart w:id="615" w:name="_Toc460616115"/>
      <w:bookmarkStart w:id="616" w:name="_Toc460616976"/>
      <w:bookmarkStart w:id="617" w:name="_Toc460662365"/>
      <w:bookmarkStart w:id="618" w:name="_Toc154698293"/>
      <w:r>
        <w:t>7</w:t>
      </w:r>
      <w:r w:rsidRPr="00AB5FED">
        <w:t>.</w:t>
      </w:r>
      <w:r>
        <w:t>2</w:t>
      </w:r>
      <w:r w:rsidRPr="00AB5FED">
        <w:t>.2.</w:t>
      </w:r>
      <w:r w:rsidR="00900FFC">
        <w:t>3</w:t>
      </w:r>
      <w:r w:rsidRPr="00AB5FED">
        <w:t>.2.2</w:t>
      </w:r>
      <w:r w:rsidRPr="00AB5FED">
        <w:tab/>
        <w:t>Procedure</w:t>
      </w:r>
      <w:bookmarkEnd w:id="612"/>
      <w:bookmarkEnd w:id="613"/>
      <w:bookmarkEnd w:id="614"/>
      <w:bookmarkEnd w:id="615"/>
      <w:bookmarkEnd w:id="616"/>
      <w:bookmarkEnd w:id="617"/>
      <w:bookmarkEnd w:id="618"/>
    </w:p>
    <w:p w14:paraId="0ED9FE3D" w14:textId="77777777" w:rsidR="003F6C6A" w:rsidRPr="00AB5FED" w:rsidRDefault="003F6C6A" w:rsidP="003F6C6A">
      <w:r w:rsidRPr="00AB5FED">
        <w:t xml:space="preserve">Both clients are served by the primary </w:t>
      </w:r>
      <w:r>
        <w:t>MC</w:t>
      </w:r>
      <w:r w:rsidRPr="00AB5FED">
        <w:t xml:space="preserve"> service provider in figure </w:t>
      </w:r>
      <w:r>
        <w:t>7</w:t>
      </w:r>
      <w:r w:rsidRPr="00AB5FED">
        <w:t>.</w:t>
      </w:r>
      <w:r>
        <w:t>2</w:t>
      </w:r>
      <w:r w:rsidRPr="00AB5FED">
        <w:t>.2.</w:t>
      </w:r>
      <w:r w:rsidR="00900FFC">
        <w:t>3</w:t>
      </w:r>
      <w:r w:rsidRPr="00AB5FED">
        <w:t xml:space="preserve">.2.2-1. </w:t>
      </w:r>
    </w:p>
    <w:p w14:paraId="5BFB2367" w14:textId="77777777" w:rsidR="003F6C6A" w:rsidRPr="00AB5FED" w:rsidRDefault="003F6C6A" w:rsidP="003F6C6A">
      <w:r w:rsidRPr="00AB5FED">
        <w:t>Pre-conditions:</w:t>
      </w:r>
    </w:p>
    <w:p w14:paraId="4C8A1DEE" w14:textId="77777777" w:rsidR="003F6C6A" w:rsidRPr="00AB5FED" w:rsidRDefault="003F6C6A" w:rsidP="003F6C6A">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69AB026F" w14:textId="77777777" w:rsidR="003F6C6A" w:rsidRPr="00AB5FED" w:rsidRDefault="003F6C6A" w:rsidP="003F6C6A">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0894765" w14:textId="77777777" w:rsidR="003F6C6A" w:rsidRDefault="003F6C6A" w:rsidP="003F6C6A">
      <w:pPr>
        <w:pStyle w:val="B1"/>
      </w:pPr>
      <w:r>
        <w:t>3</w:t>
      </w:r>
      <w:r w:rsidRPr="00AB5FED">
        <w:t>.</w:t>
      </w:r>
      <w:r w:rsidRPr="00AB5FED">
        <w:tab/>
        <w:t xml:space="preserve">The called </w:t>
      </w:r>
      <w:r>
        <w:t>MCVideo</w:t>
      </w:r>
      <w:r w:rsidRPr="00AB5FED">
        <w:t xml:space="preserve"> client is set to manual commencement mode.</w:t>
      </w:r>
    </w:p>
    <w:p w14:paraId="0D84DD30" w14:textId="77777777" w:rsidR="00E227F6" w:rsidRDefault="00E227F6" w:rsidP="00E227F6">
      <w:pPr>
        <w:pStyle w:val="B1"/>
      </w:pPr>
      <w:r>
        <w:t>4.</w:t>
      </w:r>
      <w:r>
        <w:tab/>
      </w:r>
      <w:r w:rsidRPr="00C973A2">
        <w:t>Optionally, the MCVideo client 1 may have a functional alias activated to be used</w:t>
      </w:r>
      <w:r>
        <w:t>.</w:t>
      </w:r>
    </w:p>
    <w:p w14:paraId="3D2638B4" w14:textId="77777777" w:rsidR="00E227F6" w:rsidRPr="00AB5FED" w:rsidRDefault="00E227F6" w:rsidP="00E227F6">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7E5A290E" w14:textId="77777777" w:rsidR="003F6C6A" w:rsidRPr="00AB5FED" w:rsidRDefault="00966CF3" w:rsidP="003F6C6A">
      <w:pPr>
        <w:pStyle w:val="TH"/>
      </w:pPr>
      <w:r w:rsidRPr="002568C6">
        <w:object w:dxaOrig="8235" w:dyaOrig="7246" w14:anchorId="65F5C7D9">
          <v:shape id="_x0000_i1051" type="#_x0000_t75" style="width:411.95pt;height:363.2pt" o:ole="">
            <v:imagedata r:id="rId59" o:title=""/>
          </v:shape>
          <o:OLEObject Type="Embed" ProgID="Visio.Drawing.15" ShapeID="_x0000_i1051" DrawAspect="Content" ObjectID="_1765310964" r:id="rId60"/>
        </w:object>
      </w:r>
    </w:p>
    <w:p w14:paraId="63E5EBDB" w14:textId="77777777" w:rsidR="003F6C6A" w:rsidRPr="00AB5FED" w:rsidRDefault="003F6C6A" w:rsidP="003F6C6A">
      <w:pPr>
        <w:pStyle w:val="TF"/>
      </w:pPr>
      <w:r w:rsidRPr="00AB5FED">
        <w:t>Figure 7.2.2.</w:t>
      </w:r>
      <w:r w:rsidR="00900FFC">
        <w:t>3</w:t>
      </w:r>
      <w:r w:rsidRPr="00AB5FED">
        <w:t>.2</w:t>
      </w:r>
      <w:r w:rsidR="00BD18FD">
        <w:t>.2</w:t>
      </w:r>
      <w:r w:rsidRPr="00AB5FED">
        <w:t xml:space="preserve">-1: </w:t>
      </w:r>
      <w:r>
        <w:t>MCVideo</w:t>
      </w:r>
      <w:r w:rsidRPr="00AB5FED">
        <w:t xml:space="preserve"> private call in manual commencement mode– </w:t>
      </w:r>
      <w:r>
        <w:t>MCVideo users in the same MC</w:t>
      </w:r>
      <w:r w:rsidRPr="00AB5FED">
        <w:t xml:space="preserve"> system</w:t>
      </w:r>
    </w:p>
    <w:p w14:paraId="06960E73" w14:textId="77777777" w:rsidR="003F6C6A" w:rsidRPr="00AB5FED" w:rsidRDefault="003F6C6A" w:rsidP="003F6C6A">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rsidR="00E227F6">
        <w:t>The MCVideo user at MCVideo</w:t>
      </w:r>
      <w:r w:rsidR="00E227F6" w:rsidRPr="00DD695C">
        <w:t xml:space="preserve"> client 1 may include a functional alias used </w:t>
      </w:r>
      <w:r w:rsidR="00E227F6">
        <w:t>within the MCVideo private call</w:t>
      </w:r>
      <w:r w:rsidR="00E227F6" w:rsidRPr="00D47937">
        <w:t>.</w:t>
      </w:r>
    </w:p>
    <w:p w14:paraId="45B4F5BE" w14:textId="77777777" w:rsidR="003F6C6A" w:rsidRDefault="003F6C6A" w:rsidP="003F6C6A">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rsidR="00FE322B">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rsidR="00966CF3">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4A445B0E" w14:textId="77777777" w:rsidR="00966CF3" w:rsidRPr="00AB5FED" w:rsidRDefault="00966CF3" w:rsidP="00714D8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B660A8B" w14:textId="77777777" w:rsidR="00900CCF" w:rsidRPr="0056732F" w:rsidRDefault="003F6C6A" w:rsidP="00900CCF">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00E227F6" w:rsidRPr="00D47937">
        <w:t>MCVideo server verifies whether the provided functional alias, if present, can be used and has been activated for the user.</w:t>
      </w:r>
      <w:r w:rsidR="00E227F6">
        <w:t xml:space="preserve"> </w:t>
      </w:r>
      <w:r w:rsidR="00900CCF" w:rsidRPr="00DB398A">
        <w:t>If the MC</w:t>
      </w:r>
      <w:r w:rsidR="00900CCF">
        <w:t>Video</w:t>
      </w:r>
      <w:r w:rsidR="00900CCF" w:rsidRPr="00DB398A">
        <w:t xml:space="preserve"> private call request contains a functional alias instead of an MC</w:t>
      </w:r>
      <w:r w:rsidR="00900CCF">
        <w:t>Video</w:t>
      </w:r>
      <w:r w:rsidR="00900CCF" w:rsidRPr="00DB398A">
        <w:t xml:space="preserve"> ID as called party, the MC</w:t>
      </w:r>
      <w:r w:rsidR="00900CCF">
        <w:t>Video</w:t>
      </w:r>
      <w:r w:rsidR="00900CCF" w:rsidRPr="00DB398A">
        <w:t xml:space="preserve"> server shall resolve the functional alias to the corresponding M</w:t>
      </w:r>
      <w:r w:rsidR="00900CCF">
        <w:t>CVideo</w:t>
      </w:r>
      <w:r w:rsidR="00900CCF" w:rsidRPr="00DB398A">
        <w:t xml:space="preserve"> ID(s) for which the functional alias is active</w:t>
      </w:r>
      <w:r w:rsidR="00900CCF">
        <w:t xml:space="preserve">. </w:t>
      </w:r>
      <w:r w:rsidR="00D95885">
        <w:t xml:space="preserve">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00966CF3" w:rsidRPr="00966CF3">
        <w:t xml:space="preserve"> </w:t>
      </w:r>
    </w:p>
    <w:p w14:paraId="54AF43E5" w14:textId="77777777" w:rsidR="00966CF3" w:rsidRDefault="00900CCF" w:rsidP="00852D1B">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62CC9A61" w14:textId="77777777" w:rsidR="003F6C6A" w:rsidRDefault="00966CF3" w:rsidP="00966CF3">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00900CCF" w:rsidRPr="00CC703D">
        <w:t xml:space="preserve">with a functional alias resolution response message that contains </w:t>
      </w:r>
      <w:r>
        <w:t xml:space="preserve">the resolved MCVideo ID </w:t>
      </w:r>
      <w:r w:rsidR="00900CCF">
        <w:t xml:space="preserve">back </w:t>
      </w:r>
      <w:r>
        <w:t>to MCVideo client 1.</w:t>
      </w:r>
    </w:p>
    <w:p w14:paraId="5E4B748C" w14:textId="77777777" w:rsidR="00966CF3" w:rsidRDefault="00966CF3" w:rsidP="00966CF3">
      <w:pPr>
        <w:pStyle w:val="B1"/>
      </w:pPr>
      <w:r>
        <w:t>4b.</w:t>
      </w:r>
      <w:r>
        <w:tab/>
        <w:t xml:space="preserve">If the MCVideo server provided the corresponding MCVideo ID, the </w:t>
      </w:r>
      <w:r w:rsidRPr="002710B4">
        <w:t>MCVideo client 1 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0FC2FBA0" w14:textId="77777777" w:rsidR="00966CF3" w:rsidRPr="00AB5FED" w:rsidRDefault="00966CF3" w:rsidP="00714D88">
      <w:pPr>
        <w:pStyle w:val="NO"/>
      </w:pPr>
      <w:bookmarkStart w:id="619"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19"/>
    </w:p>
    <w:p w14:paraId="463BD7A8" w14:textId="77777777" w:rsidR="003F6C6A" w:rsidRPr="00AB5FED" w:rsidRDefault="00966CF3" w:rsidP="003F6C6A">
      <w:pPr>
        <w:pStyle w:val="B1"/>
      </w:pPr>
      <w:r>
        <w:t>5</w:t>
      </w:r>
      <w:r w:rsidR="003F6C6A" w:rsidRPr="00AB5FED">
        <w:t>.</w:t>
      </w:r>
      <w:r w:rsidR="003F6C6A" w:rsidRPr="00AB5FED">
        <w:tab/>
        <w:t xml:space="preserve">The </w:t>
      </w:r>
      <w:r w:rsidR="003F6C6A">
        <w:t>MCVideo</w:t>
      </w:r>
      <w:r w:rsidR="003F6C6A" w:rsidRPr="00AB5FED">
        <w:t xml:space="preserve"> server includes information that it communicates using </w:t>
      </w:r>
      <w:r w:rsidR="003F6C6A">
        <w:t>MCVideo</w:t>
      </w:r>
      <w:r w:rsidR="003F6C6A" w:rsidRPr="00AB5FED">
        <w:t xml:space="preserve"> service, offers the same media types or a subset of the media types contained in the initial received request and sends an </w:t>
      </w:r>
      <w:r w:rsidR="003F6C6A">
        <w:t>MCVideo</w:t>
      </w:r>
      <w:r w:rsidR="003F6C6A" w:rsidRPr="00AB5FED">
        <w:t xml:space="preserve"> private call request for the call to </w:t>
      </w:r>
      <w:r w:rsidR="003F6C6A" w:rsidRPr="000F09EC">
        <w:t>MCVideo</w:t>
      </w:r>
      <w:r w:rsidR="003F6C6A" w:rsidRPr="00AB5FED">
        <w:t xml:space="preserve"> client 2, including the </w:t>
      </w:r>
      <w:r w:rsidR="003F6C6A">
        <w:t>MC service</w:t>
      </w:r>
      <w:r w:rsidR="003F6C6A" w:rsidRPr="00AB5FED">
        <w:t xml:space="preserve"> ID</w:t>
      </w:r>
      <w:r w:rsidR="00E227F6">
        <w:t>, and, if available the functional alias</w:t>
      </w:r>
      <w:r w:rsidR="003F6C6A" w:rsidRPr="00AB5FED">
        <w:t xml:space="preserve"> of the calling </w:t>
      </w:r>
      <w:r w:rsidR="003F6C6A">
        <w:t>MCVideo</w:t>
      </w:r>
      <w:r w:rsidR="003F6C6A" w:rsidRPr="00AB5FED">
        <w:t xml:space="preserve"> user 1. If the called </w:t>
      </w:r>
      <w:r w:rsidR="003F6C6A">
        <w:t>MCVideo</w:t>
      </w:r>
      <w:r w:rsidR="003F6C6A" w:rsidRPr="00AB5FED">
        <w:t xml:space="preserve"> user has registered to the </w:t>
      </w:r>
      <w:r w:rsidR="003F6C6A">
        <w:t>MCVideo</w:t>
      </w:r>
      <w:r w:rsidR="003F6C6A" w:rsidRPr="00AB5FED">
        <w:t xml:space="preserve"> service with multiple </w:t>
      </w:r>
      <w:r w:rsidR="003F6C6A">
        <w:t>MCVideo</w:t>
      </w:r>
      <w:r w:rsidR="003F6C6A" w:rsidRPr="00AB5FED">
        <w:t xml:space="preserve"> UEs and has designated the </w:t>
      </w:r>
      <w:r w:rsidR="003F6C6A">
        <w:t>MCVideo</w:t>
      </w:r>
      <w:r w:rsidR="003F6C6A" w:rsidRPr="00AB5FED">
        <w:t xml:space="preserve"> UE for receiving the private calls, then the incoming </w:t>
      </w:r>
      <w:r w:rsidR="003F6C6A">
        <w:t>MCVideo</w:t>
      </w:r>
      <w:r w:rsidR="003F6C6A" w:rsidRPr="00AB5FED">
        <w:t xml:space="preserve"> private call request is delivered only to the designated </w:t>
      </w:r>
      <w:r w:rsidR="003F6C6A">
        <w:t>MCVideo</w:t>
      </w:r>
      <w:r w:rsidR="003F6C6A" w:rsidRPr="00AB5FED">
        <w:t xml:space="preserve"> UE.</w:t>
      </w:r>
    </w:p>
    <w:p w14:paraId="00CD1A28" w14:textId="77777777" w:rsidR="003F6C6A" w:rsidRPr="00AB5FED" w:rsidRDefault="00966CF3" w:rsidP="003F6C6A">
      <w:pPr>
        <w:pStyle w:val="B1"/>
      </w:pPr>
      <w:r>
        <w:t>6</w:t>
      </w:r>
      <w:r w:rsidR="003F6C6A" w:rsidRPr="00AB5FED">
        <w:t>.</w:t>
      </w:r>
      <w:r w:rsidR="003F6C6A" w:rsidRPr="00AB5FED">
        <w:tab/>
      </w:r>
      <w:r w:rsidR="003F6C6A">
        <w:t>MCVideo</w:t>
      </w:r>
      <w:r w:rsidR="003F6C6A" w:rsidRPr="00AB5FED">
        <w:t xml:space="preserve"> server may provide a progress indication to </w:t>
      </w:r>
      <w:r w:rsidR="003F6C6A">
        <w:t>MCVideo</w:t>
      </w:r>
      <w:r w:rsidR="003F6C6A" w:rsidRPr="00AB5FED">
        <w:t xml:space="preserve"> client 1 to indicate progress in the call setup process.</w:t>
      </w:r>
    </w:p>
    <w:p w14:paraId="57712701" w14:textId="77777777" w:rsidR="003F6C6A" w:rsidRPr="00AB5FED" w:rsidRDefault="003F6C6A" w:rsidP="003F6C6A">
      <w:pPr>
        <w:pStyle w:val="NO"/>
      </w:pPr>
      <w:r w:rsidRPr="00AB5FED">
        <w:t>NOTE</w:t>
      </w:r>
      <w:r w:rsidR="00966CF3">
        <w:t> 4</w:t>
      </w:r>
      <w:r w:rsidRPr="00AB5FED">
        <w:t>:</w:t>
      </w:r>
      <w:r w:rsidRPr="00AB5FED">
        <w:tab/>
        <w:t xml:space="preserve">Step </w:t>
      </w:r>
      <w:r w:rsidR="00966CF3">
        <w:t>6</w:t>
      </w:r>
      <w:r w:rsidRPr="00AB5FED">
        <w:t xml:space="preserve"> can occur at any time following step </w:t>
      </w:r>
      <w:r w:rsidR="00966CF3">
        <w:t>4b</w:t>
      </w:r>
      <w:r w:rsidRPr="00AB5FED">
        <w:t xml:space="preserve">, and prior to step </w:t>
      </w:r>
      <w:r w:rsidR="00966CF3">
        <w:t>7</w:t>
      </w:r>
      <w:r w:rsidRPr="00AB5FED">
        <w:t>b.</w:t>
      </w:r>
    </w:p>
    <w:p w14:paraId="2AF22D3A" w14:textId="77777777" w:rsidR="003F6C6A" w:rsidRPr="00AB5FED" w:rsidRDefault="00966CF3" w:rsidP="003F6C6A">
      <w:pPr>
        <w:pStyle w:val="B1"/>
      </w:pPr>
      <w:r>
        <w:t>7</w:t>
      </w:r>
      <w:r w:rsidR="003F6C6A" w:rsidRPr="00AB5FED">
        <w:t>a.</w:t>
      </w:r>
      <w:r w:rsidR="003F6C6A" w:rsidRPr="00AB5FED">
        <w:tab/>
        <w:t xml:space="preserve">The </w:t>
      </w:r>
      <w:r w:rsidR="003F6C6A">
        <w:t>MCVideo</w:t>
      </w:r>
      <w:r w:rsidR="003F6C6A" w:rsidRPr="00AB5FED">
        <w:t xml:space="preserve"> user is alerted. </w:t>
      </w:r>
      <w:r w:rsidR="003F6C6A">
        <w:t>MCVideo</w:t>
      </w:r>
      <w:r w:rsidR="003F6C6A" w:rsidRPr="00AB5FED">
        <w:t xml:space="preserve"> client 2 sends an </w:t>
      </w:r>
      <w:r w:rsidR="003F6C6A">
        <w:t>MCVideo</w:t>
      </w:r>
      <w:r w:rsidR="003F6C6A" w:rsidRPr="00AB5FED">
        <w:t xml:space="preserve"> ringing to the </w:t>
      </w:r>
      <w:r w:rsidR="003F6C6A">
        <w:t>MCVideo</w:t>
      </w:r>
      <w:r w:rsidR="003F6C6A" w:rsidRPr="00AB5FED">
        <w:t xml:space="preserve"> server.</w:t>
      </w:r>
    </w:p>
    <w:p w14:paraId="27BDE389" w14:textId="77777777" w:rsidR="003F6C6A" w:rsidRPr="00AB5FED" w:rsidRDefault="00966CF3" w:rsidP="003F6C6A">
      <w:pPr>
        <w:pStyle w:val="B1"/>
      </w:pPr>
      <w:r>
        <w:t>7</w:t>
      </w:r>
      <w:r w:rsidR="003F6C6A" w:rsidRPr="00AB5FED">
        <w:t>b.</w:t>
      </w:r>
      <w:r w:rsidR="003F6C6A" w:rsidRPr="00AB5FED">
        <w:tab/>
        <w:t xml:space="preserve">The </w:t>
      </w:r>
      <w:r w:rsidR="003F6C6A">
        <w:t>MCVideo</w:t>
      </w:r>
      <w:r w:rsidR="003F6C6A" w:rsidRPr="00AB5FED">
        <w:t xml:space="preserve"> server sends an </w:t>
      </w:r>
      <w:r w:rsidR="003F6C6A">
        <w:t>MCVideo</w:t>
      </w:r>
      <w:r w:rsidR="003F6C6A" w:rsidRPr="00AB5FED">
        <w:t xml:space="preserve"> ringing to </w:t>
      </w:r>
      <w:r w:rsidR="003F6C6A">
        <w:t>MCVideo</w:t>
      </w:r>
      <w:r w:rsidR="003F6C6A" w:rsidRPr="00AB5FED">
        <w:t xml:space="preserve"> client 1, indicating that </w:t>
      </w:r>
      <w:r w:rsidR="003F6C6A">
        <w:t>MCVideo</w:t>
      </w:r>
      <w:r w:rsidR="003F6C6A" w:rsidRPr="00AB5FED">
        <w:t xml:space="preserve"> client 2 is being alerted.</w:t>
      </w:r>
      <w:r w:rsidR="0001687E">
        <w:t xml:space="preserve"> If the functional alias of the calling user is </w:t>
      </w:r>
      <w:r w:rsidR="00D40CD9">
        <w:t>included,</w:t>
      </w:r>
      <w:r w:rsidR="0001687E">
        <w:t xml:space="preserve"> it is displayed.</w:t>
      </w:r>
    </w:p>
    <w:p w14:paraId="3ACED3F7" w14:textId="77777777" w:rsidR="00841A2D" w:rsidRDefault="00966CF3" w:rsidP="003F6C6A">
      <w:pPr>
        <w:pStyle w:val="B1"/>
      </w:pPr>
      <w:r>
        <w:t>8</w:t>
      </w:r>
      <w:r w:rsidR="003F6C6A" w:rsidRPr="00AB5FED">
        <w:t>.</w:t>
      </w:r>
      <w:r w:rsidR="003F6C6A" w:rsidRPr="00AB5FED">
        <w:tab/>
      </w:r>
      <w:r w:rsidR="003F6C6A">
        <w:t>MCVideo</w:t>
      </w:r>
      <w:r w:rsidR="003F6C6A" w:rsidRPr="00AB5FED">
        <w:t xml:space="preserve"> user 2 </w:t>
      </w:r>
      <w:r w:rsidR="00841A2D">
        <w:t xml:space="preserve">is notified and </w:t>
      </w:r>
      <w:r w:rsidR="003F6C6A" w:rsidRPr="00AB5FED">
        <w:t>has accepted the call using manual commencement mode (i.e., has taken some action to accept via the user interface)</w:t>
      </w:r>
      <w:r w:rsidR="00841A2D">
        <w:t>.</w:t>
      </w:r>
    </w:p>
    <w:p w14:paraId="2BA6725D" w14:textId="77777777" w:rsidR="003F6C6A" w:rsidRPr="00AB5FED" w:rsidRDefault="00966CF3" w:rsidP="003F6C6A">
      <w:pPr>
        <w:pStyle w:val="B1"/>
      </w:pPr>
      <w:r>
        <w:t>9</w:t>
      </w:r>
      <w:r w:rsidR="00841A2D">
        <w:t>.</w:t>
      </w:r>
      <w:r w:rsidR="00841A2D">
        <w:tab/>
        <w:t>The</w:t>
      </w:r>
      <w:r w:rsidR="003F6C6A" w:rsidRPr="00AB5FED">
        <w:t xml:space="preserve"> </w:t>
      </w:r>
      <w:r w:rsidR="003F6C6A">
        <w:t>MCVideo</w:t>
      </w:r>
      <w:r w:rsidR="003F6C6A" w:rsidRPr="00AB5FED">
        <w:t xml:space="preserve"> client 2 send</w:t>
      </w:r>
      <w:r w:rsidR="00841A2D">
        <w:t>s</w:t>
      </w:r>
      <w:r w:rsidR="003F6C6A" w:rsidRPr="00AB5FED">
        <w:t xml:space="preserve"> an </w:t>
      </w:r>
      <w:r w:rsidR="003F6C6A">
        <w:t>MCVideo</w:t>
      </w:r>
      <w:r w:rsidR="003F6C6A" w:rsidRPr="00AB5FED">
        <w:t xml:space="preserve"> private call response to the </w:t>
      </w:r>
      <w:r w:rsidR="003F6C6A">
        <w:t>MCVideo</w:t>
      </w:r>
      <w:r w:rsidR="003F6C6A" w:rsidRPr="00AB5FED">
        <w:t xml:space="preserve"> server. If </w:t>
      </w:r>
      <w:r w:rsidR="003F6C6A">
        <w:t>MCVideo</w:t>
      </w:r>
      <w:r w:rsidR="003F6C6A" w:rsidRPr="00AB5FED">
        <w:t xml:space="preserve"> user 2 has not accepted the incoming call, the </w:t>
      </w:r>
      <w:r w:rsidR="003F6C6A">
        <w:t>MCVideo</w:t>
      </w:r>
      <w:r w:rsidR="003F6C6A" w:rsidRPr="00AB5FED">
        <w:t xml:space="preserve"> client 2 sends a call failure response to the </w:t>
      </w:r>
      <w:r w:rsidR="003F6C6A">
        <w:t>MCVideo</w:t>
      </w:r>
      <w:r w:rsidR="003F6C6A" w:rsidRPr="00AB5FED">
        <w:t xml:space="preserve"> server without adding reason for call failure.</w:t>
      </w:r>
    </w:p>
    <w:p w14:paraId="2B7E2623" w14:textId="77777777" w:rsidR="003F6C6A" w:rsidRPr="00AB5FED" w:rsidRDefault="00966CF3" w:rsidP="003F6C6A">
      <w:pPr>
        <w:pStyle w:val="B1"/>
      </w:pPr>
      <w:r>
        <w:t>10</w:t>
      </w:r>
      <w:r w:rsidR="003F6C6A" w:rsidRPr="00AB5FED">
        <w:t>.</w:t>
      </w:r>
      <w:r w:rsidR="003F6C6A" w:rsidRPr="00AB5FED">
        <w:tab/>
        <w:t xml:space="preserve">The </w:t>
      </w:r>
      <w:r w:rsidR="003F6C6A">
        <w:t>MCVideo</w:t>
      </w:r>
      <w:r w:rsidR="003F6C6A" w:rsidRPr="00AB5FED">
        <w:t xml:space="preserve"> server sends an </w:t>
      </w:r>
      <w:r w:rsidR="003F6C6A">
        <w:t>MCVideo</w:t>
      </w:r>
      <w:r w:rsidR="003F6C6A" w:rsidRPr="00AB5FED">
        <w:t xml:space="preserve"> private call response to </w:t>
      </w:r>
      <w:r w:rsidR="003F6C6A">
        <w:t>MCVideo</w:t>
      </w:r>
      <w:r w:rsidR="003F6C6A" w:rsidRPr="00AB5FED">
        <w:t xml:space="preserve"> client 1 indicating that </w:t>
      </w:r>
      <w:r w:rsidR="003F6C6A">
        <w:t>MCVideo</w:t>
      </w:r>
      <w:r w:rsidR="003F6C6A" w:rsidRPr="00AB5FED">
        <w:t xml:space="preserve"> user 2 has accepted the call, including the accepted media parameters.</w:t>
      </w:r>
    </w:p>
    <w:p w14:paraId="2189EA14" w14:textId="77777777" w:rsidR="003F6C6A" w:rsidRPr="00AB5FED" w:rsidRDefault="00841A2D" w:rsidP="003F6C6A">
      <w:pPr>
        <w:pStyle w:val="B1"/>
      </w:pPr>
      <w:r>
        <w:t>1</w:t>
      </w:r>
      <w:r w:rsidR="00966CF3">
        <w:t>1</w:t>
      </w:r>
      <w:r w:rsidR="003F6C6A" w:rsidRPr="00AB5FED">
        <w:t>.</w:t>
      </w:r>
      <w:r w:rsidR="003F6C6A" w:rsidRPr="00AB5FED">
        <w:tab/>
        <w:t xml:space="preserve">The media plane </w:t>
      </w:r>
      <w:r w:rsidR="003F6C6A">
        <w:t xml:space="preserve">and transmission control </w:t>
      </w:r>
      <w:r w:rsidR="003F6C6A" w:rsidRPr="00AB5FED">
        <w:t xml:space="preserve">for communication is established. </w:t>
      </w:r>
    </w:p>
    <w:p w14:paraId="42E5C12E" w14:textId="77777777" w:rsidR="003F6C6A" w:rsidRPr="00AB5FED" w:rsidRDefault="003F6C6A" w:rsidP="003F6C6A">
      <w:pPr>
        <w:pStyle w:val="Heading5"/>
      </w:pPr>
      <w:bookmarkStart w:id="620" w:name="_Toc424654535"/>
      <w:bookmarkStart w:id="621" w:name="_Toc428365112"/>
      <w:bookmarkStart w:id="622" w:name="_Toc433209798"/>
      <w:bookmarkStart w:id="623" w:name="_Toc460616116"/>
      <w:bookmarkStart w:id="624" w:name="_Toc460616977"/>
      <w:bookmarkStart w:id="625" w:name="_Toc460662366"/>
      <w:bookmarkStart w:id="626" w:name="_Toc154698294"/>
      <w:r>
        <w:t>7</w:t>
      </w:r>
      <w:r w:rsidRPr="00AB5FED">
        <w:t>.</w:t>
      </w:r>
      <w:r>
        <w:t>2</w:t>
      </w:r>
      <w:r w:rsidRPr="00AB5FED">
        <w:t>.2.</w:t>
      </w:r>
      <w:r w:rsidR="00290678">
        <w:t>3</w:t>
      </w:r>
      <w:r w:rsidRPr="00AB5FED">
        <w:t>.3</w:t>
      </w:r>
      <w:r w:rsidRPr="00AB5FED">
        <w:tab/>
        <w:t>Private call release</w:t>
      </w:r>
      <w:bookmarkEnd w:id="620"/>
      <w:bookmarkEnd w:id="621"/>
      <w:bookmarkEnd w:id="622"/>
      <w:bookmarkEnd w:id="623"/>
      <w:bookmarkEnd w:id="624"/>
      <w:bookmarkEnd w:id="625"/>
      <w:bookmarkEnd w:id="626"/>
    </w:p>
    <w:p w14:paraId="0330D93B" w14:textId="77777777" w:rsidR="003F6C6A" w:rsidRPr="00AB5FED" w:rsidRDefault="003F6C6A" w:rsidP="003F6C6A">
      <w:pPr>
        <w:pStyle w:val="Heading6"/>
      </w:pPr>
      <w:bookmarkStart w:id="627" w:name="_Toc424654536"/>
      <w:bookmarkStart w:id="628" w:name="_Toc428365113"/>
      <w:bookmarkStart w:id="629" w:name="_Toc433209799"/>
      <w:bookmarkStart w:id="630" w:name="_Toc460616117"/>
      <w:bookmarkStart w:id="631" w:name="_Toc460616978"/>
      <w:bookmarkStart w:id="632" w:name="_Toc460662367"/>
      <w:bookmarkStart w:id="633" w:name="_Toc154698295"/>
      <w:r>
        <w:t>7</w:t>
      </w:r>
      <w:r w:rsidRPr="00AB5FED">
        <w:t>.</w:t>
      </w:r>
      <w:r>
        <w:t>2</w:t>
      </w:r>
      <w:r w:rsidRPr="00AB5FED">
        <w:t>.2.</w:t>
      </w:r>
      <w:r w:rsidR="00290678">
        <w:t>3</w:t>
      </w:r>
      <w:r w:rsidRPr="00AB5FED">
        <w:t>.3.1</w:t>
      </w:r>
      <w:r w:rsidRPr="00AB5FED">
        <w:tab/>
        <w:t>Client initiated</w:t>
      </w:r>
      <w:bookmarkEnd w:id="627"/>
      <w:bookmarkEnd w:id="628"/>
      <w:bookmarkEnd w:id="629"/>
      <w:bookmarkEnd w:id="630"/>
      <w:bookmarkEnd w:id="631"/>
      <w:bookmarkEnd w:id="632"/>
      <w:bookmarkEnd w:id="633"/>
    </w:p>
    <w:p w14:paraId="040A65E8" w14:textId="77777777" w:rsidR="003F6C6A" w:rsidRPr="00AB5FED" w:rsidRDefault="003F6C6A" w:rsidP="003F6C6A">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1DF434FA" w14:textId="77777777" w:rsidR="003F6C6A" w:rsidRDefault="003F6C6A" w:rsidP="003F6C6A">
      <w:r w:rsidRPr="00AB5FED">
        <w:t>Procedures in figure </w:t>
      </w:r>
      <w:r>
        <w:t>7</w:t>
      </w:r>
      <w:r w:rsidRPr="00AB5FED">
        <w:t>.</w:t>
      </w:r>
      <w:r>
        <w:t>2</w:t>
      </w:r>
      <w:r w:rsidRPr="00AB5FED">
        <w:t>.2.</w:t>
      </w:r>
      <w:r w:rsidR="00290678">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3CA10E10" w14:textId="77777777" w:rsidR="003F6C6A" w:rsidRPr="00AB5FED" w:rsidRDefault="003F6C6A" w:rsidP="003F6C6A">
      <w:r w:rsidRPr="00AB5FED">
        <w:t>Pre-condition:</w:t>
      </w:r>
    </w:p>
    <w:p w14:paraId="09A54FB3" w14:textId="77777777" w:rsidR="003F6C6A" w:rsidRPr="00AB5FED" w:rsidRDefault="003F6C6A" w:rsidP="003F6C6A">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sidR="00290678">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sidR="00290678">
        <w:rPr>
          <w:lang w:val="en-US"/>
        </w:rPr>
        <w:t>3</w:t>
      </w:r>
      <w:r w:rsidRPr="00AB5FED">
        <w:rPr>
          <w:lang w:val="en-US"/>
        </w:rPr>
        <w:t>.2.</w:t>
      </w:r>
    </w:p>
    <w:p w14:paraId="25EF3396" w14:textId="77777777" w:rsidR="003F6C6A" w:rsidRPr="00AB5FED" w:rsidRDefault="003F6C6A" w:rsidP="003F6C6A">
      <w:pPr>
        <w:pStyle w:val="TH"/>
      </w:pPr>
      <w:r>
        <w:object w:dxaOrig="7476" w:dyaOrig="4980" w14:anchorId="2100B4C3">
          <v:shape id="_x0000_i1052" type="#_x0000_t75" style="width:373.65pt;height:248.8pt" o:ole="">
            <v:imagedata r:id="rId61" o:title=""/>
          </v:shape>
          <o:OLEObject Type="Embed" ProgID="Visio.Drawing.15" ShapeID="_x0000_i1052" DrawAspect="Content" ObjectID="_1765310965" r:id="rId62"/>
        </w:object>
      </w:r>
    </w:p>
    <w:p w14:paraId="649AC5C0" w14:textId="77777777" w:rsidR="003F6C6A" w:rsidRPr="00AB5FED" w:rsidRDefault="003F6C6A" w:rsidP="003F6C6A">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sidR="00290678">
        <w:rPr>
          <w:lang w:val="en-US"/>
        </w:rPr>
        <w:t>3</w:t>
      </w:r>
      <w:r w:rsidRPr="00AB5FED">
        <w:rPr>
          <w:lang w:val="en-US"/>
        </w:rPr>
        <w:t>.3.1-1: Private call release – client initiated</w:t>
      </w:r>
    </w:p>
    <w:p w14:paraId="20A142CD" w14:textId="77777777" w:rsidR="003F6C6A" w:rsidRPr="00AB5FED" w:rsidRDefault="003F6C6A" w:rsidP="003F6C6A">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658C6319" w14:textId="77777777" w:rsidR="003F6C6A" w:rsidRPr="00AB5FED" w:rsidRDefault="003F6C6A" w:rsidP="003F6C6A">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55C2B1DD" w14:textId="77777777" w:rsidR="003F6C6A" w:rsidRPr="00AB5FED" w:rsidRDefault="003F6C6A" w:rsidP="003F6C6A">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292E47D3" w14:textId="77777777" w:rsidR="003F6C6A" w:rsidRPr="00AB5FED" w:rsidRDefault="003F6C6A" w:rsidP="003F6C6A">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6F8629A3" w14:textId="77777777" w:rsidR="003F6C6A" w:rsidRPr="00AB5FED" w:rsidRDefault="003F6C6A" w:rsidP="003F6C6A">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08F85711" w14:textId="77777777" w:rsidR="003F6C6A" w:rsidRPr="00AB5FED" w:rsidRDefault="003F6C6A" w:rsidP="003F6C6A">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3A30DC9A" w14:textId="77777777" w:rsidR="003F6C6A" w:rsidRPr="00AB5FED" w:rsidRDefault="003F6C6A" w:rsidP="003F6C6A">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7F8BC6F9" w14:textId="77777777" w:rsidR="003F6C6A" w:rsidRPr="00AB5FED" w:rsidRDefault="003F6C6A" w:rsidP="003F6C6A">
      <w:pPr>
        <w:pStyle w:val="Heading6"/>
        <w:rPr>
          <w:lang w:val="en-US"/>
        </w:rPr>
      </w:pPr>
      <w:bookmarkStart w:id="634" w:name="_Toc424654537"/>
      <w:bookmarkStart w:id="635" w:name="_Toc428365114"/>
      <w:bookmarkStart w:id="636" w:name="_Toc433209800"/>
      <w:bookmarkStart w:id="637" w:name="_Toc460616118"/>
      <w:bookmarkStart w:id="638" w:name="_Toc460616979"/>
      <w:bookmarkStart w:id="639" w:name="_Toc460662368"/>
      <w:bookmarkStart w:id="640" w:name="_Toc154698296"/>
      <w:r>
        <w:rPr>
          <w:lang w:val="en-US"/>
        </w:rPr>
        <w:t>7</w:t>
      </w:r>
      <w:r w:rsidRPr="00AB5FED">
        <w:rPr>
          <w:lang w:val="en-US"/>
        </w:rPr>
        <w:t>.</w:t>
      </w:r>
      <w:r>
        <w:rPr>
          <w:lang w:val="en-US"/>
        </w:rPr>
        <w:t>2</w:t>
      </w:r>
      <w:r w:rsidRPr="00AB5FED">
        <w:rPr>
          <w:lang w:val="en-US"/>
        </w:rPr>
        <w:t>.2.</w:t>
      </w:r>
      <w:r w:rsidR="00290678">
        <w:rPr>
          <w:lang w:val="en-US"/>
        </w:rPr>
        <w:t>3</w:t>
      </w:r>
      <w:r w:rsidRPr="00AB5FED">
        <w:rPr>
          <w:lang w:val="en-US"/>
        </w:rPr>
        <w:t>.3.2</w:t>
      </w:r>
      <w:r w:rsidRPr="00AB5FED">
        <w:rPr>
          <w:lang w:val="en-US"/>
        </w:rPr>
        <w:tab/>
        <w:t>Server initiated</w:t>
      </w:r>
      <w:bookmarkEnd w:id="634"/>
      <w:bookmarkEnd w:id="635"/>
      <w:bookmarkEnd w:id="636"/>
      <w:bookmarkEnd w:id="637"/>
      <w:bookmarkEnd w:id="638"/>
      <w:bookmarkEnd w:id="639"/>
      <w:bookmarkEnd w:id="640"/>
    </w:p>
    <w:p w14:paraId="305D4627" w14:textId="77777777" w:rsidR="003F6C6A" w:rsidRPr="00AB5FED" w:rsidRDefault="003F6C6A" w:rsidP="003F6C6A">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05591E36" w14:textId="77777777" w:rsidR="003F6C6A" w:rsidRDefault="003F6C6A" w:rsidP="003F6C6A">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sidR="00290678">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46E8C181" w14:textId="77777777" w:rsidR="003F6C6A" w:rsidRPr="00AB5FED" w:rsidRDefault="003F6C6A" w:rsidP="003F6C6A">
      <w:r w:rsidRPr="00AB5FED">
        <w:t>Pre-condition:</w:t>
      </w:r>
    </w:p>
    <w:p w14:paraId="6A543B11" w14:textId="77777777" w:rsidR="003F6C6A" w:rsidRPr="00AB5FED" w:rsidRDefault="003F6C6A" w:rsidP="003F6C6A">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3C6AE6C6" w14:textId="77777777" w:rsidR="003F6C6A" w:rsidRPr="00AB5FED" w:rsidRDefault="003F6C6A" w:rsidP="003F6C6A">
      <w:pPr>
        <w:pStyle w:val="TH"/>
      </w:pPr>
      <w:r>
        <w:object w:dxaOrig="7236" w:dyaOrig="4380" w14:anchorId="33236A04">
          <v:shape id="_x0000_i1053" type="#_x0000_t75" style="width:361.8pt;height:219.2pt" o:ole="">
            <v:imagedata r:id="rId63" o:title=""/>
          </v:shape>
          <o:OLEObject Type="Embed" ProgID="Visio.Drawing.15" ShapeID="_x0000_i1053" DrawAspect="Content" ObjectID="_1765310966" r:id="rId64"/>
        </w:object>
      </w:r>
    </w:p>
    <w:p w14:paraId="6C240D79" w14:textId="77777777" w:rsidR="003F6C6A" w:rsidRPr="00AB5FED" w:rsidRDefault="003F6C6A" w:rsidP="003F6C6A">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sidR="00290678">
        <w:rPr>
          <w:lang w:val="en-US"/>
        </w:rPr>
        <w:t>3</w:t>
      </w:r>
      <w:r w:rsidRPr="00AB5FED">
        <w:rPr>
          <w:lang w:val="en-US"/>
        </w:rPr>
        <w:t>.3.2-1: End private call – server initiated</w:t>
      </w:r>
    </w:p>
    <w:p w14:paraId="3E25C91A" w14:textId="77777777" w:rsidR="003F6C6A" w:rsidRPr="00AB5FED" w:rsidRDefault="003F6C6A" w:rsidP="003F6C6A">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4AA0C4E2" w14:textId="77777777" w:rsidR="003F6C6A" w:rsidRPr="00AB5FED" w:rsidRDefault="003F6C6A" w:rsidP="003F6C6A">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14ADF529" w14:textId="77777777" w:rsidR="003F6C6A" w:rsidRPr="00AB5FED" w:rsidRDefault="003F6C6A" w:rsidP="003F6C6A">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70A2DE50" w14:textId="77777777" w:rsidR="003F6C6A" w:rsidRPr="00AB5FED" w:rsidRDefault="003F6C6A" w:rsidP="003F6C6A">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3379AA6" w14:textId="77777777" w:rsidR="003F6C6A" w:rsidRDefault="003F6C6A" w:rsidP="003F6C6A">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7734A83F" w14:textId="77777777" w:rsidR="00DB1A67" w:rsidRPr="00AB5FED" w:rsidRDefault="00DB1A67" w:rsidP="00DB1A67">
      <w:pPr>
        <w:pStyle w:val="Heading4"/>
        <w:rPr>
          <w:lang w:val="nl-NL"/>
        </w:rPr>
      </w:pPr>
      <w:bookmarkStart w:id="641" w:name="_Toc154698297"/>
      <w:r>
        <w:rPr>
          <w:lang w:val="nl-NL"/>
        </w:rPr>
        <w:t>7.2.2.4</w:t>
      </w:r>
      <w:r w:rsidRPr="00AB5FED">
        <w:rPr>
          <w:lang w:val="nl-NL"/>
        </w:rPr>
        <w:tab/>
      </w:r>
      <w:r>
        <w:rPr>
          <w:lang w:val="nl-NL"/>
        </w:rPr>
        <w:t>MCVideo</w:t>
      </w:r>
      <w:r w:rsidRPr="00AB5FED">
        <w:rPr>
          <w:lang w:val="nl-NL"/>
        </w:rPr>
        <w:t xml:space="preserve"> emergency private call</w:t>
      </w:r>
      <w:bookmarkEnd w:id="641"/>
    </w:p>
    <w:p w14:paraId="3A275FD7" w14:textId="77777777" w:rsidR="00DB1A67" w:rsidRPr="00AB5FED" w:rsidRDefault="00DB1A67" w:rsidP="00DB1A67">
      <w:pPr>
        <w:pStyle w:val="Heading5"/>
      </w:pPr>
      <w:bookmarkStart w:id="642" w:name="_Toc433209806"/>
      <w:bookmarkStart w:id="643" w:name="_Toc460616124"/>
      <w:bookmarkStart w:id="644" w:name="_Toc460616985"/>
      <w:bookmarkStart w:id="645" w:name="_Toc477419423"/>
      <w:bookmarkStart w:id="646" w:name="_Toc154698298"/>
      <w:r>
        <w:t>7.2.2.4</w:t>
      </w:r>
      <w:r w:rsidRPr="00AB5FED">
        <w:t>.1</w:t>
      </w:r>
      <w:r w:rsidRPr="00AB5FED">
        <w:tab/>
      </w:r>
      <w:r>
        <w:t>MCVideo</w:t>
      </w:r>
      <w:r w:rsidRPr="00AB5FED">
        <w:t xml:space="preserve"> emergency private call commencement</w:t>
      </w:r>
      <w:bookmarkEnd w:id="642"/>
      <w:bookmarkEnd w:id="643"/>
      <w:bookmarkEnd w:id="644"/>
      <w:bookmarkEnd w:id="645"/>
      <w:bookmarkEnd w:id="646"/>
    </w:p>
    <w:p w14:paraId="139484C3" w14:textId="77777777" w:rsidR="00DB1A67" w:rsidRPr="00AB5FED" w:rsidRDefault="00DB1A67" w:rsidP="00DB1A67">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43B5F585" w14:textId="77777777" w:rsidR="00DB1A67" w:rsidRPr="00AB5FED" w:rsidRDefault="00DB1A67" w:rsidP="00DB1A67">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3698D080" w14:textId="77777777" w:rsidR="00DB1A67" w:rsidRPr="00AB5FED" w:rsidRDefault="00DB1A67" w:rsidP="00DB1A67">
      <w:r w:rsidRPr="00AB5FED">
        <w:t>Pre-conditions:</w:t>
      </w:r>
    </w:p>
    <w:p w14:paraId="1F838888" w14:textId="77777777" w:rsidR="00DB1A67" w:rsidRPr="00AB5FED" w:rsidRDefault="00DB1A67" w:rsidP="00DB1A67">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14198E91" w14:textId="77777777" w:rsidR="00DB1A67" w:rsidRDefault="00DB1A67" w:rsidP="00DB1A67">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337F1D41" w14:textId="77777777" w:rsidR="0001687E" w:rsidRDefault="0001687E" w:rsidP="0001687E">
      <w:pPr>
        <w:pStyle w:val="B1"/>
      </w:pPr>
      <w:r>
        <w:t>3.</w:t>
      </w:r>
      <w:r>
        <w:tab/>
      </w:r>
      <w:r w:rsidRPr="00591AAF">
        <w:t>Optionally, the MCVideo client 1 may have a functional alias activated to be used</w:t>
      </w:r>
      <w:r>
        <w:t>.</w:t>
      </w:r>
    </w:p>
    <w:p w14:paraId="2E921284" w14:textId="77777777" w:rsidR="0001687E" w:rsidRPr="00AB5FED" w:rsidRDefault="0001687E" w:rsidP="0001687E">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4DD2BDE" w14:textId="77777777" w:rsidR="00DB1A67" w:rsidRPr="00AB5FED" w:rsidRDefault="00DB1A67" w:rsidP="00DB1A67">
      <w:pPr>
        <w:pStyle w:val="TH"/>
      </w:pPr>
      <w:r w:rsidRPr="00AB5FED">
        <w:object w:dxaOrig="6864" w:dyaOrig="6876" w14:anchorId="70A6F8BC">
          <v:shape id="_x0000_i1054" type="#_x0000_t75" style="width:305.3pt;height:305.75pt" o:ole="">
            <v:imagedata r:id="rId65" o:title=""/>
          </v:shape>
          <o:OLEObject Type="Embed" ProgID="Visio.Drawing.11" ShapeID="_x0000_i1054" DrawAspect="Content" ObjectID="_1765310967" r:id="rId66"/>
        </w:object>
      </w:r>
    </w:p>
    <w:p w14:paraId="23E8BC4A" w14:textId="77777777" w:rsidR="00DB1A67" w:rsidRPr="00AB5FED" w:rsidRDefault="00DB1A67" w:rsidP="00DB1A67">
      <w:pPr>
        <w:pStyle w:val="TF"/>
      </w:pPr>
      <w:r w:rsidRPr="00AB5FED">
        <w:t>Figure </w:t>
      </w:r>
      <w:r>
        <w:t>7.2.2.4</w:t>
      </w:r>
      <w:r w:rsidRPr="00AB5FED">
        <w:t xml:space="preserve">.1-1 </w:t>
      </w:r>
      <w:r>
        <w:t>MCVideo</w:t>
      </w:r>
      <w:r w:rsidRPr="00AB5FED">
        <w:t xml:space="preserve"> emergency private call</w:t>
      </w:r>
    </w:p>
    <w:p w14:paraId="328C3827" w14:textId="77777777" w:rsidR="00E15FCA" w:rsidRDefault="00DB1A67" w:rsidP="00E15FCA">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00E15FCA" w:rsidRPr="00E15FCA">
        <w:t xml:space="preserve"> </w:t>
      </w:r>
      <w:r w:rsidR="00E15FCA">
        <w:t>MCVideo client 1 retains</w:t>
      </w:r>
      <w:r w:rsidRPr="00AB5FED">
        <w:t xml:space="preserve"> </w:t>
      </w:r>
      <w:r w:rsidR="00E15FCA">
        <w:t>t</w:t>
      </w:r>
      <w:r w:rsidRPr="00AB5FED">
        <w:t xml:space="preserve">he </w:t>
      </w:r>
      <w:r>
        <w:t>MCVideo</w:t>
      </w:r>
      <w:r w:rsidRPr="00AB5FED">
        <w:t xml:space="preserve"> emergency state until explicitly cancelled</w:t>
      </w:r>
      <w:r w:rsidR="00E15FCA">
        <w:t xml:space="preserve"> by the user of MCVideo client 1</w:t>
      </w:r>
      <w:r w:rsidRPr="00AB5FED">
        <w:t xml:space="preserve">. </w:t>
      </w:r>
    </w:p>
    <w:p w14:paraId="4852FEC4" w14:textId="77777777" w:rsidR="00DB1A67" w:rsidRPr="00AB5FED" w:rsidRDefault="00E15FCA" w:rsidP="00852D1B">
      <w:pPr>
        <w:pStyle w:val="NO"/>
      </w:pPr>
      <w:r>
        <w:t>NOTE 1:</w:t>
      </w:r>
      <w:r>
        <w:tab/>
        <w:t>While MCVideo client 1 is in the emergency state, all MCVideo group and private calls initiated by MCVideo client 1 are initiated as MCVideo emergency calls.</w:t>
      </w:r>
    </w:p>
    <w:p w14:paraId="330493CC" w14:textId="77777777" w:rsidR="00DB1A67" w:rsidRPr="00AB5FED" w:rsidRDefault="00DB1A67" w:rsidP="00DB1A67">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rsidR="0001687E">
        <w:t xml:space="preserve"> </w:t>
      </w:r>
      <w:r w:rsidR="0001687E" w:rsidRPr="00DD695C">
        <w:t xml:space="preserve">The MCVideo user at MCVideo client 1 may include a functional alias used within the MCVideo </w:t>
      </w:r>
      <w:r w:rsidR="0001687E">
        <w:t xml:space="preserve">emergency </w:t>
      </w:r>
      <w:r w:rsidR="0001687E" w:rsidRPr="00DD695C">
        <w:t>private call.</w:t>
      </w:r>
      <w:r w:rsidR="0001687E">
        <w:t xml:space="preserve"> The MCVideo</w:t>
      </w:r>
      <w:r w:rsidR="0001687E"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1A6D6D8" w14:textId="77777777" w:rsidR="00DB1A67" w:rsidRPr="00AB5FED" w:rsidRDefault="00DB1A67" w:rsidP="00DB1A67">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rsidR="0001687E">
        <w:t xml:space="preserve"> If available the </w:t>
      </w:r>
      <w:r w:rsidR="0001687E" w:rsidRPr="00AB5FED">
        <w:t>request contains</w:t>
      </w:r>
      <w:r w:rsidR="0001687E">
        <w:t xml:space="preserve"> the functional alias</w:t>
      </w:r>
      <w:r w:rsidR="0001687E" w:rsidRPr="00AB5FED">
        <w:t xml:space="preserve"> of the calling </w:t>
      </w:r>
      <w:r w:rsidR="0001687E">
        <w:t>MCVideo</w:t>
      </w:r>
      <w:r w:rsidR="0001687E" w:rsidRPr="00AB5FED">
        <w:t xml:space="preserve"> user 1</w:t>
      </w:r>
      <w:r w:rsidR="0001687E">
        <w:t>.</w:t>
      </w:r>
    </w:p>
    <w:p w14:paraId="088CFF3A" w14:textId="77777777" w:rsidR="00E15FCA" w:rsidRDefault="00DB1A67" w:rsidP="00E15FCA">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rsidR="0001687E">
        <w:t xml:space="preserve"> If the functional alias of the calling user is included it is displayed.</w:t>
      </w:r>
      <w:r w:rsidR="00E15FCA" w:rsidRPr="00E15FCA">
        <w:t xml:space="preserve"> </w:t>
      </w:r>
    </w:p>
    <w:p w14:paraId="242816FC" w14:textId="77777777" w:rsidR="00DB1A67" w:rsidRPr="00AB5FED" w:rsidRDefault="00E15FCA" w:rsidP="00852D1B">
      <w:pPr>
        <w:pStyle w:val="NO"/>
      </w:pPr>
      <w:r>
        <w:t>NOTE 2:</w:t>
      </w:r>
      <w:r>
        <w:tab/>
        <w:t>MCVideo client 2 does not set its emergency state as a result of receiving the MCVideo emergency private call.</w:t>
      </w:r>
    </w:p>
    <w:p w14:paraId="31067CE4" w14:textId="77777777" w:rsidR="00DB1A67" w:rsidRPr="00AB5FED" w:rsidRDefault="00DB1A67" w:rsidP="00DB1A67">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60F20B45" w14:textId="77777777" w:rsidR="00DB1A67" w:rsidRPr="00AB5FED" w:rsidRDefault="00DB1A67" w:rsidP="00DB1A67">
      <w:pPr>
        <w:pStyle w:val="B1"/>
      </w:pPr>
      <w:r w:rsidRPr="00AB5FED">
        <w:t>6.</w:t>
      </w:r>
      <w:r w:rsidRPr="00AB5FED">
        <w:tab/>
        <w:t xml:space="preserve">The </w:t>
      </w:r>
      <w:r>
        <w:t>MCVideo</w:t>
      </w:r>
      <w:r w:rsidRPr="00AB5FED">
        <w:t xml:space="preserve"> server adjusts the priority of the underlying bearer.</w:t>
      </w:r>
    </w:p>
    <w:p w14:paraId="40A74B1B" w14:textId="77777777" w:rsidR="00DB1A67" w:rsidRPr="00AB5FED" w:rsidRDefault="00DB1A67" w:rsidP="00DB1A67">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6CF91A01" w14:textId="77777777" w:rsidR="00DB1A67" w:rsidRPr="00AB5FED" w:rsidRDefault="00DB1A67" w:rsidP="00DB1A67">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2B679858" w14:textId="77777777" w:rsidR="00DB1A67" w:rsidRPr="00AB5FED" w:rsidRDefault="00DB1A67" w:rsidP="00DB1A67">
      <w:pPr>
        <w:pStyle w:val="NO"/>
        <w:rPr>
          <w:lang w:eastAsia="ko-KR"/>
        </w:rPr>
      </w:pPr>
      <w:r w:rsidRPr="00AB5FED">
        <w:rPr>
          <w:lang w:eastAsia="ko-KR"/>
        </w:rPr>
        <w:t>NOTE </w:t>
      </w:r>
      <w:r w:rsidR="00E15FCA">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404C24BC" w14:textId="77777777" w:rsidR="00DB1A67" w:rsidRPr="00AB5FED" w:rsidRDefault="00DB1A67" w:rsidP="00DB1A67">
      <w:pPr>
        <w:pStyle w:val="NO"/>
        <w:rPr>
          <w:lang w:eastAsia="ko-KR"/>
        </w:rPr>
      </w:pPr>
      <w:r w:rsidRPr="00AB5FED">
        <w:rPr>
          <w:lang w:eastAsia="ko-KR"/>
        </w:rPr>
        <w:t>NOTE </w:t>
      </w:r>
      <w:r w:rsidR="00E15FCA">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7.1.2.6</w:t>
      </w:r>
      <w:r w:rsidR="00E15FCA">
        <w:rPr>
          <w:lang w:eastAsia="ko-KR"/>
        </w:rPr>
        <w:t xml:space="preserve">, or by the emergency alert cancellation procedure specified in 3GPP TS 23.280 [5] subclause </w:t>
      </w:r>
      <w:r w:rsidR="00E15FCA">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442A260D" w14:textId="77777777" w:rsidR="00DB1A67" w:rsidRPr="00AB5FED" w:rsidRDefault="00DB1A67" w:rsidP="00DB1A67">
      <w:pPr>
        <w:pStyle w:val="Heading5"/>
      </w:pPr>
      <w:bookmarkStart w:id="647" w:name="_Toc433209807"/>
      <w:bookmarkStart w:id="648" w:name="_Toc460616125"/>
      <w:bookmarkStart w:id="649" w:name="_Toc460616986"/>
      <w:bookmarkStart w:id="650" w:name="_Toc477419424"/>
      <w:bookmarkStart w:id="651" w:name="_Toc154698299"/>
      <w:r>
        <w:t>7.2.2.4</w:t>
      </w:r>
      <w:r w:rsidRPr="00AB5FED">
        <w:t>.2</w:t>
      </w:r>
      <w:r w:rsidRPr="00AB5FED">
        <w:tab/>
      </w:r>
      <w:r>
        <w:t>MCVideo</w:t>
      </w:r>
      <w:r w:rsidRPr="00AB5FED">
        <w:t xml:space="preserve"> private call emergency upgrade</w:t>
      </w:r>
      <w:bookmarkEnd w:id="647"/>
      <w:bookmarkEnd w:id="648"/>
      <w:bookmarkEnd w:id="649"/>
      <w:bookmarkEnd w:id="650"/>
      <w:bookmarkEnd w:id="651"/>
    </w:p>
    <w:p w14:paraId="20028DD3" w14:textId="77777777" w:rsidR="00DB1A67" w:rsidRPr="00AB5FED" w:rsidRDefault="00DB1A67" w:rsidP="00DB1A67">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1D07ADF9" w14:textId="77777777" w:rsidR="00DB1A67" w:rsidRPr="00AB5FED" w:rsidRDefault="00DB1A67" w:rsidP="00DB1A67">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AA9E686" w14:textId="77777777" w:rsidR="00DB1A67" w:rsidRPr="00AB5FED" w:rsidRDefault="00DB1A67" w:rsidP="00DB1A67">
      <w:r w:rsidRPr="00AB5FED">
        <w:t>Pre-conditions:</w:t>
      </w:r>
    </w:p>
    <w:p w14:paraId="72FD7DF1" w14:textId="77777777" w:rsidR="00DB1A67" w:rsidRPr="00AB5FED" w:rsidRDefault="00DB1A67" w:rsidP="00DB1A67">
      <w:pPr>
        <w:pStyle w:val="B1"/>
      </w:pPr>
      <w:r w:rsidRPr="00AB5FED">
        <w:t>1.</w:t>
      </w:r>
      <w:r w:rsidRPr="00AB5FED">
        <w:tab/>
        <w:t xml:space="preserve">Both members of the private call belong to the same </w:t>
      </w:r>
      <w:r>
        <w:t>MCVideo</w:t>
      </w:r>
      <w:r w:rsidRPr="00AB5FED">
        <w:t xml:space="preserve"> system.</w:t>
      </w:r>
    </w:p>
    <w:p w14:paraId="01D56989" w14:textId="77777777" w:rsidR="00DB1A67" w:rsidRPr="00AB5FED" w:rsidRDefault="00DB1A67" w:rsidP="00DB1A67">
      <w:pPr>
        <w:pStyle w:val="B1"/>
      </w:pPr>
      <w:r w:rsidRPr="00AB5FED">
        <w:t>2.</w:t>
      </w:r>
      <w:r w:rsidRPr="00AB5FED">
        <w:tab/>
        <w:t>A private call is already in progress.</w:t>
      </w:r>
    </w:p>
    <w:p w14:paraId="733E5E4B" w14:textId="77777777" w:rsidR="00DB1A67" w:rsidRPr="00AB5FED" w:rsidRDefault="00DB1A67" w:rsidP="00DB1A67">
      <w:pPr>
        <w:pStyle w:val="TH"/>
      </w:pPr>
      <w:r w:rsidRPr="00AB5FED">
        <w:object w:dxaOrig="5460" w:dyaOrig="6180" w14:anchorId="50A149F8">
          <v:shape id="_x0000_i1055" type="#_x0000_t75" style="width:272.95pt;height:308.95pt" o:ole="">
            <v:imagedata r:id="rId67" o:title=""/>
          </v:shape>
          <o:OLEObject Type="Embed" ProgID="Visio.Drawing.11" ShapeID="_x0000_i1055" DrawAspect="Content" ObjectID="_1765310968" r:id="rId68"/>
        </w:object>
      </w:r>
    </w:p>
    <w:p w14:paraId="3AB465ED" w14:textId="77777777" w:rsidR="00DB1A67" w:rsidRPr="00AB5FED" w:rsidRDefault="00DB1A67" w:rsidP="00DB1A67">
      <w:pPr>
        <w:pStyle w:val="TF"/>
      </w:pPr>
      <w:r w:rsidRPr="00AB5FED">
        <w:t>Figure </w:t>
      </w:r>
      <w:r>
        <w:t>7.2.2.4</w:t>
      </w:r>
      <w:r w:rsidRPr="00AB5FED">
        <w:t xml:space="preserve">.2-1: </w:t>
      </w:r>
      <w:r>
        <w:t>MCVideo</w:t>
      </w:r>
      <w:r w:rsidRPr="00AB5FED">
        <w:t xml:space="preserve"> private call upgrade</w:t>
      </w:r>
    </w:p>
    <w:p w14:paraId="35B6F743" w14:textId="77777777" w:rsidR="00E15FCA" w:rsidRDefault="00DB1A67" w:rsidP="00E15FCA">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rsidR="00E15FCA">
        <w:t>MCVideo client 1 retains t</w:t>
      </w:r>
      <w:r w:rsidRPr="00AB5FED">
        <w:t xml:space="preserve">he </w:t>
      </w:r>
      <w:r>
        <w:t>MCVideo</w:t>
      </w:r>
      <w:r w:rsidRPr="00AB5FED">
        <w:t xml:space="preserve"> emergency state until explicitly cancelled</w:t>
      </w:r>
      <w:r w:rsidR="00E15FCA">
        <w:t xml:space="preserve"> by the user of MCVideo client 1</w:t>
      </w:r>
      <w:r w:rsidRPr="00AB5FED">
        <w:t>.</w:t>
      </w:r>
      <w:r w:rsidR="00E15FCA" w:rsidRPr="00E15FCA">
        <w:t xml:space="preserve"> </w:t>
      </w:r>
    </w:p>
    <w:p w14:paraId="473887BA" w14:textId="77777777" w:rsidR="00DB1A67" w:rsidRPr="00AB5FED" w:rsidRDefault="00E15FCA" w:rsidP="00852D1B">
      <w:pPr>
        <w:pStyle w:val="NO"/>
      </w:pPr>
      <w:r>
        <w:t>NOTE 1:</w:t>
      </w:r>
      <w:r>
        <w:tab/>
        <w:t>While MCVideo client 1 is in the emergency state, all MCVideo group and private calls initiated by MCVideo client 1 are initiated as MCVideo emergency calls.</w:t>
      </w:r>
    </w:p>
    <w:p w14:paraId="5EBBC1DC" w14:textId="77777777" w:rsidR="00DB1A67" w:rsidRPr="00AB5FED" w:rsidRDefault="00DB1A67" w:rsidP="00DB1A67">
      <w:pPr>
        <w:pStyle w:val="B1"/>
      </w:pPr>
      <w:r w:rsidRPr="00AB5FED">
        <w:lastRenderedPageBreak/>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64090636" w14:textId="77777777" w:rsidR="00DB1A67" w:rsidRPr="00AB5FED" w:rsidRDefault="00DB1A67" w:rsidP="00E15FCA">
      <w:pPr>
        <w:pStyle w:val="B1"/>
      </w:pPr>
      <w:r w:rsidRPr="00AB5FED">
        <w:t>3.</w:t>
      </w:r>
      <w:r w:rsidRPr="00AB5FED">
        <w:tab/>
      </w:r>
      <w:r>
        <w:t>MCVideo</w:t>
      </w:r>
      <w:r w:rsidRPr="00AB5FED">
        <w:t xml:space="preserve"> server sends the </w:t>
      </w:r>
      <w:r>
        <w:t>MCVideo</w:t>
      </w:r>
      <w:r w:rsidRPr="00AB5FED">
        <w:t xml:space="preserve"> emergency request towards </w:t>
      </w:r>
      <w:r w:rsidR="00E15FCA">
        <w:t xml:space="preserve">MCVideo client 2, </w:t>
      </w:r>
      <w:r w:rsidRPr="00AB5FED">
        <w:t xml:space="preserve">the </w:t>
      </w:r>
      <w:r>
        <w:t>MCVideo</w:t>
      </w:r>
      <w:r w:rsidRPr="00AB5FED">
        <w:t xml:space="preserve"> client of the other participant. </w:t>
      </w:r>
    </w:p>
    <w:p w14:paraId="49403808" w14:textId="77777777" w:rsidR="00E15FCA" w:rsidRDefault="00DB1A67" w:rsidP="00E15FCA">
      <w:pPr>
        <w:pStyle w:val="B1"/>
      </w:pPr>
      <w:r w:rsidRPr="00AB5FED">
        <w:t>4.</w:t>
      </w:r>
      <w:r w:rsidRPr="00AB5FED">
        <w:tab/>
        <w:t xml:space="preserve">The </w:t>
      </w:r>
      <w:r>
        <w:t>MCVideo</w:t>
      </w:r>
      <w:r w:rsidRPr="00AB5FED">
        <w:t xml:space="preserve"> user </w:t>
      </w:r>
      <w:r w:rsidR="00E15FCA">
        <w:t xml:space="preserve">of MCVideo client 2 </w:t>
      </w:r>
      <w:r w:rsidRPr="00AB5FED">
        <w:t xml:space="preserve">is notified of the in-progress emergency of the </w:t>
      </w:r>
      <w:r>
        <w:t>MCVideo</w:t>
      </w:r>
      <w:r w:rsidRPr="00AB5FED">
        <w:t xml:space="preserve"> emergency private call.</w:t>
      </w:r>
      <w:r w:rsidR="00E15FCA" w:rsidRPr="00E15FCA">
        <w:t xml:space="preserve"> </w:t>
      </w:r>
    </w:p>
    <w:p w14:paraId="3FB272C2" w14:textId="77777777" w:rsidR="00DB1A67" w:rsidRPr="00AB5FED" w:rsidRDefault="00E15FCA" w:rsidP="00852D1B">
      <w:pPr>
        <w:pStyle w:val="NO"/>
      </w:pPr>
      <w:r>
        <w:t>NOTE 2:</w:t>
      </w:r>
      <w:r>
        <w:tab/>
        <w:t>MCVideo client 2 does not set its emergency state as a result of receiving the MCVideo emergency private call upgrade.</w:t>
      </w:r>
    </w:p>
    <w:p w14:paraId="3BE94CE0" w14:textId="77777777" w:rsidR="00DB1A67" w:rsidRPr="00AB5FED" w:rsidRDefault="00DB1A67" w:rsidP="00DB1A67">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00370366" w14:textId="77777777" w:rsidR="00DB1A67" w:rsidRPr="00AB5FED" w:rsidRDefault="00DB1A67" w:rsidP="00DB1A67">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598A013F" w14:textId="77777777" w:rsidR="00DB1A67" w:rsidRPr="00AB5FED" w:rsidRDefault="00DB1A67" w:rsidP="00DB1A67">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1E5EB9A3" w14:textId="77777777" w:rsidR="00DB1A67" w:rsidRPr="00DB1A67" w:rsidRDefault="00DB1A67" w:rsidP="00DB1A67">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00E15FCA" w:rsidRPr="00E61FB3">
        <w:t xml:space="preserve"> </w:t>
      </w:r>
      <w:r w:rsidR="00E15FCA" w:rsidRPr="00AB5FED">
        <w:t>MC</w:t>
      </w:r>
      <w:r w:rsidR="00E15FCA">
        <w:t>Video</w:t>
      </w:r>
      <w:r w:rsidR="00E15FCA" w:rsidRPr="00AB5FED">
        <w:t xml:space="preserve"> client 1 can override MC</w:t>
      </w:r>
      <w:r w:rsidR="00E15FCA">
        <w:t>Video</w:t>
      </w:r>
      <w:r w:rsidR="00E15FCA" w:rsidRPr="00AB5FED">
        <w:t xml:space="preserve"> client 2 unless MC</w:t>
      </w:r>
      <w:r w:rsidR="00E15FCA">
        <w:t>Video</w:t>
      </w:r>
      <w:r w:rsidR="00E15FCA" w:rsidRPr="00AB5FED">
        <w:t xml:space="preserve"> client 2 is also in the MC</w:t>
      </w:r>
      <w:r w:rsidR="00E15FCA">
        <w:t>Video</w:t>
      </w:r>
      <w:r w:rsidR="00E15FCA" w:rsidRPr="00AB5FED">
        <w:t xml:space="preserve"> emergency state.</w:t>
      </w:r>
    </w:p>
    <w:p w14:paraId="33046BB8" w14:textId="77777777" w:rsidR="00130F92" w:rsidRDefault="00130F92" w:rsidP="000D58B0">
      <w:pPr>
        <w:pStyle w:val="Heading3"/>
        <w:rPr>
          <w:rFonts w:hint="eastAsia"/>
          <w:lang w:eastAsia="zh-CN"/>
        </w:rPr>
      </w:pPr>
      <w:bookmarkStart w:id="652" w:name="_Toc154698300"/>
      <w:r>
        <w:rPr>
          <w:rFonts w:hint="eastAsia"/>
          <w:lang w:eastAsia="zh-CN"/>
        </w:rPr>
        <w:t>7</w:t>
      </w:r>
      <w:r>
        <w:t>.</w:t>
      </w:r>
      <w:r w:rsidR="00FF4BBF">
        <w:rPr>
          <w:lang w:eastAsia="zh-CN"/>
        </w:rPr>
        <w:t>2.3</w:t>
      </w:r>
      <w:r>
        <w:tab/>
        <w:t>Off-network p</w:t>
      </w:r>
      <w:r>
        <w:rPr>
          <w:lang w:eastAsia="zh-CN"/>
        </w:rPr>
        <w:t>rivate communications</w:t>
      </w:r>
      <w:bookmarkEnd w:id="652"/>
    </w:p>
    <w:p w14:paraId="4BA552F3" w14:textId="77777777" w:rsidR="00130F92" w:rsidRDefault="00130F92" w:rsidP="000D58B0">
      <w:pPr>
        <w:pStyle w:val="Heading4"/>
      </w:pPr>
      <w:bookmarkStart w:id="653" w:name="_Toc154698301"/>
      <w:r>
        <w:rPr>
          <w:rFonts w:hint="eastAsia"/>
          <w:lang w:eastAsia="zh-CN"/>
        </w:rPr>
        <w:t>7</w:t>
      </w:r>
      <w:r>
        <w:t>.</w:t>
      </w:r>
      <w:r w:rsidR="00FF4BBF">
        <w:rPr>
          <w:lang w:eastAsia="zh-CN"/>
        </w:rPr>
        <w:t>2.3</w:t>
      </w:r>
      <w:r>
        <w:t>.1</w:t>
      </w:r>
      <w:r>
        <w:tab/>
        <w:t>General</w:t>
      </w:r>
      <w:bookmarkEnd w:id="653"/>
    </w:p>
    <w:p w14:paraId="206C1DB4" w14:textId="77777777" w:rsidR="00EF76A8" w:rsidRPr="00EF76A8" w:rsidRDefault="00EF76A8" w:rsidP="00EF76A8">
      <w:pPr>
        <w:tabs>
          <w:tab w:val="left" w:pos="6278"/>
        </w:tabs>
      </w:pPr>
      <w:r>
        <w:t xml:space="preserve">The private call setup in </w:t>
      </w:r>
      <w:r w:rsidRPr="00866D33">
        <w:t>automatic commencement mode</w:t>
      </w:r>
      <w:r>
        <w:t xml:space="preserve"> is described in subclause</w:t>
      </w:r>
      <w:r w:rsidR="00E9673A">
        <w:t> </w:t>
      </w:r>
      <w:r>
        <w:t xml:space="preserve">7.2.3.4, </w:t>
      </w:r>
      <w:r w:rsidRPr="00AB5FED">
        <w:t>manual commencement mode</w:t>
      </w:r>
      <w:r>
        <w:t xml:space="preserve"> in subclause</w:t>
      </w:r>
      <w:r w:rsidR="00E9673A">
        <w:t> </w:t>
      </w:r>
      <w:r>
        <w:t>7.2.3.5 and private call release in subclause</w:t>
      </w:r>
      <w:r w:rsidR="00E9673A">
        <w:t> </w:t>
      </w:r>
      <w:r>
        <w:t>7.2.3.6</w:t>
      </w:r>
      <w:r w:rsidRPr="00AB5FED">
        <w:t>.</w:t>
      </w:r>
    </w:p>
    <w:p w14:paraId="6EBC4BAB" w14:textId="77777777" w:rsidR="00130F92" w:rsidRDefault="00130F92" w:rsidP="000D58B0">
      <w:pPr>
        <w:pStyle w:val="Heading4"/>
        <w:rPr>
          <w:rFonts w:hint="eastAsia"/>
          <w:lang w:eastAsia="zh-CN"/>
        </w:rPr>
      </w:pPr>
      <w:bookmarkStart w:id="654" w:name="_Toc154698302"/>
      <w:r>
        <w:rPr>
          <w:rFonts w:hint="eastAsia"/>
          <w:lang w:eastAsia="zh-CN"/>
        </w:rPr>
        <w:t>7</w:t>
      </w:r>
      <w:r>
        <w:t>.</w:t>
      </w:r>
      <w:r w:rsidR="00FF4BBF">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54"/>
    </w:p>
    <w:p w14:paraId="48AFD1B0" w14:textId="77777777" w:rsidR="00ED30F0" w:rsidRPr="000F143D" w:rsidRDefault="00ED30F0" w:rsidP="00ED30F0">
      <w:pPr>
        <w:pStyle w:val="Heading5"/>
        <w:rPr>
          <w:lang w:val="en-IN" w:eastAsia="zh-CN"/>
        </w:rPr>
      </w:pPr>
      <w:bookmarkStart w:id="655" w:name="_Toc454349298"/>
      <w:bookmarkStart w:id="656" w:name="_Toc154698303"/>
      <w:r w:rsidRPr="000F143D">
        <w:rPr>
          <w:lang w:val="en-IN"/>
        </w:rPr>
        <w:t>7.2.3.2.</w:t>
      </w:r>
      <w:r w:rsidR="00496C4A">
        <w:rPr>
          <w:lang w:val="en-IN"/>
        </w:rPr>
        <w:t>1</w:t>
      </w:r>
      <w:r w:rsidRPr="000F143D">
        <w:rPr>
          <w:lang w:val="en-IN" w:eastAsia="zh-CN"/>
        </w:rPr>
        <w:tab/>
        <w:t>Private communication request</w:t>
      </w:r>
      <w:bookmarkEnd w:id="656"/>
    </w:p>
    <w:p w14:paraId="1C0C1C70" w14:textId="77777777" w:rsidR="00ED30F0" w:rsidRPr="000F143D" w:rsidRDefault="00ED30F0" w:rsidP="00ED30F0">
      <w:pPr>
        <w:rPr>
          <w:lang w:val="en-IN" w:eastAsia="zh-CN"/>
        </w:rPr>
      </w:pPr>
      <w:r w:rsidRPr="000F143D">
        <w:rPr>
          <w:lang w:val="en-IN"/>
        </w:rPr>
        <w:t>Table </w:t>
      </w:r>
      <w:r w:rsidR="00496C4A">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sidR="00496C4A">
        <w:rPr>
          <w:lang w:val="en-IN" w:eastAsia="zh-CN"/>
        </w:rPr>
        <w:t>1</w:t>
      </w:r>
      <w:r w:rsidRPr="000F143D">
        <w:rPr>
          <w:lang w:val="en-IN" w:eastAsia="zh-CN"/>
        </w:rPr>
        <w:t>-1</w:t>
      </w:r>
      <w:r w:rsidRPr="000F143D">
        <w:rPr>
          <w:lang w:val="en-IN"/>
        </w:rPr>
        <w:t xml:space="preserve"> describes the information flow for the </w:t>
      </w:r>
      <w:bookmarkStart w:id="657"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57"/>
      <w:r w:rsidRPr="000F143D">
        <w:rPr>
          <w:lang w:val="en-IN" w:eastAsia="zh-CN"/>
        </w:rPr>
        <w:t>.</w:t>
      </w:r>
    </w:p>
    <w:p w14:paraId="17ABC3D1" w14:textId="77777777" w:rsidR="00ED30F0" w:rsidRPr="000F143D" w:rsidRDefault="00ED30F0" w:rsidP="00ED30F0">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sidR="00496C4A">
        <w:rPr>
          <w:lang w:val="en-IN" w:eastAsia="zh-CN"/>
        </w:rPr>
        <w:t>1</w:t>
      </w:r>
      <w:r w:rsidRPr="000F143D">
        <w:rPr>
          <w:lang w:val="en-IN"/>
        </w:rPr>
        <w:t xml:space="preserve">-1: </w:t>
      </w:r>
      <w:r w:rsidR="00496C4A">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ED30F0" w:rsidRPr="000F143D" w14:paraId="1C37EE26"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3383D536" w14:textId="77777777" w:rsidR="00ED30F0" w:rsidRPr="000F143D" w:rsidRDefault="00ED30F0" w:rsidP="007A1471">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63973981" w14:textId="77777777" w:rsidR="00ED30F0" w:rsidRPr="000F143D" w:rsidRDefault="00ED30F0" w:rsidP="007A1471">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5EF3E" w14:textId="77777777" w:rsidR="00ED30F0" w:rsidRPr="000F143D" w:rsidRDefault="00ED30F0" w:rsidP="007A1471">
            <w:pPr>
              <w:pStyle w:val="TAH"/>
              <w:rPr>
                <w:lang w:val="en-IN"/>
              </w:rPr>
            </w:pPr>
            <w:r w:rsidRPr="000F143D">
              <w:rPr>
                <w:lang w:val="en-IN"/>
              </w:rPr>
              <w:t>Description</w:t>
            </w:r>
          </w:p>
        </w:tc>
      </w:tr>
      <w:tr w:rsidR="00ED30F0" w:rsidRPr="000F143D" w14:paraId="5164323D"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8B7EC5E" w14:textId="77777777" w:rsidR="00ED30F0" w:rsidRPr="000F143D" w:rsidRDefault="00ED30F0" w:rsidP="007A1471">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2F38D58" w14:textId="77777777" w:rsidR="00ED30F0" w:rsidRPr="000F143D" w:rsidRDefault="00ED30F0" w:rsidP="007A1471">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22F7A" w14:textId="77777777" w:rsidR="00ED30F0" w:rsidRPr="000F143D" w:rsidRDefault="00ED30F0" w:rsidP="007A1471">
            <w:pPr>
              <w:pStyle w:val="TAL"/>
              <w:rPr>
                <w:lang w:val="en-IN" w:eastAsia="zh-CN"/>
              </w:rPr>
            </w:pPr>
            <w:r w:rsidRPr="000F143D">
              <w:rPr>
                <w:lang w:val="en-IN"/>
              </w:rPr>
              <w:t>The identity of the MCVideo user requesting the communication</w:t>
            </w:r>
          </w:p>
        </w:tc>
      </w:tr>
      <w:tr w:rsidR="00ED30F0" w:rsidRPr="000F143D" w14:paraId="73A664C7"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0BE81C9D" w14:textId="77777777" w:rsidR="00ED30F0" w:rsidRPr="000F143D" w:rsidRDefault="00ED30F0" w:rsidP="007A1471">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29E6D54" w14:textId="77777777" w:rsidR="00ED30F0" w:rsidRPr="000F143D" w:rsidRDefault="00ED30F0" w:rsidP="007A1471">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5157E" w14:textId="77777777" w:rsidR="00ED30F0" w:rsidRPr="000F143D" w:rsidRDefault="00ED30F0" w:rsidP="007A1471">
            <w:pPr>
              <w:pStyle w:val="TAL"/>
              <w:rPr>
                <w:lang w:val="en-IN" w:eastAsia="zh-CN"/>
              </w:rPr>
            </w:pPr>
            <w:r w:rsidRPr="000F143D">
              <w:rPr>
                <w:lang w:val="en-IN"/>
              </w:rPr>
              <w:t>The identity of the MCVideo user with whom communication was requested</w:t>
            </w:r>
          </w:p>
        </w:tc>
      </w:tr>
      <w:tr w:rsidR="00ED30F0" w:rsidRPr="000F143D" w14:paraId="554B32FC"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5175169C" w14:textId="77777777" w:rsidR="00ED30F0" w:rsidRPr="000F143D" w:rsidRDefault="00ED30F0" w:rsidP="007A1471">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13F1434E" w14:textId="77777777" w:rsidR="00ED30F0" w:rsidRPr="000F143D" w:rsidRDefault="00ED30F0" w:rsidP="007A1471">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FB8A4" w14:textId="77777777" w:rsidR="00ED30F0" w:rsidRPr="000F143D" w:rsidRDefault="00ED30F0" w:rsidP="007A1471">
            <w:pPr>
              <w:pStyle w:val="TAL"/>
              <w:rPr>
                <w:lang w:val="en-IN"/>
              </w:rPr>
            </w:pPr>
            <w:r w:rsidRPr="000F143D">
              <w:rPr>
                <w:lang w:val="en-IN"/>
              </w:rPr>
              <w:t>SDP with media information offered by the caller</w:t>
            </w:r>
          </w:p>
        </w:tc>
      </w:tr>
      <w:tr w:rsidR="00ED30F0" w:rsidRPr="000F143D" w14:paraId="18071348"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40EFCB5B" w14:textId="77777777" w:rsidR="00ED30F0" w:rsidRPr="000F143D" w:rsidRDefault="00ED30F0" w:rsidP="007A1471">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4A594BC8" w14:textId="77777777" w:rsidR="00ED30F0" w:rsidRPr="000F143D" w:rsidRDefault="00ED30F0" w:rsidP="007A1471">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BD1CCF" w14:textId="77777777" w:rsidR="00ED30F0" w:rsidRPr="000F143D" w:rsidRDefault="00ED30F0" w:rsidP="007A1471">
            <w:pPr>
              <w:pStyle w:val="TAL"/>
              <w:rPr>
                <w:lang w:val="en-IN"/>
              </w:rPr>
            </w:pPr>
            <w:r w:rsidRPr="000F143D">
              <w:rPr>
                <w:lang w:val="en-IN"/>
              </w:rPr>
              <w:t xml:space="preserve">Indicates that the MCVideo private communication is for video push </w:t>
            </w:r>
          </w:p>
        </w:tc>
      </w:tr>
      <w:tr w:rsidR="00ED30F0" w:rsidRPr="000F143D" w14:paraId="42E1E274"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627B8214" w14:textId="77777777" w:rsidR="00ED30F0" w:rsidRPr="000F143D" w:rsidRDefault="00ED30F0" w:rsidP="007A1471">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373A19B3" w14:textId="77777777" w:rsidR="00ED30F0" w:rsidRPr="000F143D" w:rsidRDefault="00ED30F0" w:rsidP="007A1471">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F8B919" w14:textId="77777777" w:rsidR="00ED30F0" w:rsidRPr="000F143D" w:rsidRDefault="00ED30F0" w:rsidP="007A1471">
            <w:pPr>
              <w:pStyle w:val="TAL"/>
              <w:rPr>
                <w:lang w:val="en-IN"/>
              </w:rPr>
            </w:pPr>
            <w:r w:rsidRPr="000F143D">
              <w:rPr>
                <w:lang w:val="en-IN"/>
              </w:rPr>
              <w:t xml:space="preserve">Indicates that the MCVideo private communication is for video pull </w:t>
            </w:r>
          </w:p>
        </w:tc>
      </w:tr>
    </w:tbl>
    <w:p w14:paraId="6EB944F8" w14:textId="77777777" w:rsidR="00ED30F0" w:rsidRDefault="00ED30F0" w:rsidP="00ED30F0">
      <w:pPr>
        <w:rPr>
          <w:lang w:val="en-IN" w:eastAsia="zh-CN"/>
        </w:rPr>
      </w:pPr>
    </w:p>
    <w:p w14:paraId="5497CD36" w14:textId="77777777" w:rsidR="00ED30F0" w:rsidRPr="009247F5" w:rsidRDefault="00ED30F0" w:rsidP="00ED30F0">
      <w:pPr>
        <w:pStyle w:val="NO"/>
        <w:rPr>
          <w:lang w:val="en-IN" w:eastAsia="zh-CN"/>
        </w:rPr>
      </w:pPr>
      <w:r>
        <w:rPr>
          <w:lang w:val="en-IN" w:eastAsia="zh-CN"/>
        </w:rPr>
        <w:t>NOTE 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5EA878D7" w14:textId="77777777" w:rsidR="00ED30F0" w:rsidRPr="000F143D" w:rsidRDefault="00ED30F0" w:rsidP="00ED30F0">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0030C359" w14:textId="77777777" w:rsidR="00ED30F0" w:rsidRPr="000F143D" w:rsidRDefault="00ED30F0" w:rsidP="00ED30F0">
      <w:pPr>
        <w:pStyle w:val="Heading5"/>
        <w:rPr>
          <w:lang w:val="en-IN" w:eastAsia="zh-CN"/>
        </w:rPr>
      </w:pPr>
      <w:bookmarkStart w:id="658" w:name="_Toc454349295"/>
      <w:bookmarkStart w:id="659" w:name="_Toc154698304"/>
      <w:r w:rsidRPr="000F143D">
        <w:rPr>
          <w:lang w:val="en-IN" w:eastAsia="zh-CN"/>
        </w:rPr>
        <w:lastRenderedPageBreak/>
        <w:t>7.2.3.2.</w:t>
      </w:r>
      <w:r w:rsidR="00496C4A">
        <w:rPr>
          <w:lang w:val="en-IN" w:eastAsia="zh-CN"/>
        </w:rPr>
        <w:t>2</w:t>
      </w:r>
      <w:r w:rsidRPr="000F143D">
        <w:rPr>
          <w:lang w:val="en-IN"/>
        </w:rPr>
        <w:tab/>
        <w:t>Private communication answer re</w:t>
      </w:r>
      <w:r w:rsidRPr="000F143D">
        <w:rPr>
          <w:lang w:val="en-IN" w:eastAsia="zh-CN"/>
        </w:rPr>
        <w:t>sponse</w:t>
      </w:r>
      <w:bookmarkEnd w:id="658"/>
      <w:bookmarkEnd w:id="659"/>
    </w:p>
    <w:p w14:paraId="69C2EEBE" w14:textId="77777777" w:rsidR="00ED30F0" w:rsidRPr="000F143D" w:rsidRDefault="00ED30F0" w:rsidP="00ED30F0">
      <w:pPr>
        <w:rPr>
          <w:lang w:val="en-IN" w:eastAsia="zh-CN"/>
        </w:rPr>
      </w:pPr>
      <w:r w:rsidRPr="000F143D">
        <w:rPr>
          <w:lang w:val="en-IN"/>
        </w:rPr>
        <w:t>Table </w:t>
      </w:r>
      <w:r w:rsidRPr="000F143D">
        <w:rPr>
          <w:lang w:val="en-IN" w:eastAsia="zh-CN"/>
        </w:rPr>
        <w:t>7.2.3.2.</w:t>
      </w:r>
      <w:r w:rsidR="00496C4A">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64DDED1" w14:textId="77777777" w:rsidR="00ED30F0" w:rsidRPr="000F143D" w:rsidRDefault="00ED30F0" w:rsidP="00ED30F0">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sidR="00496C4A">
        <w:rPr>
          <w:lang w:val="en-IN" w:eastAsia="zh-CN"/>
        </w:rPr>
        <w:t>2</w:t>
      </w:r>
      <w:r w:rsidRPr="000F143D">
        <w:rPr>
          <w:lang w:val="en-IN"/>
        </w:rPr>
        <w:t xml:space="preserve">-1: </w:t>
      </w:r>
      <w:r w:rsidR="00496C4A">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ED30F0" w:rsidRPr="000F143D" w14:paraId="415F4610"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469E074" w14:textId="77777777" w:rsidR="00ED30F0" w:rsidRPr="000F143D" w:rsidRDefault="00ED30F0" w:rsidP="007A1471">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0CD4849B" w14:textId="77777777" w:rsidR="00ED30F0" w:rsidRPr="000F143D" w:rsidRDefault="00ED30F0" w:rsidP="007A1471">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EFE634" w14:textId="77777777" w:rsidR="00ED30F0" w:rsidRPr="000F143D" w:rsidRDefault="00ED30F0" w:rsidP="007A1471">
            <w:pPr>
              <w:pStyle w:val="TAH"/>
              <w:rPr>
                <w:lang w:val="en-IN"/>
              </w:rPr>
            </w:pPr>
            <w:r w:rsidRPr="000F143D">
              <w:rPr>
                <w:lang w:val="en-IN"/>
              </w:rPr>
              <w:t>Description</w:t>
            </w:r>
          </w:p>
        </w:tc>
      </w:tr>
      <w:tr w:rsidR="00ED30F0" w:rsidRPr="000F143D" w14:paraId="3771E370"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F0FA03C" w14:textId="77777777" w:rsidR="00ED30F0" w:rsidRPr="000F143D" w:rsidRDefault="00ED30F0" w:rsidP="007A1471">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1583287E" w14:textId="77777777" w:rsidR="00ED30F0" w:rsidRPr="000F143D" w:rsidRDefault="00ED30F0" w:rsidP="007A1471">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B525A4" w14:textId="77777777" w:rsidR="00ED30F0" w:rsidRPr="000F143D" w:rsidRDefault="00ED30F0" w:rsidP="007A1471">
            <w:pPr>
              <w:pStyle w:val="TAL"/>
              <w:rPr>
                <w:lang w:val="en-IN" w:eastAsia="zh-CN"/>
              </w:rPr>
            </w:pPr>
            <w:r w:rsidRPr="000F143D">
              <w:rPr>
                <w:lang w:val="en-IN"/>
              </w:rPr>
              <w:t>The identity of the MCVideo user requesting the communication</w:t>
            </w:r>
          </w:p>
        </w:tc>
      </w:tr>
      <w:tr w:rsidR="00ED30F0" w:rsidRPr="000F143D" w14:paraId="7BC04EC6"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72F17E1" w14:textId="77777777" w:rsidR="00ED30F0" w:rsidRPr="000F143D" w:rsidRDefault="00ED30F0" w:rsidP="007A1471">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4B3E48F" w14:textId="77777777" w:rsidR="00ED30F0" w:rsidRPr="000F143D" w:rsidRDefault="00ED30F0" w:rsidP="007A1471">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42947" w14:textId="77777777" w:rsidR="00ED30F0" w:rsidRPr="000F143D" w:rsidRDefault="00ED30F0" w:rsidP="007A1471">
            <w:pPr>
              <w:pStyle w:val="TAL"/>
              <w:rPr>
                <w:lang w:val="en-IN" w:eastAsia="zh-CN"/>
              </w:rPr>
            </w:pPr>
            <w:r w:rsidRPr="000F143D">
              <w:rPr>
                <w:lang w:val="en-IN"/>
              </w:rPr>
              <w:t>The identity of the MCVideo user with whom communication was requested</w:t>
            </w:r>
          </w:p>
        </w:tc>
      </w:tr>
      <w:tr w:rsidR="00ED30F0" w:rsidRPr="000F143D" w14:paraId="771B7C0F"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1B9AF4CC" w14:textId="77777777" w:rsidR="00ED30F0" w:rsidRPr="000F143D" w:rsidRDefault="00ED30F0" w:rsidP="007A1471">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22ADFB1F" w14:textId="77777777" w:rsidR="00ED30F0" w:rsidRPr="000F143D" w:rsidRDefault="00ED30F0" w:rsidP="007A1471">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8792E8" w14:textId="77777777" w:rsidR="00ED30F0" w:rsidRPr="000F143D" w:rsidRDefault="00ED30F0" w:rsidP="007A1471">
            <w:pPr>
              <w:pStyle w:val="TAL"/>
              <w:rPr>
                <w:lang w:val="en-IN"/>
              </w:rPr>
            </w:pPr>
            <w:r w:rsidRPr="000F143D">
              <w:rPr>
                <w:lang w:val="en-IN"/>
              </w:rPr>
              <w:t>SDP with media information accepted by the callee</w:t>
            </w:r>
          </w:p>
        </w:tc>
      </w:tr>
    </w:tbl>
    <w:p w14:paraId="74734AF9" w14:textId="77777777" w:rsidR="00ED30F0" w:rsidRDefault="00ED30F0" w:rsidP="00ED30F0">
      <w:pPr>
        <w:rPr>
          <w:lang w:val="en-IN" w:eastAsia="zh-CN"/>
        </w:rPr>
      </w:pPr>
    </w:p>
    <w:p w14:paraId="061038A8" w14:textId="77777777" w:rsidR="00ED30F0" w:rsidRPr="009247F5" w:rsidRDefault="00ED30F0" w:rsidP="00ED30F0">
      <w:pPr>
        <w:pStyle w:val="NO"/>
        <w:rPr>
          <w:lang w:val="en-IN" w:eastAsia="zh-CN"/>
        </w:rPr>
      </w:pPr>
      <w:r>
        <w:rPr>
          <w:lang w:val="en-IN" w:eastAsia="zh-CN"/>
        </w:rPr>
        <w:t>NOTE</w:t>
      </w:r>
      <w:r w:rsidR="00BD3AAC">
        <w:rPr>
          <w:lang w:val="en-IN" w:eastAsia="zh-CN"/>
        </w:rPr>
        <w:t> </w:t>
      </w:r>
      <w:r>
        <w:rPr>
          <w:lang w:val="en-IN" w:eastAsia="zh-CN"/>
        </w:rPr>
        <w:t>1:</w:t>
      </w:r>
      <w:r>
        <w:rPr>
          <w:lang w:val="en-IN" w:eastAsia="zh-CN"/>
        </w:rPr>
        <w:tab/>
      </w:r>
      <w:r w:rsidRPr="009247F5">
        <w:rPr>
          <w:lang w:val="en-IN" w:eastAsia="zh-CN"/>
        </w:rPr>
        <w:t xml:space="preserve">For video push, </w:t>
      </w:r>
      <w:r w:rsidR="00202A9E">
        <w:rPr>
          <w:lang w:val="en-IN" w:eastAsia="zh-CN"/>
        </w:rPr>
        <w:t>'</w:t>
      </w:r>
      <w:r w:rsidRPr="009247F5">
        <w:rPr>
          <w:lang w:val="en-IN" w:eastAsia="zh-CN"/>
        </w:rPr>
        <w:t>the identity of the MCVideo user requesting the communication</w:t>
      </w:r>
      <w:r w:rsidR="00202A9E">
        <w:rPr>
          <w:lang w:val="en-IN" w:eastAsia="zh-CN"/>
        </w:rPr>
        <w:t>'</w:t>
      </w:r>
      <w:r w:rsidRPr="009247F5">
        <w:rPr>
          <w:lang w:val="en-IN" w:eastAsia="zh-CN"/>
        </w:rPr>
        <w:t xml:space="preserve"> refers to the user who will be the source of the video, and </w:t>
      </w:r>
      <w:r w:rsidR="00202A9E">
        <w:rPr>
          <w:lang w:val="en-IN" w:eastAsia="zh-CN"/>
        </w:rPr>
        <w:t>'</w:t>
      </w:r>
      <w:r w:rsidRPr="009247F5">
        <w:rPr>
          <w:lang w:val="en-IN" w:eastAsia="zh-CN"/>
        </w:rPr>
        <w:t>the identity of the MCVideo user with whom the communication was requested</w:t>
      </w:r>
      <w:r w:rsidR="00202A9E">
        <w:rPr>
          <w:lang w:val="en-IN" w:eastAsia="zh-CN"/>
        </w:rPr>
        <w:t>'</w:t>
      </w:r>
      <w:r w:rsidRPr="009247F5">
        <w:rPr>
          <w:lang w:val="en-IN" w:eastAsia="zh-CN"/>
        </w:rPr>
        <w:t xml:space="preserve"> refers to the user who will receive the video.</w:t>
      </w:r>
    </w:p>
    <w:p w14:paraId="375A44CC" w14:textId="77777777" w:rsidR="00ED30F0" w:rsidRPr="000F143D" w:rsidRDefault="00ED30F0" w:rsidP="00ED30F0">
      <w:pPr>
        <w:pStyle w:val="NO"/>
        <w:rPr>
          <w:lang w:val="en-IN" w:eastAsia="zh-CN"/>
        </w:rPr>
      </w:pPr>
      <w:r>
        <w:rPr>
          <w:lang w:val="en-IN" w:eastAsia="zh-CN"/>
        </w:rPr>
        <w:t>NOTE</w:t>
      </w:r>
      <w:r w:rsidR="00BD3AAC">
        <w:rPr>
          <w:lang w:val="en-IN" w:eastAsia="zh-CN"/>
        </w:rPr>
        <w:t> </w:t>
      </w:r>
      <w:r>
        <w:rPr>
          <w:lang w:val="en-IN" w:eastAsia="zh-CN"/>
        </w:rPr>
        <w:t>2:</w:t>
      </w:r>
      <w:r>
        <w:rPr>
          <w:lang w:val="en-IN" w:eastAsia="zh-CN"/>
        </w:rPr>
        <w:tab/>
      </w:r>
      <w:r w:rsidRPr="009247F5">
        <w:rPr>
          <w:lang w:val="en-IN" w:eastAsia="zh-CN"/>
        </w:rPr>
        <w:t xml:space="preserve">For video pull, </w:t>
      </w:r>
      <w:r w:rsidR="00202A9E">
        <w:rPr>
          <w:lang w:val="en-IN" w:eastAsia="zh-CN"/>
        </w:rPr>
        <w:t>'</w:t>
      </w:r>
      <w:r w:rsidRPr="009247F5">
        <w:rPr>
          <w:lang w:val="en-IN" w:eastAsia="zh-CN"/>
        </w:rPr>
        <w:t>the identity of the MCVideo user requesting the communication</w:t>
      </w:r>
      <w:r w:rsidR="00202A9E">
        <w:rPr>
          <w:lang w:val="en-IN" w:eastAsia="zh-CN"/>
        </w:rPr>
        <w:t>'</w:t>
      </w:r>
      <w:r w:rsidRPr="009247F5">
        <w:rPr>
          <w:lang w:val="en-IN" w:eastAsia="zh-CN"/>
        </w:rPr>
        <w:t xml:space="preserve"> refers to the user who wants to receive the video, and </w:t>
      </w:r>
      <w:r w:rsidR="00202A9E">
        <w:rPr>
          <w:lang w:val="en-IN" w:eastAsia="zh-CN"/>
        </w:rPr>
        <w:t>'</w:t>
      </w:r>
      <w:r w:rsidRPr="009247F5">
        <w:rPr>
          <w:lang w:val="en-IN" w:eastAsia="zh-CN"/>
        </w:rPr>
        <w:t>the identity of the MCVideo user with whom the communication was requested</w:t>
      </w:r>
      <w:r w:rsidR="00202A9E">
        <w:rPr>
          <w:lang w:val="en-IN" w:eastAsia="zh-CN"/>
        </w:rPr>
        <w:t>'</w:t>
      </w:r>
      <w:r w:rsidRPr="009247F5">
        <w:rPr>
          <w:lang w:val="en-IN" w:eastAsia="zh-CN"/>
        </w:rPr>
        <w:t xml:space="preserve"> refers to the user who will be the source of the video.</w:t>
      </w:r>
    </w:p>
    <w:p w14:paraId="1D0E0FB1" w14:textId="77777777" w:rsidR="00ED30F0" w:rsidRPr="000F143D" w:rsidRDefault="00ED30F0" w:rsidP="00ED30F0">
      <w:pPr>
        <w:rPr>
          <w:lang w:val="en-IN" w:eastAsia="zh-CN"/>
        </w:rPr>
      </w:pPr>
    </w:p>
    <w:p w14:paraId="3F7CBB03" w14:textId="77777777" w:rsidR="00ED30F0" w:rsidRPr="000F143D" w:rsidRDefault="00ED30F0" w:rsidP="00ED30F0">
      <w:pPr>
        <w:pStyle w:val="Heading5"/>
        <w:rPr>
          <w:lang w:val="en-IN" w:eastAsia="zh-CN"/>
        </w:rPr>
      </w:pPr>
      <w:bookmarkStart w:id="660" w:name="_Toc454349296"/>
      <w:bookmarkStart w:id="661" w:name="_Toc154698305"/>
      <w:r w:rsidRPr="000F143D">
        <w:rPr>
          <w:lang w:val="en-IN" w:eastAsia="zh-CN"/>
        </w:rPr>
        <w:t>7.2.3.2.</w:t>
      </w:r>
      <w:r w:rsidR="00496C4A">
        <w:rPr>
          <w:lang w:val="en-IN" w:eastAsia="zh-CN"/>
        </w:rPr>
        <w:t>3</w:t>
      </w:r>
      <w:r w:rsidRPr="000F143D">
        <w:rPr>
          <w:lang w:val="en-IN" w:eastAsia="zh-CN"/>
        </w:rPr>
        <w:tab/>
        <w:t>Private communication release request</w:t>
      </w:r>
      <w:bookmarkEnd w:id="660"/>
      <w:bookmarkEnd w:id="661"/>
    </w:p>
    <w:p w14:paraId="2F1F4765" w14:textId="77777777" w:rsidR="00ED30F0" w:rsidRPr="000F143D" w:rsidRDefault="00ED30F0" w:rsidP="00ED30F0">
      <w:pPr>
        <w:rPr>
          <w:lang w:val="en-IN" w:eastAsia="zh-CN"/>
        </w:rPr>
      </w:pPr>
      <w:r w:rsidRPr="000F143D">
        <w:rPr>
          <w:lang w:val="en-IN"/>
        </w:rPr>
        <w:t>Table </w:t>
      </w:r>
      <w:r w:rsidRPr="000F143D">
        <w:rPr>
          <w:lang w:val="en-IN" w:eastAsia="zh-CN"/>
        </w:rPr>
        <w:t>7.2.3.2.</w:t>
      </w:r>
      <w:r w:rsidR="00496C4A">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E02B758" w14:textId="77777777" w:rsidR="00ED30F0" w:rsidRPr="000F143D" w:rsidRDefault="00ED30F0" w:rsidP="00ED30F0">
      <w:pPr>
        <w:pStyle w:val="TH"/>
        <w:rPr>
          <w:lang w:val="en-IN"/>
        </w:rPr>
      </w:pPr>
      <w:r w:rsidRPr="000F143D">
        <w:rPr>
          <w:lang w:val="en-IN"/>
        </w:rPr>
        <w:t>Table </w:t>
      </w:r>
      <w:r w:rsidRPr="000F143D">
        <w:rPr>
          <w:lang w:val="en-IN" w:eastAsia="zh-CN"/>
        </w:rPr>
        <w:t>7.2.3.2.</w:t>
      </w:r>
      <w:r w:rsidR="00496C4A">
        <w:rPr>
          <w:lang w:val="en-IN" w:eastAsia="zh-CN"/>
        </w:rPr>
        <w:t>3</w:t>
      </w:r>
      <w:r w:rsidRPr="000F143D">
        <w:rPr>
          <w:lang w:val="en-IN" w:eastAsia="zh-CN"/>
        </w:rPr>
        <w:t>-1</w:t>
      </w:r>
      <w:r w:rsidRPr="000F143D">
        <w:rPr>
          <w:lang w:val="en-IN"/>
        </w:rPr>
        <w:t xml:space="preserve">: </w:t>
      </w:r>
      <w:r w:rsidR="00496C4A">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ED30F0" w:rsidRPr="000F143D" w14:paraId="5C2B3506"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9409A04" w14:textId="77777777" w:rsidR="00ED30F0" w:rsidRPr="000F143D" w:rsidRDefault="00ED30F0" w:rsidP="007A1471">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614646" w14:textId="77777777" w:rsidR="00ED30F0" w:rsidRPr="000F143D" w:rsidRDefault="00ED30F0" w:rsidP="007A1471">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1B575" w14:textId="77777777" w:rsidR="00ED30F0" w:rsidRPr="000F143D" w:rsidRDefault="00ED30F0" w:rsidP="007A1471">
            <w:pPr>
              <w:pStyle w:val="TAH"/>
              <w:rPr>
                <w:lang w:val="en-IN"/>
              </w:rPr>
            </w:pPr>
            <w:r w:rsidRPr="000F143D">
              <w:rPr>
                <w:lang w:val="en-IN"/>
              </w:rPr>
              <w:t>Description</w:t>
            </w:r>
          </w:p>
        </w:tc>
      </w:tr>
      <w:tr w:rsidR="00ED30F0" w:rsidRPr="000F143D" w14:paraId="2E0B2817"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009E1A20" w14:textId="77777777" w:rsidR="00ED30F0" w:rsidRPr="000F143D" w:rsidRDefault="00ED30F0" w:rsidP="007A1471">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C5CE32A" w14:textId="77777777" w:rsidR="00ED30F0" w:rsidRPr="000F143D" w:rsidRDefault="00ED30F0" w:rsidP="007A1471">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39C2D" w14:textId="77777777" w:rsidR="00ED30F0" w:rsidRPr="000F143D" w:rsidRDefault="00ED30F0" w:rsidP="007A1471">
            <w:pPr>
              <w:pStyle w:val="TAL"/>
              <w:rPr>
                <w:lang w:val="en-IN" w:eastAsia="zh-CN"/>
              </w:rPr>
            </w:pPr>
            <w:r w:rsidRPr="000F143D">
              <w:rPr>
                <w:lang w:val="en-IN"/>
              </w:rPr>
              <w:t>The identity of the MCVideo user requesting the communication</w:t>
            </w:r>
          </w:p>
        </w:tc>
      </w:tr>
      <w:tr w:rsidR="00ED30F0" w:rsidRPr="000F143D" w14:paraId="28608E41"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D0DC79A" w14:textId="77777777" w:rsidR="00ED30F0" w:rsidRPr="000F143D" w:rsidRDefault="00ED30F0" w:rsidP="007A1471">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4AF6991" w14:textId="77777777" w:rsidR="00ED30F0" w:rsidRPr="000F143D" w:rsidRDefault="00ED30F0" w:rsidP="007A1471">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194A7" w14:textId="77777777" w:rsidR="00ED30F0" w:rsidRPr="000F143D" w:rsidRDefault="00ED30F0" w:rsidP="007A1471">
            <w:pPr>
              <w:pStyle w:val="TAL"/>
              <w:rPr>
                <w:lang w:val="en-IN" w:eastAsia="zh-CN"/>
              </w:rPr>
            </w:pPr>
            <w:r w:rsidRPr="000F143D">
              <w:rPr>
                <w:lang w:val="en-IN"/>
              </w:rPr>
              <w:t>The identity of the MCVideo user with whom communication was requested</w:t>
            </w:r>
          </w:p>
        </w:tc>
      </w:tr>
      <w:tr w:rsidR="00ED30F0" w:rsidRPr="000F143D" w14:paraId="4A110E3D"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1B3E2750" w14:textId="77777777" w:rsidR="00ED30F0" w:rsidRPr="000F143D" w:rsidRDefault="00ED30F0" w:rsidP="007A1471">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3A76D76B" w14:textId="77777777" w:rsidR="00ED30F0" w:rsidRPr="000F143D" w:rsidRDefault="00ED30F0" w:rsidP="007A1471">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2F5EA" w14:textId="77777777" w:rsidR="00ED30F0" w:rsidRPr="000F143D" w:rsidRDefault="00ED30F0" w:rsidP="007A1471">
            <w:pPr>
              <w:pStyle w:val="TAL"/>
              <w:rPr>
                <w:lang w:val="en-IN"/>
              </w:rPr>
            </w:pPr>
            <w:r w:rsidRPr="000F143D">
              <w:rPr>
                <w:lang w:val="en-IN"/>
              </w:rPr>
              <w:t>Reason for the private communication release.</w:t>
            </w:r>
          </w:p>
        </w:tc>
      </w:tr>
    </w:tbl>
    <w:p w14:paraId="0B5C1A4C" w14:textId="77777777" w:rsidR="00ED30F0" w:rsidRDefault="00ED30F0" w:rsidP="00ED30F0">
      <w:pPr>
        <w:rPr>
          <w:lang w:val="en-IN" w:eastAsia="zh-CN"/>
        </w:rPr>
      </w:pPr>
    </w:p>
    <w:p w14:paraId="67698ACE" w14:textId="77777777" w:rsidR="00ED30F0" w:rsidRPr="009247F5" w:rsidRDefault="00ED30F0" w:rsidP="00ED30F0">
      <w:pPr>
        <w:pStyle w:val="NO"/>
        <w:rPr>
          <w:lang w:val="en-IN" w:eastAsia="zh-CN"/>
        </w:rPr>
      </w:pPr>
      <w:r>
        <w:rPr>
          <w:lang w:val="en-IN" w:eastAsia="zh-CN"/>
        </w:rPr>
        <w:t>NOTE</w:t>
      </w:r>
      <w:r w:rsidR="00BD3AAC">
        <w:rPr>
          <w:lang w:val="en-IN" w:eastAsia="zh-CN"/>
        </w:rPr>
        <w:t> </w:t>
      </w:r>
      <w:r>
        <w:rPr>
          <w:lang w:val="en-IN" w:eastAsia="zh-CN"/>
        </w:rPr>
        <w:t>1:</w:t>
      </w:r>
      <w:r>
        <w:rPr>
          <w:lang w:val="en-IN" w:eastAsia="zh-CN"/>
        </w:rPr>
        <w:tab/>
      </w:r>
      <w:r w:rsidRPr="009247F5">
        <w:rPr>
          <w:lang w:val="en-IN" w:eastAsia="zh-CN"/>
        </w:rPr>
        <w:t xml:space="preserve">For video push, </w:t>
      </w:r>
      <w:r w:rsidR="00202A9E">
        <w:rPr>
          <w:lang w:val="en-IN" w:eastAsia="zh-CN"/>
        </w:rPr>
        <w:t>'</w:t>
      </w:r>
      <w:r w:rsidRPr="009247F5">
        <w:rPr>
          <w:lang w:val="en-IN" w:eastAsia="zh-CN"/>
        </w:rPr>
        <w:t>the identity of the MCVideo user requesting the communication</w:t>
      </w:r>
      <w:r w:rsidR="00202A9E">
        <w:rPr>
          <w:lang w:val="en-IN" w:eastAsia="zh-CN"/>
        </w:rPr>
        <w:t>'</w:t>
      </w:r>
      <w:r w:rsidRPr="009247F5">
        <w:rPr>
          <w:lang w:val="en-IN" w:eastAsia="zh-CN"/>
        </w:rPr>
        <w:t xml:space="preserve"> refers to the user who will be the source of the video, and </w:t>
      </w:r>
      <w:r w:rsidR="00202A9E">
        <w:rPr>
          <w:lang w:val="en-IN" w:eastAsia="zh-CN"/>
        </w:rPr>
        <w:t>'</w:t>
      </w:r>
      <w:r w:rsidRPr="009247F5">
        <w:rPr>
          <w:lang w:val="en-IN" w:eastAsia="zh-CN"/>
        </w:rPr>
        <w:t>the identity of the MCVideo user with whom the communication was requested</w:t>
      </w:r>
      <w:r w:rsidR="00202A9E">
        <w:rPr>
          <w:lang w:val="en-IN" w:eastAsia="zh-CN"/>
        </w:rPr>
        <w:t>'</w:t>
      </w:r>
      <w:r w:rsidRPr="009247F5">
        <w:rPr>
          <w:lang w:val="en-IN" w:eastAsia="zh-CN"/>
        </w:rPr>
        <w:t xml:space="preserve"> refers to the user who will receive the video.</w:t>
      </w:r>
    </w:p>
    <w:p w14:paraId="56FEFFB0" w14:textId="77777777" w:rsidR="00ED30F0" w:rsidRPr="000F143D" w:rsidRDefault="00ED30F0" w:rsidP="00BD3AAC">
      <w:pPr>
        <w:pStyle w:val="NO"/>
        <w:rPr>
          <w:lang w:val="en-IN" w:eastAsia="zh-CN"/>
        </w:rPr>
      </w:pPr>
      <w:r>
        <w:rPr>
          <w:lang w:val="en-IN" w:eastAsia="zh-CN"/>
        </w:rPr>
        <w:t>NOTE</w:t>
      </w:r>
      <w:r w:rsidR="00BD3AAC">
        <w:rPr>
          <w:lang w:val="en-IN" w:eastAsia="zh-CN"/>
        </w:rPr>
        <w:t> </w:t>
      </w:r>
      <w:r>
        <w:rPr>
          <w:lang w:val="en-IN" w:eastAsia="zh-CN"/>
        </w:rPr>
        <w:t>2:</w:t>
      </w:r>
      <w:r>
        <w:rPr>
          <w:lang w:val="en-IN" w:eastAsia="zh-CN"/>
        </w:rPr>
        <w:tab/>
      </w:r>
      <w:r w:rsidRPr="009247F5">
        <w:rPr>
          <w:lang w:val="en-IN" w:eastAsia="zh-CN"/>
        </w:rPr>
        <w:t xml:space="preserve">For video pull, </w:t>
      </w:r>
      <w:r w:rsidR="00202A9E">
        <w:rPr>
          <w:lang w:val="en-IN" w:eastAsia="zh-CN"/>
        </w:rPr>
        <w:t>'</w:t>
      </w:r>
      <w:r w:rsidRPr="009247F5">
        <w:rPr>
          <w:lang w:val="en-IN" w:eastAsia="zh-CN"/>
        </w:rPr>
        <w:t>the identity of the MCVideo user requesting the communication</w:t>
      </w:r>
      <w:r w:rsidR="00202A9E">
        <w:rPr>
          <w:lang w:val="en-IN" w:eastAsia="zh-CN"/>
        </w:rPr>
        <w:t>'</w:t>
      </w:r>
      <w:r w:rsidRPr="009247F5">
        <w:rPr>
          <w:lang w:val="en-IN" w:eastAsia="zh-CN"/>
        </w:rPr>
        <w:t xml:space="preserve"> refers to the user who wants to receive the video, and </w:t>
      </w:r>
      <w:r w:rsidR="00202A9E">
        <w:rPr>
          <w:lang w:val="en-IN" w:eastAsia="zh-CN"/>
        </w:rPr>
        <w:t>'</w:t>
      </w:r>
      <w:r w:rsidRPr="009247F5">
        <w:rPr>
          <w:lang w:val="en-IN" w:eastAsia="zh-CN"/>
        </w:rPr>
        <w:t>the identity of the MCVideo user with whom the communication was requested</w:t>
      </w:r>
      <w:r w:rsidR="00202A9E">
        <w:rPr>
          <w:lang w:val="en-IN" w:eastAsia="zh-CN"/>
        </w:rPr>
        <w:t>'</w:t>
      </w:r>
      <w:r w:rsidRPr="009247F5">
        <w:rPr>
          <w:lang w:val="en-IN" w:eastAsia="zh-CN"/>
        </w:rPr>
        <w:t xml:space="preserve"> refers to the user who will be the source of the video.</w:t>
      </w:r>
    </w:p>
    <w:p w14:paraId="0FA3F0A3" w14:textId="77777777" w:rsidR="00ED30F0" w:rsidRPr="000F143D" w:rsidRDefault="00ED30F0" w:rsidP="00ED30F0">
      <w:pPr>
        <w:pStyle w:val="Heading5"/>
        <w:rPr>
          <w:lang w:val="en-IN" w:eastAsia="zh-CN"/>
        </w:rPr>
      </w:pPr>
      <w:bookmarkStart w:id="662" w:name="_Toc454349297"/>
      <w:bookmarkStart w:id="663" w:name="_Toc154698306"/>
      <w:r w:rsidRPr="000F143D">
        <w:rPr>
          <w:lang w:val="en-IN" w:eastAsia="zh-CN"/>
        </w:rPr>
        <w:t>7.2.3.2.</w:t>
      </w:r>
      <w:r w:rsidR="00496C4A">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62"/>
      <w:bookmarkEnd w:id="663"/>
    </w:p>
    <w:p w14:paraId="1F534DB2" w14:textId="77777777" w:rsidR="00ED30F0" w:rsidRPr="000F143D" w:rsidRDefault="00ED30F0" w:rsidP="00ED30F0">
      <w:pPr>
        <w:rPr>
          <w:lang w:val="en-IN" w:eastAsia="zh-CN"/>
        </w:rPr>
      </w:pPr>
      <w:r w:rsidRPr="000F143D">
        <w:rPr>
          <w:lang w:val="en-IN"/>
        </w:rPr>
        <w:t>Table </w:t>
      </w:r>
      <w:r w:rsidRPr="000F143D">
        <w:rPr>
          <w:lang w:val="en-IN" w:eastAsia="zh-CN"/>
        </w:rPr>
        <w:t>7.2.3.2.</w:t>
      </w:r>
      <w:r w:rsidR="00496C4A">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9D86D25" w14:textId="77777777" w:rsidR="00ED30F0" w:rsidRPr="000F143D" w:rsidRDefault="00ED30F0" w:rsidP="00ED30F0">
      <w:pPr>
        <w:pStyle w:val="TH"/>
        <w:rPr>
          <w:lang w:val="en-IN" w:eastAsia="zh-CN"/>
        </w:rPr>
      </w:pPr>
      <w:r w:rsidRPr="000F143D">
        <w:rPr>
          <w:lang w:val="en-IN"/>
        </w:rPr>
        <w:t>Table </w:t>
      </w:r>
      <w:r w:rsidRPr="000F143D">
        <w:rPr>
          <w:lang w:val="en-IN" w:eastAsia="zh-CN"/>
        </w:rPr>
        <w:t>7.2.3.2.</w:t>
      </w:r>
      <w:r w:rsidR="00496C4A">
        <w:rPr>
          <w:lang w:val="en-IN" w:eastAsia="zh-CN"/>
        </w:rPr>
        <w:t>4</w:t>
      </w:r>
      <w:r w:rsidRPr="000F143D">
        <w:rPr>
          <w:lang w:val="en-IN"/>
        </w:rPr>
        <w:t xml:space="preserve">-1: </w:t>
      </w:r>
      <w:r w:rsidR="00496C4A">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ED30F0" w:rsidRPr="000F143D" w14:paraId="0613309D"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5EE00938" w14:textId="77777777" w:rsidR="00ED30F0" w:rsidRPr="000F143D" w:rsidRDefault="00ED30F0" w:rsidP="007A1471">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53CE8EF2" w14:textId="77777777" w:rsidR="00ED30F0" w:rsidRPr="000F143D" w:rsidRDefault="00ED30F0" w:rsidP="007A1471">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EBF71" w14:textId="77777777" w:rsidR="00ED30F0" w:rsidRPr="000F143D" w:rsidRDefault="00ED30F0" w:rsidP="007A1471">
            <w:pPr>
              <w:pStyle w:val="TAH"/>
              <w:rPr>
                <w:lang w:val="en-IN"/>
              </w:rPr>
            </w:pPr>
            <w:r w:rsidRPr="000F143D">
              <w:rPr>
                <w:lang w:val="en-IN"/>
              </w:rPr>
              <w:t>Description</w:t>
            </w:r>
          </w:p>
        </w:tc>
      </w:tr>
      <w:tr w:rsidR="00ED30F0" w:rsidRPr="000F143D" w14:paraId="3CB8E016"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93CB35B" w14:textId="77777777" w:rsidR="00ED30F0" w:rsidRPr="000F143D" w:rsidRDefault="00ED30F0" w:rsidP="007A1471">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18B96601" w14:textId="77777777" w:rsidR="00ED30F0" w:rsidRPr="000F143D" w:rsidRDefault="00ED30F0" w:rsidP="007A1471">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AF3D5" w14:textId="77777777" w:rsidR="00ED30F0" w:rsidRPr="000F143D" w:rsidRDefault="00ED30F0" w:rsidP="007A1471">
            <w:pPr>
              <w:pStyle w:val="TAL"/>
              <w:rPr>
                <w:lang w:val="en-IN" w:eastAsia="zh-CN"/>
              </w:rPr>
            </w:pPr>
            <w:r w:rsidRPr="000F143D">
              <w:rPr>
                <w:lang w:val="en-IN"/>
              </w:rPr>
              <w:t>The identity of the MCVideo user requesting the communication</w:t>
            </w:r>
          </w:p>
        </w:tc>
      </w:tr>
      <w:tr w:rsidR="00ED30F0" w:rsidRPr="000F143D" w14:paraId="4A424C14"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1B797E31" w14:textId="77777777" w:rsidR="00ED30F0" w:rsidRPr="000F143D" w:rsidRDefault="00ED30F0" w:rsidP="007A1471">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EEADB3F" w14:textId="77777777" w:rsidR="00ED30F0" w:rsidRPr="000F143D" w:rsidRDefault="00ED30F0" w:rsidP="007A1471">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9B144" w14:textId="77777777" w:rsidR="00ED30F0" w:rsidRPr="000F143D" w:rsidRDefault="00ED30F0" w:rsidP="007A1471">
            <w:pPr>
              <w:pStyle w:val="TAL"/>
              <w:rPr>
                <w:lang w:val="en-IN" w:eastAsia="zh-CN"/>
              </w:rPr>
            </w:pPr>
            <w:r w:rsidRPr="000F143D">
              <w:rPr>
                <w:lang w:val="en-IN"/>
              </w:rPr>
              <w:t>The identity of the MCVideo user with whom communication was requested</w:t>
            </w:r>
          </w:p>
        </w:tc>
      </w:tr>
    </w:tbl>
    <w:p w14:paraId="6C6D74F4" w14:textId="77777777" w:rsidR="00ED30F0" w:rsidRDefault="00ED30F0" w:rsidP="00ED30F0">
      <w:pPr>
        <w:rPr>
          <w:lang w:val="en-IN" w:eastAsia="zh-CN"/>
        </w:rPr>
      </w:pPr>
    </w:p>
    <w:p w14:paraId="3E2C9EBD" w14:textId="77777777" w:rsidR="00ED30F0" w:rsidRPr="009247F5" w:rsidRDefault="00ED30F0" w:rsidP="00ED30F0">
      <w:pPr>
        <w:pStyle w:val="NO"/>
        <w:rPr>
          <w:lang w:val="en-IN" w:eastAsia="zh-CN"/>
        </w:rPr>
      </w:pPr>
      <w:r>
        <w:rPr>
          <w:lang w:val="en-IN" w:eastAsia="zh-CN"/>
        </w:rPr>
        <w:lastRenderedPageBreak/>
        <w:t>NOTE</w:t>
      </w:r>
      <w:r w:rsidR="00BD3AAC">
        <w:rPr>
          <w:lang w:val="en-IN" w:eastAsia="zh-CN"/>
        </w:rPr>
        <w:t> </w:t>
      </w:r>
      <w:r>
        <w:rPr>
          <w:lang w:val="en-IN" w:eastAsia="zh-CN"/>
        </w:rPr>
        <w:t>1:</w:t>
      </w:r>
      <w:r>
        <w:rPr>
          <w:lang w:val="en-IN" w:eastAsia="zh-CN"/>
        </w:rPr>
        <w:tab/>
      </w:r>
      <w:r w:rsidRPr="009247F5">
        <w:rPr>
          <w:lang w:val="en-IN" w:eastAsia="zh-CN"/>
        </w:rPr>
        <w:t xml:space="preserve">For video push, </w:t>
      </w:r>
      <w:r w:rsidR="00202A9E">
        <w:rPr>
          <w:lang w:val="en-IN" w:eastAsia="zh-CN"/>
        </w:rPr>
        <w:t>'</w:t>
      </w:r>
      <w:r w:rsidRPr="009247F5">
        <w:rPr>
          <w:lang w:val="en-IN" w:eastAsia="zh-CN"/>
        </w:rPr>
        <w:t>the identity of the MCVideo user requesting the communication</w:t>
      </w:r>
      <w:r w:rsidR="00202A9E">
        <w:rPr>
          <w:lang w:val="en-IN" w:eastAsia="zh-CN"/>
        </w:rPr>
        <w:t>'</w:t>
      </w:r>
      <w:r w:rsidRPr="009247F5">
        <w:rPr>
          <w:lang w:val="en-IN" w:eastAsia="zh-CN"/>
        </w:rPr>
        <w:t xml:space="preserve"> refers to the user who will be the source of the video, and </w:t>
      </w:r>
      <w:r w:rsidR="00202A9E">
        <w:rPr>
          <w:lang w:val="en-IN" w:eastAsia="zh-CN"/>
        </w:rPr>
        <w:t>'</w:t>
      </w:r>
      <w:r w:rsidRPr="009247F5">
        <w:rPr>
          <w:lang w:val="en-IN" w:eastAsia="zh-CN"/>
        </w:rPr>
        <w:t>the identity of the MCVideo user with whom the communication was requested</w:t>
      </w:r>
      <w:r w:rsidR="00202A9E">
        <w:rPr>
          <w:lang w:val="en-IN" w:eastAsia="zh-CN"/>
        </w:rPr>
        <w:t>'</w:t>
      </w:r>
      <w:r w:rsidRPr="009247F5">
        <w:rPr>
          <w:lang w:val="en-IN" w:eastAsia="zh-CN"/>
        </w:rPr>
        <w:t xml:space="preserve"> refers to the user who will receive the video.</w:t>
      </w:r>
    </w:p>
    <w:p w14:paraId="50D29A4B" w14:textId="77777777" w:rsidR="00ED30F0" w:rsidRPr="000F143D" w:rsidRDefault="00ED30F0" w:rsidP="00BD3AAC">
      <w:pPr>
        <w:pStyle w:val="NO"/>
        <w:rPr>
          <w:lang w:val="en-IN" w:eastAsia="zh-CN"/>
        </w:rPr>
      </w:pPr>
      <w:r>
        <w:rPr>
          <w:lang w:val="en-IN" w:eastAsia="zh-CN"/>
        </w:rPr>
        <w:t>NOTE</w:t>
      </w:r>
      <w:r w:rsidR="00BD3AAC">
        <w:rPr>
          <w:lang w:val="en-IN" w:eastAsia="zh-CN"/>
        </w:rPr>
        <w:t> </w:t>
      </w:r>
      <w:r>
        <w:rPr>
          <w:lang w:val="en-IN" w:eastAsia="zh-CN"/>
        </w:rPr>
        <w:t>2:</w:t>
      </w:r>
      <w:r>
        <w:rPr>
          <w:lang w:val="en-IN" w:eastAsia="zh-CN"/>
        </w:rPr>
        <w:tab/>
      </w:r>
      <w:r w:rsidRPr="009247F5">
        <w:rPr>
          <w:lang w:val="en-IN" w:eastAsia="zh-CN"/>
        </w:rPr>
        <w:t xml:space="preserve">For video pull, </w:t>
      </w:r>
      <w:r w:rsidR="00202A9E">
        <w:rPr>
          <w:lang w:val="en-IN" w:eastAsia="zh-CN"/>
        </w:rPr>
        <w:t>'</w:t>
      </w:r>
      <w:r w:rsidRPr="009247F5">
        <w:rPr>
          <w:lang w:val="en-IN" w:eastAsia="zh-CN"/>
        </w:rPr>
        <w:t>the identity of the MCVideo user requesting the communication</w:t>
      </w:r>
      <w:r w:rsidR="00202A9E">
        <w:rPr>
          <w:lang w:val="en-IN" w:eastAsia="zh-CN"/>
        </w:rPr>
        <w:t>'</w:t>
      </w:r>
      <w:r w:rsidRPr="009247F5">
        <w:rPr>
          <w:lang w:val="en-IN" w:eastAsia="zh-CN"/>
        </w:rPr>
        <w:t xml:space="preserve"> refers to the user who wants to receive the video, and </w:t>
      </w:r>
      <w:r w:rsidR="00202A9E">
        <w:rPr>
          <w:lang w:val="en-IN" w:eastAsia="zh-CN"/>
        </w:rPr>
        <w:t>'</w:t>
      </w:r>
      <w:r w:rsidRPr="009247F5">
        <w:rPr>
          <w:lang w:val="en-IN" w:eastAsia="zh-CN"/>
        </w:rPr>
        <w:t>the identity of the MCVideo user with whom the communication was requested</w:t>
      </w:r>
      <w:r w:rsidR="00202A9E">
        <w:rPr>
          <w:lang w:val="en-IN" w:eastAsia="zh-CN"/>
        </w:rPr>
        <w:t>'</w:t>
      </w:r>
      <w:r w:rsidRPr="009247F5">
        <w:rPr>
          <w:lang w:val="en-IN" w:eastAsia="zh-CN"/>
        </w:rPr>
        <w:t xml:space="preserve"> refers to the user who will be the source of the video.</w:t>
      </w:r>
    </w:p>
    <w:p w14:paraId="3A75FCB9" w14:textId="77777777" w:rsidR="00130F92" w:rsidRPr="00C10562" w:rsidRDefault="00130F92" w:rsidP="000D58B0">
      <w:pPr>
        <w:pStyle w:val="Heading4"/>
        <w:rPr>
          <w:lang w:eastAsia="zh-CN"/>
        </w:rPr>
      </w:pPr>
      <w:bookmarkStart w:id="664" w:name="_Toc154698307"/>
      <w:r>
        <w:rPr>
          <w:lang w:eastAsia="zh-CN"/>
        </w:rPr>
        <w:t>7.</w:t>
      </w:r>
      <w:r w:rsidR="00FF4BBF">
        <w:rPr>
          <w:lang w:eastAsia="zh-CN"/>
        </w:rPr>
        <w:t>2.3</w:t>
      </w:r>
      <w:r>
        <w:rPr>
          <w:lang w:eastAsia="zh-CN"/>
        </w:rPr>
        <w:t>.3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55"/>
      <w:r>
        <w:rPr>
          <w:lang w:eastAsia="zh-CN"/>
        </w:rPr>
        <w:t>c</w:t>
      </w:r>
      <w:r w:rsidRPr="00C10562">
        <w:rPr>
          <w:lang w:eastAsia="zh-CN"/>
        </w:rPr>
        <w:t>ommunications</w:t>
      </w:r>
      <w:bookmarkEnd w:id="664"/>
    </w:p>
    <w:p w14:paraId="5B6D1800" w14:textId="77777777" w:rsidR="00130F92" w:rsidRDefault="00F34253" w:rsidP="00F34253">
      <w:pPr>
        <w:rPr>
          <w:lang w:eastAsia="zh-CN"/>
        </w:rPr>
      </w:pPr>
      <w:r>
        <w:t>The use of ProSe capabilities for off-network private communications is described in clause 7.</w:t>
      </w:r>
      <w:r w:rsidR="007A518C">
        <w:t>18</w:t>
      </w:r>
      <w:r>
        <w:t>.</w:t>
      </w:r>
    </w:p>
    <w:p w14:paraId="033EAD31" w14:textId="77777777" w:rsidR="00130F92" w:rsidRDefault="00130F92" w:rsidP="000D58B0">
      <w:pPr>
        <w:pStyle w:val="Heading4"/>
        <w:rPr>
          <w:rFonts w:hint="eastAsia"/>
          <w:lang w:eastAsia="zh-CN"/>
        </w:rPr>
      </w:pPr>
      <w:bookmarkStart w:id="665" w:name="_Toc154698308"/>
      <w:r>
        <w:rPr>
          <w:rFonts w:hint="eastAsia"/>
          <w:lang w:eastAsia="zh-CN"/>
        </w:rPr>
        <w:t>7</w:t>
      </w:r>
      <w:r>
        <w:t>.</w:t>
      </w:r>
      <w:r w:rsidR="008B01D7">
        <w:rPr>
          <w:lang w:eastAsia="zh-CN"/>
        </w:rPr>
        <w:t>2.3</w:t>
      </w:r>
      <w:r>
        <w:t>.4</w:t>
      </w:r>
      <w:r>
        <w:tab/>
      </w:r>
      <w:r>
        <w:rPr>
          <w:lang w:eastAsia="zh-CN"/>
        </w:rPr>
        <w:t>Automatic commencement private communication</w:t>
      </w:r>
      <w:bookmarkEnd w:id="665"/>
    </w:p>
    <w:p w14:paraId="1686E794" w14:textId="77777777" w:rsidR="00130F92" w:rsidRDefault="00130F92" w:rsidP="000D58B0">
      <w:pPr>
        <w:pStyle w:val="Heading5"/>
        <w:rPr>
          <w:lang w:eastAsia="zh-CN"/>
        </w:rPr>
      </w:pPr>
      <w:bookmarkStart w:id="666" w:name="_Toc154698309"/>
      <w:r>
        <w:rPr>
          <w:rFonts w:hint="eastAsia"/>
          <w:lang w:eastAsia="zh-CN"/>
        </w:rPr>
        <w:t>7</w:t>
      </w:r>
      <w:r>
        <w:t>.</w:t>
      </w:r>
      <w:r w:rsidR="008B01D7">
        <w:rPr>
          <w:lang w:eastAsia="zh-CN"/>
        </w:rPr>
        <w:t>2.3</w:t>
      </w:r>
      <w:r>
        <w:t>.4.</w:t>
      </w:r>
      <w:r>
        <w:rPr>
          <w:rFonts w:hint="eastAsia"/>
          <w:lang w:eastAsia="zh-CN"/>
        </w:rPr>
        <w:t>1</w:t>
      </w:r>
      <w:r>
        <w:tab/>
      </w:r>
      <w:r>
        <w:rPr>
          <w:rFonts w:hint="eastAsia"/>
          <w:lang w:eastAsia="zh-CN"/>
        </w:rPr>
        <w:t>General</w:t>
      </w:r>
      <w:bookmarkEnd w:id="666"/>
    </w:p>
    <w:p w14:paraId="506EC3C7" w14:textId="77777777" w:rsidR="00584ABE" w:rsidRPr="00584ABE" w:rsidRDefault="00584ABE" w:rsidP="00584ABE">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44597DD0" w14:textId="77777777" w:rsidR="00130F92" w:rsidRDefault="00130F92" w:rsidP="000D58B0">
      <w:pPr>
        <w:pStyle w:val="Heading5"/>
        <w:rPr>
          <w:rFonts w:hint="eastAsia"/>
          <w:lang w:eastAsia="zh-CN"/>
        </w:rPr>
      </w:pPr>
      <w:bookmarkStart w:id="667" w:name="_Toc154698310"/>
      <w:r>
        <w:rPr>
          <w:rFonts w:hint="eastAsia"/>
          <w:lang w:eastAsia="zh-CN"/>
        </w:rPr>
        <w:t>7</w:t>
      </w:r>
      <w:r>
        <w:t>.</w:t>
      </w:r>
      <w:r w:rsidR="008B01D7">
        <w:rPr>
          <w:lang w:eastAsia="zh-CN"/>
        </w:rPr>
        <w:t>2.3</w:t>
      </w:r>
      <w:r>
        <w:t>.4.</w:t>
      </w:r>
      <w:r>
        <w:rPr>
          <w:rFonts w:hint="eastAsia"/>
          <w:lang w:eastAsia="zh-CN"/>
        </w:rPr>
        <w:t>2</w:t>
      </w:r>
      <w:r>
        <w:tab/>
      </w:r>
      <w:r>
        <w:rPr>
          <w:rFonts w:hint="eastAsia"/>
          <w:lang w:eastAsia="zh-CN"/>
        </w:rPr>
        <w:t>Procedure</w:t>
      </w:r>
      <w:bookmarkEnd w:id="667"/>
    </w:p>
    <w:p w14:paraId="383C6A35" w14:textId="77777777" w:rsidR="00130F92" w:rsidRDefault="00130F92" w:rsidP="00130F92">
      <w:pPr>
        <w:rPr>
          <w:noProof/>
          <w:lang w:val="en-US"/>
        </w:rPr>
      </w:pPr>
      <w:r>
        <w:rPr>
          <w:noProof/>
          <w:lang w:val="en-US"/>
        </w:rPr>
        <w:t>Figure</w:t>
      </w:r>
      <w:r w:rsidR="008B01D7">
        <w:rPr>
          <w:noProof/>
          <w:lang w:val="en-US"/>
        </w:rPr>
        <w:t> </w:t>
      </w:r>
      <w:r>
        <w:rPr>
          <w:noProof/>
          <w:lang w:val="en-US"/>
        </w:rPr>
        <w:t>7.</w:t>
      </w:r>
      <w:r w:rsidR="008B01D7">
        <w:rPr>
          <w:noProof/>
          <w:lang w:val="en-US"/>
        </w:rPr>
        <w:t>2.3</w:t>
      </w:r>
      <w:r>
        <w:rPr>
          <w:noProof/>
          <w:lang w:val="en-US"/>
        </w:rPr>
        <w:t>.4.2-1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00C33E56" w14:textId="77777777" w:rsidR="00130F92" w:rsidRDefault="00130F92" w:rsidP="00130F92">
      <w:r>
        <w:t>Pre-conditions:</w:t>
      </w:r>
    </w:p>
    <w:p w14:paraId="5D3B1CDE" w14:textId="77777777" w:rsidR="00130F92" w:rsidRDefault="00130F92" w:rsidP="00130F92">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3FCF5042" w14:textId="77777777" w:rsidR="00130F92" w:rsidRDefault="00130F92" w:rsidP="00130F92">
      <w:pPr>
        <w:pStyle w:val="B1"/>
      </w:pPr>
      <w:r>
        <w:t>2.</w:t>
      </w:r>
      <w:r>
        <w:tab/>
        <w:t>MCVideo user B has indicated MCVideo client B as the designated MCVideo client for MCVideo private communications.</w:t>
      </w:r>
    </w:p>
    <w:p w14:paraId="0F46D097" w14:textId="77777777" w:rsidR="00130F92" w:rsidRDefault="00130F92" w:rsidP="00130F92">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ABCF7D0" w14:textId="77777777" w:rsidR="00130F92" w:rsidRDefault="00130F92" w:rsidP="00130F92">
      <w:pPr>
        <w:pStyle w:val="B1"/>
      </w:pPr>
      <w:r>
        <w:rPr>
          <w:noProof/>
          <w:lang w:val="en-US"/>
        </w:rPr>
        <w:t>4.</w:t>
      </w:r>
      <w:r>
        <w:rPr>
          <w:noProof/>
          <w:lang w:val="en-US"/>
        </w:rPr>
        <w:tab/>
      </w:r>
      <w:r>
        <w:t>MCVideo client A has discovered MCVideo client B in proximity, associated with MCVideo user B, using ProSe Discovery procedures.</w:t>
      </w:r>
    </w:p>
    <w:p w14:paraId="2E7BC0ED" w14:textId="77777777" w:rsidR="00130F92" w:rsidRDefault="00130F92" w:rsidP="00130F92">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5CA5202F" w14:textId="77777777" w:rsidR="00130F92" w:rsidRPr="000A4731" w:rsidRDefault="00130F92" w:rsidP="000D58B0">
      <w:pPr>
        <w:pStyle w:val="TH"/>
        <w:rPr>
          <w:noProof/>
          <w:lang w:val="en-US"/>
        </w:rPr>
      </w:pPr>
      <w:r>
        <w:object w:dxaOrig="7150" w:dyaOrig="6385" w14:anchorId="569F8ABB">
          <v:shape id="_x0000_i1056" type="#_x0000_t75" style="width:414.25pt;height:370.5pt" o:ole="">
            <v:imagedata r:id="rId69" o:title=""/>
          </v:shape>
          <o:OLEObject Type="Embed" ProgID="Visio.Drawing.11" ShapeID="_x0000_i1056" DrawAspect="Content" ObjectID="_1765310969" r:id="rId70"/>
        </w:object>
      </w:r>
    </w:p>
    <w:p w14:paraId="45D08DFB" w14:textId="77777777" w:rsidR="00130F92" w:rsidRDefault="00130F92" w:rsidP="00130F92">
      <w:pPr>
        <w:pStyle w:val="TF"/>
        <w:rPr>
          <w:rFonts w:hint="eastAsia"/>
          <w:lang w:eastAsia="zh-CN"/>
        </w:rPr>
      </w:pPr>
      <w:r>
        <w:t>Figure 7.</w:t>
      </w:r>
      <w:r w:rsidR="008B01D7">
        <w:t>2.3</w:t>
      </w:r>
      <w:r>
        <w:t>.</w:t>
      </w:r>
      <w:r w:rsidR="00BD18FD">
        <w:t>4</w:t>
      </w:r>
      <w:r>
        <w:t xml:space="preserve">.2-1: Off-network </w:t>
      </w:r>
      <w:r>
        <w:rPr>
          <w:noProof/>
          <w:lang w:val="en-US"/>
        </w:rPr>
        <w:t>automatic commencement private c</w:t>
      </w:r>
      <w:r w:rsidRPr="000A4731">
        <w:rPr>
          <w:noProof/>
          <w:lang w:val="en-US"/>
        </w:rPr>
        <w:t>ommunication</w:t>
      </w:r>
    </w:p>
    <w:p w14:paraId="6CE3A707" w14:textId="77777777" w:rsidR="00130F92" w:rsidRDefault="00130F92" w:rsidP="00130F92">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748BB75E" w14:textId="77777777" w:rsidR="00130F92" w:rsidRPr="000A4731" w:rsidRDefault="00130F92" w:rsidP="00130F92">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2F068CDB" w14:textId="77777777" w:rsidR="00130F92" w:rsidRDefault="00130F92" w:rsidP="00130F92">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9568334" w14:textId="77777777" w:rsidR="00130F92" w:rsidRPr="000A4731" w:rsidRDefault="00130F92" w:rsidP="00130F92">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6F42CF7" w14:textId="77777777" w:rsidR="00130F92" w:rsidRPr="000A4731" w:rsidRDefault="00130F92" w:rsidP="00130F92">
      <w:pPr>
        <w:pStyle w:val="NO"/>
        <w:rPr>
          <w:noProof/>
          <w:lang w:val="en-US"/>
        </w:rPr>
      </w:pPr>
      <w:r>
        <w:rPr>
          <w:noProof/>
          <w:lang w:val="en-US"/>
        </w:rPr>
        <w:t>NOTE</w:t>
      </w:r>
      <w:r w:rsidR="00BD3AAC">
        <w:rPr>
          <w:noProof/>
          <w:lang w:val="en-US"/>
        </w:rPr>
        <w:t> </w:t>
      </w:r>
      <w:r>
        <w:rPr>
          <w:noProof/>
          <w:lang w:val="en-US"/>
        </w:rPr>
        <w:t>1:</w:t>
      </w:r>
      <w:r>
        <w:rPr>
          <w:noProof/>
          <w:lang w:val="en-US"/>
        </w:rPr>
        <w:tab/>
        <w:t>Step 3a and step 3b</w:t>
      </w:r>
      <w:r w:rsidRPr="000A4731">
        <w:rPr>
          <w:noProof/>
          <w:lang w:val="en-US"/>
        </w:rPr>
        <w:t xml:space="preserve"> can occur in any order.</w:t>
      </w:r>
    </w:p>
    <w:p w14:paraId="106E0016" w14:textId="77777777" w:rsidR="00130F92" w:rsidRPr="000A4731" w:rsidRDefault="00130F92" w:rsidP="00130F92">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6706054F" w14:textId="77777777" w:rsidR="00130F92" w:rsidRPr="000A4731" w:rsidRDefault="00130F92" w:rsidP="00130F92">
      <w:pPr>
        <w:pStyle w:val="NO"/>
        <w:rPr>
          <w:noProof/>
          <w:lang w:val="en-US"/>
        </w:rPr>
      </w:pPr>
      <w:r>
        <w:rPr>
          <w:noProof/>
          <w:lang w:val="en-US"/>
        </w:rPr>
        <w:t>NOTE</w:t>
      </w:r>
      <w:r w:rsidR="00BD3AAC">
        <w:rPr>
          <w:noProof/>
          <w:lang w:val="en-US"/>
        </w:rPr>
        <w:t> </w:t>
      </w:r>
      <w:r>
        <w:rPr>
          <w:noProof/>
          <w:lang w:val="en-US"/>
        </w:rPr>
        <w:t>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6D06A62D" w14:textId="77777777" w:rsidR="00130F92" w:rsidRDefault="00130F92" w:rsidP="00130F92">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3321FD91" w14:textId="77777777" w:rsidR="00841A2D" w:rsidRDefault="00130F92" w:rsidP="00BD3AAC">
      <w:pPr>
        <w:pStyle w:val="NO"/>
        <w:rPr>
          <w:lang w:val="en-US"/>
        </w:rPr>
      </w:pPr>
      <w:r>
        <w:rPr>
          <w:lang w:val="en-US"/>
        </w:rPr>
        <w:t>NOTE</w:t>
      </w:r>
      <w:r w:rsidR="00BD3AAC">
        <w:rPr>
          <w:lang w:val="en-US"/>
        </w:rPr>
        <w:t> </w:t>
      </w:r>
      <w:r w:rsidR="00BD18FD">
        <w:rPr>
          <w:lang w:val="en-US"/>
        </w:rPr>
        <w:t>3</w:t>
      </w:r>
      <w:r>
        <w:rPr>
          <w:lang w:val="en-US"/>
        </w:rPr>
        <w:t>:</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3A0968D6" w14:textId="77777777" w:rsidR="00130F92" w:rsidRDefault="00130F92" w:rsidP="000D58B0">
      <w:pPr>
        <w:pStyle w:val="Heading4"/>
        <w:rPr>
          <w:rFonts w:hint="eastAsia"/>
          <w:lang w:eastAsia="zh-CN"/>
        </w:rPr>
      </w:pPr>
      <w:bookmarkStart w:id="668" w:name="_Toc154698311"/>
      <w:r>
        <w:rPr>
          <w:rFonts w:hint="eastAsia"/>
          <w:lang w:eastAsia="zh-CN"/>
        </w:rPr>
        <w:lastRenderedPageBreak/>
        <w:t>7</w:t>
      </w:r>
      <w:r>
        <w:t>.</w:t>
      </w:r>
      <w:r w:rsidR="008B01D7">
        <w:rPr>
          <w:lang w:eastAsia="zh-CN"/>
        </w:rPr>
        <w:t>2.3</w:t>
      </w:r>
      <w:r>
        <w:t>.</w:t>
      </w:r>
      <w:r w:rsidR="00290678">
        <w:t>5</w:t>
      </w:r>
      <w:r>
        <w:tab/>
        <w:t xml:space="preserve">Manual </w:t>
      </w:r>
      <w:r>
        <w:rPr>
          <w:lang w:eastAsia="zh-CN"/>
        </w:rPr>
        <w:t>commencement private communication</w:t>
      </w:r>
      <w:bookmarkEnd w:id="668"/>
    </w:p>
    <w:p w14:paraId="1607A652" w14:textId="77777777" w:rsidR="00130F92" w:rsidRDefault="00130F92" w:rsidP="000D58B0">
      <w:pPr>
        <w:pStyle w:val="Heading5"/>
        <w:rPr>
          <w:lang w:eastAsia="zh-CN"/>
        </w:rPr>
      </w:pPr>
      <w:bookmarkStart w:id="669" w:name="_Toc154698312"/>
      <w:r>
        <w:rPr>
          <w:rFonts w:hint="eastAsia"/>
          <w:lang w:eastAsia="zh-CN"/>
        </w:rPr>
        <w:t>7</w:t>
      </w:r>
      <w:r>
        <w:t>.</w:t>
      </w:r>
      <w:r w:rsidR="008B01D7">
        <w:rPr>
          <w:lang w:eastAsia="zh-CN"/>
        </w:rPr>
        <w:t>2.3</w:t>
      </w:r>
      <w:r>
        <w:t>.</w:t>
      </w:r>
      <w:r w:rsidR="00290678">
        <w:t>5</w:t>
      </w:r>
      <w:r>
        <w:t>.</w:t>
      </w:r>
      <w:r>
        <w:rPr>
          <w:rFonts w:hint="eastAsia"/>
          <w:lang w:eastAsia="zh-CN"/>
        </w:rPr>
        <w:t>1</w:t>
      </w:r>
      <w:r>
        <w:tab/>
      </w:r>
      <w:r>
        <w:rPr>
          <w:rFonts w:hint="eastAsia"/>
          <w:lang w:eastAsia="zh-CN"/>
        </w:rPr>
        <w:t>General</w:t>
      </w:r>
      <w:bookmarkEnd w:id="669"/>
    </w:p>
    <w:p w14:paraId="3E8463B1" w14:textId="77777777" w:rsidR="00E1267F" w:rsidRPr="00E1267F" w:rsidRDefault="00E1267F" w:rsidP="00E1267F">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7F15736" w14:textId="77777777" w:rsidR="00130F92" w:rsidRDefault="00130F92" w:rsidP="000D58B0">
      <w:pPr>
        <w:pStyle w:val="Heading5"/>
        <w:rPr>
          <w:lang w:eastAsia="zh-CN"/>
        </w:rPr>
      </w:pPr>
      <w:bookmarkStart w:id="670" w:name="_Toc154698313"/>
      <w:r>
        <w:rPr>
          <w:rFonts w:hint="eastAsia"/>
          <w:lang w:eastAsia="zh-CN"/>
        </w:rPr>
        <w:t>7</w:t>
      </w:r>
      <w:r>
        <w:t>.</w:t>
      </w:r>
      <w:r w:rsidR="008B01D7">
        <w:rPr>
          <w:lang w:eastAsia="zh-CN"/>
        </w:rPr>
        <w:t>2.3</w:t>
      </w:r>
      <w:r>
        <w:t>.</w:t>
      </w:r>
      <w:r w:rsidR="00290678">
        <w:t>5</w:t>
      </w:r>
      <w:r>
        <w:t>.</w:t>
      </w:r>
      <w:r>
        <w:rPr>
          <w:rFonts w:hint="eastAsia"/>
          <w:lang w:eastAsia="zh-CN"/>
        </w:rPr>
        <w:t>2</w:t>
      </w:r>
      <w:r>
        <w:tab/>
      </w:r>
      <w:r>
        <w:rPr>
          <w:rFonts w:hint="eastAsia"/>
          <w:lang w:eastAsia="zh-CN"/>
        </w:rPr>
        <w:t>Procedure</w:t>
      </w:r>
      <w:r>
        <w:rPr>
          <w:lang w:eastAsia="zh-CN"/>
        </w:rPr>
        <w:t xml:space="preserve"> – Communication accepted</w:t>
      </w:r>
      <w:bookmarkEnd w:id="670"/>
    </w:p>
    <w:p w14:paraId="00ABB1A0" w14:textId="77777777" w:rsidR="00130F92" w:rsidRDefault="00130F92" w:rsidP="00130F92">
      <w:pPr>
        <w:rPr>
          <w:noProof/>
          <w:lang w:val="en-US"/>
        </w:rPr>
      </w:pPr>
      <w:r>
        <w:rPr>
          <w:noProof/>
          <w:lang w:val="en-US"/>
        </w:rPr>
        <w:t>Figure</w:t>
      </w:r>
      <w:r w:rsidR="008B01D7">
        <w:rPr>
          <w:noProof/>
          <w:lang w:val="en-US"/>
        </w:rPr>
        <w:t> </w:t>
      </w:r>
      <w:r>
        <w:rPr>
          <w:noProof/>
          <w:lang w:val="en-US"/>
        </w:rPr>
        <w:t>7.</w:t>
      </w:r>
      <w:r w:rsidR="008B01D7">
        <w:rPr>
          <w:noProof/>
          <w:lang w:val="en-US"/>
        </w:rPr>
        <w:t>2.3</w:t>
      </w:r>
      <w:r>
        <w:rPr>
          <w:noProof/>
          <w:lang w:val="en-US"/>
        </w:rPr>
        <w:t>.</w:t>
      </w:r>
      <w:r w:rsidR="00290678">
        <w:rPr>
          <w:noProof/>
          <w:lang w:val="en-US"/>
        </w:rPr>
        <w:t>5</w:t>
      </w:r>
      <w:r>
        <w:rPr>
          <w:noProof/>
          <w:lang w:val="en-US"/>
        </w:rPr>
        <w:t>.2-1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55C9F61B" w14:textId="77777777" w:rsidR="00130F92" w:rsidRDefault="00130F92" w:rsidP="00130F92">
      <w:r>
        <w:t>Pre-conditions:</w:t>
      </w:r>
    </w:p>
    <w:p w14:paraId="3FF33F61" w14:textId="77777777" w:rsidR="00130F92" w:rsidRDefault="00130F92" w:rsidP="00130F92">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71D33BCF" w14:textId="77777777" w:rsidR="00130F92" w:rsidRDefault="00130F92" w:rsidP="00130F92">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FAA70A8" w14:textId="77777777" w:rsidR="00130F92" w:rsidRDefault="00130F92" w:rsidP="00130F92">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58B0ABA1" w14:textId="77777777" w:rsidR="00130F92" w:rsidRDefault="00130F92" w:rsidP="00130F92">
      <w:pPr>
        <w:pStyle w:val="B1"/>
      </w:pPr>
      <w:r>
        <w:rPr>
          <w:noProof/>
          <w:lang w:val="en-US"/>
        </w:rPr>
        <w:t>4.</w:t>
      </w:r>
      <w:r>
        <w:rPr>
          <w:noProof/>
          <w:lang w:val="en-US"/>
        </w:rPr>
        <w:tab/>
      </w:r>
      <w:r>
        <w:t>MCVideo client A has discovered MCVideo clients B in proximity, associated with MCVideo user B, using ProSe Discovery procedures.</w:t>
      </w:r>
    </w:p>
    <w:p w14:paraId="0CB52E16" w14:textId="77777777" w:rsidR="00130F92" w:rsidRDefault="00130F92" w:rsidP="00130F92">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1DB5B95E" w14:textId="77777777" w:rsidR="00130F92" w:rsidRDefault="00130F92" w:rsidP="000D58B0">
      <w:pPr>
        <w:pStyle w:val="TH"/>
      </w:pPr>
      <w:r>
        <w:object w:dxaOrig="7233" w:dyaOrig="6761" w14:anchorId="419A0764">
          <v:shape id="_x0000_i1057" type="#_x0000_t75" style="width:442.05pt;height:412.85pt" o:ole="">
            <v:imagedata r:id="rId71" o:title=""/>
          </v:shape>
          <o:OLEObject Type="Embed" ProgID="Visio.Drawing.11" ShapeID="_x0000_i1057" DrawAspect="Content" ObjectID="_1765310970" r:id="rId72"/>
        </w:object>
      </w:r>
    </w:p>
    <w:p w14:paraId="5F95078A" w14:textId="77777777" w:rsidR="00130F92" w:rsidRDefault="00130F92" w:rsidP="00130F92">
      <w:pPr>
        <w:pStyle w:val="TF"/>
        <w:rPr>
          <w:rFonts w:hint="eastAsia"/>
          <w:lang w:eastAsia="zh-CN"/>
        </w:rPr>
      </w:pPr>
      <w:r>
        <w:t>Figure 7.</w:t>
      </w:r>
      <w:r w:rsidR="008B01D7">
        <w:t>2.3</w:t>
      </w:r>
      <w:r>
        <w:t>.</w:t>
      </w:r>
      <w:r w:rsidR="00290678">
        <w:t>5</w:t>
      </w:r>
      <w:r>
        <w:t>.2-1: Off-network manual commencement private communication – Accepted</w:t>
      </w:r>
    </w:p>
    <w:p w14:paraId="734F2267" w14:textId="77777777" w:rsidR="00130F92" w:rsidRDefault="00130F92" w:rsidP="00130F92">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3DE7D17D" w14:textId="77777777" w:rsidR="00130F92" w:rsidRPr="000A4731" w:rsidRDefault="00130F92" w:rsidP="00130F92">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015C7CDC" w14:textId="77777777" w:rsidR="00130F92" w:rsidRPr="00763588" w:rsidRDefault="00130F92" w:rsidP="00130F92">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542EAC3B" w14:textId="77777777" w:rsidR="00130F92" w:rsidRPr="00763588" w:rsidRDefault="00130F92" w:rsidP="00130F92">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1D924900" w14:textId="77777777" w:rsidR="00130F92" w:rsidRPr="000A4731" w:rsidRDefault="00130F92" w:rsidP="00130F92">
      <w:pPr>
        <w:pStyle w:val="NO"/>
        <w:rPr>
          <w:noProof/>
          <w:lang w:val="en-US"/>
        </w:rPr>
      </w:pPr>
      <w:r>
        <w:rPr>
          <w:noProof/>
          <w:lang w:val="en-US"/>
        </w:rPr>
        <w:t>NOTE</w:t>
      </w:r>
      <w:r w:rsidR="00BD3AAC">
        <w:rPr>
          <w:noProof/>
          <w:lang w:val="en-US"/>
        </w:rPr>
        <w:t> </w:t>
      </w:r>
      <w:r>
        <w:rPr>
          <w:noProof/>
          <w:lang w:val="en-US"/>
        </w:rPr>
        <w:t>1:</w:t>
      </w:r>
      <w:r>
        <w:rPr>
          <w:noProof/>
          <w:lang w:val="en-US"/>
        </w:rPr>
        <w:tab/>
        <w:t>Step 3a and step 3b</w:t>
      </w:r>
      <w:r w:rsidRPr="000A4731">
        <w:rPr>
          <w:noProof/>
          <w:lang w:val="en-US"/>
        </w:rPr>
        <w:t xml:space="preserve"> can occur in any order.</w:t>
      </w:r>
    </w:p>
    <w:p w14:paraId="100743B8" w14:textId="77777777" w:rsidR="00130F92" w:rsidRPr="00763588" w:rsidRDefault="00130F92" w:rsidP="00130F92">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01BD9E99" w14:textId="77777777" w:rsidR="00130F92" w:rsidRPr="00763588" w:rsidRDefault="00130F92" w:rsidP="00130F92">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627A0243" w14:textId="77777777" w:rsidR="00130F92" w:rsidRDefault="00130F92" w:rsidP="00130F92">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7DB5A466" w14:textId="77777777" w:rsidR="00130F92" w:rsidRPr="000A4731" w:rsidRDefault="00130F92" w:rsidP="00130F92">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C70C8A7" w14:textId="77777777" w:rsidR="00130F92" w:rsidRPr="000A4731" w:rsidRDefault="00130F92" w:rsidP="00130F92">
      <w:pPr>
        <w:pStyle w:val="NO"/>
        <w:rPr>
          <w:noProof/>
          <w:lang w:val="en-US"/>
        </w:rPr>
      </w:pPr>
      <w:r>
        <w:rPr>
          <w:noProof/>
          <w:lang w:val="en-US"/>
        </w:rPr>
        <w:t>NOTE</w:t>
      </w:r>
      <w:r w:rsidR="00BD3AAC">
        <w:rPr>
          <w:noProof/>
          <w:lang w:val="en-US"/>
        </w:rPr>
        <w:t> </w:t>
      </w:r>
      <w:r w:rsidR="00290678">
        <w:rPr>
          <w:noProof/>
          <w:lang w:val="en-US"/>
        </w:rPr>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4DCE8236" w14:textId="77777777" w:rsidR="00130F92" w:rsidRDefault="00130F92" w:rsidP="00130F92">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6663FC4" w14:textId="77777777" w:rsidR="00130F92" w:rsidRPr="00763588" w:rsidRDefault="00130F92" w:rsidP="00130F92">
      <w:pPr>
        <w:pStyle w:val="NO"/>
        <w:rPr>
          <w:noProof/>
          <w:lang w:val="en-US"/>
        </w:rPr>
      </w:pPr>
      <w:r>
        <w:rPr>
          <w:noProof/>
          <w:lang w:val="en-US"/>
        </w:rPr>
        <w:t>NOTE</w:t>
      </w:r>
      <w:r w:rsidR="00BA5542">
        <w:rPr>
          <w:noProof/>
          <w:lang w:val="en-US"/>
        </w:rPr>
        <w:t> </w:t>
      </w:r>
      <w:r w:rsidR="00BD18FD">
        <w:rPr>
          <w:noProof/>
          <w:lang w:val="en-US"/>
        </w:rPr>
        <w:t>3</w:t>
      </w:r>
      <w:r>
        <w:rPr>
          <w:noProof/>
          <w:lang w:val="en-US"/>
        </w:rPr>
        <w:t>:</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BA8F622" w14:textId="77777777" w:rsidR="00130F92" w:rsidRDefault="00130F92" w:rsidP="000D58B0">
      <w:pPr>
        <w:pStyle w:val="Heading5"/>
        <w:rPr>
          <w:rFonts w:hint="eastAsia"/>
          <w:lang w:eastAsia="zh-CN"/>
        </w:rPr>
      </w:pPr>
      <w:bookmarkStart w:id="671" w:name="_Toc154698314"/>
      <w:r>
        <w:rPr>
          <w:rFonts w:hint="eastAsia"/>
          <w:lang w:eastAsia="zh-CN"/>
        </w:rPr>
        <w:t>7</w:t>
      </w:r>
      <w:r>
        <w:t>.</w:t>
      </w:r>
      <w:r w:rsidR="008B01D7">
        <w:rPr>
          <w:lang w:eastAsia="zh-CN"/>
        </w:rPr>
        <w:t>2.3</w:t>
      </w:r>
      <w:r>
        <w:t>.</w:t>
      </w:r>
      <w:r w:rsidR="00290678">
        <w:t>5</w:t>
      </w:r>
      <w:r>
        <w:t>.</w:t>
      </w:r>
      <w:r>
        <w:rPr>
          <w:lang w:eastAsia="zh-CN"/>
        </w:rPr>
        <w:t>3</w:t>
      </w:r>
      <w:r>
        <w:tab/>
      </w:r>
      <w:r>
        <w:rPr>
          <w:rFonts w:hint="eastAsia"/>
          <w:lang w:eastAsia="zh-CN"/>
        </w:rPr>
        <w:t>Procedure</w:t>
      </w:r>
      <w:r>
        <w:rPr>
          <w:lang w:eastAsia="zh-CN"/>
        </w:rPr>
        <w:t xml:space="preserve"> – Communication rejected/ignored</w:t>
      </w:r>
      <w:bookmarkEnd w:id="671"/>
    </w:p>
    <w:p w14:paraId="3BF7251B" w14:textId="77777777" w:rsidR="00130F92" w:rsidRDefault="00130F92" w:rsidP="00130F92">
      <w:pPr>
        <w:rPr>
          <w:noProof/>
          <w:lang w:val="en-US"/>
        </w:rPr>
      </w:pPr>
      <w:r>
        <w:rPr>
          <w:noProof/>
          <w:lang w:val="en-US"/>
        </w:rPr>
        <w:t>Figure</w:t>
      </w:r>
      <w:r w:rsidR="008B01D7">
        <w:rPr>
          <w:noProof/>
          <w:lang w:val="en-US"/>
        </w:rPr>
        <w:t> </w:t>
      </w:r>
      <w:r>
        <w:rPr>
          <w:noProof/>
          <w:lang w:val="en-US"/>
        </w:rPr>
        <w:t>7.</w:t>
      </w:r>
      <w:r w:rsidR="008B01D7">
        <w:rPr>
          <w:noProof/>
          <w:lang w:val="en-US"/>
        </w:rPr>
        <w:t>2.3</w:t>
      </w:r>
      <w:r>
        <w:rPr>
          <w:noProof/>
          <w:lang w:val="en-US"/>
        </w:rPr>
        <w:t>.</w:t>
      </w:r>
      <w:r w:rsidR="00290678">
        <w:rPr>
          <w:noProof/>
          <w:lang w:val="en-US"/>
        </w:rPr>
        <w:t>5</w:t>
      </w:r>
      <w:r>
        <w:rPr>
          <w:noProof/>
          <w:lang w:val="en-US"/>
        </w:rPr>
        <w:t>.3-1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135763D7" w14:textId="77777777" w:rsidR="00130F92" w:rsidRDefault="00130F92" w:rsidP="00130F92">
      <w:r>
        <w:t>Pre-conditions:</w:t>
      </w:r>
    </w:p>
    <w:p w14:paraId="1A9DD938" w14:textId="77777777" w:rsidR="00130F92" w:rsidRDefault="00130F92" w:rsidP="00130F92">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34A2EFF8" w14:textId="77777777" w:rsidR="00130F92" w:rsidRDefault="00130F92" w:rsidP="00130F92">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69DCC087" w14:textId="77777777" w:rsidR="00130F92" w:rsidRDefault="00130F92" w:rsidP="00130F92">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54D2E72A" w14:textId="77777777" w:rsidR="00130F92" w:rsidRDefault="00130F92" w:rsidP="00130F92">
      <w:pPr>
        <w:pStyle w:val="B1"/>
      </w:pPr>
      <w:r>
        <w:rPr>
          <w:noProof/>
          <w:lang w:val="en-US"/>
        </w:rPr>
        <w:t>4.</w:t>
      </w:r>
      <w:r>
        <w:rPr>
          <w:noProof/>
          <w:lang w:val="en-US"/>
        </w:rPr>
        <w:tab/>
      </w:r>
      <w:r>
        <w:t>MCVideo client A has discovered MCVideo clients B in proximity, associated with MCVideo user B, using ProSe Discovery procedures.</w:t>
      </w:r>
    </w:p>
    <w:p w14:paraId="39FB1438" w14:textId="77777777" w:rsidR="00130F92" w:rsidRDefault="00130F92" w:rsidP="00130F92">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704379A3" w14:textId="77777777" w:rsidR="00130F92" w:rsidRDefault="00130F92" w:rsidP="000D58B0">
      <w:pPr>
        <w:pStyle w:val="TH"/>
      </w:pPr>
      <w:r>
        <w:object w:dxaOrig="5217" w:dyaOrig="6034" w14:anchorId="4D1A70E7">
          <v:shape id="_x0000_i1058" type="#_x0000_t75" style="width:318.55pt;height:368.2pt" o:ole="">
            <v:imagedata r:id="rId73" o:title=""/>
          </v:shape>
          <o:OLEObject Type="Embed" ProgID="Visio.Drawing.11" ShapeID="_x0000_i1058" DrawAspect="Content" ObjectID="_1765310971" r:id="rId74"/>
        </w:object>
      </w:r>
    </w:p>
    <w:p w14:paraId="679E657D" w14:textId="77777777" w:rsidR="00130F92" w:rsidRDefault="00130F92" w:rsidP="00130F92">
      <w:pPr>
        <w:pStyle w:val="TF"/>
        <w:rPr>
          <w:rFonts w:hint="eastAsia"/>
          <w:lang w:eastAsia="zh-CN"/>
        </w:rPr>
      </w:pPr>
      <w:r>
        <w:t>Figure 7.</w:t>
      </w:r>
      <w:r w:rsidR="00263994">
        <w:t>2.3</w:t>
      </w:r>
      <w:r>
        <w:t>.</w:t>
      </w:r>
      <w:r w:rsidR="00290678">
        <w:t>5</w:t>
      </w:r>
      <w:r>
        <w:t xml:space="preserve">.3-1: Off-network </w:t>
      </w:r>
      <w:r>
        <w:rPr>
          <w:noProof/>
          <w:lang w:val="en-US"/>
        </w:rPr>
        <w:t>manual commencement private c</w:t>
      </w:r>
      <w:r w:rsidRPr="000A4731">
        <w:rPr>
          <w:noProof/>
          <w:lang w:val="en-US"/>
        </w:rPr>
        <w:t xml:space="preserve">ommunication </w:t>
      </w:r>
      <w:r>
        <w:t>– Rejected or Ignored</w:t>
      </w:r>
    </w:p>
    <w:p w14:paraId="42A84F3E" w14:textId="77777777" w:rsidR="00130F92" w:rsidRDefault="00130F92" w:rsidP="00130F92">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4DF4C767" w14:textId="77777777" w:rsidR="00130F92" w:rsidRPr="000A4731" w:rsidRDefault="00130F92" w:rsidP="00130F92">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2929801" w14:textId="77777777" w:rsidR="00130F92" w:rsidRPr="00763588" w:rsidRDefault="00130F92" w:rsidP="00130F92">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0CDE3330" w14:textId="77777777" w:rsidR="00130F92" w:rsidRPr="00763588" w:rsidRDefault="00130F92" w:rsidP="00130F92">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435E5D3A" w14:textId="77777777" w:rsidR="00130F92" w:rsidRPr="000A4731" w:rsidRDefault="00130F92" w:rsidP="00130F92">
      <w:pPr>
        <w:pStyle w:val="NO"/>
        <w:rPr>
          <w:noProof/>
          <w:lang w:val="en-US"/>
        </w:rPr>
      </w:pPr>
      <w:r>
        <w:rPr>
          <w:noProof/>
          <w:lang w:val="en-US"/>
        </w:rPr>
        <w:t>NOTE</w:t>
      </w:r>
      <w:r w:rsidR="00BA5542">
        <w:rPr>
          <w:noProof/>
          <w:lang w:val="en-US"/>
        </w:rPr>
        <w:t> </w:t>
      </w:r>
      <w:r>
        <w:rPr>
          <w:noProof/>
          <w:lang w:val="en-US"/>
        </w:rPr>
        <w:t>1:</w:t>
      </w:r>
      <w:r>
        <w:rPr>
          <w:noProof/>
          <w:lang w:val="en-US"/>
        </w:rPr>
        <w:tab/>
        <w:t>Step 3a and step 3b</w:t>
      </w:r>
      <w:r w:rsidRPr="000A4731">
        <w:rPr>
          <w:noProof/>
          <w:lang w:val="en-US"/>
        </w:rPr>
        <w:t xml:space="preserve"> can occur in any order.</w:t>
      </w:r>
    </w:p>
    <w:p w14:paraId="162B5B08" w14:textId="77777777" w:rsidR="00130F92" w:rsidRPr="00763588" w:rsidRDefault="00130F92" w:rsidP="00130F92">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184FF708" w14:textId="77777777" w:rsidR="00130F92" w:rsidRDefault="00130F92" w:rsidP="00130F92">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4EC4BF6D" w14:textId="77777777" w:rsidR="00130F92" w:rsidRPr="00763588" w:rsidRDefault="00130F92" w:rsidP="00130F92">
      <w:pPr>
        <w:pStyle w:val="NO"/>
        <w:rPr>
          <w:noProof/>
          <w:lang w:val="en-US"/>
        </w:rPr>
      </w:pPr>
      <w:r>
        <w:rPr>
          <w:noProof/>
          <w:lang w:val="en-US"/>
        </w:rPr>
        <w:t>NOTE</w:t>
      </w:r>
      <w:r w:rsidR="00BA5542">
        <w:rPr>
          <w:noProof/>
          <w:lang w:val="en-US"/>
        </w:rPr>
        <w:t> </w:t>
      </w:r>
      <w:r w:rsidR="00263994">
        <w:rPr>
          <w:noProof/>
          <w:lang w:val="en-US"/>
        </w:rPr>
        <w:t>2</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6CF0AA69" w14:textId="77777777" w:rsidR="00130F92" w:rsidRPr="00763588" w:rsidRDefault="00130F92" w:rsidP="00130F92">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67C67AF9" w14:textId="77777777" w:rsidR="00130F92" w:rsidRPr="00763588" w:rsidRDefault="00130F92" w:rsidP="00130F92">
      <w:pPr>
        <w:pStyle w:val="B1"/>
        <w:rPr>
          <w:rFonts w:hint="eastAsia"/>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446893F9" w14:textId="77777777" w:rsidR="00130F92" w:rsidRDefault="00130F92" w:rsidP="000D58B0">
      <w:pPr>
        <w:pStyle w:val="Heading4"/>
        <w:rPr>
          <w:rFonts w:hint="eastAsia"/>
          <w:lang w:eastAsia="zh-CN"/>
        </w:rPr>
      </w:pPr>
      <w:bookmarkStart w:id="672" w:name="_Toc154698315"/>
      <w:r>
        <w:rPr>
          <w:rFonts w:hint="eastAsia"/>
          <w:lang w:eastAsia="zh-CN"/>
        </w:rPr>
        <w:t>7</w:t>
      </w:r>
      <w:r>
        <w:t>.</w:t>
      </w:r>
      <w:r w:rsidR="00263994">
        <w:rPr>
          <w:lang w:eastAsia="zh-CN"/>
        </w:rPr>
        <w:t>2.3</w:t>
      </w:r>
      <w:r>
        <w:t>.</w:t>
      </w:r>
      <w:r w:rsidR="00290678">
        <w:t>6</w:t>
      </w:r>
      <w:r>
        <w:tab/>
      </w:r>
      <w:r>
        <w:rPr>
          <w:lang w:eastAsia="zh-CN"/>
        </w:rPr>
        <w:t>Private communication release</w:t>
      </w:r>
      <w:bookmarkEnd w:id="672"/>
    </w:p>
    <w:p w14:paraId="7B019869" w14:textId="77777777" w:rsidR="00130F92" w:rsidRDefault="00130F92" w:rsidP="000D58B0">
      <w:pPr>
        <w:pStyle w:val="Heading5"/>
        <w:rPr>
          <w:lang w:eastAsia="zh-CN"/>
        </w:rPr>
      </w:pPr>
      <w:bookmarkStart w:id="673" w:name="_Toc154698316"/>
      <w:r>
        <w:rPr>
          <w:rFonts w:hint="eastAsia"/>
          <w:lang w:eastAsia="zh-CN"/>
        </w:rPr>
        <w:t>7</w:t>
      </w:r>
      <w:r>
        <w:t>.</w:t>
      </w:r>
      <w:r w:rsidR="00263994">
        <w:rPr>
          <w:lang w:eastAsia="zh-CN"/>
        </w:rPr>
        <w:t>2.3</w:t>
      </w:r>
      <w:r>
        <w:t>.</w:t>
      </w:r>
      <w:r w:rsidR="00290678">
        <w:t>6</w:t>
      </w:r>
      <w:r>
        <w:t>.</w:t>
      </w:r>
      <w:r>
        <w:rPr>
          <w:rFonts w:hint="eastAsia"/>
          <w:lang w:eastAsia="zh-CN"/>
        </w:rPr>
        <w:t>1</w:t>
      </w:r>
      <w:r>
        <w:tab/>
      </w:r>
      <w:r>
        <w:rPr>
          <w:rFonts w:hint="eastAsia"/>
          <w:lang w:eastAsia="zh-CN"/>
        </w:rPr>
        <w:t>General</w:t>
      </w:r>
      <w:bookmarkEnd w:id="673"/>
    </w:p>
    <w:p w14:paraId="0740F600" w14:textId="77777777" w:rsidR="00E1267F" w:rsidRPr="00562F95" w:rsidRDefault="00E1267F" w:rsidP="00E1267F">
      <w:pPr>
        <w:rPr>
          <w:lang w:eastAsia="zh-CN"/>
        </w:rPr>
      </w:pPr>
      <w:r w:rsidRPr="00562F95">
        <w:rPr>
          <w:noProof/>
        </w:rPr>
        <w:t>Either of the MCVideo users involved in a private communication may release the unidirectional media plane or the whole private communication at any time.</w:t>
      </w:r>
    </w:p>
    <w:p w14:paraId="622A093B" w14:textId="77777777" w:rsidR="00130F92" w:rsidRDefault="00130F92" w:rsidP="000D58B0">
      <w:pPr>
        <w:pStyle w:val="Heading5"/>
        <w:rPr>
          <w:lang w:eastAsia="zh-CN"/>
        </w:rPr>
      </w:pPr>
      <w:bookmarkStart w:id="674" w:name="_Toc154698317"/>
      <w:r>
        <w:rPr>
          <w:rFonts w:hint="eastAsia"/>
          <w:lang w:eastAsia="zh-CN"/>
        </w:rPr>
        <w:t>7</w:t>
      </w:r>
      <w:r>
        <w:t>.</w:t>
      </w:r>
      <w:r w:rsidR="00263994">
        <w:rPr>
          <w:lang w:eastAsia="zh-CN"/>
        </w:rPr>
        <w:t>2.3</w:t>
      </w:r>
      <w:r>
        <w:t>.</w:t>
      </w:r>
      <w:r w:rsidR="00290678">
        <w:t>6</w:t>
      </w:r>
      <w:r>
        <w:t>.</w:t>
      </w:r>
      <w:r>
        <w:rPr>
          <w:rFonts w:hint="eastAsia"/>
          <w:lang w:eastAsia="zh-CN"/>
        </w:rPr>
        <w:t>2</w:t>
      </w:r>
      <w:r>
        <w:tab/>
      </w:r>
      <w:r>
        <w:rPr>
          <w:rFonts w:hint="eastAsia"/>
          <w:lang w:eastAsia="zh-CN"/>
        </w:rPr>
        <w:t>Procedure</w:t>
      </w:r>
      <w:bookmarkEnd w:id="674"/>
    </w:p>
    <w:p w14:paraId="01B11539" w14:textId="77777777" w:rsidR="00130F92" w:rsidRDefault="00130F92" w:rsidP="00130F92">
      <w:pPr>
        <w:rPr>
          <w:lang w:eastAsia="zh-CN"/>
        </w:rPr>
      </w:pPr>
      <w:r>
        <w:rPr>
          <w:noProof/>
          <w:lang w:val="en-US"/>
        </w:rPr>
        <w:t>Figure</w:t>
      </w:r>
      <w:r w:rsidR="00263994">
        <w:rPr>
          <w:noProof/>
          <w:lang w:val="en-US"/>
        </w:rPr>
        <w:t> </w:t>
      </w:r>
      <w:r>
        <w:rPr>
          <w:noProof/>
          <w:lang w:val="en-US"/>
        </w:rPr>
        <w:t>7.</w:t>
      </w:r>
      <w:r w:rsidR="00263994">
        <w:rPr>
          <w:noProof/>
          <w:lang w:val="en-US"/>
        </w:rPr>
        <w:t>2.3</w:t>
      </w:r>
      <w:r>
        <w:rPr>
          <w:noProof/>
          <w:lang w:val="en-US"/>
        </w:rPr>
        <w:t>.</w:t>
      </w:r>
      <w:r w:rsidR="00290678">
        <w:rPr>
          <w:noProof/>
          <w:lang w:val="en-US"/>
        </w:rPr>
        <w:t>6</w:t>
      </w:r>
      <w:r>
        <w:rPr>
          <w:noProof/>
          <w:lang w:val="en-US"/>
        </w:rPr>
        <w:t>.2-1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0187D7B2" w14:textId="77777777" w:rsidR="00130F92" w:rsidRDefault="00130F92" w:rsidP="00130F92">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536A6CAE" w14:textId="77777777" w:rsidR="00130F92" w:rsidRDefault="00130F92" w:rsidP="00130F92">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34D835B5" w14:textId="77777777" w:rsidR="00130F92" w:rsidRDefault="00130F92" w:rsidP="00130F92">
      <w:r>
        <w:t>Pre-conditions:</w:t>
      </w:r>
    </w:p>
    <w:p w14:paraId="65913A11" w14:textId="77777777" w:rsidR="00130F92" w:rsidRDefault="00130F92" w:rsidP="00130F92">
      <w:pPr>
        <w:pStyle w:val="B1"/>
      </w:pPr>
      <w:r>
        <w:t>1.</w:t>
      </w:r>
      <w:r>
        <w:tab/>
        <w:t xml:space="preserve">MCVideo client A and MCVideo client B are engaged in a </w:t>
      </w:r>
      <w:r>
        <w:rPr>
          <w:lang w:eastAsia="zh-CN"/>
        </w:rPr>
        <w:t>Private communication</w:t>
      </w:r>
      <w:r>
        <w:t>.</w:t>
      </w:r>
    </w:p>
    <w:p w14:paraId="0F6D8BCD" w14:textId="77777777" w:rsidR="00130F92" w:rsidRDefault="00130F92" w:rsidP="00130F92">
      <w:pPr>
        <w:pStyle w:val="B1"/>
      </w:pPr>
      <w:r>
        <w:t>2.</w:t>
      </w:r>
      <w:r>
        <w:tab/>
        <w:t xml:space="preserve">MCVideo user A at MCVideo client A initiates release of the </w:t>
      </w:r>
      <w:r>
        <w:rPr>
          <w:lang w:eastAsia="zh-CN"/>
        </w:rPr>
        <w:t>Private communication</w:t>
      </w:r>
      <w:r>
        <w:t>.</w:t>
      </w:r>
    </w:p>
    <w:p w14:paraId="7898E0FB" w14:textId="77777777" w:rsidR="00130F92" w:rsidRDefault="00130F92" w:rsidP="000D58B0">
      <w:pPr>
        <w:pStyle w:val="TH"/>
      </w:pPr>
      <w:r>
        <w:object w:dxaOrig="5027" w:dyaOrig="3247" w14:anchorId="0A6A2523">
          <v:shape id="_x0000_i1059" type="#_x0000_t75" style="width:393.25pt;height:254.3pt" o:ole="">
            <v:imagedata r:id="rId75" o:title=""/>
          </v:shape>
          <o:OLEObject Type="Embed" ProgID="Visio.Drawing.11" ShapeID="_x0000_i1059" DrawAspect="Content" ObjectID="_1765310972" r:id="rId76"/>
        </w:object>
      </w:r>
    </w:p>
    <w:p w14:paraId="1BFBEF27" w14:textId="77777777" w:rsidR="00130F92" w:rsidRDefault="00130F92" w:rsidP="00130F92">
      <w:pPr>
        <w:pStyle w:val="TF"/>
        <w:rPr>
          <w:rFonts w:hint="eastAsia"/>
          <w:lang w:eastAsia="zh-CN"/>
        </w:rPr>
      </w:pPr>
      <w:r>
        <w:t>Figure 7.</w:t>
      </w:r>
      <w:r w:rsidR="00263994">
        <w:t>2.3</w:t>
      </w:r>
      <w:r>
        <w:t>.</w:t>
      </w:r>
      <w:r w:rsidR="00290678">
        <w:t>6</w:t>
      </w:r>
      <w:r>
        <w:t xml:space="preserve">.2-1: Off-network </w:t>
      </w:r>
      <w:r>
        <w:rPr>
          <w:lang w:eastAsia="zh-CN"/>
        </w:rPr>
        <w:t>Private communication r</w:t>
      </w:r>
      <w:r>
        <w:t>elease</w:t>
      </w:r>
    </w:p>
    <w:p w14:paraId="2B126949" w14:textId="77777777" w:rsidR="00130F92" w:rsidRPr="001964B8" w:rsidRDefault="00130F92" w:rsidP="00130F92">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7C5DDF3F" w14:textId="77777777" w:rsidR="00130F92" w:rsidRPr="00234C63" w:rsidRDefault="00130F92" w:rsidP="00130F92">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384A69E6" w14:textId="77777777" w:rsidR="00130F92" w:rsidRPr="00234C63" w:rsidRDefault="00130F92" w:rsidP="00130F92">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19CD79B1" w14:textId="77777777" w:rsidR="00130F92" w:rsidRPr="00234C63" w:rsidRDefault="00130F92" w:rsidP="00130F92">
      <w:pPr>
        <w:pStyle w:val="NO"/>
      </w:pPr>
      <w:r>
        <w:t>NOTE:</w:t>
      </w:r>
      <w:r>
        <w:tab/>
        <w:t>S</w:t>
      </w:r>
      <w:r w:rsidRPr="00234C63">
        <w:t xml:space="preserve">tep </w:t>
      </w:r>
      <w:r>
        <w:t>2</w:t>
      </w:r>
      <w:r w:rsidRPr="00234C63">
        <w:t xml:space="preserve">a and </w:t>
      </w:r>
      <w:r>
        <w:t>step 2</w:t>
      </w:r>
      <w:r w:rsidRPr="00234C63">
        <w:t>b can occur in any order.</w:t>
      </w:r>
    </w:p>
    <w:p w14:paraId="7AC24CAB" w14:textId="77777777" w:rsidR="00130F92" w:rsidRPr="00AD7C25" w:rsidRDefault="00130F92" w:rsidP="000D58B0">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0B04465E" w14:textId="77777777" w:rsidR="00263994" w:rsidRDefault="00263994" w:rsidP="008425A1">
      <w:pPr>
        <w:pStyle w:val="Heading2"/>
        <w:rPr>
          <w:lang w:eastAsia="zh-CN"/>
        </w:rPr>
      </w:pPr>
      <w:bookmarkStart w:id="675" w:name="_Toc154698318"/>
      <w:r>
        <w:rPr>
          <w:lang w:eastAsia="zh-CN"/>
        </w:rPr>
        <w:t>7.3</w:t>
      </w:r>
      <w:r>
        <w:rPr>
          <w:lang w:eastAsia="zh-CN"/>
        </w:rPr>
        <w:tab/>
        <w:t>Video pull</w:t>
      </w:r>
      <w:bookmarkEnd w:id="675"/>
    </w:p>
    <w:p w14:paraId="3E0C3C92" w14:textId="77777777" w:rsidR="00263994" w:rsidRDefault="00263994" w:rsidP="000D58B0">
      <w:pPr>
        <w:pStyle w:val="Heading3"/>
        <w:rPr>
          <w:lang w:eastAsia="zh-CN"/>
        </w:rPr>
      </w:pPr>
      <w:bookmarkStart w:id="676" w:name="_Toc154698319"/>
      <w:r>
        <w:rPr>
          <w:lang w:eastAsia="zh-CN"/>
        </w:rPr>
        <w:t>7.3.1</w:t>
      </w:r>
      <w:r>
        <w:rPr>
          <w:lang w:eastAsia="zh-CN"/>
        </w:rPr>
        <w:tab/>
        <w:t>General</w:t>
      </w:r>
      <w:bookmarkEnd w:id="676"/>
    </w:p>
    <w:p w14:paraId="767C7E42" w14:textId="77777777" w:rsidR="00E1267F" w:rsidRDefault="00E1267F" w:rsidP="00E1267F">
      <w:pPr>
        <w:tabs>
          <w:tab w:val="left" w:pos="6278"/>
        </w:tabs>
      </w:pPr>
      <w:r>
        <w:t>MCVideo pull is</w:t>
      </w:r>
      <w:r w:rsidRPr="00AB5FED">
        <w:t xml:space="preserve"> enabled in both on-network and off-network</w:t>
      </w:r>
      <w:r>
        <w:t xml:space="preserve"> mode</w:t>
      </w:r>
      <w:r w:rsidRPr="00AB5FED">
        <w:t>.</w:t>
      </w:r>
    </w:p>
    <w:p w14:paraId="2104A649" w14:textId="77777777" w:rsidR="00E1267F" w:rsidRDefault="00E1267F" w:rsidP="00E1267F">
      <w:pPr>
        <w:tabs>
          <w:tab w:val="left" w:pos="6278"/>
        </w:tabs>
      </w:pPr>
      <w:r>
        <w:t>For on-network MCVideo pull is supported between MCVideo clients, or between a MCVideo client and a MCVideo server.</w:t>
      </w:r>
    </w:p>
    <w:p w14:paraId="4A6BFF2F" w14:textId="77777777" w:rsidR="00E1267F" w:rsidRPr="00E1267F" w:rsidRDefault="00E1267F" w:rsidP="00E1267F">
      <w:pPr>
        <w:tabs>
          <w:tab w:val="left" w:pos="6278"/>
        </w:tabs>
      </w:pPr>
      <w:r>
        <w:t>For off-network MCVideo pull is supported between MCVideo clients only.</w:t>
      </w:r>
    </w:p>
    <w:p w14:paraId="2C297E8C" w14:textId="77777777" w:rsidR="00263994" w:rsidRDefault="00263994" w:rsidP="00263994">
      <w:pPr>
        <w:pStyle w:val="Heading3"/>
        <w:rPr>
          <w:lang w:eastAsia="zh-CN"/>
        </w:rPr>
      </w:pPr>
      <w:bookmarkStart w:id="677" w:name="_Toc154698320"/>
      <w:r>
        <w:rPr>
          <w:lang w:eastAsia="zh-CN"/>
        </w:rPr>
        <w:t>7.3.2</w:t>
      </w:r>
      <w:r>
        <w:rPr>
          <w:lang w:eastAsia="zh-CN"/>
        </w:rPr>
        <w:tab/>
        <w:t>On-network video pull</w:t>
      </w:r>
      <w:bookmarkEnd w:id="677"/>
    </w:p>
    <w:p w14:paraId="4EE89DD8" w14:textId="77777777" w:rsidR="00EC5AD2" w:rsidRDefault="00EC5AD2" w:rsidP="001E6B0B">
      <w:pPr>
        <w:pStyle w:val="Heading4"/>
      </w:pPr>
      <w:bookmarkStart w:id="678" w:name="OLE_LINK8"/>
      <w:bookmarkStart w:id="679" w:name="_Toc154698321"/>
      <w:r>
        <w:rPr>
          <w:rFonts w:hint="eastAsia"/>
          <w:lang w:eastAsia="zh-CN"/>
        </w:rPr>
        <w:t>7</w:t>
      </w:r>
      <w:r>
        <w:t>.</w:t>
      </w:r>
      <w:r>
        <w:rPr>
          <w:lang w:eastAsia="zh-CN"/>
        </w:rPr>
        <w:t>3.2</w:t>
      </w:r>
      <w:r>
        <w:t>.1</w:t>
      </w:r>
      <w:r>
        <w:tab/>
        <w:t>General</w:t>
      </w:r>
      <w:bookmarkEnd w:id="679"/>
    </w:p>
    <w:p w14:paraId="4CFC5144" w14:textId="77777777" w:rsidR="001E6B0B" w:rsidRDefault="001E6B0B" w:rsidP="001E6B0B">
      <w:pPr>
        <w:rPr>
          <w:lang w:eastAsia="zh-CN"/>
        </w:rPr>
      </w:pPr>
      <w:r w:rsidRPr="001E6B0B">
        <w:rPr>
          <w:lang w:eastAsia="zh-CN"/>
        </w:rPr>
        <w:t>A MCVideo user triggers its MCVideo client to pull a video either from another MCVideo client or from a MCVideo server.</w:t>
      </w:r>
    </w:p>
    <w:p w14:paraId="06C689D4" w14:textId="77777777" w:rsidR="00ED3298" w:rsidRDefault="00ED3298" w:rsidP="000D58B0">
      <w:pPr>
        <w:pStyle w:val="Heading4"/>
        <w:rPr>
          <w:rFonts w:hint="eastAsia"/>
          <w:lang w:eastAsia="zh-CN"/>
        </w:rPr>
      </w:pPr>
      <w:bookmarkStart w:id="680" w:name="_Toc154698322"/>
      <w:r>
        <w:rPr>
          <w:rFonts w:hint="eastAsia"/>
          <w:lang w:eastAsia="zh-CN"/>
        </w:rPr>
        <w:t>7</w:t>
      </w:r>
      <w:r>
        <w:t>.</w:t>
      </w:r>
      <w:r>
        <w:rPr>
          <w:lang w:eastAsia="zh-CN"/>
        </w:rPr>
        <w:t>3</w:t>
      </w:r>
      <w:r>
        <w:t>.2.</w:t>
      </w:r>
      <w:r w:rsidR="00EC5AD2">
        <w:t>2</w:t>
      </w:r>
      <w:r>
        <w:tab/>
        <w:t>Information flows for o</w:t>
      </w:r>
      <w:r>
        <w:rPr>
          <w:lang w:eastAsia="zh-CN"/>
        </w:rPr>
        <w:t xml:space="preserve">n-network </w:t>
      </w:r>
      <w:r>
        <w:t>video p</w:t>
      </w:r>
      <w:r>
        <w:rPr>
          <w:lang w:eastAsia="zh-CN"/>
        </w:rPr>
        <w:t>ull</w:t>
      </w:r>
      <w:bookmarkEnd w:id="680"/>
    </w:p>
    <w:p w14:paraId="09A2419E" w14:textId="77777777" w:rsidR="006E0D39" w:rsidRDefault="006E0D39" w:rsidP="006E0D39">
      <w:pPr>
        <w:rPr>
          <w:noProof/>
          <w:lang w:val="en-US"/>
        </w:rPr>
      </w:pPr>
      <w:r>
        <w:rPr>
          <w:noProof/>
          <w:lang w:val="en-US"/>
        </w:rPr>
        <w:t>The following information flows for private call specified in subclause 7.2.2.2 is used for on-network video pull:</w:t>
      </w:r>
    </w:p>
    <w:p w14:paraId="30BBF555" w14:textId="77777777" w:rsidR="006E0D39" w:rsidRDefault="006E0D39" w:rsidP="006E0D39">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35BF9ACA" w14:textId="77777777" w:rsidR="006E0D39" w:rsidRDefault="006E0D39" w:rsidP="006E0D39">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12A21A37" w14:textId="77777777" w:rsidR="006E0D39" w:rsidRPr="00046E37" w:rsidRDefault="006E0D39" w:rsidP="006E0D39">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6FD479DB" w14:textId="77777777" w:rsidR="006E0D39" w:rsidRDefault="006E0D39" w:rsidP="006E0D39">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4553CA82" w14:textId="77777777" w:rsidR="006E0D39" w:rsidRPr="00046E37" w:rsidRDefault="006E0D39" w:rsidP="006E0D39">
      <w:pPr>
        <w:pStyle w:val="B1"/>
        <w:rPr>
          <w:noProof/>
          <w:lang w:val="en-US"/>
        </w:rPr>
      </w:pPr>
      <w:r>
        <w:rPr>
          <w:noProof/>
          <w:lang w:val="en-US"/>
        </w:rPr>
        <w:t>-</w:t>
      </w:r>
      <w:r>
        <w:rPr>
          <w:noProof/>
          <w:lang w:val="en-US"/>
        </w:rPr>
        <w:tab/>
        <w:t>MCVideo call end request</w:t>
      </w:r>
    </w:p>
    <w:p w14:paraId="3A8CB21F" w14:textId="77777777" w:rsidR="007F0AA6" w:rsidRDefault="007F0AA6" w:rsidP="00602B10">
      <w:pPr>
        <w:pStyle w:val="Heading5"/>
      </w:pPr>
      <w:bookmarkStart w:id="681" w:name="_Toc154698323"/>
      <w:r>
        <w:rPr>
          <w:lang w:eastAsia="zh-CN"/>
        </w:rPr>
        <w:t>7</w:t>
      </w:r>
      <w:r>
        <w:t>.3</w:t>
      </w:r>
      <w:r>
        <w:rPr>
          <w:lang w:eastAsia="zh-CN"/>
        </w:rPr>
        <w:t>.2.2</w:t>
      </w:r>
      <w:r>
        <w:t>.</w:t>
      </w:r>
      <w:r>
        <w:rPr>
          <w:lang w:eastAsia="zh-CN"/>
        </w:rPr>
        <w:t>1</w:t>
      </w:r>
      <w:r>
        <w:tab/>
        <w:t>MCVideo pull from server request</w:t>
      </w:r>
      <w:bookmarkEnd w:id="681"/>
    </w:p>
    <w:p w14:paraId="429A2162" w14:textId="77777777" w:rsidR="007F0AA6" w:rsidRDefault="007F0AA6" w:rsidP="007F0AA6">
      <w:r>
        <w:t>Table 7.3.2.2.1-1 describes the information flow MCVideo pull from server request from the MCVideo client to the MCVideo server.</w:t>
      </w:r>
    </w:p>
    <w:p w14:paraId="2DFF8970" w14:textId="77777777" w:rsidR="007F0AA6" w:rsidRDefault="007F0AA6" w:rsidP="007F0AA6">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7F0AA6" w14:paraId="24CA2EB7" w14:textId="77777777" w:rsidTr="00496C4A">
        <w:trPr>
          <w:jc w:val="center"/>
        </w:trPr>
        <w:tc>
          <w:tcPr>
            <w:tcW w:w="2405" w:type="dxa"/>
            <w:tcBorders>
              <w:top w:val="single" w:sz="4" w:space="0" w:color="000000"/>
              <w:left w:val="single" w:sz="4" w:space="0" w:color="000000"/>
              <w:bottom w:val="single" w:sz="4" w:space="0" w:color="000000"/>
            </w:tcBorders>
            <w:shd w:val="clear" w:color="auto" w:fill="auto"/>
          </w:tcPr>
          <w:p w14:paraId="3F48698D" w14:textId="77777777" w:rsidR="007F0AA6" w:rsidRDefault="007F0AA6" w:rsidP="003E1340">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58061439" w14:textId="77777777" w:rsidR="007F0AA6" w:rsidRDefault="007F0AA6" w:rsidP="003E1340">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C42ABEA" w14:textId="77777777" w:rsidR="007F0AA6" w:rsidRDefault="007F0AA6" w:rsidP="003E1340">
            <w:pPr>
              <w:pStyle w:val="TAH"/>
            </w:pPr>
            <w:r>
              <w:t>Description</w:t>
            </w:r>
          </w:p>
        </w:tc>
      </w:tr>
      <w:tr w:rsidR="007F0AA6" w14:paraId="334CA159" w14:textId="77777777" w:rsidTr="00496C4A">
        <w:trPr>
          <w:jc w:val="center"/>
        </w:trPr>
        <w:tc>
          <w:tcPr>
            <w:tcW w:w="2405" w:type="dxa"/>
            <w:tcBorders>
              <w:top w:val="single" w:sz="4" w:space="0" w:color="000000"/>
              <w:left w:val="single" w:sz="4" w:space="0" w:color="000000"/>
              <w:bottom w:val="single" w:sz="4" w:space="0" w:color="000000"/>
            </w:tcBorders>
            <w:shd w:val="clear" w:color="auto" w:fill="auto"/>
          </w:tcPr>
          <w:p w14:paraId="7B6EDBF2" w14:textId="77777777" w:rsidR="007F0AA6" w:rsidRDefault="007F0AA6" w:rsidP="003E1340">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6F8DF54" w14:textId="77777777" w:rsidR="007F0AA6" w:rsidRDefault="007F0AA6" w:rsidP="003E1340">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9C82A3" w14:textId="77777777" w:rsidR="007F0AA6" w:rsidRDefault="007F0AA6" w:rsidP="003E1340">
            <w:pPr>
              <w:pStyle w:val="TAL"/>
            </w:pPr>
            <w:r>
              <w:t xml:space="preserve">The </w:t>
            </w:r>
            <w:r>
              <w:rPr>
                <w:lang w:eastAsia="zh-CN"/>
              </w:rPr>
              <w:t>MCVideo ID</w:t>
            </w:r>
            <w:r>
              <w:t xml:space="preserve"> of the calling party</w:t>
            </w:r>
          </w:p>
        </w:tc>
      </w:tr>
      <w:tr w:rsidR="007F0AA6" w14:paraId="71D98591" w14:textId="77777777" w:rsidTr="00496C4A">
        <w:trPr>
          <w:jc w:val="center"/>
        </w:trPr>
        <w:tc>
          <w:tcPr>
            <w:tcW w:w="2405" w:type="dxa"/>
            <w:tcBorders>
              <w:top w:val="single" w:sz="4" w:space="0" w:color="000000"/>
              <w:left w:val="single" w:sz="4" w:space="0" w:color="000000"/>
              <w:bottom w:val="single" w:sz="4" w:space="0" w:color="000000"/>
            </w:tcBorders>
            <w:shd w:val="clear" w:color="auto" w:fill="auto"/>
          </w:tcPr>
          <w:p w14:paraId="1DD6B02C" w14:textId="77777777" w:rsidR="007F0AA6" w:rsidRDefault="007F0AA6" w:rsidP="003E1340">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50313D7C" w14:textId="77777777" w:rsidR="007F0AA6" w:rsidRDefault="007F0AA6" w:rsidP="003E1340">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C108C0D" w14:textId="77777777" w:rsidR="007F0AA6" w:rsidRDefault="007F0AA6" w:rsidP="003E1340">
            <w:pPr>
              <w:pStyle w:val="TAL"/>
            </w:pPr>
            <w:r>
              <w:t>URL of the video file to be streamed</w:t>
            </w:r>
          </w:p>
        </w:tc>
      </w:tr>
      <w:tr w:rsidR="007F0AA6" w14:paraId="56B664D4" w14:textId="77777777" w:rsidTr="00496C4A">
        <w:trPr>
          <w:jc w:val="center"/>
        </w:trPr>
        <w:tc>
          <w:tcPr>
            <w:tcW w:w="2405" w:type="dxa"/>
            <w:tcBorders>
              <w:top w:val="single" w:sz="4" w:space="0" w:color="000000"/>
              <w:left w:val="single" w:sz="4" w:space="0" w:color="000000"/>
              <w:bottom w:val="single" w:sz="4" w:space="0" w:color="000000"/>
            </w:tcBorders>
            <w:shd w:val="clear" w:color="auto" w:fill="auto"/>
          </w:tcPr>
          <w:p w14:paraId="40E60A61" w14:textId="77777777" w:rsidR="007F0AA6" w:rsidRDefault="007F0AA6" w:rsidP="003E1340">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4290B12" w14:textId="77777777" w:rsidR="007F0AA6" w:rsidRDefault="007F0AA6" w:rsidP="003E1340">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59A9797" w14:textId="77777777" w:rsidR="007F0AA6" w:rsidRDefault="007F0AA6" w:rsidP="003E1340">
            <w:pPr>
              <w:pStyle w:val="TAL"/>
            </w:pPr>
            <w:r>
              <w:t>Media parameters of MCVideo client</w:t>
            </w:r>
          </w:p>
        </w:tc>
      </w:tr>
      <w:tr w:rsidR="007D4ED7" w14:paraId="41D4D3B5" w14:textId="77777777" w:rsidTr="00496C4A">
        <w:trPr>
          <w:jc w:val="center"/>
        </w:trPr>
        <w:tc>
          <w:tcPr>
            <w:tcW w:w="2405" w:type="dxa"/>
            <w:tcBorders>
              <w:top w:val="single" w:sz="4" w:space="0" w:color="000000"/>
              <w:left w:val="single" w:sz="4" w:space="0" w:color="000000"/>
              <w:bottom w:val="single" w:sz="4" w:space="0" w:color="000000"/>
            </w:tcBorders>
            <w:shd w:val="clear" w:color="auto" w:fill="auto"/>
          </w:tcPr>
          <w:p w14:paraId="2E470537" w14:textId="77777777" w:rsidR="007D4ED7" w:rsidRDefault="007D4ED7" w:rsidP="007D4ED7">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759FCD8B" w14:textId="77777777" w:rsidR="007D4ED7" w:rsidRDefault="007D4ED7" w:rsidP="007D4ED7">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E9D410A" w14:textId="77777777" w:rsidR="007D4ED7" w:rsidRDefault="007D4ED7" w:rsidP="007D4ED7">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1CCA8DA3" w14:textId="77777777" w:rsidR="007F0AA6" w:rsidRDefault="007F0AA6" w:rsidP="007F0AA6"/>
    <w:p w14:paraId="21A8799D" w14:textId="77777777" w:rsidR="007F0AA6" w:rsidRDefault="007F0AA6" w:rsidP="00602B10">
      <w:pPr>
        <w:pStyle w:val="Heading5"/>
      </w:pPr>
      <w:bookmarkStart w:id="682" w:name="_Toc154698324"/>
      <w:r>
        <w:rPr>
          <w:lang w:eastAsia="zh-CN"/>
        </w:rPr>
        <w:t>7</w:t>
      </w:r>
      <w:r>
        <w:t>.3</w:t>
      </w:r>
      <w:r>
        <w:rPr>
          <w:lang w:eastAsia="zh-CN"/>
        </w:rPr>
        <w:t>.2.2</w:t>
      </w:r>
      <w:r>
        <w:t>.2</w:t>
      </w:r>
      <w:r>
        <w:tab/>
        <w:t>MCVideo pull from server response</w:t>
      </w:r>
      <w:bookmarkEnd w:id="682"/>
    </w:p>
    <w:p w14:paraId="574E35E1" w14:textId="77777777" w:rsidR="007F0AA6" w:rsidRDefault="007F0AA6" w:rsidP="007F0AA6">
      <w:r>
        <w:t>Table 7.3.2.2.2-1 describes the information flow MCVideo pull from server response from the MCVideo server to the MCVideo client.</w:t>
      </w:r>
    </w:p>
    <w:p w14:paraId="6E75DB44" w14:textId="77777777" w:rsidR="007F0AA6" w:rsidRDefault="007F0AA6" w:rsidP="007F0AA6">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7F0AA6" w14:paraId="102D301D" w14:textId="77777777" w:rsidTr="00496C4A">
        <w:trPr>
          <w:jc w:val="center"/>
        </w:trPr>
        <w:tc>
          <w:tcPr>
            <w:tcW w:w="2405" w:type="dxa"/>
            <w:tcBorders>
              <w:top w:val="single" w:sz="4" w:space="0" w:color="000000"/>
              <w:left w:val="single" w:sz="4" w:space="0" w:color="000000"/>
              <w:bottom w:val="single" w:sz="4" w:space="0" w:color="000000"/>
            </w:tcBorders>
            <w:shd w:val="clear" w:color="auto" w:fill="auto"/>
          </w:tcPr>
          <w:p w14:paraId="3A69BA70" w14:textId="77777777" w:rsidR="007F0AA6" w:rsidRDefault="007F0AA6" w:rsidP="003E1340">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522228C" w14:textId="77777777" w:rsidR="007F0AA6" w:rsidRDefault="007F0AA6" w:rsidP="003E1340">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9940FC2" w14:textId="77777777" w:rsidR="007F0AA6" w:rsidRDefault="007F0AA6" w:rsidP="003E1340">
            <w:pPr>
              <w:pStyle w:val="TAH"/>
            </w:pPr>
            <w:r>
              <w:t>Description</w:t>
            </w:r>
          </w:p>
        </w:tc>
      </w:tr>
      <w:tr w:rsidR="007F0AA6" w14:paraId="7186B45B" w14:textId="77777777" w:rsidTr="00496C4A">
        <w:trPr>
          <w:jc w:val="center"/>
        </w:trPr>
        <w:tc>
          <w:tcPr>
            <w:tcW w:w="2405" w:type="dxa"/>
            <w:tcBorders>
              <w:top w:val="single" w:sz="4" w:space="0" w:color="000000"/>
              <w:left w:val="single" w:sz="4" w:space="0" w:color="000000"/>
              <w:bottom w:val="single" w:sz="4" w:space="0" w:color="000000"/>
            </w:tcBorders>
            <w:shd w:val="clear" w:color="auto" w:fill="auto"/>
          </w:tcPr>
          <w:p w14:paraId="309B8993" w14:textId="77777777" w:rsidR="007F0AA6" w:rsidRDefault="007F0AA6" w:rsidP="003E1340">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9F9995A" w14:textId="77777777" w:rsidR="007F0AA6" w:rsidRDefault="007F0AA6" w:rsidP="003E1340">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77D0070" w14:textId="77777777" w:rsidR="007F0AA6" w:rsidRDefault="007F0AA6" w:rsidP="003E1340">
            <w:pPr>
              <w:pStyle w:val="TAL"/>
            </w:pPr>
            <w:r>
              <w:t xml:space="preserve">The </w:t>
            </w:r>
            <w:r>
              <w:rPr>
                <w:lang w:eastAsia="zh-CN"/>
              </w:rPr>
              <w:t>MCVideo ID</w:t>
            </w:r>
            <w:r>
              <w:t xml:space="preserve"> of the calling party</w:t>
            </w:r>
          </w:p>
        </w:tc>
      </w:tr>
      <w:tr w:rsidR="007F0AA6" w14:paraId="608B89BB" w14:textId="77777777" w:rsidTr="00496C4A">
        <w:trPr>
          <w:jc w:val="center"/>
        </w:trPr>
        <w:tc>
          <w:tcPr>
            <w:tcW w:w="2405" w:type="dxa"/>
            <w:tcBorders>
              <w:top w:val="single" w:sz="4" w:space="0" w:color="000000"/>
              <w:left w:val="single" w:sz="4" w:space="0" w:color="000000"/>
              <w:bottom w:val="single" w:sz="4" w:space="0" w:color="000000"/>
            </w:tcBorders>
            <w:shd w:val="clear" w:color="auto" w:fill="auto"/>
          </w:tcPr>
          <w:p w14:paraId="57C207EF" w14:textId="77777777" w:rsidR="007F0AA6" w:rsidRDefault="007F0AA6" w:rsidP="003E1340">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9B745D9" w14:textId="77777777" w:rsidR="007F0AA6" w:rsidRDefault="007F0AA6" w:rsidP="003E1340">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6FF7080" w14:textId="77777777" w:rsidR="007F0AA6" w:rsidRDefault="007F0AA6" w:rsidP="003E1340">
            <w:pPr>
              <w:pStyle w:val="TAL"/>
            </w:pPr>
            <w:r>
              <w:t>Media parameters selected</w:t>
            </w:r>
          </w:p>
        </w:tc>
      </w:tr>
    </w:tbl>
    <w:p w14:paraId="642FC3B7" w14:textId="77777777" w:rsidR="007F0AA6" w:rsidRDefault="007F0AA6" w:rsidP="007F0AA6"/>
    <w:p w14:paraId="17743C31" w14:textId="77777777" w:rsidR="007F0AA6" w:rsidRDefault="007F0AA6" w:rsidP="00602B10">
      <w:pPr>
        <w:pStyle w:val="Heading5"/>
      </w:pPr>
      <w:bookmarkStart w:id="683" w:name="_Toc154698325"/>
      <w:r>
        <w:rPr>
          <w:lang w:eastAsia="zh-CN"/>
        </w:rPr>
        <w:t>7</w:t>
      </w:r>
      <w:r>
        <w:t>.3</w:t>
      </w:r>
      <w:r>
        <w:rPr>
          <w:lang w:eastAsia="zh-CN"/>
        </w:rPr>
        <w:t>.2.2</w:t>
      </w:r>
      <w:r>
        <w:t>.3</w:t>
      </w:r>
      <w:r>
        <w:tab/>
        <w:t>MCVideo pull from server complete request</w:t>
      </w:r>
      <w:bookmarkEnd w:id="683"/>
    </w:p>
    <w:p w14:paraId="6135EF2D" w14:textId="77777777" w:rsidR="007F0AA6" w:rsidRDefault="007F0AA6" w:rsidP="007F0AA6">
      <w:r>
        <w:t>Table 7.3.2.2.3-1 describes the information flow MCVideo pull from server complete request from the MCVideo client to the MCVideo server or from the MCVideo server to the MCVideo client.</w:t>
      </w:r>
    </w:p>
    <w:p w14:paraId="6D258735" w14:textId="77777777" w:rsidR="007F0AA6" w:rsidRDefault="007F0AA6" w:rsidP="007F0AA6">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7F0AA6" w14:paraId="76FBC4E3" w14:textId="77777777" w:rsidTr="00496C4A">
        <w:trPr>
          <w:jc w:val="center"/>
        </w:trPr>
        <w:tc>
          <w:tcPr>
            <w:tcW w:w="2405" w:type="dxa"/>
            <w:tcBorders>
              <w:top w:val="single" w:sz="4" w:space="0" w:color="000000"/>
              <w:left w:val="single" w:sz="4" w:space="0" w:color="000000"/>
              <w:bottom w:val="single" w:sz="4" w:space="0" w:color="000000"/>
            </w:tcBorders>
            <w:shd w:val="clear" w:color="auto" w:fill="auto"/>
          </w:tcPr>
          <w:p w14:paraId="53C0F1BE" w14:textId="77777777" w:rsidR="007F0AA6" w:rsidRDefault="007F0AA6" w:rsidP="003E1340">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C06D8AC" w14:textId="77777777" w:rsidR="007F0AA6" w:rsidRDefault="007F0AA6" w:rsidP="003E1340">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DB2FF60" w14:textId="77777777" w:rsidR="007F0AA6" w:rsidRDefault="007F0AA6" w:rsidP="003E1340">
            <w:pPr>
              <w:pStyle w:val="TAH"/>
            </w:pPr>
            <w:r>
              <w:t>Description</w:t>
            </w:r>
          </w:p>
        </w:tc>
      </w:tr>
      <w:tr w:rsidR="007F0AA6" w14:paraId="506B6626" w14:textId="77777777" w:rsidTr="00496C4A">
        <w:trPr>
          <w:jc w:val="center"/>
        </w:trPr>
        <w:tc>
          <w:tcPr>
            <w:tcW w:w="2405" w:type="dxa"/>
            <w:tcBorders>
              <w:top w:val="single" w:sz="4" w:space="0" w:color="000000"/>
              <w:left w:val="single" w:sz="4" w:space="0" w:color="000000"/>
              <w:bottom w:val="single" w:sz="4" w:space="0" w:color="000000"/>
            </w:tcBorders>
            <w:shd w:val="clear" w:color="auto" w:fill="auto"/>
          </w:tcPr>
          <w:p w14:paraId="33BD2F74" w14:textId="77777777" w:rsidR="007F0AA6" w:rsidRDefault="007F0AA6" w:rsidP="003E1340">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7BD239B2" w14:textId="77777777" w:rsidR="007F0AA6" w:rsidRDefault="007F0AA6" w:rsidP="003E1340">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AFC6995" w14:textId="77777777" w:rsidR="007F0AA6" w:rsidRDefault="007F0AA6" w:rsidP="003E1340">
            <w:pPr>
              <w:pStyle w:val="TAL"/>
            </w:pPr>
            <w:r>
              <w:t xml:space="preserve">The </w:t>
            </w:r>
            <w:r>
              <w:rPr>
                <w:lang w:eastAsia="zh-CN"/>
              </w:rPr>
              <w:t>MCVideo ID</w:t>
            </w:r>
            <w:r>
              <w:t xml:space="preserve"> of the calling party</w:t>
            </w:r>
          </w:p>
        </w:tc>
      </w:tr>
      <w:tr w:rsidR="007F0AA6" w14:paraId="322C31A1" w14:textId="77777777" w:rsidTr="00496C4A">
        <w:trPr>
          <w:jc w:val="center"/>
        </w:trPr>
        <w:tc>
          <w:tcPr>
            <w:tcW w:w="2405" w:type="dxa"/>
            <w:tcBorders>
              <w:top w:val="single" w:sz="4" w:space="0" w:color="000000"/>
              <w:left w:val="single" w:sz="4" w:space="0" w:color="000000"/>
              <w:bottom w:val="single" w:sz="4" w:space="0" w:color="000000"/>
            </w:tcBorders>
            <w:shd w:val="clear" w:color="auto" w:fill="auto"/>
          </w:tcPr>
          <w:p w14:paraId="433AA4A9" w14:textId="77777777" w:rsidR="007F0AA6" w:rsidRDefault="007F0AA6" w:rsidP="003E1340">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3BCBAD9A" w14:textId="77777777" w:rsidR="007F0AA6" w:rsidRDefault="007F0AA6" w:rsidP="003E1340">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FCFCE5B" w14:textId="77777777" w:rsidR="007F0AA6" w:rsidRDefault="007F0AA6" w:rsidP="003E1340">
            <w:pPr>
              <w:pStyle w:val="TAL"/>
            </w:pPr>
            <w:r>
              <w:t>End of communication cause</w:t>
            </w:r>
          </w:p>
        </w:tc>
      </w:tr>
    </w:tbl>
    <w:p w14:paraId="6478CCA5" w14:textId="77777777" w:rsidR="007F0AA6" w:rsidRDefault="007F0AA6" w:rsidP="007F0AA6"/>
    <w:p w14:paraId="094FCA02" w14:textId="77777777" w:rsidR="007F0AA6" w:rsidRDefault="007F0AA6" w:rsidP="00602B10">
      <w:pPr>
        <w:pStyle w:val="Heading5"/>
      </w:pPr>
      <w:bookmarkStart w:id="684" w:name="_Toc154698326"/>
      <w:r>
        <w:rPr>
          <w:lang w:eastAsia="zh-CN"/>
        </w:rPr>
        <w:t>7</w:t>
      </w:r>
      <w:r>
        <w:t>.3</w:t>
      </w:r>
      <w:r>
        <w:rPr>
          <w:lang w:eastAsia="zh-CN"/>
        </w:rPr>
        <w:t>.2.2</w:t>
      </w:r>
      <w:r>
        <w:t>.4</w:t>
      </w:r>
      <w:r>
        <w:tab/>
        <w:t>MCVideo pull from server complete response</w:t>
      </w:r>
      <w:bookmarkEnd w:id="684"/>
    </w:p>
    <w:p w14:paraId="55057010" w14:textId="77777777" w:rsidR="007F0AA6" w:rsidRDefault="007F0AA6" w:rsidP="007F0AA6">
      <w:r>
        <w:t>Table 7.3.2.2.4-1 describes the information flow MCVideo pull from server complete response from the MCVideo client to the MCVideo server or from the MCVideo server to the MCVideo client.</w:t>
      </w:r>
    </w:p>
    <w:p w14:paraId="4CA8FEA3" w14:textId="77777777" w:rsidR="007F0AA6" w:rsidRDefault="007F0AA6" w:rsidP="007F0AA6">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7F0AA6" w14:paraId="4CB468D6" w14:textId="77777777" w:rsidTr="00496C4A">
        <w:trPr>
          <w:jc w:val="center"/>
        </w:trPr>
        <w:tc>
          <w:tcPr>
            <w:tcW w:w="2405" w:type="dxa"/>
            <w:tcBorders>
              <w:top w:val="single" w:sz="4" w:space="0" w:color="000000"/>
              <w:left w:val="single" w:sz="4" w:space="0" w:color="000000"/>
              <w:bottom w:val="single" w:sz="4" w:space="0" w:color="000000"/>
            </w:tcBorders>
            <w:shd w:val="clear" w:color="auto" w:fill="auto"/>
          </w:tcPr>
          <w:p w14:paraId="0A3D917A" w14:textId="77777777" w:rsidR="007F0AA6" w:rsidRDefault="007F0AA6" w:rsidP="003E1340">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702BC20" w14:textId="77777777" w:rsidR="007F0AA6" w:rsidRDefault="007F0AA6" w:rsidP="003E1340">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F80A6A" w14:textId="77777777" w:rsidR="007F0AA6" w:rsidRDefault="007F0AA6" w:rsidP="003E1340">
            <w:pPr>
              <w:pStyle w:val="TAH"/>
            </w:pPr>
            <w:r>
              <w:t>Description</w:t>
            </w:r>
          </w:p>
        </w:tc>
      </w:tr>
      <w:tr w:rsidR="007F0AA6" w14:paraId="4120EC05" w14:textId="77777777" w:rsidTr="00496C4A">
        <w:trPr>
          <w:jc w:val="center"/>
        </w:trPr>
        <w:tc>
          <w:tcPr>
            <w:tcW w:w="2405" w:type="dxa"/>
            <w:tcBorders>
              <w:top w:val="single" w:sz="4" w:space="0" w:color="000000"/>
              <w:left w:val="single" w:sz="4" w:space="0" w:color="000000"/>
              <w:bottom w:val="single" w:sz="4" w:space="0" w:color="000000"/>
            </w:tcBorders>
            <w:shd w:val="clear" w:color="auto" w:fill="auto"/>
          </w:tcPr>
          <w:p w14:paraId="4026BBE6" w14:textId="77777777" w:rsidR="007F0AA6" w:rsidRDefault="007F0AA6" w:rsidP="003E1340">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033E73" w14:textId="77777777" w:rsidR="007F0AA6" w:rsidRDefault="007F0AA6" w:rsidP="003E1340">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C7F77B9" w14:textId="77777777" w:rsidR="007F0AA6" w:rsidRDefault="007F0AA6" w:rsidP="003E1340">
            <w:pPr>
              <w:pStyle w:val="TAL"/>
            </w:pPr>
            <w:r>
              <w:t xml:space="preserve">The </w:t>
            </w:r>
            <w:r>
              <w:rPr>
                <w:lang w:eastAsia="zh-CN"/>
              </w:rPr>
              <w:t>MCVideo ID</w:t>
            </w:r>
            <w:r>
              <w:t xml:space="preserve"> of the calling party</w:t>
            </w:r>
          </w:p>
        </w:tc>
      </w:tr>
    </w:tbl>
    <w:p w14:paraId="270B4061" w14:textId="77777777" w:rsidR="006E0D39" w:rsidRPr="008A5E86" w:rsidRDefault="006E0D39" w:rsidP="006E0D39">
      <w:pPr>
        <w:rPr>
          <w:noProof/>
          <w:lang w:val="en-US"/>
        </w:rPr>
      </w:pPr>
    </w:p>
    <w:p w14:paraId="75B1846E" w14:textId="77777777" w:rsidR="00263994" w:rsidRDefault="00263994" w:rsidP="000D58B0">
      <w:pPr>
        <w:pStyle w:val="Heading4"/>
        <w:rPr>
          <w:rFonts w:hint="eastAsia"/>
          <w:lang w:eastAsia="zh-CN"/>
        </w:rPr>
      </w:pPr>
      <w:bookmarkStart w:id="685" w:name="_Toc154698327"/>
      <w:r>
        <w:rPr>
          <w:rFonts w:hint="eastAsia"/>
          <w:lang w:eastAsia="zh-CN"/>
        </w:rPr>
        <w:lastRenderedPageBreak/>
        <w:t>7</w:t>
      </w:r>
      <w:r>
        <w:t>.</w:t>
      </w:r>
      <w:r w:rsidR="00ED3298">
        <w:rPr>
          <w:lang w:eastAsia="zh-CN"/>
        </w:rPr>
        <w:t>3.2.</w:t>
      </w:r>
      <w:r w:rsidR="00EC5AD2">
        <w:rPr>
          <w:lang w:eastAsia="zh-CN"/>
        </w:rPr>
        <w:t>3</w:t>
      </w:r>
      <w:r>
        <w:tab/>
        <w:t>One-to-one</w:t>
      </w:r>
      <w:r>
        <w:rPr>
          <w:lang w:eastAsia="zh-CN"/>
        </w:rPr>
        <w:t xml:space="preserve"> video pull</w:t>
      </w:r>
      <w:bookmarkEnd w:id="685"/>
    </w:p>
    <w:p w14:paraId="36325CD5" w14:textId="77777777" w:rsidR="00263994" w:rsidRDefault="00263994" w:rsidP="000D58B0">
      <w:pPr>
        <w:pStyle w:val="Heading5"/>
        <w:rPr>
          <w:rFonts w:hint="eastAsia"/>
          <w:lang w:eastAsia="zh-CN"/>
        </w:rPr>
      </w:pPr>
      <w:bookmarkStart w:id="686" w:name="_Toc154698328"/>
      <w:r>
        <w:rPr>
          <w:rFonts w:hint="eastAsia"/>
          <w:lang w:eastAsia="zh-CN"/>
        </w:rPr>
        <w:t>7</w:t>
      </w:r>
      <w:r>
        <w:t>.</w:t>
      </w:r>
      <w:r w:rsidR="00ED3298">
        <w:rPr>
          <w:lang w:eastAsia="zh-CN"/>
        </w:rPr>
        <w:t>3.2.</w:t>
      </w:r>
      <w:r w:rsidR="00EC5AD2">
        <w:rPr>
          <w:lang w:eastAsia="zh-CN"/>
        </w:rPr>
        <w:t>3</w:t>
      </w:r>
      <w:r>
        <w:t>.</w:t>
      </w:r>
      <w:r>
        <w:rPr>
          <w:rFonts w:hint="eastAsia"/>
          <w:lang w:eastAsia="zh-CN"/>
        </w:rPr>
        <w:t>1</w:t>
      </w:r>
      <w:r>
        <w:tab/>
        <w:t>General</w:t>
      </w:r>
      <w:bookmarkEnd w:id="686"/>
    </w:p>
    <w:p w14:paraId="45202E5F" w14:textId="77777777" w:rsidR="00263994" w:rsidRDefault="00263994" w:rsidP="00263994">
      <w:pPr>
        <w:rPr>
          <w:rFonts w:hint="eastAsia"/>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7E9FC7ED" w14:textId="77777777" w:rsidR="00263994" w:rsidRDefault="00263994" w:rsidP="000D58B0">
      <w:pPr>
        <w:pStyle w:val="Heading5"/>
        <w:rPr>
          <w:rFonts w:hint="eastAsia"/>
          <w:lang w:eastAsia="zh-CN"/>
        </w:rPr>
      </w:pPr>
      <w:bookmarkStart w:id="687" w:name="_Toc154698329"/>
      <w:r>
        <w:rPr>
          <w:rFonts w:hint="eastAsia"/>
          <w:lang w:eastAsia="zh-CN"/>
        </w:rPr>
        <w:t>7</w:t>
      </w:r>
      <w:r>
        <w:t>.</w:t>
      </w:r>
      <w:r w:rsidR="00ED3298">
        <w:rPr>
          <w:lang w:eastAsia="zh-CN"/>
        </w:rPr>
        <w:t>3.2.</w:t>
      </w:r>
      <w:r w:rsidR="00EC5AD2">
        <w:rPr>
          <w:lang w:eastAsia="zh-CN"/>
        </w:rPr>
        <w:t>3</w:t>
      </w:r>
      <w:r>
        <w:t>.</w:t>
      </w:r>
      <w:r>
        <w:rPr>
          <w:lang w:eastAsia="zh-CN"/>
        </w:rPr>
        <w:t>2</w:t>
      </w:r>
      <w:r>
        <w:tab/>
      </w:r>
      <w:r w:rsidR="002F566C">
        <w:t>One-to-one video pull – call setup</w:t>
      </w:r>
      <w:bookmarkEnd w:id="687"/>
    </w:p>
    <w:p w14:paraId="52C5D1FF" w14:textId="77777777" w:rsidR="00263994" w:rsidRPr="00AB5FED" w:rsidRDefault="00263994" w:rsidP="00263994">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0A160A11" w14:textId="77777777" w:rsidR="00263994" w:rsidRDefault="00263994" w:rsidP="00263994">
      <w:pPr>
        <w:rPr>
          <w:lang w:val="en-US"/>
        </w:rPr>
      </w:pPr>
      <w:r w:rsidRPr="00AB5FED">
        <w:rPr>
          <w:lang w:val="en-US"/>
        </w:rPr>
        <w:t>Procedures in figure </w:t>
      </w:r>
      <w:r>
        <w:rPr>
          <w:rFonts w:hint="eastAsia"/>
          <w:lang w:val="en-US" w:eastAsia="zh-CN"/>
        </w:rPr>
        <w:t>7</w:t>
      </w:r>
      <w:r w:rsidRPr="00AB5FED">
        <w:rPr>
          <w:lang w:val="en-US"/>
        </w:rPr>
        <w:t>.</w:t>
      </w:r>
      <w:r w:rsidR="00ED3298">
        <w:rPr>
          <w:lang w:val="en-US" w:eastAsia="zh-CN"/>
        </w:rPr>
        <w:t>3.2.</w:t>
      </w:r>
      <w:r w:rsidR="00EC5AD2">
        <w:rPr>
          <w:lang w:val="en-US" w:eastAsia="zh-CN"/>
        </w:rPr>
        <w:t>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0A8CED45" w14:textId="77777777" w:rsidR="00496729" w:rsidRDefault="00496729" w:rsidP="00496729">
      <w:r>
        <w:t>Pre-conditions:</w:t>
      </w:r>
    </w:p>
    <w:p w14:paraId="5B77214B" w14:textId="77777777" w:rsidR="00496729" w:rsidRDefault="00496729" w:rsidP="00496729">
      <w:pPr>
        <w:pStyle w:val="B1"/>
      </w:pPr>
      <w:r>
        <w:t>1.</w:t>
      </w:r>
      <w:r>
        <w:tab/>
        <w:t>Optionally, MCVideo client 1 may have a functional alias activated</w:t>
      </w:r>
      <w:r w:rsidRPr="0069100C">
        <w:t xml:space="preserve"> </w:t>
      </w:r>
      <w:r>
        <w:t>to be used.</w:t>
      </w:r>
    </w:p>
    <w:p w14:paraId="0445210D" w14:textId="77777777" w:rsidR="00496729" w:rsidRPr="006C46A6" w:rsidRDefault="00496729" w:rsidP="006C46A6">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678"/>
    <w:p w14:paraId="6B11AB4A" w14:textId="77777777" w:rsidR="00263994" w:rsidRPr="00AB5FED" w:rsidRDefault="00263994" w:rsidP="00263994">
      <w:pPr>
        <w:pStyle w:val="TH"/>
        <w:rPr>
          <w:rFonts w:hint="eastAsia"/>
          <w:lang w:eastAsia="zh-CN"/>
        </w:rPr>
      </w:pPr>
      <w:r>
        <w:object w:dxaOrig="9165" w:dyaOrig="3810" w14:anchorId="251F73AD">
          <v:shape id="_x0000_i1060" type="#_x0000_t75" style="width:458.45pt;height:190.5pt" o:ole="">
            <v:imagedata r:id="rId77" o:title=""/>
          </v:shape>
          <o:OLEObject Type="Embed" ProgID="Visio.Drawing.15" ShapeID="_x0000_i1060" DrawAspect="Content" ObjectID="_1765310973" r:id="rId78"/>
        </w:object>
      </w:r>
    </w:p>
    <w:p w14:paraId="1FE51F3C" w14:textId="77777777" w:rsidR="00263994" w:rsidRPr="00AB5FED" w:rsidRDefault="00263994" w:rsidP="00263994">
      <w:pPr>
        <w:pStyle w:val="TF"/>
      </w:pPr>
      <w:r w:rsidRPr="00AB5FED">
        <w:t>Figure </w:t>
      </w:r>
      <w:r>
        <w:t>7</w:t>
      </w:r>
      <w:r w:rsidRPr="00AB5FED">
        <w:t>.</w:t>
      </w:r>
      <w:r w:rsidR="00ED3298">
        <w:t>3.</w:t>
      </w:r>
      <w:r w:rsidR="00EC5AD2">
        <w:t>2</w:t>
      </w:r>
      <w:r w:rsidRPr="00AB5FED">
        <w:t>.</w:t>
      </w:r>
      <w:r w:rsidR="00EC5AD2">
        <w:t>3.</w:t>
      </w:r>
      <w:r>
        <w:t>2-1: One-to-one video pull</w:t>
      </w:r>
    </w:p>
    <w:p w14:paraId="33EC0342" w14:textId="77777777" w:rsidR="00263994" w:rsidRDefault="00263994" w:rsidP="00263994">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rsidR="00FE322B">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w:t>
      </w:r>
      <w:r w:rsidR="00496729">
        <w:t>The MCVideo</w:t>
      </w:r>
      <w:r w:rsidR="00496729" w:rsidRPr="00DD695C">
        <w:t xml:space="preserve"> user at MC</w:t>
      </w:r>
      <w:r w:rsidR="00496729">
        <w:t>Video</w:t>
      </w:r>
      <w:r w:rsidR="00496729" w:rsidRPr="00DD695C">
        <w:t xml:space="preserve"> client 1 may include a functional alias use</w:t>
      </w:r>
      <w:r w:rsidR="00496729">
        <w:t>d within the MCVideo private call request</w:t>
      </w:r>
      <w:r w:rsidR="00496729" w:rsidRPr="00AB1E68">
        <w:t>.</w:t>
      </w:r>
    </w:p>
    <w:p w14:paraId="0045D93E" w14:textId="77777777" w:rsidR="00263994" w:rsidRPr="00AB5FED" w:rsidRDefault="00263994" w:rsidP="00263994">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rsidR="00496729">
        <w:t xml:space="preserve"> </w:t>
      </w:r>
      <w:r w:rsidR="00496729" w:rsidRPr="006C76E9">
        <w:t>MCVideo server verifies whether the provided functional alias, if present, can be used and has been activated for the user.</w:t>
      </w:r>
    </w:p>
    <w:p w14:paraId="12ABBFF8" w14:textId="77777777" w:rsidR="00263994" w:rsidRPr="00AB5FED" w:rsidRDefault="00263994" w:rsidP="00263994">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61F05985" w14:textId="77777777" w:rsidR="00263994" w:rsidRPr="00AB5FED" w:rsidRDefault="00263994" w:rsidP="00263994">
      <w:pPr>
        <w:pStyle w:val="NO"/>
      </w:pPr>
      <w:r w:rsidRPr="00AB5FED">
        <w:t>NOTE</w:t>
      </w:r>
      <w:r w:rsidR="00BA5542">
        <w:t> </w:t>
      </w:r>
      <w:r>
        <w:t>1</w:t>
      </w:r>
      <w:r w:rsidRPr="00AB5FED">
        <w:t>:</w:t>
      </w:r>
      <w:r w:rsidRPr="00AB5FED">
        <w:tab/>
        <w:t xml:space="preserve">Step </w:t>
      </w:r>
      <w:r>
        <w:t>3</w:t>
      </w:r>
      <w:r w:rsidRPr="00AB5FED">
        <w:t xml:space="preserve"> can occur at any time following step 4, and prior to step </w:t>
      </w:r>
      <w:r>
        <w:t>6</w:t>
      </w:r>
      <w:r w:rsidRPr="00AB5FED">
        <w:t>.</w:t>
      </w:r>
    </w:p>
    <w:p w14:paraId="5CA73603" w14:textId="77777777" w:rsidR="00263994" w:rsidRPr="00AB5FED" w:rsidRDefault="00263994" w:rsidP="00263994">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rsidR="00496729">
        <w:t xml:space="preserve">, </w:t>
      </w:r>
      <w:bookmarkStart w:id="688" w:name="_Hlk5009101"/>
      <w:r w:rsidR="00496729">
        <w:t>and, if available the functional alias</w:t>
      </w:r>
      <w:bookmarkEnd w:id="688"/>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15CFF652" w14:textId="77777777" w:rsidR="00263994" w:rsidRPr="00AB5FED" w:rsidRDefault="00263994" w:rsidP="00263994">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rsidR="00496729">
        <w:t xml:space="preserve"> </w:t>
      </w:r>
      <w:r w:rsidR="00496729" w:rsidRPr="004E3B71">
        <w:t>If a functional alias of the calling user is included it is displayed.</w:t>
      </w:r>
    </w:p>
    <w:p w14:paraId="66296A79" w14:textId="77777777" w:rsidR="00263994" w:rsidRPr="00AB5FED" w:rsidRDefault="00263994" w:rsidP="00263994">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5DE6971F" w14:textId="77777777" w:rsidR="00263994" w:rsidRPr="00AB5FED" w:rsidRDefault="00263994" w:rsidP="00263994">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72406111" w14:textId="77777777" w:rsidR="00263994" w:rsidRDefault="00263994" w:rsidP="00263994">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2AD8BD17" w14:textId="77777777" w:rsidR="00263994" w:rsidRPr="004E6B95" w:rsidRDefault="00263994" w:rsidP="000D58B0">
      <w:pPr>
        <w:pStyle w:val="NO"/>
      </w:pPr>
      <w:r w:rsidRPr="00AB5FED">
        <w:t>NOTE</w:t>
      </w:r>
      <w:r w:rsidR="00BA5542">
        <w:t> </w:t>
      </w:r>
      <w:r>
        <w:t>2</w:t>
      </w:r>
      <w:r w:rsidRPr="00AB5FED">
        <w:t>:</w:t>
      </w:r>
      <w:r w:rsidRPr="00AB5FED">
        <w:tab/>
      </w:r>
      <w:r>
        <w:t>When the video transmission is completed, the private call is released</w:t>
      </w:r>
      <w:r w:rsidRPr="00AB5FED">
        <w:t>.</w:t>
      </w:r>
    </w:p>
    <w:p w14:paraId="57DAF532" w14:textId="77777777" w:rsidR="002F566C" w:rsidRDefault="002F566C" w:rsidP="002F566C">
      <w:pPr>
        <w:pStyle w:val="Heading5"/>
        <w:rPr>
          <w:rFonts w:hint="eastAsia"/>
          <w:lang w:eastAsia="zh-CN"/>
        </w:rPr>
      </w:pPr>
      <w:bookmarkStart w:id="689" w:name="_Toc154698330"/>
      <w:r>
        <w:rPr>
          <w:rFonts w:hint="eastAsia"/>
          <w:lang w:eastAsia="zh-CN"/>
        </w:rPr>
        <w:t>7</w:t>
      </w:r>
      <w:r>
        <w:t>.</w:t>
      </w:r>
      <w:r>
        <w:rPr>
          <w:lang w:eastAsia="zh-CN"/>
        </w:rPr>
        <w:t>3.2.3</w:t>
      </w:r>
      <w:r>
        <w:t>.</w:t>
      </w:r>
      <w:r>
        <w:rPr>
          <w:lang w:eastAsia="zh-CN"/>
        </w:rPr>
        <w:t>3</w:t>
      </w:r>
      <w:r>
        <w:tab/>
        <w:t>One-to-one video pull – call release</w:t>
      </w:r>
      <w:bookmarkEnd w:id="689"/>
    </w:p>
    <w:p w14:paraId="05FD50D7" w14:textId="77777777" w:rsidR="002F566C" w:rsidRPr="00AD7C25" w:rsidRDefault="002F566C" w:rsidP="002F566C">
      <w:pPr>
        <w:rPr>
          <w:noProof/>
          <w:lang w:val="en-US"/>
        </w:rPr>
      </w:pPr>
      <w:r>
        <w:rPr>
          <w:noProof/>
          <w:lang w:val="en-US"/>
        </w:rPr>
        <w:t>The private call release procedure specified in subclause 7.2.2.3.3 is used for one-to-one video pull call release.</w:t>
      </w:r>
    </w:p>
    <w:p w14:paraId="6212FB21" w14:textId="77777777" w:rsidR="007F0AA6" w:rsidRDefault="007F0AA6" w:rsidP="00E61DB4">
      <w:pPr>
        <w:pStyle w:val="Heading4"/>
        <w:rPr>
          <w:lang w:eastAsia="zh-CN"/>
        </w:rPr>
      </w:pPr>
      <w:bookmarkStart w:id="690" w:name="_Toc154698331"/>
      <w:r>
        <w:rPr>
          <w:lang w:eastAsia="zh-CN"/>
        </w:rPr>
        <w:t>7</w:t>
      </w:r>
      <w:r>
        <w:t>.3</w:t>
      </w:r>
      <w:r>
        <w:rPr>
          <w:lang w:eastAsia="zh-CN"/>
        </w:rPr>
        <w:t>.2.4</w:t>
      </w:r>
      <w:r>
        <w:tab/>
        <w:t>One-from-server</w:t>
      </w:r>
      <w:r>
        <w:rPr>
          <w:lang w:eastAsia="zh-CN"/>
        </w:rPr>
        <w:t xml:space="preserve"> video pull</w:t>
      </w:r>
      <w:bookmarkEnd w:id="690"/>
    </w:p>
    <w:p w14:paraId="0D391595" w14:textId="77777777" w:rsidR="007F0AA6" w:rsidRDefault="007F0AA6" w:rsidP="00E61DB4">
      <w:pPr>
        <w:pStyle w:val="Heading5"/>
        <w:rPr>
          <w:lang w:eastAsia="zh-CN"/>
        </w:rPr>
      </w:pPr>
      <w:bookmarkStart w:id="691" w:name="_Toc154698332"/>
      <w:r>
        <w:rPr>
          <w:lang w:eastAsia="zh-CN"/>
        </w:rPr>
        <w:t>7</w:t>
      </w:r>
      <w:r>
        <w:t>.3</w:t>
      </w:r>
      <w:r>
        <w:rPr>
          <w:lang w:eastAsia="zh-CN"/>
        </w:rPr>
        <w:t>.2.4</w:t>
      </w:r>
      <w:r>
        <w:t>.</w:t>
      </w:r>
      <w:r>
        <w:rPr>
          <w:lang w:eastAsia="zh-CN"/>
        </w:rPr>
        <w:t>1</w:t>
      </w:r>
      <w:r>
        <w:tab/>
        <w:t>General</w:t>
      </w:r>
      <w:bookmarkEnd w:id="691"/>
    </w:p>
    <w:p w14:paraId="61FD9A84" w14:textId="77777777" w:rsidR="007F0AA6" w:rsidRDefault="007F0AA6" w:rsidP="007F0AA6">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591DAC4B" w14:textId="77777777" w:rsidR="007F0AA6" w:rsidRDefault="007F0AA6" w:rsidP="007F0AA6">
      <w:pPr>
        <w:pStyle w:val="NO"/>
        <w:rPr>
          <w:lang w:eastAsia="zh-CN"/>
        </w:rPr>
      </w:pPr>
      <w:r>
        <w:t>NOTE: This procedure fulfills the requirements for the stage 1 replay of stored video feature.</w:t>
      </w:r>
    </w:p>
    <w:p w14:paraId="62679A20" w14:textId="77777777" w:rsidR="007F0AA6" w:rsidRDefault="007F0AA6" w:rsidP="00E61DB4">
      <w:pPr>
        <w:pStyle w:val="Heading5"/>
        <w:rPr>
          <w:lang w:val="en-US"/>
        </w:rPr>
      </w:pPr>
      <w:bookmarkStart w:id="692" w:name="_Toc154698333"/>
      <w:r>
        <w:rPr>
          <w:lang w:eastAsia="zh-CN"/>
        </w:rPr>
        <w:t>7</w:t>
      </w:r>
      <w:r>
        <w:t>.3</w:t>
      </w:r>
      <w:r>
        <w:rPr>
          <w:lang w:eastAsia="zh-CN"/>
        </w:rPr>
        <w:t>.2.4</w:t>
      </w:r>
      <w:r>
        <w:t>.</w:t>
      </w:r>
      <w:r>
        <w:rPr>
          <w:lang w:eastAsia="zh-CN"/>
        </w:rPr>
        <w:t>2</w:t>
      </w:r>
      <w:r>
        <w:tab/>
        <w:t>Procedure</w:t>
      </w:r>
      <w:bookmarkEnd w:id="692"/>
    </w:p>
    <w:p w14:paraId="3B90B882" w14:textId="77777777" w:rsidR="007F0AA6" w:rsidRDefault="007F0AA6" w:rsidP="007F0AA6">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3A0328DF" w14:textId="77777777" w:rsidR="007F0AA6" w:rsidRDefault="007F0AA6" w:rsidP="007F0AA6">
      <w:pPr>
        <w:rPr>
          <w:lang w:val="en-US"/>
        </w:rPr>
      </w:pPr>
      <w:r>
        <w:rPr>
          <w:lang w:val="en-US"/>
        </w:rPr>
        <w:t>Pre-conditions:</w:t>
      </w:r>
    </w:p>
    <w:p w14:paraId="2643BE17" w14:textId="77777777" w:rsidR="0028023D" w:rsidRDefault="0028023D" w:rsidP="0028023D">
      <w:pPr>
        <w:pStyle w:val="B1"/>
        <w:rPr>
          <w:lang w:val="en-US"/>
        </w:rPr>
      </w:pPr>
      <w:r>
        <w:rPr>
          <w:lang w:val="en-US"/>
        </w:rPr>
        <w:t>1.</w:t>
      </w:r>
      <w:r>
        <w:rPr>
          <w:lang w:val="en-US"/>
        </w:rPr>
        <w:tab/>
        <w:t>MCVideo user 1 on MCVideo client 1 has been authenticated and authorized to use MCVideo service.</w:t>
      </w:r>
    </w:p>
    <w:p w14:paraId="0FE05259" w14:textId="77777777" w:rsidR="0028023D" w:rsidRDefault="0028023D" w:rsidP="0028023D">
      <w:pPr>
        <w:pStyle w:val="B1"/>
        <w:rPr>
          <w:lang w:val="en-US"/>
        </w:rPr>
      </w:pPr>
      <w:r>
        <w:rPr>
          <w:lang w:val="en-US"/>
        </w:rPr>
        <w:t>2.</w:t>
      </w:r>
      <w:r>
        <w:rPr>
          <w:lang w:val="en-US"/>
        </w:rPr>
        <w:tab/>
        <w:t>MCVideo client 1 is registered.</w:t>
      </w:r>
    </w:p>
    <w:p w14:paraId="2BC3D994" w14:textId="77777777" w:rsidR="0028023D" w:rsidRDefault="0028023D" w:rsidP="0028023D">
      <w:pPr>
        <w:pStyle w:val="B1"/>
        <w:rPr>
          <w:lang w:val="en-US"/>
        </w:rPr>
      </w:pPr>
      <w:r>
        <w:rPr>
          <w:lang w:val="en-US"/>
        </w:rPr>
        <w:t>3.</w:t>
      </w:r>
      <w:r>
        <w:rPr>
          <w:lang w:val="en-US"/>
        </w:rPr>
        <w:tab/>
      </w:r>
      <w:r>
        <w:t>MCVideo client 1 has been received the URL of a video file available on the MCVideo server, e.g. within an MCData SDS.</w:t>
      </w:r>
    </w:p>
    <w:p w14:paraId="137ED3EA" w14:textId="77777777" w:rsidR="007F0AA6" w:rsidRDefault="007F0AA6" w:rsidP="007F0AA6">
      <w:pPr>
        <w:pStyle w:val="TH"/>
      </w:pPr>
      <w:r>
        <w:object w:dxaOrig="5638" w:dyaOrig="5471" w14:anchorId="42A58405">
          <v:shape id="_x0000_i1061" type="#_x0000_t75" style="width:281.6pt;height:273.4pt" o:ole="" filled="t">
            <v:fill color2="black"/>
            <v:imagedata r:id="rId79" o:title=""/>
          </v:shape>
          <o:OLEObject Type="Embed" ProgID="Visio.Drawing.11" ShapeID="_x0000_i1061" DrawAspect="Content" ObjectID="_1765310974" r:id="rId80"/>
        </w:object>
      </w:r>
    </w:p>
    <w:p w14:paraId="039486FC" w14:textId="77777777" w:rsidR="007F0AA6" w:rsidRDefault="007F0AA6" w:rsidP="007F0AA6">
      <w:pPr>
        <w:pStyle w:val="TF"/>
      </w:pPr>
      <w:r>
        <w:t>Figure 7.</w:t>
      </w:r>
      <w:r w:rsidR="00520A35">
        <w:t>3</w:t>
      </w:r>
      <w:r>
        <w:t>.2.</w:t>
      </w:r>
      <w:r w:rsidR="00520A35">
        <w:t>4</w:t>
      </w:r>
      <w:r>
        <w:t>.2-1: One-from-server video pull</w:t>
      </w:r>
    </w:p>
    <w:p w14:paraId="740B3641" w14:textId="77777777" w:rsidR="007F0AA6" w:rsidRDefault="007F0AA6" w:rsidP="007F0AA6">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6D2D4B1B" w14:textId="77777777" w:rsidR="007F0AA6" w:rsidRDefault="007F0AA6" w:rsidP="007F0AA6">
      <w:pPr>
        <w:pStyle w:val="B1"/>
      </w:pPr>
      <w:r>
        <w:t>2.</w:t>
      </w:r>
      <w:r w:rsidR="00EC63A3">
        <w:tab/>
      </w:r>
      <w:r>
        <w:t>MCVideo server checks whether MCVideo client 1 is authorized to pull the requested video from the server.</w:t>
      </w:r>
    </w:p>
    <w:p w14:paraId="7DA72F6F" w14:textId="77777777" w:rsidR="007F0AA6" w:rsidRDefault="007F0AA6" w:rsidP="007F0AA6">
      <w:pPr>
        <w:pStyle w:val="B1"/>
      </w:pPr>
      <w:r>
        <w:t>3.</w:t>
      </w:r>
      <w:r>
        <w:tab/>
        <w:t>MCVideo server accepts the pull from server request and sends an MCVideo pull from server response. The response contains the SDP answer.</w:t>
      </w:r>
    </w:p>
    <w:p w14:paraId="11D3B36F" w14:textId="77777777" w:rsidR="007F0AA6" w:rsidRDefault="007F0AA6" w:rsidP="007F0AA6">
      <w:pPr>
        <w:pStyle w:val="NO"/>
      </w:pPr>
      <w:r>
        <w:t>NOTE</w:t>
      </w:r>
      <w:r w:rsidR="00BA5542">
        <w:t> </w:t>
      </w:r>
      <w:r>
        <w:t>1:</w:t>
      </w:r>
      <w:r>
        <w:tab/>
        <w:t>The SDP may contain a media description that allows the receiving party to remote control the stream (e.g. rewind, fast forward).</w:t>
      </w:r>
    </w:p>
    <w:p w14:paraId="0197516A" w14:textId="77777777" w:rsidR="007F0AA6" w:rsidRDefault="007F0AA6" w:rsidP="007F0AA6">
      <w:pPr>
        <w:pStyle w:val="B1"/>
      </w:pPr>
      <w:r>
        <w:t>4.</w:t>
      </w:r>
      <w:r>
        <w:tab/>
        <w:t>MCVideo client 1 and MCVideo server have successfully established the media plane and transmission control for the video stream.</w:t>
      </w:r>
    </w:p>
    <w:p w14:paraId="251B09CE" w14:textId="77777777" w:rsidR="007F0AA6" w:rsidRDefault="007F0AA6" w:rsidP="007F0AA6">
      <w:pPr>
        <w:pStyle w:val="B1"/>
      </w:pPr>
      <w:r>
        <w:t>5.</w:t>
      </w:r>
      <w:r>
        <w:tab/>
        <w:t>Video stream is transmitted from MCVideo server to MCVideo client 1. The MCVideo client 1 may be able to remote control the video stream, subject to SDP negotiation.</w:t>
      </w:r>
    </w:p>
    <w:p w14:paraId="1953E374" w14:textId="77777777" w:rsidR="007F0AA6" w:rsidRDefault="007F0AA6" w:rsidP="007F0AA6">
      <w:pPr>
        <w:pStyle w:val="B1"/>
      </w:pPr>
      <w:r>
        <w:t>6.</w:t>
      </w:r>
      <w:r>
        <w:tab/>
        <w:t>MCVideo user  on MCVideo client 1 stops the video pull from the server and sends an MCVideo pull from server complete request.</w:t>
      </w:r>
    </w:p>
    <w:p w14:paraId="4249A049" w14:textId="77777777" w:rsidR="007F0AA6" w:rsidRDefault="007F0AA6" w:rsidP="007F0AA6">
      <w:pPr>
        <w:pStyle w:val="B1"/>
      </w:pPr>
      <w:r>
        <w:t>7.</w:t>
      </w:r>
      <w:r>
        <w:tab/>
        <w:t>MCVideo server acknowledges the end of the communication.</w:t>
      </w:r>
    </w:p>
    <w:p w14:paraId="1D96E920" w14:textId="77777777" w:rsidR="007F0AA6" w:rsidRDefault="007F0AA6" w:rsidP="007F0AA6">
      <w:pPr>
        <w:pStyle w:val="NO"/>
      </w:pPr>
      <w:r>
        <w:t>NOTE</w:t>
      </w:r>
      <w:r w:rsidR="00BA5542">
        <w:t> </w:t>
      </w:r>
      <w:r>
        <w:t>2:</w:t>
      </w:r>
      <w:r>
        <w:tab/>
        <w:t>Alternatively, based on internal criteria (e.g. maximum duration of the video playback, end of the video file), the MCVideo server can end the transmission.</w:t>
      </w:r>
    </w:p>
    <w:p w14:paraId="417A2F44" w14:textId="77777777" w:rsidR="007F0AA6" w:rsidRDefault="007F0AA6" w:rsidP="007F0AA6">
      <w:pPr>
        <w:rPr>
          <w:lang w:val="en-US"/>
        </w:rPr>
      </w:pPr>
    </w:p>
    <w:p w14:paraId="077417DA" w14:textId="77777777" w:rsidR="008425A1" w:rsidRDefault="008425A1" w:rsidP="00E61DB4">
      <w:pPr>
        <w:pStyle w:val="Heading3"/>
        <w:rPr>
          <w:rFonts w:hint="eastAsia"/>
          <w:lang w:eastAsia="zh-CN"/>
        </w:rPr>
      </w:pPr>
      <w:bookmarkStart w:id="693" w:name="_Toc154698334"/>
      <w:r>
        <w:rPr>
          <w:rFonts w:hint="eastAsia"/>
          <w:lang w:eastAsia="zh-CN"/>
        </w:rPr>
        <w:t>7</w:t>
      </w:r>
      <w:r>
        <w:t>.</w:t>
      </w:r>
      <w:r w:rsidR="00ED3298">
        <w:rPr>
          <w:lang w:eastAsia="zh-CN"/>
        </w:rPr>
        <w:t>3.3</w:t>
      </w:r>
      <w:r>
        <w:tab/>
        <w:t>Off-network video p</w:t>
      </w:r>
      <w:r>
        <w:rPr>
          <w:lang w:eastAsia="zh-CN"/>
        </w:rPr>
        <w:t>ull</w:t>
      </w:r>
      <w:bookmarkEnd w:id="693"/>
    </w:p>
    <w:p w14:paraId="0BC3B900" w14:textId="77777777" w:rsidR="008425A1" w:rsidRDefault="008425A1" w:rsidP="00E61DB4">
      <w:pPr>
        <w:pStyle w:val="Heading4"/>
      </w:pPr>
      <w:bookmarkStart w:id="694" w:name="_Toc154698335"/>
      <w:r>
        <w:rPr>
          <w:rFonts w:hint="eastAsia"/>
          <w:lang w:eastAsia="zh-CN"/>
        </w:rPr>
        <w:t>7</w:t>
      </w:r>
      <w:r>
        <w:t>.</w:t>
      </w:r>
      <w:r w:rsidR="00ED3298">
        <w:rPr>
          <w:lang w:eastAsia="zh-CN"/>
        </w:rPr>
        <w:t>3.3</w:t>
      </w:r>
      <w:r>
        <w:t>.1</w:t>
      </w:r>
      <w:r>
        <w:tab/>
        <w:t>General</w:t>
      </w:r>
      <w:bookmarkEnd w:id="694"/>
    </w:p>
    <w:p w14:paraId="6E9CEE51" w14:textId="77777777" w:rsidR="007A518C" w:rsidRPr="00351C28" w:rsidRDefault="00351C28" w:rsidP="007A518C">
      <w:r>
        <w:t>A MCVideo client pulls a video from another MCVideo client directly, i.e. without involving the network</w:t>
      </w:r>
      <w:r w:rsidRPr="00AB5FED">
        <w:t>.</w:t>
      </w:r>
      <w:r w:rsidR="007A518C" w:rsidRPr="007A518C">
        <w:t xml:space="preserve"> </w:t>
      </w:r>
    </w:p>
    <w:p w14:paraId="156F97E8" w14:textId="77777777" w:rsidR="007A518C" w:rsidRDefault="007A518C" w:rsidP="007A518C">
      <w:pPr>
        <w:rPr>
          <w:lang w:eastAsia="zh-CN"/>
        </w:rPr>
      </w:pPr>
      <w:r>
        <w:rPr>
          <w:lang w:eastAsia="zh-CN"/>
        </w:rPr>
        <w:t xml:space="preserve">Off-network video pull communications </w:t>
      </w:r>
      <w:r>
        <w:t>are based on ProSe capabilities as described in clause 7.18.</w:t>
      </w:r>
    </w:p>
    <w:p w14:paraId="75236A22" w14:textId="77777777" w:rsidR="00351C28" w:rsidRPr="00351C28" w:rsidRDefault="00351C28" w:rsidP="00351C28"/>
    <w:p w14:paraId="6AAB85CC" w14:textId="77777777" w:rsidR="008425A1" w:rsidRDefault="008425A1" w:rsidP="00E61DB4">
      <w:pPr>
        <w:pStyle w:val="Heading4"/>
        <w:rPr>
          <w:lang w:eastAsia="zh-CN"/>
        </w:rPr>
      </w:pPr>
      <w:bookmarkStart w:id="695" w:name="_Toc154698336"/>
      <w:r>
        <w:rPr>
          <w:rFonts w:hint="eastAsia"/>
          <w:lang w:eastAsia="zh-CN"/>
        </w:rPr>
        <w:t>7</w:t>
      </w:r>
      <w:r>
        <w:t>.</w:t>
      </w:r>
      <w:r w:rsidR="00ED3298">
        <w:rPr>
          <w:lang w:eastAsia="zh-CN"/>
        </w:rPr>
        <w:t>3.3</w:t>
      </w:r>
      <w:r>
        <w:t>.2</w:t>
      </w:r>
      <w:r>
        <w:tab/>
        <w:t>Information flows for o</w:t>
      </w:r>
      <w:r>
        <w:rPr>
          <w:lang w:eastAsia="zh-CN"/>
        </w:rPr>
        <w:t xml:space="preserve">ff-network </w:t>
      </w:r>
      <w:r>
        <w:t>video p</w:t>
      </w:r>
      <w:r>
        <w:rPr>
          <w:lang w:eastAsia="zh-CN"/>
        </w:rPr>
        <w:t>ull</w:t>
      </w:r>
      <w:bookmarkEnd w:id="695"/>
    </w:p>
    <w:p w14:paraId="5138CF3B" w14:textId="77777777" w:rsidR="00500952" w:rsidRPr="00500952" w:rsidRDefault="00500952" w:rsidP="00500952">
      <w:pPr>
        <w:rPr>
          <w:noProof/>
        </w:rPr>
      </w:pPr>
      <w:r w:rsidRPr="00500952">
        <w:rPr>
          <w:noProof/>
        </w:rPr>
        <w:t>The following information flows for private call specified in subclause 7.2.3.2 are used for off-network video pull:</w:t>
      </w:r>
    </w:p>
    <w:p w14:paraId="0B72E866" w14:textId="77777777" w:rsidR="00500952" w:rsidRPr="00500952" w:rsidRDefault="00500952" w:rsidP="00500952">
      <w:pPr>
        <w:pStyle w:val="B1"/>
        <w:rPr>
          <w:noProof/>
        </w:rPr>
      </w:pPr>
      <w:r w:rsidRPr="00500952">
        <w:rPr>
          <w:noProof/>
        </w:rPr>
        <w:t>-</w:t>
      </w:r>
      <w:r w:rsidRPr="00500952">
        <w:rPr>
          <w:noProof/>
        </w:rPr>
        <w:tab/>
        <w:t>Private communication request; and</w:t>
      </w:r>
    </w:p>
    <w:p w14:paraId="524A3BFD" w14:textId="77777777" w:rsidR="00500952" w:rsidRPr="00500952" w:rsidRDefault="00500952" w:rsidP="00500952">
      <w:pPr>
        <w:pStyle w:val="B1"/>
        <w:rPr>
          <w:rFonts w:hint="eastAsia"/>
          <w:noProof/>
          <w:lang w:val="en-US"/>
        </w:rPr>
      </w:pPr>
      <w:r w:rsidRPr="00500952">
        <w:rPr>
          <w:noProof/>
        </w:rPr>
        <w:t>-</w:t>
      </w:r>
      <w:r w:rsidRPr="00500952">
        <w:rPr>
          <w:noProof/>
        </w:rPr>
        <w:tab/>
        <w:t>Private communication answer response.</w:t>
      </w:r>
    </w:p>
    <w:p w14:paraId="04EC35D3" w14:textId="77777777" w:rsidR="008425A1" w:rsidRDefault="008425A1" w:rsidP="00E61DB4">
      <w:pPr>
        <w:pStyle w:val="Heading4"/>
        <w:rPr>
          <w:rFonts w:hint="eastAsia"/>
          <w:lang w:eastAsia="zh-CN"/>
        </w:rPr>
      </w:pPr>
      <w:bookmarkStart w:id="696" w:name="_Toc154698337"/>
      <w:r>
        <w:rPr>
          <w:rFonts w:hint="eastAsia"/>
          <w:lang w:eastAsia="zh-CN"/>
        </w:rPr>
        <w:t>7</w:t>
      </w:r>
      <w:r>
        <w:t>.</w:t>
      </w:r>
      <w:r w:rsidR="00ED3298">
        <w:rPr>
          <w:lang w:eastAsia="zh-CN"/>
        </w:rPr>
        <w:t>3.3</w:t>
      </w:r>
      <w:r>
        <w:t>.3</w:t>
      </w:r>
      <w:r>
        <w:tab/>
        <w:t>Video p</w:t>
      </w:r>
      <w:r>
        <w:rPr>
          <w:lang w:eastAsia="zh-CN"/>
        </w:rPr>
        <w:t>ull to self</w:t>
      </w:r>
      <w:bookmarkEnd w:id="696"/>
    </w:p>
    <w:p w14:paraId="74D99C1E" w14:textId="77777777" w:rsidR="008425A1" w:rsidRDefault="008425A1" w:rsidP="00E61DB4">
      <w:pPr>
        <w:pStyle w:val="Heading5"/>
        <w:rPr>
          <w:lang w:eastAsia="zh-CN"/>
        </w:rPr>
      </w:pPr>
      <w:bookmarkStart w:id="697" w:name="_Toc154698338"/>
      <w:r>
        <w:rPr>
          <w:rFonts w:hint="eastAsia"/>
          <w:lang w:eastAsia="zh-CN"/>
        </w:rPr>
        <w:t>7</w:t>
      </w:r>
      <w:r>
        <w:t>.</w:t>
      </w:r>
      <w:r w:rsidR="00ED3298">
        <w:rPr>
          <w:lang w:eastAsia="zh-CN"/>
        </w:rPr>
        <w:t>3.3</w:t>
      </w:r>
      <w:r>
        <w:t>.3.</w:t>
      </w:r>
      <w:r>
        <w:rPr>
          <w:rFonts w:hint="eastAsia"/>
          <w:lang w:eastAsia="zh-CN"/>
        </w:rPr>
        <w:t>1</w:t>
      </w:r>
      <w:r>
        <w:tab/>
      </w:r>
      <w:r>
        <w:rPr>
          <w:rFonts w:hint="eastAsia"/>
          <w:lang w:eastAsia="zh-CN"/>
        </w:rPr>
        <w:t>General</w:t>
      </w:r>
      <w:bookmarkEnd w:id="697"/>
    </w:p>
    <w:p w14:paraId="5B471B24" w14:textId="77777777" w:rsidR="00C50482" w:rsidRPr="00C50482" w:rsidRDefault="00C50482" w:rsidP="00C50482">
      <w:pPr>
        <w:rPr>
          <w:rFonts w:hint="eastAsia"/>
        </w:rPr>
      </w:pPr>
      <w:r>
        <w:t>A MCVideo user requests another MCVideo user to deliver a video from its MCVideo client.</w:t>
      </w:r>
    </w:p>
    <w:p w14:paraId="51E911D0" w14:textId="77777777" w:rsidR="008425A1" w:rsidRDefault="008425A1" w:rsidP="00E61DB4">
      <w:pPr>
        <w:pStyle w:val="Heading5"/>
        <w:rPr>
          <w:lang w:eastAsia="zh-CN"/>
        </w:rPr>
      </w:pPr>
      <w:bookmarkStart w:id="698" w:name="_Toc154698339"/>
      <w:r>
        <w:rPr>
          <w:rFonts w:hint="eastAsia"/>
          <w:lang w:eastAsia="zh-CN"/>
        </w:rPr>
        <w:t>7</w:t>
      </w:r>
      <w:r>
        <w:t>.</w:t>
      </w:r>
      <w:r w:rsidR="00ED3298">
        <w:rPr>
          <w:lang w:eastAsia="zh-CN"/>
        </w:rPr>
        <w:t>3.3</w:t>
      </w:r>
      <w:r>
        <w:t>.3.</w:t>
      </w:r>
      <w:r>
        <w:rPr>
          <w:rFonts w:hint="eastAsia"/>
          <w:lang w:eastAsia="zh-CN"/>
        </w:rPr>
        <w:t>2</w:t>
      </w:r>
      <w:r>
        <w:tab/>
      </w:r>
      <w:r>
        <w:rPr>
          <w:rFonts w:hint="eastAsia"/>
          <w:lang w:eastAsia="zh-CN"/>
        </w:rPr>
        <w:t>Procedure</w:t>
      </w:r>
      <w:bookmarkEnd w:id="698"/>
    </w:p>
    <w:p w14:paraId="755D3B51" w14:textId="77777777" w:rsidR="008425A1" w:rsidRDefault="008425A1" w:rsidP="008425A1">
      <w:pPr>
        <w:rPr>
          <w:noProof/>
          <w:lang w:val="en-US"/>
        </w:rPr>
      </w:pPr>
      <w:r>
        <w:rPr>
          <w:noProof/>
          <w:lang w:val="en-US"/>
        </w:rPr>
        <w:t>Figure</w:t>
      </w:r>
      <w:r w:rsidR="00ED3298">
        <w:rPr>
          <w:noProof/>
          <w:lang w:val="en-US"/>
        </w:rPr>
        <w:t> </w:t>
      </w:r>
      <w:r>
        <w:rPr>
          <w:noProof/>
          <w:lang w:val="en-US"/>
        </w:rPr>
        <w:t>7.</w:t>
      </w:r>
      <w:r w:rsidR="00ED3298">
        <w:rPr>
          <w:noProof/>
          <w:lang w:val="en-US"/>
        </w:rPr>
        <w:t>3.3</w:t>
      </w:r>
      <w:r>
        <w:rPr>
          <w:noProof/>
          <w:lang w:val="en-US"/>
        </w:rPr>
        <w:t>.3.2-1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B97BB4" w14:textId="77777777" w:rsidR="008425A1" w:rsidRDefault="008425A1" w:rsidP="008425A1">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2ACB63CF" w14:textId="77777777" w:rsidR="008425A1" w:rsidRDefault="008425A1" w:rsidP="008425A1">
      <w:r>
        <w:t>Pre-conditions:</w:t>
      </w:r>
    </w:p>
    <w:p w14:paraId="57C0D79C" w14:textId="77777777" w:rsidR="008425A1" w:rsidRDefault="008425A1" w:rsidP="008425A1">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1C1C6C97" w14:textId="77777777" w:rsidR="008425A1" w:rsidRDefault="008425A1" w:rsidP="008425A1">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97EAC6F" w14:textId="77777777" w:rsidR="008425A1" w:rsidRDefault="008425A1" w:rsidP="008425A1">
      <w:pPr>
        <w:pStyle w:val="B1"/>
      </w:pPr>
      <w:r>
        <w:rPr>
          <w:noProof/>
          <w:lang w:val="en-US"/>
        </w:rPr>
        <w:t>3.</w:t>
      </w:r>
      <w:r>
        <w:rPr>
          <w:noProof/>
          <w:lang w:val="en-US"/>
        </w:rPr>
        <w:tab/>
      </w:r>
      <w:r>
        <w:t>MCVideo client A has discovered MCVideo client B in proximity, associated with MCVideo user B, using ProSe Discovery procedures.</w:t>
      </w:r>
    </w:p>
    <w:p w14:paraId="5BA9CE0D" w14:textId="77777777" w:rsidR="008425A1" w:rsidRPr="000A4731" w:rsidRDefault="008425A1" w:rsidP="000D58B0">
      <w:pPr>
        <w:pStyle w:val="TH"/>
        <w:rPr>
          <w:noProof/>
          <w:lang w:val="en-US"/>
        </w:rPr>
      </w:pPr>
      <w:r>
        <w:object w:dxaOrig="6305" w:dyaOrig="6238" w14:anchorId="62C69B4A">
          <v:shape id="_x0000_i1062" type="#_x0000_t75" style="width:370.05pt;height:366.85pt" o:ole="">
            <v:imagedata r:id="rId81" o:title=""/>
          </v:shape>
          <o:OLEObject Type="Embed" ProgID="Visio.Drawing.11" ShapeID="_x0000_i1062" DrawAspect="Content" ObjectID="_1765310975" r:id="rId82"/>
        </w:object>
      </w:r>
    </w:p>
    <w:p w14:paraId="1C52BD9D" w14:textId="77777777" w:rsidR="008425A1" w:rsidRDefault="008425A1" w:rsidP="008425A1">
      <w:pPr>
        <w:pStyle w:val="TF"/>
        <w:rPr>
          <w:rFonts w:hint="eastAsia"/>
          <w:lang w:eastAsia="zh-CN"/>
        </w:rPr>
      </w:pPr>
      <w:r>
        <w:t>Figure 7.</w:t>
      </w:r>
      <w:r w:rsidR="00ED3298">
        <w:t>3.3</w:t>
      </w:r>
      <w:r>
        <w:t>.3.2-1: Off-network video pull to self</w:t>
      </w:r>
    </w:p>
    <w:p w14:paraId="2D40F14D" w14:textId="77777777" w:rsidR="008425A1" w:rsidRDefault="008425A1" w:rsidP="008425A1">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2F75D278" w14:textId="77777777" w:rsidR="008425A1" w:rsidRDefault="008425A1" w:rsidP="008425A1">
      <w:pPr>
        <w:pStyle w:val="B1"/>
      </w:pPr>
      <w:r>
        <w:t>2a.</w:t>
      </w:r>
      <w:r>
        <w:tab/>
        <w:t>The MCVideo client B notifies the MCVideo user B about the incoming v</w:t>
      </w:r>
      <w:r>
        <w:rPr>
          <w:lang w:val="en-US"/>
        </w:rPr>
        <w:t>ideo pull request</w:t>
      </w:r>
      <w:r>
        <w:t>.</w:t>
      </w:r>
    </w:p>
    <w:p w14:paraId="5618019C" w14:textId="77777777" w:rsidR="008425A1" w:rsidRDefault="008425A1" w:rsidP="008425A1">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7202AA77" w14:textId="77777777" w:rsidR="008425A1" w:rsidRDefault="008425A1" w:rsidP="008425A1">
      <w:pPr>
        <w:pStyle w:val="NO"/>
      </w:pPr>
      <w:r>
        <w:t>NOTE</w:t>
      </w:r>
      <w:r w:rsidR="00BA5542">
        <w:t> </w:t>
      </w:r>
      <w:r>
        <w:t>1:</w:t>
      </w:r>
      <w:r>
        <w:tab/>
        <w:t>Step 2a and step 2b can occur in any order.</w:t>
      </w:r>
    </w:p>
    <w:p w14:paraId="6B528D8A" w14:textId="77777777" w:rsidR="008425A1" w:rsidRDefault="008425A1" w:rsidP="008425A1">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590CE024" w14:textId="77777777" w:rsidR="008425A1" w:rsidRDefault="008425A1" w:rsidP="008425A1">
      <w:pPr>
        <w:pStyle w:val="B1"/>
      </w:pPr>
      <w:r>
        <w:t>4.</w:t>
      </w:r>
      <w:r>
        <w:tab/>
        <w:t>The MCVideo client A and the MCVideo client B establish the media plane for communication.</w:t>
      </w:r>
    </w:p>
    <w:p w14:paraId="5DFFAC67" w14:textId="77777777" w:rsidR="008425A1" w:rsidRPr="000A4731" w:rsidRDefault="008425A1" w:rsidP="008425A1">
      <w:pPr>
        <w:pStyle w:val="NO"/>
        <w:rPr>
          <w:noProof/>
          <w:lang w:val="en-US"/>
        </w:rPr>
      </w:pPr>
      <w:r w:rsidRPr="00BA5542">
        <w:t>NOTE</w:t>
      </w:r>
      <w:r w:rsidR="00BA5542">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3485D7C4" w14:textId="77777777" w:rsidR="008425A1" w:rsidRDefault="008425A1" w:rsidP="008425A1">
      <w:pPr>
        <w:pStyle w:val="B1"/>
      </w:pPr>
      <w:r>
        <w:t>5.</w:t>
      </w:r>
      <w:r>
        <w:tab/>
        <w:t>Media is transmitted from MCVideo client B to MCVideo client A and presented to the MCVideo user A.</w:t>
      </w:r>
    </w:p>
    <w:p w14:paraId="0DB346B5" w14:textId="77777777" w:rsidR="008425A1" w:rsidRPr="00AD7C25" w:rsidRDefault="008425A1" w:rsidP="000D58B0">
      <w:pPr>
        <w:pStyle w:val="NO"/>
        <w:rPr>
          <w:noProof/>
          <w:lang w:val="en-US"/>
        </w:rPr>
      </w:pPr>
      <w:r>
        <w:rPr>
          <w:noProof/>
          <w:lang w:val="en-US"/>
        </w:rPr>
        <w:t>NOTE</w:t>
      </w:r>
      <w:r w:rsidR="00BA5542">
        <w:rPr>
          <w:noProof/>
          <w:lang w:val="en-US"/>
        </w:rPr>
        <w:t> </w:t>
      </w:r>
      <w:r>
        <w:rPr>
          <w:noProof/>
          <w:lang w:val="en-US"/>
        </w:rPr>
        <w:t>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1AC52B0" w14:textId="77777777" w:rsidR="00ED3298" w:rsidRDefault="00ED3298" w:rsidP="00E61DB4">
      <w:pPr>
        <w:pStyle w:val="Heading2"/>
        <w:rPr>
          <w:lang w:eastAsia="zh-CN"/>
        </w:rPr>
      </w:pPr>
      <w:bookmarkStart w:id="699" w:name="_Toc154698340"/>
      <w:r>
        <w:rPr>
          <w:lang w:eastAsia="zh-CN"/>
        </w:rPr>
        <w:lastRenderedPageBreak/>
        <w:t>7.</w:t>
      </w:r>
      <w:r w:rsidR="004F3C2A">
        <w:rPr>
          <w:lang w:eastAsia="zh-CN"/>
        </w:rPr>
        <w:t>4</w:t>
      </w:r>
      <w:r>
        <w:rPr>
          <w:lang w:eastAsia="zh-CN"/>
        </w:rPr>
        <w:tab/>
        <w:t>Video push</w:t>
      </w:r>
      <w:bookmarkEnd w:id="699"/>
    </w:p>
    <w:p w14:paraId="3AED07F9" w14:textId="77777777" w:rsidR="00ED3298" w:rsidRDefault="00ED3298" w:rsidP="00E61DB4">
      <w:pPr>
        <w:pStyle w:val="Heading3"/>
        <w:rPr>
          <w:lang w:eastAsia="zh-CN"/>
        </w:rPr>
      </w:pPr>
      <w:bookmarkStart w:id="700" w:name="_Toc154698341"/>
      <w:r>
        <w:rPr>
          <w:lang w:eastAsia="zh-CN"/>
        </w:rPr>
        <w:t>7.</w:t>
      </w:r>
      <w:r w:rsidR="004F3C2A">
        <w:rPr>
          <w:lang w:eastAsia="zh-CN"/>
        </w:rPr>
        <w:t>4</w:t>
      </w:r>
      <w:r>
        <w:rPr>
          <w:lang w:eastAsia="zh-CN"/>
        </w:rPr>
        <w:t>.1</w:t>
      </w:r>
      <w:r>
        <w:rPr>
          <w:lang w:eastAsia="zh-CN"/>
        </w:rPr>
        <w:tab/>
        <w:t>General</w:t>
      </w:r>
      <w:bookmarkEnd w:id="700"/>
    </w:p>
    <w:p w14:paraId="3257B3B9" w14:textId="77777777" w:rsidR="00C50482" w:rsidRDefault="00C50482" w:rsidP="00C50482">
      <w:pPr>
        <w:tabs>
          <w:tab w:val="left" w:pos="6278"/>
        </w:tabs>
      </w:pPr>
      <w:r>
        <w:t>MCVideo push is</w:t>
      </w:r>
      <w:r w:rsidRPr="00AB5FED">
        <w:t xml:space="preserve"> enabled in both on-network and off-network</w:t>
      </w:r>
      <w:r>
        <w:t xml:space="preserve"> mode</w:t>
      </w:r>
      <w:r w:rsidRPr="00AB5FED">
        <w:t>.</w:t>
      </w:r>
    </w:p>
    <w:p w14:paraId="699698FF" w14:textId="77777777" w:rsidR="00C50482" w:rsidRDefault="00C50482" w:rsidP="00C50482">
      <w:pPr>
        <w:tabs>
          <w:tab w:val="left" w:pos="6278"/>
        </w:tabs>
      </w:pPr>
      <w:r>
        <w:t>For on-network MCVideo push is supported between MCVideo clients, or between a MCVideo client and a MCVideo server.</w:t>
      </w:r>
    </w:p>
    <w:p w14:paraId="517851D7" w14:textId="77777777" w:rsidR="00C50482" w:rsidRPr="00C50482" w:rsidRDefault="00C50482" w:rsidP="00C50482">
      <w:r>
        <w:t>For off-network MCVideo push is supported between MCVideo clients only.</w:t>
      </w:r>
    </w:p>
    <w:p w14:paraId="0FE891D4" w14:textId="77777777" w:rsidR="00ED3298" w:rsidRDefault="00ED3298" w:rsidP="00E61DB4">
      <w:pPr>
        <w:pStyle w:val="Heading3"/>
        <w:rPr>
          <w:lang w:eastAsia="zh-CN"/>
        </w:rPr>
      </w:pPr>
      <w:bookmarkStart w:id="701" w:name="_Toc154698342"/>
      <w:r>
        <w:rPr>
          <w:lang w:eastAsia="zh-CN"/>
        </w:rPr>
        <w:t>7.</w:t>
      </w:r>
      <w:r w:rsidR="004F3C2A">
        <w:rPr>
          <w:lang w:eastAsia="zh-CN"/>
        </w:rPr>
        <w:t>4</w:t>
      </w:r>
      <w:r>
        <w:rPr>
          <w:lang w:eastAsia="zh-CN"/>
        </w:rPr>
        <w:t>.2</w:t>
      </w:r>
      <w:r>
        <w:rPr>
          <w:lang w:eastAsia="zh-CN"/>
        </w:rPr>
        <w:tab/>
        <w:t>On-network video push</w:t>
      </w:r>
      <w:bookmarkEnd w:id="701"/>
    </w:p>
    <w:p w14:paraId="682F3AFE" w14:textId="77777777" w:rsidR="00B57A07" w:rsidRDefault="00B57A07" w:rsidP="00E61DB4">
      <w:pPr>
        <w:pStyle w:val="Heading4"/>
        <w:rPr>
          <w:lang w:eastAsia="zh-CN"/>
        </w:rPr>
      </w:pPr>
      <w:bookmarkStart w:id="702" w:name="_Toc154698343"/>
      <w:r>
        <w:rPr>
          <w:lang w:eastAsia="zh-CN"/>
        </w:rPr>
        <w:t>7.</w:t>
      </w:r>
      <w:r w:rsidR="004F3C2A">
        <w:rPr>
          <w:lang w:eastAsia="zh-CN"/>
        </w:rPr>
        <w:t>4</w:t>
      </w:r>
      <w:r>
        <w:rPr>
          <w:lang w:eastAsia="zh-CN"/>
        </w:rPr>
        <w:t>.2.1</w:t>
      </w:r>
      <w:r>
        <w:rPr>
          <w:lang w:eastAsia="zh-CN"/>
        </w:rPr>
        <w:tab/>
        <w:t>General</w:t>
      </w:r>
      <w:bookmarkEnd w:id="702"/>
    </w:p>
    <w:p w14:paraId="76F71F53" w14:textId="77777777" w:rsidR="00C50482" w:rsidRDefault="00C50482" w:rsidP="00C50482">
      <w:pPr>
        <w:tabs>
          <w:tab w:val="left" w:pos="6278"/>
        </w:tabs>
      </w:pPr>
      <w:r>
        <w:t>A MCVideo user triggers its MCVideo client to push a video to another MCVideo client or a MCVideo server.</w:t>
      </w:r>
    </w:p>
    <w:p w14:paraId="0179B96E" w14:textId="77777777" w:rsidR="00C50482" w:rsidRPr="00C50482" w:rsidRDefault="00C50482" w:rsidP="00C50482">
      <w:r>
        <w:t>A MCVideo user triggers its MCVideo client to trigger a remote video push, i.e. a second MCVideo client pushes a video to a third MCVideo client or to a MCVideo group.</w:t>
      </w:r>
    </w:p>
    <w:p w14:paraId="35CB5142" w14:textId="77777777" w:rsidR="00ED3298" w:rsidRDefault="00ED3298" w:rsidP="00E61DB4">
      <w:pPr>
        <w:pStyle w:val="Heading4"/>
        <w:rPr>
          <w:rFonts w:hint="eastAsia"/>
          <w:lang w:eastAsia="zh-CN"/>
        </w:rPr>
      </w:pPr>
      <w:bookmarkStart w:id="703" w:name="_Toc154698344"/>
      <w:r>
        <w:rPr>
          <w:rFonts w:hint="eastAsia"/>
          <w:lang w:eastAsia="zh-CN"/>
        </w:rPr>
        <w:t>7</w:t>
      </w:r>
      <w:r>
        <w:t>.</w:t>
      </w:r>
      <w:r w:rsidR="004F3C2A">
        <w:rPr>
          <w:lang w:eastAsia="zh-CN"/>
        </w:rPr>
        <w:t>4</w:t>
      </w:r>
      <w:r>
        <w:t>.</w:t>
      </w:r>
      <w:r w:rsidR="00B57A07">
        <w:t>2.2</w:t>
      </w:r>
      <w:r>
        <w:tab/>
        <w:t>Information flows for o</w:t>
      </w:r>
      <w:r>
        <w:rPr>
          <w:lang w:eastAsia="zh-CN"/>
        </w:rPr>
        <w:t xml:space="preserve">n-network </w:t>
      </w:r>
      <w:r>
        <w:t xml:space="preserve">video </w:t>
      </w:r>
      <w:r w:rsidR="006E0D39">
        <w:t>push</w:t>
      </w:r>
      <w:bookmarkEnd w:id="703"/>
    </w:p>
    <w:p w14:paraId="53F90F78" w14:textId="77777777" w:rsidR="006E0D39" w:rsidRDefault="006E0D39" w:rsidP="006E0D39">
      <w:pPr>
        <w:rPr>
          <w:noProof/>
          <w:lang w:val="en-US"/>
        </w:rPr>
      </w:pPr>
      <w:r>
        <w:rPr>
          <w:noProof/>
          <w:lang w:val="en-US"/>
        </w:rPr>
        <w:t>The following information flows for private call specified in subclause 7.2.2.2 is used for on-network video push:</w:t>
      </w:r>
    </w:p>
    <w:p w14:paraId="14D34045" w14:textId="77777777" w:rsidR="006E0D39" w:rsidRDefault="006E0D39" w:rsidP="006E0D39">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07554A19" w14:textId="77777777" w:rsidR="006E0D39" w:rsidRDefault="006E0D39" w:rsidP="006E0D39">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6E0848F1" w14:textId="77777777" w:rsidR="006E0D39" w:rsidRPr="00046E37" w:rsidRDefault="006E0D39" w:rsidP="006E0D39">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4EE337AA" w14:textId="77777777" w:rsidR="006E0D39" w:rsidRDefault="006E0D39" w:rsidP="006E0D39">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7DDB672B" w14:textId="77777777" w:rsidR="006E0D39" w:rsidRPr="008A5E86" w:rsidRDefault="006E0D39" w:rsidP="00E61DB4">
      <w:pPr>
        <w:pStyle w:val="B1"/>
        <w:rPr>
          <w:noProof/>
          <w:lang w:val="en-US"/>
        </w:rPr>
      </w:pPr>
      <w:r>
        <w:rPr>
          <w:noProof/>
          <w:lang w:val="en-US"/>
        </w:rPr>
        <w:t>-</w:t>
      </w:r>
      <w:r>
        <w:rPr>
          <w:noProof/>
          <w:lang w:val="en-US"/>
        </w:rPr>
        <w:tab/>
        <w:t>MCVideo call end request</w:t>
      </w:r>
    </w:p>
    <w:p w14:paraId="6511EAD5" w14:textId="77777777" w:rsidR="006E0D39" w:rsidRPr="00AB5FED" w:rsidRDefault="006E0D39" w:rsidP="00E61DB4">
      <w:pPr>
        <w:pStyle w:val="Heading5"/>
      </w:pPr>
      <w:bookmarkStart w:id="704" w:name="_Toc154698345"/>
      <w:r>
        <w:t>7.4.2.2.1</w:t>
      </w:r>
      <w:r w:rsidRPr="00AB5FED">
        <w:tab/>
      </w:r>
      <w:r>
        <w:t>Remote video push</w:t>
      </w:r>
      <w:r w:rsidRPr="00AB5FED">
        <w:t xml:space="preserve"> request</w:t>
      </w:r>
      <w:bookmarkEnd w:id="704"/>
    </w:p>
    <w:p w14:paraId="7B6AE449" w14:textId="77777777" w:rsidR="006E0D39" w:rsidRPr="00AB5FED" w:rsidRDefault="006E0D39" w:rsidP="006E0D39">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4EC4CED6" w14:textId="77777777" w:rsidR="006E0D39" w:rsidRPr="00AB5FED" w:rsidRDefault="006E0D39" w:rsidP="006E0D39">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6E0D39" w:rsidRPr="00AB5FED" w14:paraId="6B2F4BC4"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FCD91" w14:textId="77777777" w:rsidR="006E0D39" w:rsidRPr="00AB5FED" w:rsidRDefault="006E0D39" w:rsidP="007A1471">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2E1B" w14:textId="77777777" w:rsidR="006E0D39" w:rsidRPr="00AB5FED" w:rsidRDefault="006E0D39" w:rsidP="007A1471">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BBA86" w14:textId="77777777" w:rsidR="006E0D39" w:rsidRPr="00AB5FED" w:rsidRDefault="006E0D39" w:rsidP="007A1471">
            <w:pPr>
              <w:pStyle w:val="TAH"/>
            </w:pPr>
            <w:r w:rsidRPr="00AB5FED">
              <w:t>Description</w:t>
            </w:r>
          </w:p>
        </w:tc>
      </w:tr>
      <w:tr w:rsidR="006E0D39" w:rsidRPr="00AB5FED" w14:paraId="2C2E4E4A"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A9B09" w14:textId="77777777" w:rsidR="006E0D39" w:rsidRPr="00AB5FED" w:rsidRDefault="006E0D39" w:rsidP="007A1471">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A736C" w14:textId="77777777" w:rsidR="006E0D39" w:rsidRPr="00AB5FED" w:rsidRDefault="006E0D39"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AD732" w14:textId="77777777" w:rsidR="006E0D39" w:rsidRPr="00AB5FED" w:rsidRDefault="006E0D39" w:rsidP="007A1471">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496729" w:rsidRPr="00AB5FED" w14:paraId="2B495EB5"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E3E69" w14:textId="77777777" w:rsidR="00496729" w:rsidRPr="00AB5FED" w:rsidRDefault="00496729" w:rsidP="00496729">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CE73D" w14:textId="77777777" w:rsidR="00496729" w:rsidRPr="00AB5FED" w:rsidRDefault="00496729" w:rsidP="00496729">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FBF45" w14:textId="77777777" w:rsidR="00496729" w:rsidRPr="00AB5FED" w:rsidRDefault="00496729" w:rsidP="00496729">
            <w:pPr>
              <w:pStyle w:val="TAL"/>
            </w:pPr>
            <w:r w:rsidRPr="000944B2">
              <w:t>The functional alias of the originating party</w:t>
            </w:r>
          </w:p>
        </w:tc>
      </w:tr>
      <w:tr w:rsidR="00496729" w:rsidRPr="00AB5FED" w14:paraId="1F44138E"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318C7" w14:textId="77777777" w:rsidR="00496729" w:rsidRPr="00AB5FED" w:rsidRDefault="00496729" w:rsidP="00496729">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A5EAA" w14:textId="77777777" w:rsidR="00496729" w:rsidRPr="00AB5FED" w:rsidRDefault="00496729" w:rsidP="00496729">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E6777" w14:textId="77777777" w:rsidR="00496729" w:rsidRPr="00AB5FED" w:rsidRDefault="00496729" w:rsidP="00496729">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496729" w:rsidRPr="00AB5FED" w14:paraId="020B72AF"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EE177" w14:textId="77777777" w:rsidR="00496729" w:rsidRPr="00AB5FED" w:rsidRDefault="00496729" w:rsidP="00496729">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5284" w14:textId="77777777" w:rsidR="00496729" w:rsidRDefault="00496729" w:rsidP="00496729">
            <w:pPr>
              <w:pStyle w:val="TAL"/>
            </w:pPr>
            <w:r>
              <w:t>O</w:t>
            </w:r>
          </w:p>
          <w:p w14:paraId="5CC68C4F" w14:textId="77777777" w:rsidR="00496729" w:rsidRPr="00AB5FED" w:rsidRDefault="00496729" w:rsidP="00496729">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1A45E" w14:textId="77777777" w:rsidR="00496729" w:rsidRPr="00AB5FED" w:rsidRDefault="00496729" w:rsidP="00496729">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496729" w:rsidRPr="00AB5FED" w14:paraId="0649AE17"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B5076" w14:textId="77777777" w:rsidR="00496729" w:rsidRPr="00AB5FED" w:rsidRDefault="00496729" w:rsidP="00496729">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A6AC7" w14:textId="77777777" w:rsidR="00496729" w:rsidRDefault="00496729" w:rsidP="00496729">
            <w:pPr>
              <w:pStyle w:val="TAL"/>
            </w:pPr>
            <w:r>
              <w:t>O</w:t>
            </w:r>
          </w:p>
          <w:p w14:paraId="0B2F2FB3" w14:textId="77777777" w:rsidR="00496729" w:rsidRDefault="00496729" w:rsidP="00496729">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5A14C" w14:textId="77777777" w:rsidR="00496729" w:rsidRPr="00AB5FED" w:rsidRDefault="00496729" w:rsidP="00496729">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496729" w:rsidRPr="00AB5FED" w14:paraId="76BEFBC6"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854C9" w14:textId="77777777" w:rsidR="00496729" w:rsidRPr="00AB5FED" w:rsidRDefault="00496729" w:rsidP="00496729">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99834" w14:textId="77777777" w:rsidR="00496729" w:rsidRPr="00AB5FED" w:rsidRDefault="00496729" w:rsidP="00496729">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10663" w14:textId="77777777" w:rsidR="00496729" w:rsidRPr="00AB5FED" w:rsidRDefault="00496729" w:rsidP="00496729">
            <w:pPr>
              <w:pStyle w:val="TAL"/>
            </w:pPr>
            <w:r w:rsidRPr="00AB5FED">
              <w:t xml:space="preserve">Media parameters of </w:t>
            </w:r>
            <w:r>
              <w:t>MCVideo</w:t>
            </w:r>
            <w:r w:rsidRPr="00AB5FED">
              <w:t xml:space="preserve"> client. </w:t>
            </w:r>
          </w:p>
        </w:tc>
      </w:tr>
      <w:tr w:rsidR="00496729" w:rsidRPr="00AB5FED" w14:paraId="1B088392"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DC5DB" w14:textId="77777777" w:rsidR="00496729" w:rsidRPr="00AB5FED" w:rsidRDefault="00496729" w:rsidP="00496729">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C1DD4" w14:textId="77777777" w:rsidR="00496729" w:rsidRPr="00AB5FED" w:rsidRDefault="00496729" w:rsidP="00496729">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11B7E" w14:textId="77777777" w:rsidR="00496729" w:rsidRPr="00AB5FED" w:rsidRDefault="00496729" w:rsidP="00496729">
            <w:pPr>
              <w:pStyle w:val="TAL"/>
            </w:pPr>
            <w:r w:rsidRPr="00AB5FED">
              <w:t>An indication that is included if the user is requesting a particular commencement mode</w:t>
            </w:r>
          </w:p>
        </w:tc>
      </w:tr>
      <w:tr w:rsidR="00496729" w:rsidRPr="00AB5FED" w14:paraId="0D238F31"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46DD" w14:textId="77777777" w:rsidR="00496729" w:rsidRPr="00AB5FED" w:rsidRDefault="00496729" w:rsidP="00496729">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7696B" w14:textId="77777777" w:rsidR="00496729" w:rsidRPr="00AB5FED" w:rsidRDefault="00496729" w:rsidP="00496729">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4259B" w14:textId="77777777" w:rsidR="00496729" w:rsidRPr="00AB5FED" w:rsidRDefault="00496729" w:rsidP="00496729">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496729" w:rsidRPr="00AB5FED" w14:paraId="2E3D72EE" w14:textId="77777777" w:rsidTr="007A1471">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90339" w14:textId="77777777" w:rsidR="00496729" w:rsidRPr="00AB5FED" w:rsidRDefault="00496729" w:rsidP="00496729">
            <w:pPr>
              <w:pStyle w:val="TAN"/>
            </w:pPr>
            <w:r>
              <w:t>NOTE:</w:t>
            </w:r>
            <w:r>
              <w:tab/>
              <w:t>MCVideo ID information element is present if remote video push to destination user is requested. MCVideo group ID information element is present if remote video push to group is requested.</w:t>
            </w:r>
          </w:p>
        </w:tc>
      </w:tr>
    </w:tbl>
    <w:p w14:paraId="066EEA68" w14:textId="77777777" w:rsidR="006E0D39" w:rsidRPr="00AB5FED" w:rsidRDefault="006E0D39" w:rsidP="006E0D39"/>
    <w:p w14:paraId="6823585E" w14:textId="77777777" w:rsidR="006E0D39" w:rsidRPr="00AB5FED" w:rsidRDefault="006E0D39" w:rsidP="00B2252B">
      <w:pPr>
        <w:pStyle w:val="Heading5"/>
      </w:pPr>
      <w:bookmarkStart w:id="705" w:name="_Toc154698346"/>
      <w:r>
        <w:t>7.4.2.2.2</w:t>
      </w:r>
      <w:r w:rsidRPr="00AB5FED">
        <w:tab/>
      </w:r>
      <w:r>
        <w:t>Remote video push</w:t>
      </w:r>
      <w:r w:rsidRPr="00AB5FED">
        <w:t xml:space="preserve"> </w:t>
      </w:r>
      <w:r>
        <w:t>response</w:t>
      </w:r>
      <w:bookmarkEnd w:id="705"/>
    </w:p>
    <w:p w14:paraId="2F01FE05" w14:textId="77777777" w:rsidR="006E0D39" w:rsidRPr="00AB5FED" w:rsidRDefault="006E0D39" w:rsidP="006E0D39">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7A7AC08F" w14:textId="77777777" w:rsidR="006E0D39" w:rsidRPr="00AB5FED" w:rsidRDefault="006E0D39" w:rsidP="006E0D39">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Change w:id="706">
          <w:tblGrid>
            <w:gridCol w:w="2250"/>
            <w:gridCol w:w="1252"/>
            <w:gridCol w:w="2700"/>
          </w:tblGrid>
        </w:tblGridChange>
      </w:tblGrid>
      <w:tr w:rsidR="006E0D39" w:rsidRPr="00AB5FED" w14:paraId="472AC69D"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175F" w14:textId="77777777" w:rsidR="006E0D39" w:rsidRPr="00AB5FED" w:rsidRDefault="006E0D39" w:rsidP="007A1471">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F873C" w14:textId="77777777" w:rsidR="006E0D39" w:rsidRPr="00AB5FED" w:rsidRDefault="006E0D39" w:rsidP="007A1471">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B59B" w14:textId="77777777" w:rsidR="006E0D39" w:rsidRPr="00AB5FED" w:rsidRDefault="006E0D39" w:rsidP="007A1471">
            <w:pPr>
              <w:pStyle w:val="TAH"/>
            </w:pPr>
            <w:r w:rsidRPr="00AB5FED">
              <w:t>Description</w:t>
            </w:r>
          </w:p>
        </w:tc>
      </w:tr>
      <w:tr w:rsidR="006E0D39" w:rsidRPr="00AB5FED" w14:paraId="37EB6723"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3D91" w14:textId="77777777" w:rsidR="006E0D39" w:rsidRPr="00AB5FED" w:rsidRDefault="006E0D39" w:rsidP="007A1471">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B6ED" w14:textId="77777777" w:rsidR="006E0D39" w:rsidRPr="00AB5FED" w:rsidRDefault="006E0D39"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64E02" w14:textId="77777777" w:rsidR="006E0D39" w:rsidRPr="00AB5FED" w:rsidRDefault="006E0D39" w:rsidP="007A1471">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6E0D39" w:rsidRPr="00AB5FED" w14:paraId="11A2BC8C"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07D55" w14:textId="77777777" w:rsidR="006E0D39" w:rsidRPr="00AB5FED" w:rsidRDefault="006E0D39" w:rsidP="007A1471">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51AFE" w14:textId="77777777" w:rsidR="006E0D39" w:rsidRPr="00AB5FED" w:rsidRDefault="006E0D39"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95871" w14:textId="77777777" w:rsidR="006E0D39" w:rsidRPr="00AB5FED" w:rsidRDefault="006E0D39" w:rsidP="007A1471">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6E0D39" w:rsidRPr="00AB5FED" w14:paraId="4E7CCF82"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80401" w14:textId="77777777" w:rsidR="006E0D39" w:rsidRPr="00AB5FED" w:rsidRDefault="006E0D39" w:rsidP="007A1471">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E563B" w14:textId="77777777" w:rsidR="00BA5542" w:rsidRDefault="006E0D39" w:rsidP="007A1471">
            <w:pPr>
              <w:pStyle w:val="TAL"/>
            </w:pPr>
            <w:r>
              <w:t>O</w:t>
            </w:r>
          </w:p>
          <w:p w14:paraId="41AEF44B" w14:textId="77777777" w:rsidR="006E0D39" w:rsidRPr="00AB5FED" w:rsidRDefault="006E0D39" w:rsidP="007A1471">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EB96F" w14:textId="77777777" w:rsidR="006E0D39" w:rsidRPr="00AB5FED" w:rsidRDefault="006E0D39" w:rsidP="007A1471">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6E0D39" w:rsidRPr="00AB5FED" w14:paraId="373D89F1"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1958E" w14:textId="77777777" w:rsidR="006E0D39" w:rsidRPr="00AB5FED" w:rsidRDefault="006E0D39" w:rsidP="007A1471">
            <w:pPr>
              <w:pStyle w:val="TAL"/>
              <w:rPr>
                <w:rFonts w:hint="eastAsia"/>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32E91" w14:textId="77777777" w:rsidR="00BA5542" w:rsidRDefault="006E0D39" w:rsidP="007A1471">
            <w:pPr>
              <w:pStyle w:val="TAL"/>
            </w:pPr>
            <w:r>
              <w:t>O</w:t>
            </w:r>
          </w:p>
          <w:p w14:paraId="7E5E638A" w14:textId="77777777" w:rsidR="006E0D39" w:rsidRPr="00AB5FED" w:rsidRDefault="006E0D39" w:rsidP="007A1471">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D9082" w14:textId="77777777" w:rsidR="006E0D39" w:rsidRPr="00AB5FED" w:rsidRDefault="006E0D39" w:rsidP="007A1471">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6E0D39" w:rsidRPr="00AB5FED" w14:paraId="6A415CFF"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E1BDAA" w14:textId="77777777" w:rsidR="006E0D39" w:rsidRPr="00AB5FED" w:rsidRDefault="006E0D39" w:rsidP="007A1471">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5F7CD" w14:textId="77777777" w:rsidR="006E0D39" w:rsidRPr="00AB5FED" w:rsidRDefault="006E0D39" w:rsidP="007A1471">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5388" w14:textId="77777777" w:rsidR="006E0D39" w:rsidRPr="00AB5FED" w:rsidRDefault="006E0D39" w:rsidP="007A1471">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6E0D39" w:rsidRPr="00AB5FED" w14:paraId="2DA1F94E"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9A59C" w14:textId="77777777" w:rsidR="006E0D39" w:rsidRPr="00AB5FED" w:rsidRDefault="006E0D39" w:rsidP="007A1471">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33EFD" w14:textId="77777777" w:rsidR="006E0D39" w:rsidRPr="00AB5FED" w:rsidRDefault="006E0D39"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470A4" w14:textId="77777777" w:rsidR="006E0D39" w:rsidRPr="00AB5FED" w:rsidRDefault="006E0D39" w:rsidP="007A1471">
            <w:pPr>
              <w:pStyle w:val="TAL"/>
            </w:pPr>
            <w:r w:rsidRPr="00AB5FED">
              <w:t xml:space="preserve">Media parameters </w:t>
            </w:r>
            <w:r w:rsidRPr="00AB5FED">
              <w:rPr>
                <w:rFonts w:hint="eastAsia"/>
                <w:lang w:eastAsia="zh-CN"/>
              </w:rPr>
              <w:t>selected</w:t>
            </w:r>
          </w:p>
        </w:tc>
      </w:tr>
      <w:tr w:rsidR="006E0D39" w:rsidRPr="00AB5FED" w14:paraId="43174596" w14:textId="77777777" w:rsidTr="007A1471">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5E1E1" w14:textId="77777777" w:rsidR="006E0D39" w:rsidRPr="00AB5FED" w:rsidRDefault="006E0D39" w:rsidP="007A1471">
            <w:pPr>
              <w:pStyle w:val="TAN"/>
            </w:pPr>
            <w:r>
              <w:t>NOTE:</w:t>
            </w:r>
            <w:r>
              <w:tab/>
              <w:t>MCVideo ID information element is present if remote video push to destination user is requested. MCVideo group ID information element is present if remote video push to group is requested.</w:t>
            </w:r>
          </w:p>
        </w:tc>
      </w:tr>
    </w:tbl>
    <w:p w14:paraId="6ED564F4" w14:textId="77777777" w:rsidR="006E0D39" w:rsidRPr="00AB5FED" w:rsidRDefault="006E0D39" w:rsidP="006E0D39"/>
    <w:p w14:paraId="0B8EE033" w14:textId="77777777" w:rsidR="006E0D39" w:rsidRPr="00AB5FED" w:rsidRDefault="006E0D39" w:rsidP="00B2252B">
      <w:pPr>
        <w:pStyle w:val="Heading5"/>
      </w:pPr>
      <w:bookmarkStart w:id="707" w:name="_Toc154698347"/>
      <w:r>
        <w:t>7.4.2.2.3</w:t>
      </w:r>
      <w:r w:rsidRPr="00AB5FED">
        <w:tab/>
      </w:r>
      <w:r>
        <w:t>Remote video push</w:t>
      </w:r>
      <w:r w:rsidRPr="00AB5FED">
        <w:t xml:space="preserve"> </w:t>
      </w:r>
      <w:r>
        <w:t>release request</w:t>
      </w:r>
      <w:bookmarkEnd w:id="707"/>
    </w:p>
    <w:p w14:paraId="033BCC3D" w14:textId="77777777" w:rsidR="006E0D39" w:rsidRPr="00AB5FED" w:rsidRDefault="006E0D39" w:rsidP="006E0D39">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2816ED1E" w14:textId="77777777" w:rsidR="006E0D39" w:rsidRPr="00AB5FED" w:rsidRDefault="006E0D39" w:rsidP="006E0D39">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6E0D39" w:rsidRPr="00AB5FED" w14:paraId="22BF971B"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37125" w14:textId="77777777" w:rsidR="006E0D39" w:rsidRPr="00AB5FED" w:rsidRDefault="006E0D39" w:rsidP="007A1471">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8495F" w14:textId="77777777" w:rsidR="006E0D39" w:rsidRPr="00AB5FED" w:rsidRDefault="006E0D39" w:rsidP="007A1471">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38C70" w14:textId="77777777" w:rsidR="006E0D39" w:rsidRPr="00AB5FED" w:rsidRDefault="006E0D39" w:rsidP="007A1471">
            <w:pPr>
              <w:pStyle w:val="TAH"/>
            </w:pPr>
            <w:r w:rsidRPr="00AB5FED">
              <w:t>Description</w:t>
            </w:r>
          </w:p>
        </w:tc>
      </w:tr>
      <w:tr w:rsidR="006E0D39" w:rsidRPr="00AB5FED" w14:paraId="4506DCF1"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4A84C" w14:textId="77777777" w:rsidR="006E0D39" w:rsidRPr="00AB5FED" w:rsidRDefault="006E0D39" w:rsidP="007A1471">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93C02" w14:textId="77777777" w:rsidR="006E0D39" w:rsidRPr="00AB5FED" w:rsidRDefault="006E0D39"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EEBE" w14:textId="77777777" w:rsidR="006E0D39" w:rsidRPr="00AB5FED" w:rsidRDefault="006E0D39" w:rsidP="007A1471">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6E0D39" w:rsidRPr="00AB5FED" w14:paraId="6B7CFD37"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6F560" w14:textId="77777777" w:rsidR="006E0D39" w:rsidRPr="00AB5FED" w:rsidRDefault="006E0D39" w:rsidP="007A1471">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025F7" w14:textId="77777777" w:rsidR="006E0D39" w:rsidRPr="00AB5FED" w:rsidRDefault="006E0D39" w:rsidP="007A1471">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D3026" w14:textId="77777777" w:rsidR="006E0D39" w:rsidRPr="00AB5FED" w:rsidRDefault="006E0D39" w:rsidP="007A1471">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6E0D39" w:rsidRPr="00AB5FED" w14:paraId="0BB3E613"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17E6" w14:textId="77777777" w:rsidR="006E0D39" w:rsidRPr="00AB5FED" w:rsidRDefault="006E0D39" w:rsidP="007A1471">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A235" w14:textId="77777777" w:rsidR="00BA5542" w:rsidRDefault="006E0D39" w:rsidP="007A1471">
            <w:pPr>
              <w:pStyle w:val="TAL"/>
            </w:pPr>
            <w:r>
              <w:t>O</w:t>
            </w:r>
          </w:p>
          <w:p w14:paraId="7E7B81F3" w14:textId="77777777" w:rsidR="006E0D39" w:rsidRPr="00AB5FED" w:rsidRDefault="006E0D39" w:rsidP="007A1471">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5380B" w14:textId="77777777" w:rsidR="006E0D39" w:rsidRPr="00AB5FED" w:rsidRDefault="006E0D39" w:rsidP="007A1471">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6E0D39" w:rsidRPr="00AB5FED" w14:paraId="0AB5966D" w14:textId="77777777" w:rsidTr="00BA5542">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25D8" w14:textId="77777777" w:rsidR="006E0D39" w:rsidRPr="00AB5FED" w:rsidRDefault="006E0D39" w:rsidP="007A1471">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991F" w14:textId="77777777" w:rsidR="00BA5542" w:rsidRDefault="006E0D39" w:rsidP="007A1471">
            <w:pPr>
              <w:pStyle w:val="TAL"/>
            </w:pPr>
            <w:r>
              <w:t>O</w:t>
            </w:r>
          </w:p>
          <w:p w14:paraId="7155294E" w14:textId="77777777" w:rsidR="006E0D39" w:rsidRPr="00AB5FED" w:rsidRDefault="006E0D39" w:rsidP="007A1471">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E7684" w14:textId="77777777" w:rsidR="006E0D39" w:rsidRPr="00AB5FED" w:rsidRDefault="006E0D39" w:rsidP="007A1471">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6E0D39" w:rsidRPr="00AB5FED" w14:paraId="24378D1D" w14:textId="77777777" w:rsidTr="007A1471">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8796F" w14:textId="77777777" w:rsidR="006E0D39" w:rsidRPr="00AB5FED" w:rsidRDefault="006E0D39" w:rsidP="007A1471">
            <w:pPr>
              <w:pStyle w:val="TAN"/>
            </w:pPr>
            <w:r>
              <w:t>NOTE:</w:t>
            </w:r>
            <w:r>
              <w:tab/>
              <w:t>MCVideo ID information element is present if remote video push to destination user is requested. MCVideo group ID information element is present if remote video push to group is requested.</w:t>
            </w:r>
          </w:p>
        </w:tc>
      </w:tr>
    </w:tbl>
    <w:p w14:paraId="022D59B2" w14:textId="77777777" w:rsidR="006E0D39" w:rsidRPr="00AB5FED" w:rsidRDefault="006E0D39" w:rsidP="006E0D39"/>
    <w:p w14:paraId="20D6B212" w14:textId="77777777" w:rsidR="002F566C" w:rsidRDefault="002F566C" w:rsidP="00B2252B">
      <w:pPr>
        <w:pStyle w:val="Heading5"/>
      </w:pPr>
      <w:bookmarkStart w:id="708" w:name="_Toc154698348"/>
      <w:r>
        <w:rPr>
          <w:lang w:eastAsia="zh-CN"/>
        </w:rPr>
        <w:t>7</w:t>
      </w:r>
      <w:r>
        <w:t>.</w:t>
      </w:r>
      <w:r>
        <w:rPr>
          <w:lang w:eastAsia="zh-CN"/>
        </w:rPr>
        <w:t>4.2.2</w:t>
      </w:r>
      <w:r>
        <w:t>.</w:t>
      </w:r>
      <w:r>
        <w:rPr>
          <w:lang w:eastAsia="zh-CN"/>
        </w:rPr>
        <w:t>4</w:t>
      </w:r>
      <w:r>
        <w:tab/>
        <w:t>MCVideo push to server request</w:t>
      </w:r>
      <w:bookmarkEnd w:id="708"/>
    </w:p>
    <w:p w14:paraId="677A1D0D" w14:textId="77777777" w:rsidR="002F566C" w:rsidRDefault="002F566C" w:rsidP="002F566C">
      <w:r>
        <w:t>Table 7.4.2.2.4-1 describes the information flow MCVideo push to server request from the MCVideo client to the MCVideo server.</w:t>
      </w:r>
    </w:p>
    <w:p w14:paraId="52B97BA0" w14:textId="77777777" w:rsidR="002F566C" w:rsidRDefault="002F566C" w:rsidP="002F566C">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2F566C" w14:paraId="5C3B78B5" w14:textId="77777777" w:rsidTr="002F566C">
        <w:trPr>
          <w:jc w:val="center"/>
        </w:trPr>
        <w:tc>
          <w:tcPr>
            <w:tcW w:w="2405" w:type="dxa"/>
            <w:tcBorders>
              <w:top w:val="single" w:sz="4" w:space="0" w:color="000000"/>
              <w:left w:val="single" w:sz="4" w:space="0" w:color="000000"/>
              <w:bottom w:val="single" w:sz="4" w:space="0" w:color="000000"/>
            </w:tcBorders>
            <w:shd w:val="clear" w:color="auto" w:fill="auto"/>
          </w:tcPr>
          <w:p w14:paraId="30C8854A" w14:textId="77777777" w:rsidR="002F566C" w:rsidRDefault="002F566C" w:rsidP="003E1340">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7AE2B65" w14:textId="77777777" w:rsidR="002F566C" w:rsidRDefault="002F566C" w:rsidP="003E1340">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FC38E6C" w14:textId="77777777" w:rsidR="002F566C" w:rsidRDefault="002F566C" w:rsidP="003E1340">
            <w:pPr>
              <w:pStyle w:val="TAH"/>
            </w:pPr>
            <w:r>
              <w:t>Description</w:t>
            </w:r>
          </w:p>
        </w:tc>
      </w:tr>
      <w:tr w:rsidR="002F566C" w14:paraId="5C35F527" w14:textId="77777777" w:rsidTr="002F566C">
        <w:trPr>
          <w:jc w:val="center"/>
        </w:trPr>
        <w:tc>
          <w:tcPr>
            <w:tcW w:w="2405" w:type="dxa"/>
            <w:tcBorders>
              <w:top w:val="single" w:sz="4" w:space="0" w:color="000000"/>
              <w:left w:val="single" w:sz="4" w:space="0" w:color="000000"/>
              <w:bottom w:val="single" w:sz="4" w:space="0" w:color="000000"/>
            </w:tcBorders>
            <w:shd w:val="clear" w:color="auto" w:fill="auto"/>
          </w:tcPr>
          <w:p w14:paraId="7092AFC9" w14:textId="77777777" w:rsidR="002F566C" w:rsidRDefault="002F566C" w:rsidP="003E1340">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66EB1C6" w14:textId="77777777" w:rsidR="002F566C" w:rsidRDefault="002F566C" w:rsidP="003E1340">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A6C73B" w14:textId="77777777" w:rsidR="002F566C" w:rsidRDefault="002F566C" w:rsidP="003E1340">
            <w:pPr>
              <w:pStyle w:val="TAL"/>
            </w:pPr>
            <w:r>
              <w:t xml:space="preserve">The </w:t>
            </w:r>
            <w:r>
              <w:rPr>
                <w:lang w:eastAsia="zh-CN"/>
              </w:rPr>
              <w:t>MCVideo ID</w:t>
            </w:r>
            <w:r>
              <w:t xml:space="preserve"> of the calling party</w:t>
            </w:r>
          </w:p>
        </w:tc>
      </w:tr>
      <w:tr w:rsidR="002F566C" w14:paraId="66F781CA" w14:textId="77777777" w:rsidTr="002F566C">
        <w:trPr>
          <w:jc w:val="center"/>
        </w:trPr>
        <w:tc>
          <w:tcPr>
            <w:tcW w:w="2405" w:type="dxa"/>
            <w:tcBorders>
              <w:top w:val="single" w:sz="4" w:space="0" w:color="000000"/>
              <w:left w:val="single" w:sz="4" w:space="0" w:color="000000"/>
              <w:bottom w:val="single" w:sz="4" w:space="0" w:color="000000"/>
            </w:tcBorders>
            <w:shd w:val="clear" w:color="auto" w:fill="auto"/>
          </w:tcPr>
          <w:p w14:paraId="1D0AC764" w14:textId="77777777" w:rsidR="002F566C" w:rsidRDefault="002F566C" w:rsidP="003E1340">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41900239" w14:textId="77777777" w:rsidR="002F566C" w:rsidRDefault="002F566C" w:rsidP="003E1340">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CB215B4" w14:textId="77777777" w:rsidR="002F566C" w:rsidRDefault="002F566C" w:rsidP="003E1340">
            <w:pPr>
              <w:pStyle w:val="TAL"/>
            </w:pPr>
            <w:r>
              <w:t>Requested duration of the stream to be recorded</w:t>
            </w:r>
          </w:p>
        </w:tc>
      </w:tr>
      <w:tr w:rsidR="002F566C" w14:paraId="1CB635A8" w14:textId="77777777" w:rsidTr="002F566C">
        <w:trPr>
          <w:jc w:val="center"/>
        </w:trPr>
        <w:tc>
          <w:tcPr>
            <w:tcW w:w="2405" w:type="dxa"/>
            <w:tcBorders>
              <w:top w:val="single" w:sz="4" w:space="0" w:color="000000"/>
              <w:left w:val="single" w:sz="4" w:space="0" w:color="000000"/>
              <w:bottom w:val="single" w:sz="4" w:space="0" w:color="000000"/>
            </w:tcBorders>
            <w:shd w:val="clear" w:color="auto" w:fill="auto"/>
          </w:tcPr>
          <w:p w14:paraId="403B15B3" w14:textId="77777777" w:rsidR="002F566C" w:rsidRDefault="002F566C" w:rsidP="003E1340">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35BC3C69" w14:textId="77777777" w:rsidR="002F566C" w:rsidRDefault="002F566C" w:rsidP="003E1340">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1664D75" w14:textId="77777777" w:rsidR="002F566C" w:rsidRDefault="002F566C" w:rsidP="003E1340">
            <w:pPr>
              <w:pStyle w:val="TAL"/>
            </w:pPr>
            <w:r>
              <w:t>Media parameters of MCVideo client</w:t>
            </w:r>
          </w:p>
        </w:tc>
      </w:tr>
      <w:tr w:rsidR="007D4ED7" w14:paraId="40EE1EF0" w14:textId="77777777" w:rsidTr="002F566C">
        <w:trPr>
          <w:jc w:val="center"/>
        </w:trPr>
        <w:tc>
          <w:tcPr>
            <w:tcW w:w="2405" w:type="dxa"/>
            <w:tcBorders>
              <w:top w:val="single" w:sz="4" w:space="0" w:color="000000"/>
              <w:left w:val="single" w:sz="4" w:space="0" w:color="000000"/>
              <w:bottom w:val="single" w:sz="4" w:space="0" w:color="000000"/>
            </w:tcBorders>
            <w:shd w:val="clear" w:color="auto" w:fill="auto"/>
          </w:tcPr>
          <w:p w14:paraId="153531B2" w14:textId="77777777" w:rsidR="007D4ED7" w:rsidRDefault="007D4ED7" w:rsidP="007D4ED7">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34C02DF7" w14:textId="77777777" w:rsidR="007D4ED7" w:rsidRDefault="007D4ED7" w:rsidP="007D4ED7">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BB02E54" w14:textId="77777777" w:rsidR="007D4ED7" w:rsidRDefault="007D4ED7" w:rsidP="007D4ED7">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0A25AF8A" w14:textId="77777777" w:rsidR="002F566C" w:rsidRDefault="002F566C" w:rsidP="002F566C"/>
    <w:p w14:paraId="62CBE625" w14:textId="77777777" w:rsidR="002F566C" w:rsidRDefault="002F566C" w:rsidP="00B2252B">
      <w:pPr>
        <w:pStyle w:val="Heading5"/>
      </w:pPr>
      <w:bookmarkStart w:id="709" w:name="_Toc154698349"/>
      <w:r>
        <w:rPr>
          <w:lang w:eastAsia="zh-CN"/>
        </w:rPr>
        <w:t>7</w:t>
      </w:r>
      <w:r>
        <w:t>.</w:t>
      </w:r>
      <w:r>
        <w:rPr>
          <w:lang w:eastAsia="zh-CN"/>
        </w:rPr>
        <w:t>4.2.2</w:t>
      </w:r>
      <w:r>
        <w:t>.5</w:t>
      </w:r>
      <w:r>
        <w:tab/>
        <w:t>MCVideo push to server response</w:t>
      </w:r>
      <w:bookmarkEnd w:id="709"/>
    </w:p>
    <w:p w14:paraId="43490F4E" w14:textId="77777777" w:rsidR="002F566C" w:rsidRDefault="002F566C" w:rsidP="002F566C">
      <w:r>
        <w:t>Table 7.4.2.2.5-1 describes the information flow MCVideo push to server response from the MCVideo server to the MCVideo client.</w:t>
      </w:r>
    </w:p>
    <w:p w14:paraId="64DCF275" w14:textId="77777777" w:rsidR="002F566C" w:rsidRDefault="002F566C" w:rsidP="002F566C">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2F566C" w14:paraId="22E3CDAC" w14:textId="77777777" w:rsidTr="002F566C">
        <w:trPr>
          <w:jc w:val="center"/>
        </w:trPr>
        <w:tc>
          <w:tcPr>
            <w:tcW w:w="2405" w:type="dxa"/>
            <w:tcBorders>
              <w:top w:val="single" w:sz="4" w:space="0" w:color="000000"/>
              <w:left w:val="single" w:sz="4" w:space="0" w:color="000000"/>
              <w:bottom w:val="single" w:sz="4" w:space="0" w:color="000000"/>
            </w:tcBorders>
            <w:shd w:val="clear" w:color="auto" w:fill="auto"/>
          </w:tcPr>
          <w:p w14:paraId="0B4E6B84" w14:textId="77777777" w:rsidR="002F566C" w:rsidRDefault="002F566C" w:rsidP="003E1340">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5A7F67D7" w14:textId="77777777" w:rsidR="002F566C" w:rsidRDefault="002F566C" w:rsidP="003E1340">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4BF887B" w14:textId="77777777" w:rsidR="002F566C" w:rsidRDefault="002F566C" w:rsidP="003E1340">
            <w:pPr>
              <w:pStyle w:val="TAH"/>
            </w:pPr>
            <w:r>
              <w:t>Description</w:t>
            </w:r>
          </w:p>
        </w:tc>
      </w:tr>
      <w:tr w:rsidR="002F566C" w14:paraId="2E6498A3" w14:textId="77777777" w:rsidTr="002F566C">
        <w:trPr>
          <w:jc w:val="center"/>
        </w:trPr>
        <w:tc>
          <w:tcPr>
            <w:tcW w:w="2405" w:type="dxa"/>
            <w:tcBorders>
              <w:top w:val="single" w:sz="4" w:space="0" w:color="000000"/>
              <w:left w:val="single" w:sz="4" w:space="0" w:color="000000"/>
              <w:bottom w:val="single" w:sz="4" w:space="0" w:color="000000"/>
            </w:tcBorders>
            <w:shd w:val="clear" w:color="auto" w:fill="auto"/>
          </w:tcPr>
          <w:p w14:paraId="1856040C" w14:textId="77777777" w:rsidR="002F566C" w:rsidRDefault="002F566C" w:rsidP="003E1340">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6E5FB8E" w14:textId="77777777" w:rsidR="002F566C" w:rsidRDefault="002F566C" w:rsidP="003E1340">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FF03D18" w14:textId="77777777" w:rsidR="002F566C" w:rsidRDefault="002F566C" w:rsidP="003E1340">
            <w:pPr>
              <w:pStyle w:val="TAL"/>
            </w:pPr>
            <w:r>
              <w:t xml:space="preserve">The </w:t>
            </w:r>
            <w:r>
              <w:rPr>
                <w:lang w:eastAsia="zh-CN"/>
              </w:rPr>
              <w:t>MCVideo ID</w:t>
            </w:r>
            <w:r>
              <w:t xml:space="preserve"> of the calling party</w:t>
            </w:r>
          </w:p>
        </w:tc>
      </w:tr>
      <w:tr w:rsidR="002F566C" w14:paraId="19ED080E" w14:textId="77777777" w:rsidTr="002F566C">
        <w:trPr>
          <w:jc w:val="center"/>
        </w:trPr>
        <w:tc>
          <w:tcPr>
            <w:tcW w:w="2405" w:type="dxa"/>
            <w:tcBorders>
              <w:top w:val="single" w:sz="4" w:space="0" w:color="000000"/>
              <w:left w:val="single" w:sz="4" w:space="0" w:color="000000"/>
              <w:bottom w:val="single" w:sz="4" w:space="0" w:color="000000"/>
            </w:tcBorders>
            <w:shd w:val="clear" w:color="auto" w:fill="auto"/>
          </w:tcPr>
          <w:p w14:paraId="644073AA" w14:textId="77777777" w:rsidR="002F566C" w:rsidRDefault="002F566C" w:rsidP="003E1340">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7A2216B" w14:textId="77777777" w:rsidR="002F566C" w:rsidRDefault="002F566C" w:rsidP="003E1340">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1E8C57C" w14:textId="77777777" w:rsidR="002F566C" w:rsidRDefault="002F566C" w:rsidP="003E1340">
            <w:pPr>
              <w:pStyle w:val="TAL"/>
            </w:pPr>
            <w:r>
              <w:t>Accepted or imposed duration limit of the stream to be recorded</w:t>
            </w:r>
          </w:p>
        </w:tc>
      </w:tr>
      <w:tr w:rsidR="002F566C" w14:paraId="2E213F52" w14:textId="77777777" w:rsidTr="002F566C">
        <w:trPr>
          <w:jc w:val="center"/>
        </w:trPr>
        <w:tc>
          <w:tcPr>
            <w:tcW w:w="2405" w:type="dxa"/>
            <w:tcBorders>
              <w:top w:val="single" w:sz="4" w:space="0" w:color="000000"/>
              <w:left w:val="single" w:sz="4" w:space="0" w:color="000000"/>
              <w:bottom w:val="single" w:sz="4" w:space="0" w:color="000000"/>
            </w:tcBorders>
            <w:shd w:val="clear" w:color="auto" w:fill="auto"/>
          </w:tcPr>
          <w:p w14:paraId="355ACB0B" w14:textId="77777777" w:rsidR="002F566C" w:rsidRDefault="002F566C" w:rsidP="003E1340">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772C232F" w14:textId="77777777" w:rsidR="002F566C" w:rsidRDefault="002F566C" w:rsidP="003E1340">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34EB922" w14:textId="77777777" w:rsidR="002F566C" w:rsidRDefault="002F566C" w:rsidP="003E1340">
            <w:pPr>
              <w:pStyle w:val="TAL"/>
            </w:pPr>
            <w:r>
              <w:t>URL of the file the stream will be recorded to</w:t>
            </w:r>
          </w:p>
        </w:tc>
      </w:tr>
      <w:tr w:rsidR="002F566C" w14:paraId="106539CD" w14:textId="77777777" w:rsidTr="002F566C">
        <w:trPr>
          <w:jc w:val="center"/>
        </w:trPr>
        <w:tc>
          <w:tcPr>
            <w:tcW w:w="2405" w:type="dxa"/>
            <w:tcBorders>
              <w:top w:val="single" w:sz="4" w:space="0" w:color="000000"/>
              <w:left w:val="single" w:sz="4" w:space="0" w:color="000000"/>
              <w:bottom w:val="single" w:sz="4" w:space="0" w:color="000000"/>
            </w:tcBorders>
            <w:shd w:val="clear" w:color="auto" w:fill="auto"/>
          </w:tcPr>
          <w:p w14:paraId="4C86EAE7" w14:textId="77777777" w:rsidR="002F566C" w:rsidRDefault="002F566C" w:rsidP="003E1340">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6EEE9002" w14:textId="77777777" w:rsidR="002F566C" w:rsidRDefault="002F566C" w:rsidP="003E1340">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11792BD" w14:textId="77777777" w:rsidR="002F566C" w:rsidRDefault="002F566C" w:rsidP="003E1340">
            <w:pPr>
              <w:pStyle w:val="TAL"/>
            </w:pPr>
            <w:r>
              <w:t>Media parameters selected</w:t>
            </w:r>
          </w:p>
        </w:tc>
      </w:tr>
    </w:tbl>
    <w:p w14:paraId="1667187C" w14:textId="77777777" w:rsidR="002F566C" w:rsidRDefault="002F566C" w:rsidP="002F566C"/>
    <w:p w14:paraId="0C230A91" w14:textId="77777777" w:rsidR="002F566C" w:rsidRDefault="002F566C" w:rsidP="00B2252B">
      <w:pPr>
        <w:pStyle w:val="Heading5"/>
      </w:pPr>
      <w:bookmarkStart w:id="710" w:name="_Toc154698350"/>
      <w:r>
        <w:rPr>
          <w:lang w:eastAsia="zh-CN"/>
        </w:rPr>
        <w:t>7</w:t>
      </w:r>
      <w:r>
        <w:t>.</w:t>
      </w:r>
      <w:r>
        <w:rPr>
          <w:lang w:eastAsia="zh-CN"/>
        </w:rPr>
        <w:t>4.2.2</w:t>
      </w:r>
      <w:r>
        <w:t>.6</w:t>
      </w:r>
      <w:r>
        <w:tab/>
        <w:t>MCVideo push to server complete request</w:t>
      </w:r>
      <w:bookmarkEnd w:id="710"/>
    </w:p>
    <w:p w14:paraId="37591506" w14:textId="77777777" w:rsidR="002F566C" w:rsidRDefault="002F566C" w:rsidP="002F566C">
      <w:r>
        <w:t>Table 7.4.2.2.6-1 describes the information flow MCVideo push to server complete request from the MCVideo client to the MCVideo server or from the MCVideo server to the MCVideo client.</w:t>
      </w:r>
    </w:p>
    <w:p w14:paraId="6F88516E" w14:textId="77777777" w:rsidR="002F566C" w:rsidRDefault="002F566C" w:rsidP="002F566C">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2F566C" w14:paraId="22B25DF6" w14:textId="77777777" w:rsidTr="002F566C">
        <w:trPr>
          <w:jc w:val="center"/>
        </w:trPr>
        <w:tc>
          <w:tcPr>
            <w:tcW w:w="2405" w:type="dxa"/>
            <w:tcBorders>
              <w:top w:val="single" w:sz="4" w:space="0" w:color="000000"/>
              <w:left w:val="single" w:sz="4" w:space="0" w:color="000000"/>
              <w:bottom w:val="single" w:sz="4" w:space="0" w:color="000000"/>
            </w:tcBorders>
            <w:shd w:val="clear" w:color="auto" w:fill="auto"/>
          </w:tcPr>
          <w:p w14:paraId="5BA8E963" w14:textId="77777777" w:rsidR="002F566C" w:rsidRDefault="002F566C" w:rsidP="003E1340">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A0E61B0" w14:textId="77777777" w:rsidR="002F566C" w:rsidRDefault="002F566C" w:rsidP="003E1340">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C69E44" w14:textId="77777777" w:rsidR="002F566C" w:rsidRDefault="002F566C" w:rsidP="003E1340">
            <w:pPr>
              <w:pStyle w:val="TAH"/>
            </w:pPr>
            <w:r>
              <w:t>Description</w:t>
            </w:r>
          </w:p>
        </w:tc>
      </w:tr>
      <w:tr w:rsidR="002F566C" w14:paraId="325979AB" w14:textId="77777777" w:rsidTr="002F566C">
        <w:trPr>
          <w:jc w:val="center"/>
        </w:trPr>
        <w:tc>
          <w:tcPr>
            <w:tcW w:w="2405" w:type="dxa"/>
            <w:tcBorders>
              <w:top w:val="single" w:sz="4" w:space="0" w:color="000000"/>
              <w:left w:val="single" w:sz="4" w:space="0" w:color="000000"/>
              <w:bottom w:val="single" w:sz="4" w:space="0" w:color="000000"/>
            </w:tcBorders>
            <w:shd w:val="clear" w:color="auto" w:fill="auto"/>
          </w:tcPr>
          <w:p w14:paraId="2FCB763E" w14:textId="77777777" w:rsidR="002F566C" w:rsidRDefault="002F566C" w:rsidP="003E1340">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B83F421" w14:textId="77777777" w:rsidR="002F566C" w:rsidRDefault="002F566C" w:rsidP="003E1340">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395408" w14:textId="77777777" w:rsidR="002F566C" w:rsidRDefault="002F566C" w:rsidP="003E1340">
            <w:pPr>
              <w:pStyle w:val="TAL"/>
            </w:pPr>
            <w:r>
              <w:t xml:space="preserve">The </w:t>
            </w:r>
            <w:r>
              <w:rPr>
                <w:lang w:eastAsia="zh-CN"/>
              </w:rPr>
              <w:t>MCVideo ID</w:t>
            </w:r>
            <w:r>
              <w:t xml:space="preserve"> of the calling party</w:t>
            </w:r>
          </w:p>
        </w:tc>
      </w:tr>
      <w:tr w:rsidR="002F566C" w14:paraId="5F5CA0FD" w14:textId="77777777" w:rsidTr="002F566C">
        <w:trPr>
          <w:jc w:val="center"/>
        </w:trPr>
        <w:tc>
          <w:tcPr>
            <w:tcW w:w="2405" w:type="dxa"/>
            <w:tcBorders>
              <w:top w:val="single" w:sz="4" w:space="0" w:color="000000"/>
              <w:left w:val="single" w:sz="4" w:space="0" w:color="000000"/>
              <w:bottom w:val="single" w:sz="4" w:space="0" w:color="000000"/>
            </w:tcBorders>
            <w:shd w:val="clear" w:color="auto" w:fill="auto"/>
          </w:tcPr>
          <w:p w14:paraId="2D9D68E5" w14:textId="77777777" w:rsidR="002F566C" w:rsidRDefault="002F566C" w:rsidP="003E1340">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0ACDDDE7" w14:textId="77777777" w:rsidR="002F566C" w:rsidRDefault="002F566C" w:rsidP="003E1340">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6C6B00D" w14:textId="77777777" w:rsidR="002F566C" w:rsidRDefault="002F566C" w:rsidP="003E1340">
            <w:pPr>
              <w:pStyle w:val="TAL"/>
            </w:pPr>
            <w:r>
              <w:t>End of communication cause</w:t>
            </w:r>
          </w:p>
        </w:tc>
      </w:tr>
    </w:tbl>
    <w:p w14:paraId="7F98E193" w14:textId="77777777" w:rsidR="002F566C" w:rsidRDefault="002F566C" w:rsidP="002F566C"/>
    <w:p w14:paraId="2712B22D" w14:textId="77777777" w:rsidR="002F566C" w:rsidRDefault="002F566C" w:rsidP="00B2252B">
      <w:pPr>
        <w:pStyle w:val="Heading5"/>
      </w:pPr>
      <w:bookmarkStart w:id="711" w:name="_Toc154698351"/>
      <w:r>
        <w:rPr>
          <w:lang w:eastAsia="zh-CN"/>
        </w:rPr>
        <w:t>7</w:t>
      </w:r>
      <w:r>
        <w:t>.</w:t>
      </w:r>
      <w:r>
        <w:rPr>
          <w:lang w:eastAsia="zh-CN"/>
        </w:rPr>
        <w:t>4.2.2</w:t>
      </w:r>
      <w:r>
        <w:t>.7</w:t>
      </w:r>
      <w:r>
        <w:tab/>
        <w:t>MCVideo push to server complete response</w:t>
      </w:r>
      <w:bookmarkEnd w:id="711"/>
    </w:p>
    <w:p w14:paraId="134A1FDF" w14:textId="77777777" w:rsidR="002F566C" w:rsidRDefault="002F566C" w:rsidP="002F566C">
      <w:r>
        <w:t>Table 7.4.2.2.7-1 describes the information flow MCVideo push to server complete response from the MCVideo client to the MCVideo server or from the MCVideo server to the MCVideo client.</w:t>
      </w:r>
    </w:p>
    <w:p w14:paraId="1DB57858" w14:textId="77777777" w:rsidR="002F566C" w:rsidRDefault="002F566C" w:rsidP="002F566C">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2F566C" w14:paraId="6762C84A" w14:textId="77777777" w:rsidTr="002F566C">
        <w:trPr>
          <w:jc w:val="center"/>
        </w:trPr>
        <w:tc>
          <w:tcPr>
            <w:tcW w:w="2405" w:type="dxa"/>
            <w:tcBorders>
              <w:top w:val="single" w:sz="4" w:space="0" w:color="000000"/>
              <w:left w:val="single" w:sz="4" w:space="0" w:color="000000"/>
              <w:bottom w:val="single" w:sz="4" w:space="0" w:color="000000"/>
            </w:tcBorders>
            <w:shd w:val="clear" w:color="auto" w:fill="auto"/>
          </w:tcPr>
          <w:p w14:paraId="55D682A3" w14:textId="77777777" w:rsidR="002F566C" w:rsidRDefault="002F566C" w:rsidP="003E1340">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15E89AC" w14:textId="77777777" w:rsidR="002F566C" w:rsidRDefault="002F566C" w:rsidP="003E1340">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2D458E3" w14:textId="77777777" w:rsidR="002F566C" w:rsidRDefault="002F566C" w:rsidP="003E1340">
            <w:pPr>
              <w:pStyle w:val="TAH"/>
            </w:pPr>
            <w:r>
              <w:t>Description</w:t>
            </w:r>
          </w:p>
        </w:tc>
      </w:tr>
      <w:tr w:rsidR="002F566C" w14:paraId="35815460" w14:textId="77777777" w:rsidTr="002F566C">
        <w:trPr>
          <w:jc w:val="center"/>
        </w:trPr>
        <w:tc>
          <w:tcPr>
            <w:tcW w:w="2405" w:type="dxa"/>
            <w:tcBorders>
              <w:top w:val="single" w:sz="4" w:space="0" w:color="000000"/>
              <w:left w:val="single" w:sz="4" w:space="0" w:color="000000"/>
              <w:bottom w:val="single" w:sz="4" w:space="0" w:color="000000"/>
            </w:tcBorders>
            <w:shd w:val="clear" w:color="auto" w:fill="auto"/>
          </w:tcPr>
          <w:p w14:paraId="53AAB831" w14:textId="77777777" w:rsidR="002F566C" w:rsidRDefault="002F566C" w:rsidP="003E1340">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7690C90" w14:textId="77777777" w:rsidR="002F566C" w:rsidRDefault="002F566C" w:rsidP="003E1340">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13C534" w14:textId="77777777" w:rsidR="002F566C" w:rsidRDefault="002F566C" w:rsidP="003E1340">
            <w:pPr>
              <w:pStyle w:val="TAL"/>
            </w:pPr>
            <w:r>
              <w:t xml:space="preserve">The </w:t>
            </w:r>
            <w:r>
              <w:rPr>
                <w:lang w:eastAsia="zh-CN"/>
              </w:rPr>
              <w:t>MCVideo ID</w:t>
            </w:r>
            <w:r>
              <w:t xml:space="preserve"> of the calling party</w:t>
            </w:r>
          </w:p>
        </w:tc>
      </w:tr>
    </w:tbl>
    <w:p w14:paraId="3D8EC3B6" w14:textId="77777777" w:rsidR="002F566C" w:rsidRDefault="002F566C" w:rsidP="002F566C"/>
    <w:p w14:paraId="28F6F8FB" w14:textId="77777777" w:rsidR="009E1C2F" w:rsidRDefault="009E1C2F" w:rsidP="00B2252B">
      <w:pPr>
        <w:pStyle w:val="Heading4"/>
        <w:rPr>
          <w:rFonts w:hint="eastAsia"/>
          <w:lang w:eastAsia="zh-CN"/>
        </w:rPr>
      </w:pPr>
      <w:bookmarkStart w:id="712" w:name="_Toc154698352"/>
      <w:r>
        <w:rPr>
          <w:rFonts w:hint="eastAsia"/>
          <w:lang w:eastAsia="zh-CN"/>
        </w:rPr>
        <w:t>7</w:t>
      </w:r>
      <w:r>
        <w:t>.</w:t>
      </w:r>
      <w:r w:rsidR="004F3C2A">
        <w:rPr>
          <w:lang w:eastAsia="zh-CN"/>
        </w:rPr>
        <w:t>4</w:t>
      </w:r>
      <w:r w:rsidR="00B57A07">
        <w:rPr>
          <w:lang w:eastAsia="zh-CN"/>
        </w:rPr>
        <w:t>.2.3</w:t>
      </w:r>
      <w:r>
        <w:tab/>
        <w:t>One-to-one</w:t>
      </w:r>
      <w:r>
        <w:rPr>
          <w:lang w:eastAsia="zh-CN"/>
        </w:rPr>
        <w:t xml:space="preserve"> video push</w:t>
      </w:r>
      <w:bookmarkEnd w:id="712"/>
    </w:p>
    <w:p w14:paraId="25BA8330" w14:textId="77777777" w:rsidR="009E1C2F" w:rsidRDefault="009E1C2F" w:rsidP="00B2252B">
      <w:pPr>
        <w:pStyle w:val="Heading5"/>
        <w:rPr>
          <w:rFonts w:hint="eastAsia"/>
          <w:lang w:eastAsia="zh-CN"/>
        </w:rPr>
      </w:pPr>
      <w:bookmarkStart w:id="713" w:name="_Toc154698353"/>
      <w:r>
        <w:rPr>
          <w:rFonts w:hint="eastAsia"/>
          <w:lang w:eastAsia="zh-CN"/>
        </w:rPr>
        <w:t>7</w:t>
      </w:r>
      <w:r>
        <w:t>.</w:t>
      </w:r>
      <w:r w:rsidR="004F3C2A">
        <w:rPr>
          <w:lang w:eastAsia="zh-CN"/>
        </w:rPr>
        <w:t>4</w:t>
      </w:r>
      <w:r w:rsidR="00B57A07">
        <w:rPr>
          <w:lang w:eastAsia="zh-CN"/>
        </w:rPr>
        <w:t>.2.3</w:t>
      </w:r>
      <w:r>
        <w:t>.</w:t>
      </w:r>
      <w:r>
        <w:rPr>
          <w:rFonts w:hint="eastAsia"/>
          <w:lang w:eastAsia="zh-CN"/>
        </w:rPr>
        <w:t>1</w:t>
      </w:r>
      <w:r>
        <w:tab/>
        <w:t>General</w:t>
      </w:r>
      <w:bookmarkEnd w:id="713"/>
    </w:p>
    <w:p w14:paraId="7F477F48" w14:textId="77777777" w:rsidR="009E1C2F" w:rsidRDefault="009E1C2F" w:rsidP="009E1C2F">
      <w:pPr>
        <w:rPr>
          <w:rFonts w:hint="eastAsia"/>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 xml:space="preserve">private call that only allows the calling party to </w:t>
      </w:r>
      <w:r w:rsidR="006A55FF">
        <w:rPr>
          <w:lang w:eastAsia="zh-CN"/>
        </w:rPr>
        <w:t>transmit</w:t>
      </w:r>
      <w:r>
        <w:rPr>
          <w:lang w:eastAsia="zh-CN"/>
        </w:rPr>
        <w:t xml:space="preserve"> video to the called party, and the private call ends when the video transmission is completed.</w:t>
      </w:r>
    </w:p>
    <w:p w14:paraId="74EAEBDB" w14:textId="77777777" w:rsidR="009E1C2F" w:rsidRDefault="009E1C2F" w:rsidP="00B2252B">
      <w:pPr>
        <w:pStyle w:val="Heading5"/>
      </w:pPr>
      <w:bookmarkStart w:id="714" w:name="_Toc154698354"/>
      <w:r>
        <w:rPr>
          <w:rFonts w:hint="eastAsia"/>
          <w:lang w:eastAsia="zh-CN"/>
        </w:rPr>
        <w:t>7</w:t>
      </w:r>
      <w:r>
        <w:t>.</w:t>
      </w:r>
      <w:r w:rsidR="004F3C2A">
        <w:rPr>
          <w:lang w:eastAsia="zh-CN"/>
        </w:rPr>
        <w:t>4</w:t>
      </w:r>
      <w:r w:rsidR="00B57A07">
        <w:rPr>
          <w:lang w:eastAsia="zh-CN"/>
        </w:rPr>
        <w:t>.2.3</w:t>
      </w:r>
      <w:r>
        <w:t>.</w:t>
      </w:r>
      <w:r>
        <w:rPr>
          <w:lang w:eastAsia="zh-CN"/>
        </w:rPr>
        <w:t>2</w:t>
      </w:r>
      <w:r>
        <w:tab/>
      </w:r>
      <w:r w:rsidR="007E36F2">
        <w:t>One-to-one video push – call setup</w:t>
      </w:r>
      <w:bookmarkEnd w:id="714"/>
    </w:p>
    <w:p w14:paraId="736736C1" w14:textId="77777777" w:rsidR="00D90300" w:rsidRPr="00D90300" w:rsidRDefault="009E1C2F" w:rsidP="00D90300">
      <w:r w:rsidRPr="00D90300">
        <w:t>Procedures in figure </w:t>
      </w:r>
      <w:r w:rsidRPr="00D90300">
        <w:rPr>
          <w:lang w:eastAsia="zh-CN"/>
        </w:rPr>
        <w:t>7</w:t>
      </w:r>
      <w:r w:rsidRPr="00D90300">
        <w:t>.</w:t>
      </w:r>
      <w:r w:rsidR="004F3C2A" w:rsidRPr="00D90300">
        <w:rPr>
          <w:lang w:eastAsia="zh-CN"/>
        </w:rPr>
        <w:t>4</w:t>
      </w:r>
      <w:r w:rsidR="00B57A07" w:rsidRPr="00D90300">
        <w:rPr>
          <w:lang w:eastAsia="zh-CN"/>
        </w:rPr>
        <w:t>.2.3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w:t>
      </w:r>
      <w:r w:rsidR="00D90300" w:rsidRPr="00D90300">
        <w:t xml:space="preserve"> </w:t>
      </w:r>
    </w:p>
    <w:p w14:paraId="59AC703D" w14:textId="77777777" w:rsidR="00D90300" w:rsidRPr="00D90300" w:rsidRDefault="00D90300" w:rsidP="00D90300">
      <w:r w:rsidRPr="00D90300">
        <w:t>Pre-conditions:</w:t>
      </w:r>
    </w:p>
    <w:p w14:paraId="475AC42E" w14:textId="77777777" w:rsidR="009E1C2F" w:rsidRDefault="00496729" w:rsidP="006C46A6">
      <w:pPr>
        <w:pStyle w:val="B1"/>
      </w:pPr>
      <w:r>
        <w:t>1.</w:t>
      </w:r>
      <w:r>
        <w:tab/>
      </w:r>
      <w:r w:rsidR="00D90300" w:rsidRPr="00D90300">
        <w:t>This procedure is initiated either manually by the authorized MCVideo users at MCVideo client 1, or automatically due to triggers set by authorized MCVideo users at MCVideo client 1.</w:t>
      </w:r>
    </w:p>
    <w:p w14:paraId="0024E165" w14:textId="77777777" w:rsidR="00496729" w:rsidRDefault="00496729" w:rsidP="00496729">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21E79A83" w14:textId="77777777" w:rsidR="00496729" w:rsidRPr="00D90300" w:rsidRDefault="00496729" w:rsidP="006C46A6">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4D1F5D9F" w14:textId="77777777" w:rsidR="009E1C2F" w:rsidRPr="00AB5FED" w:rsidRDefault="009E1C2F" w:rsidP="009E1C2F">
      <w:pPr>
        <w:pStyle w:val="TH"/>
      </w:pPr>
      <w:r w:rsidRPr="00B3630F">
        <w:t xml:space="preserve"> </w:t>
      </w:r>
      <w:r>
        <w:object w:dxaOrig="9270" w:dyaOrig="3931" w14:anchorId="7840602A">
          <v:shape id="_x0000_i1063" type="#_x0000_t75" style="width:463.45pt;height:196.4pt" o:ole="">
            <v:imagedata r:id="rId83" o:title=""/>
          </v:shape>
          <o:OLEObject Type="Embed" ProgID="Visio.Drawing.15" ShapeID="_x0000_i1063" DrawAspect="Content" ObjectID="_1765310976" r:id="rId84"/>
        </w:object>
      </w:r>
    </w:p>
    <w:p w14:paraId="4757704F" w14:textId="77777777" w:rsidR="009E1C2F" w:rsidRPr="00AB5FED" w:rsidRDefault="009E1C2F" w:rsidP="009E1C2F">
      <w:pPr>
        <w:pStyle w:val="TF"/>
      </w:pPr>
      <w:r w:rsidRPr="00AB5FED">
        <w:t>Figure </w:t>
      </w:r>
      <w:r>
        <w:t>7</w:t>
      </w:r>
      <w:r w:rsidRPr="00AB5FED">
        <w:t>.</w:t>
      </w:r>
      <w:r w:rsidR="004F3C2A">
        <w:t>4</w:t>
      </w:r>
      <w:r w:rsidR="00B57A07">
        <w:t>.2.3</w:t>
      </w:r>
      <w:r w:rsidRPr="00AB5FED">
        <w:t>.</w:t>
      </w:r>
      <w:r>
        <w:t>2-1: One-to-one video push</w:t>
      </w:r>
    </w:p>
    <w:p w14:paraId="007C4E7C" w14:textId="77777777" w:rsidR="009E1C2F" w:rsidRDefault="009E1C2F" w:rsidP="009E1C2F">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rsidR="003C27F0">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w:t>
      </w:r>
      <w:r w:rsidR="00496729">
        <w:t>The MCVideo user at MCVideo</w:t>
      </w:r>
      <w:r w:rsidR="00496729" w:rsidRPr="00DD695C">
        <w:t xml:space="preserve"> client 1 may include a functional alias use</w:t>
      </w:r>
      <w:r w:rsidR="00496729">
        <w:t>d within the MCVideo private call request</w:t>
      </w:r>
      <w:r w:rsidR="00496729" w:rsidRPr="00AB1E68">
        <w:t>.</w:t>
      </w:r>
    </w:p>
    <w:p w14:paraId="3BDB9EF9" w14:textId="77777777" w:rsidR="009E1C2F" w:rsidRPr="00AB5FED" w:rsidRDefault="009E1C2F" w:rsidP="009E1C2F">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00496729" w:rsidRPr="006C76E9">
        <w:t>MCVideo server verifies whether the provided functional alias, if present, can be used and has been activated for the user.</w:t>
      </w:r>
    </w:p>
    <w:p w14:paraId="736E8B93" w14:textId="77777777" w:rsidR="009E1C2F" w:rsidRPr="00AB5FED" w:rsidRDefault="009E1C2F" w:rsidP="009E1C2F">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72ED78E4" w14:textId="77777777" w:rsidR="009E1C2F" w:rsidRPr="00AB5FED" w:rsidRDefault="009E1C2F" w:rsidP="009E1C2F">
      <w:pPr>
        <w:pStyle w:val="NO"/>
      </w:pPr>
      <w:r w:rsidRPr="00AB5FED">
        <w:t>NOTE</w:t>
      </w:r>
      <w:r w:rsidR="00BA5542">
        <w:t> </w:t>
      </w:r>
      <w:r>
        <w:t>1</w:t>
      </w:r>
      <w:r w:rsidRPr="00AB5FED">
        <w:t>:</w:t>
      </w:r>
      <w:r w:rsidRPr="00AB5FED">
        <w:tab/>
        <w:t xml:space="preserve">Step </w:t>
      </w:r>
      <w:r>
        <w:t>3</w:t>
      </w:r>
      <w:r w:rsidRPr="00AB5FED">
        <w:t xml:space="preserve"> can occur at any time following step 4, and prior to step </w:t>
      </w:r>
      <w:r>
        <w:t>6</w:t>
      </w:r>
      <w:r w:rsidRPr="00AB5FED">
        <w:t>.</w:t>
      </w:r>
    </w:p>
    <w:p w14:paraId="1B43B1A6" w14:textId="77777777" w:rsidR="009E1C2F" w:rsidRPr="00AB5FED" w:rsidRDefault="009E1C2F" w:rsidP="009E1C2F">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rsidR="00C56957">
        <w:t xml:space="preserve"> </w:t>
      </w:r>
      <w:bookmarkStart w:id="715" w:name="_Hlk5009634"/>
      <w:r w:rsidR="00C56957">
        <w:t>and, if available the functional alias</w:t>
      </w:r>
      <w:bookmarkEnd w:id="715"/>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0F02F9A9" w14:textId="77777777" w:rsidR="009E1C2F" w:rsidRPr="00AB5FED" w:rsidRDefault="009E1C2F" w:rsidP="009E1C2F">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rsidR="00C56957">
        <w:t xml:space="preserve"> </w:t>
      </w:r>
      <w:bookmarkStart w:id="716" w:name="_Hlk5009675"/>
      <w:r w:rsidR="00C56957">
        <w:t>If the functional alias of the calling user is included it is displayed</w:t>
      </w:r>
      <w:bookmarkEnd w:id="716"/>
      <w:r w:rsidR="00C56957">
        <w:t>.</w:t>
      </w:r>
    </w:p>
    <w:p w14:paraId="00307F65" w14:textId="77777777" w:rsidR="009E1C2F" w:rsidRPr="00AB5FED" w:rsidRDefault="009E1C2F" w:rsidP="009E1C2F">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5F94059B" w14:textId="77777777" w:rsidR="009E1C2F" w:rsidRPr="00AB5FED" w:rsidRDefault="009E1C2F" w:rsidP="009E1C2F">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4CA7E2D3" w14:textId="77777777" w:rsidR="009E1C2F" w:rsidRDefault="009E1C2F" w:rsidP="009E1C2F">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FB5A6DF" w14:textId="77777777" w:rsidR="009E1C2F" w:rsidRDefault="009E1C2F" w:rsidP="009E1C2F">
      <w:pPr>
        <w:pStyle w:val="NO"/>
      </w:pPr>
      <w:r w:rsidRPr="00AB5FED">
        <w:t>NOTE</w:t>
      </w:r>
      <w:r w:rsidR="00BA5542">
        <w:t> </w:t>
      </w:r>
      <w:r>
        <w:t>2</w:t>
      </w:r>
      <w:r w:rsidRPr="00AB5FED">
        <w:t>:</w:t>
      </w:r>
      <w:r w:rsidRPr="00AB5FED">
        <w:tab/>
      </w:r>
      <w:r>
        <w:t>When the video transmission is completed, the private call is released</w:t>
      </w:r>
      <w:r w:rsidRPr="00AB5FED">
        <w:t>.</w:t>
      </w:r>
    </w:p>
    <w:p w14:paraId="56CF9A44" w14:textId="77777777" w:rsidR="007E36F2" w:rsidRDefault="007E36F2" w:rsidP="007E36F2">
      <w:pPr>
        <w:pStyle w:val="Heading5"/>
        <w:rPr>
          <w:rFonts w:hint="eastAsia"/>
          <w:lang w:eastAsia="zh-CN"/>
        </w:rPr>
      </w:pPr>
      <w:bookmarkStart w:id="717" w:name="_Toc154698355"/>
      <w:r>
        <w:rPr>
          <w:rFonts w:hint="eastAsia"/>
          <w:lang w:eastAsia="zh-CN"/>
        </w:rPr>
        <w:t>7</w:t>
      </w:r>
      <w:r>
        <w:t>.</w:t>
      </w:r>
      <w:r>
        <w:rPr>
          <w:lang w:eastAsia="zh-CN"/>
        </w:rPr>
        <w:t>4.2.3</w:t>
      </w:r>
      <w:r>
        <w:t>.</w:t>
      </w:r>
      <w:r>
        <w:rPr>
          <w:lang w:eastAsia="zh-CN"/>
        </w:rPr>
        <w:t>3</w:t>
      </w:r>
      <w:r>
        <w:tab/>
        <w:t>One-to-one video push – call release</w:t>
      </w:r>
      <w:bookmarkEnd w:id="717"/>
    </w:p>
    <w:p w14:paraId="755E1A10" w14:textId="77777777" w:rsidR="007E36F2" w:rsidRPr="00AD7C25" w:rsidRDefault="007E36F2" w:rsidP="007E36F2">
      <w:pPr>
        <w:rPr>
          <w:noProof/>
          <w:lang w:val="en-US"/>
        </w:rPr>
      </w:pPr>
      <w:r>
        <w:rPr>
          <w:noProof/>
          <w:lang w:val="en-US"/>
        </w:rPr>
        <w:t>The private call release procedure specified in subclause 7.2.2.3.3 is used for one-to-one video push call release.</w:t>
      </w:r>
    </w:p>
    <w:p w14:paraId="361ABF37" w14:textId="77777777" w:rsidR="00832634" w:rsidRDefault="00832634" w:rsidP="006A4016">
      <w:pPr>
        <w:pStyle w:val="Heading4"/>
        <w:rPr>
          <w:lang w:eastAsia="zh-CN"/>
        </w:rPr>
      </w:pPr>
      <w:bookmarkStart w:id="718" w:name="_Toc154698356"/>
      <w:r>
        <w:rPr>
          <w:lang w:eastAsia="zh-CN"/>
        </w:rPr>
        <w:t>7</w:t>
      </w:r>
      <w:r>
        <w:t>.</w:t>
      </w:r>
      <w:r>
        <w:rPr>
          <w:lang w:eastAsia="zh-CN"/>
        </w:rPr>
        <w:t>4.2.4</w:t>
      </w:r>
      <w:r>
        <w:tab/>
        <w:t>One-to-server</w:t>
      </w:r>
      <w:r>
        <w:rPr>
          <w:lang w:eastAsia="zh-CN"/>
        </w:rPr>
        <w:t xml:space="preserve"> video push</w:t>
      </w:r>
      <w:bookmarkEnd w:id="718"/>
    </w:p>
    <w:p w14:paraId="3B266DEF" w14:textId="77777777" w:rsidR="00832634" w:rsidRDefault="00832634" w:rsidP="006A4016">
      <w:pPr>
        <w:pStyle w:val="Heading5"/>
        <w:rPr>
          <w:lang w:eastAsia="zh-CN"/>
        </w:rPr>
      </w:pPr>
      <w:bookmarkStart w:id="719" w:name="_Toc154698357"/>
      <w:r>
        <w:rPr>
          <w:lang w:eastAsia="zh-CN"/>
        </w:rPr>
        <w:t>7</w:t>
      </w:r>
      <w:r>
        <w:t>.</w:t>
      </w:r>
      <w:r>
        <w:rPr>
          <w:lang w:eastAsia="zh-CN"/>
        </w:rPr>
        <w:t>4.2.4</w:t>
      </w:r>
      <w:r>
        <w:t>.</w:t>
      </w:r>
      <w:r>
        <w:rPr>
          <w:lang w:eastAsia="zh-CN"/>
        </w:rPr>
        <w:t>1</w:t>
      </w:r>
      <w:r>
        <w:tab/>
        <w:t>General</w:t>
      </w:r>
      <w:bookmarkEnd w:id="719"/>
    </w:p>
    <w:p w14:paraId="4C543234" w14:textId="77777777" w:rsidR="00832634" w:rsidRDefault="00832634" w:rsidP="00832634">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5516E090" w14:textId="77777777" w:rsidR="00832634" w:rsidRDefault="00832634" w:rsidP="00832634">
      <w:pPr>
        <w:pStyle w:val="NO"/>
        <w:rPr>
          <w:lang w:eastAsia="zh-CN"/>
        </w:rPr>
      </w:pPr>
      <w:r>
        <w:t>NOTE: This procedure fulfils part of the requirements for the stage 1 video processing capabilities feature.</w:t>
      </w:r>
    </w:p>
    <w:p w14:paraId="69B1CED3" w14:textId="77777777" w:rsidR="00832634" w:rsidRDefault="00832634" w:rsidP="006A4016">
      <w:pPr>
        <w:pStyle w:val="Heading5"/>
        <w:rPr>
          <w:lang w:val="en-US"/>
        </w:rPr>
      </w:pPr>
      <w:bookmarkStart w:id="720" w:name="_Toc154698358"/>
      <w:r>
        <w:rPr>
          <w:lang w:eastAsia="zh-CN"/>
        </w:rPr>
        <w:t>7</w:t>
      </w:r>
      <w:r>
        <w:t>.</w:t>
      </w:r>
      <w:r>
        <w:rPr>
          <w:lang w:eastAsia="zh-CN"/>
        </w:rPr>
        <w:t>4.2.4</w:t>
      </w:r>
      <w:r>
        <w:t>.</w:t>
      </w:r>
      <w:r>
        <w:rPr>
          <w:lang w:eastAsia="zh-CN"/>
        </w:rPr>
        <w:t>2</w:t>
      </w:r>
      <w:r>
        <w:tab/>
        <w:t>Procedure</w:t>
      </w:r>
      <w:bookmarkEnd w:id="720"/>
    </w:p>
    <w:p w14:paraId="65585EAD" w14:textId="77777777" w:rsidR="00832634" w:rsidRDefault="00832634" w:rsidP="00832634">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0A34ED84" w14:textId="77777777" w:rsidR="00832634" w:rsidRDefault="00832634" w:rsidP="00832634">
      <w:pPr>
        <w:rPr>
          <w:lang w:val="en-US"/>
        </w:rPr>
      </w:pPr>
      <w:r>
        <w:rPr>
          <w:lang w:val="en-US"/>
        </w:rPr>
        <w:t>Pre-conditions:</w:t>
      </w:r>
    </w:p>
    <w:p w14:paraId="2B888C30" w14:textId="77777777" w:rsidR="00832634" w:rsidRDefault="00832634" w:rsidP="00832634">
      <w:pPr>
        <w:pStyle w:val="B1"/>
        <w:rPr>
          <w:lang w:val="en-US"/>
        </w:rPr>
      </w:pPr>
      <w:r>
        <w:rPr>
          <w:lang w:val="en-US"/>
        </w:rPr>
        <w:t>1.</w:t>
      </w:r>
      <w:r>
        <w:rPr>
          <w:lang w:val="en-US"/>
        </w:rPr>
        <w:tab/>
        <w:t>MCVideo user 1 on MCVideo client 1 has been authenticated and authorized to use MCVideo service.</w:t>
      </w:r>
    </w:p>
    <w:p w14:paraId="3076DFDC" w14:textId="77777777" w:rsidR="00832634" w:rsidRDefault="00832634" w:rsidP="00832634">
      <w:pPr>
        <w:pStyle w:val="B1"/>
        <w:rPr>
          <w:lang w:val="en-US"/>
        </w:rPr>
      </w:pPr>
      <w:r>
        <w:rPr>
          <w:lang w:val="en-US"/>
        </w:rPr>
        <w:lastRenderedPageBreak/>
        <w:t>2.</w:t>
      </w:r>
      <w:r>
        <w:rPr>
          <w:lang w:val="en-US"/>
        </w:rPr>
        <w:tab/>
        <w:t>MCVideo client 1 is registered.</w:t>
      </w:r>
    </w:p>
    <w:p w14:paraId="5B76CD44" w14:textId="77777777" w:rsidR="00832634" w:rsidRDefault="00832634" w:rsidP="00832634">
      <w:pPr>
        <w:pStyle w:val="TH"/>
      </w:pPr>
      <w:r>
        <w:object w:dxaOrig="8396" w:dyaOrig="5471" w14:anchorId="58B615E1">
          <v:shape id="_x0000_i1064" type="#_x0000_t75" style="width:419.25pt;height:273.4pt" o:ole="" filled="t">
            <v:fill color2="black"/>
            <v:imagedata r:id="rId85" o:title=""/>
          </v:shape>
          <o:OLEObject Type="Embed" ProgID="Visio.Drawing.11" ShapeID="_x0000_i1064" DrawAspect="Content" ObjectID="_1765310977" r:id="rId86"/>
        </w:object>
      </w:r>
    </w:p>
    <w:p w14:paraId="77AD9B71" w14:textId="77777777" w:rsidR="00832634" w:rsidRDefault="00832634" w:rsidP="00832634">
      <w:pPr>
        <w:pStyle w:val="TF"/>
      </w:pPr>
      <w:r>
        <w:t>Figure 7.4.2.</w:t>
      </w:r>
      <w:r w:rsidR="00520A35">
        <w:t>4</w:t>
      </w:r>
      <w:r>
        <w:t>.2-1: One-to-server video push</w:t>
      </w:r>
    </w:p>
    <w:p w14:paraId="5A3133E9" w14:textId="77777777" w:rsidR="00832634" w:rsidRDefault="00832634" w:rsidP="00832634">
      <w:pPr>
        <w:pStyle w:val="B1"/>
      </w:pPr>
      <w:r>
        <w:t>1.</w:t>
      </w:r>
      <w:r w:rsidR="00EC63A3">
        <w:tab/>
      </w:r>
      <w:r>
        <w:t>MCVideo user on MCVideo client 1 initiates the push of a video to the server and sends an MCVideo push to server request to the MCVideo server. The request contains an SDP offer with media.</w:t>
      </w:r>
    </w:p>
    <w:p w14:paraId="2CA16735" w14:textId="77777777" w:rsidR="00832634" w:rsidRDefault="00832634" w:rsidP="00832634">
      <w:pPr>
        <w:pStyle w:val="B1"/>
      </w:pPr>
      <w:r>
        <w:t>2.</w:t>
      </w:r>
      <w:r w:rsidR="002945B9">
        <w:tab/>
      </w:r>
      <w:r>
        <w:t>MCVideo server checks whether MCVideo client 1 is authorized to push a video to the server.</w:t>
      </w:r>
    </w:p>
    <w:p w14:paraId="470135DE" w14:textId="77777777" w:rsidR="00832634" w:rsidRDefault="00832634" w:rsidP="00832634">
      <w:pPr>
        <w:pStyle w:val="B1"/>
      </w:pPr>
      <w:r>
        <w:t>3.</w:t>
      </w:r>
      <w:r>
        <w:tab/>
        <w:t>MCVideo server accepts the push to server request and sends an MCVideo push to server response. The response contains the SDP answer and the URL of the file where the video stream will be recorded.</w:t>
      </w:r>
    </w:p>
    <w:p w14:paraId="147C68C8" w14:textId="77777777" w:rsidR="00832634" w:rsidRDefault="00832634" w:rsidP="00832634">
      <w:pPr>
        <w:pStyle w:val="NO"/>
      </w:pPr>
      <w:r>
        <w:t>NOTE</w:t>
      </w:r>
      <w:r w:rsidR="00BA5542">
        <w:t> </w:t>
      </w:r>
      <w:r>
        <w:t>1:</w:t>
      </w:r>
      <w:r>
        <w:tab/>
        <w:t>Push request and response can include a negotiated maximum duration for the transmission.</w:t>
      </w:r>
    </w:p>
    <w:p w14:paraId="03CC800D" w14:textId="77777777" w:rsidR="00832634" w:rsidRDefault="00832634" w:rsidP="00832634">
      <w:pPr>
        <w:pStyle w:val="B1"/>
      </w:pPr>
      <w:r>
        <w:t>4.</w:t>
      </w:r>
      <w:r>
        <w:tab/>
        <w:t>MCVideo client 1 and MCVideo server have successfully established the media plane and transmission control for the video stream.</w:t>
      </w:r>
    </w:p>
    <w:p w14:paraId="57591976" w14:textId="77777777" w:rsidR="00832634" w:rsidRDefault="00832634" w:rsidP="00832634">
      <w:pPr>
        <w:pStyle w:val="B1"/>
      </w:pPr>
      <w:r>
        <w:t>5.</w:t>
      </w:r>
      <w:r>
        <w:tab/>
        <w:t>Video stream is transmitted from MCVideo client 1 to MCVideo server. The MCVideo server records the stream to the file whose URL has been given in the MCVideo push to server response.</w:t>
      </w:r>
    </w:p>
    <w:p w14:paraId="10329A30" w14:textId="77777777" w:rsidR="00832634" w:rsidRDefault="00832634" w:rsidP="00832634">
      <w:pPr>
        <w:pStyle w:val="NO"/>
      </w:pPr>
      <w:r>
        <w:t>NOTE</w:t>
      </w:r>
      <w:r w:rsidR="00BA5542">
        <w:t> </w:t>
      </w:r>
      <w:r>
        <w:t>2:</w:t>
      </w:r>
      <w:r>
        <w:tab/>
        <w:t>Notifications of new media availability can be sent by the initiating MCVideo user or by the MCVideo server using the URL received in the MCVideo push to server response.</w:t>
      </w:r>
    </w:p>
    <w:p w14:paraId="0051E082" w14:textId="77777777" w:rsidR="00832634" w:rsidRDefault="00832634" w:rsidP="00832634">
      <w:pPr>
        <w:pStyle w:val="NO"/>
      </w:pPr>
      <w:r>
        <w:t>NOTE</w:t>
      </w:r>
      <w:r w:rsidR="00BA5542">
        <w:t> </w:t>
      </w:r>
      <w:r>
        <w:t>3:</w:t>
      </w:r>
      <w:r>
        <w:tab/>
        <w:t xml:space="preserve">MCVideo clients which receive the notification can initiate a pull of the video stream from the server using the URL provided in the notification, at their convenience, using the procedure defined in </w:t>
      </w:r>
      <w:r w:rsidR="007D04A3">
        <w:t>subclause </w:t>
      </w:r>
      <w:r>
        <w:rPr>
          <w:lang w:eastAsia="zh-CN"/>
        </w:rPr>
        <w:t>7</w:t>
      </w:r>
      <w:r>
        <w:t>.3</w:t>
      </w:r>
      <w:r>
        <w:rPr>
          <w:lang w:eastAsia="zh-CN"/>
        </w:rPr>
        <w:t>.2.4</w:t>
      </w:r>
      <w:r>
        <w:t>.</w:t>
      </w:r>
      <w:r>
        <w:rPr>
          <w:lang w:eastAsia="zh-CN"/>
        </w:rPr>
        <w:t>2</w:t>
      </w:r>
      <w:r>
        <w:t>.</w:t>
      </w:r>
    </w:p>
    <w:p w14:paraId="601E9020" w14:textId="77777777" w:rsidR="00832634" w:rsidRDefault="00832634" w:rsidP="00832634">
      <w:pPr>
        <w:pStyle w:val="B1"/>
      </w:pPr>
      <w:r>
        <w:t>6.</w:t>
      </w:r>
      <w:r>
        <w:tab/>
        <w:t>MCVideo user on MCVideo client 1, or MCVideo client 1 based on pre-defined criteria (e.g. duration), stops the video push to the server and sends an MCVideo push to server complete request.</w:t>
      </w:r>
    </w:p>
    <w:p w14:paraId="0F8BFE9C" w14:textId="77777777" w:rsidR="00832634" w:rsidRDefault="00832634" w:rsidP="00832634">
      <w:pPr>
        <w:pStyle w:val="B1"/>
      </w:pPr>
      <w:r>
        <w:t>7.</w:t>
      </w:r>
      <w:r>
        <w:tab/>
        <w:t>MCVideo server acknowledges the end of the communication.</w:t>
      </w:r>
    </w:p>
    <w:p w14:paraId="08B36684" w14:textId="77777777" w:rsidR="00832634" w:rsidRPr="00C34ACE" w:rsidRDefault="00832634" w:rsidP="00832634">
      <w:pPr>
        <w:pStyle w:val="NO"/>
        <w:rPr>
          <w:rFonts w:hint="eastAsia"/>
        </w:rPr>
      </w:pPr>
      <w:r>
        <w:t>NOTE</w:t>
      </w:r>
      <w:r w:rsidR="00BA5542">
        <w:t> </w:t>
      </w:r>
      <w:r>
        <w:t>4:</w:t>
      </w:r>
      <w:r>
        <w:tab/>
        <w:t>Alternatively, based on internal criteria (e.g. maximum duration of the recorded video), the MCVideo server can end the transmission.</w:t>
      </w:r>
    </w:p>
    <w:p w14:paraId="65708023" w14:textId="77777777" w:rsidR="007E36F2" w:rsidRDefault="007E36F2" w:rsidP="006A4016">
      <w:pPr>
        <w:pStyle w:val="Heading4"/>
        <w:rPr>
          <w:rFonts w:hint="eastAsia"/>
          <w:lang w:eastAsia="zh-CN"/>
        </w:rPr>
      </w:pPr>
      <w:bookmarkStart w:id="721" w:name="_Toc154698359"/>
      <w:r>
        <w:rPr>
          <w:rFonts w:hint="eastAsia"/>
          <w:lang w:eastAsia="zh-CN"/>
        </w:rPr>
        <w:lastRenderedPageBreak/>
        <w:t>7</w:t>
      </w:r>
      <w:r>
        <w:t>.</w:t>
      </w:r>
      <w:r>
        <w:rPr>
          <w:lang w:eastAsia="zh-CN"/>
        </w:rPr>
        <w:t>4.2.</w:t>
      </w:r>
      <w:r w:rsidR="00520A35">
        <w:rPr>
          <w:lang w:eastAsia="zh-CN"/>
        </w:rPr>
        <w:t>5</w:t>
      </w:r>
      <w:r>
        <w:tab/>
        <w:t>Remotely initiated</w:t>
      </w:r>
      <w:r>
        <w:rPr>
          <w:lang w:eastAsia="zh-CN"/>
        </w:rPr>
        <w:t xml:space="preserve"> video push</w:t>
      </w:r>
      <w:bookmarkEnd w:id="721"/>
    </w:p>
    <w:p w14:paraId="27F0A2AC" w14:textId="77777777" w:rsidR="007E36F2" w:rsidRDefault="007E36F2" w:rsidP="006A4016">
      <w:pPr>
        <w:pStyle w:val="Heading5"/>
        <w:rPr>
          <w:rFonts w:hint="eastAsia"/>
          <w:lang w:eastAsia="zh-CN"/>
        </w:rPr>
      </w:pPr>
      <w:bookmarkStart w:id="722" w:name="_Toc154698360"/>
      <w:r>
        <w:rPr>
          <w:rFonts w:hint="eastAsia"/>
          <w:lang w:eastAsia="zh-CN"/>
        </w:rPr>
        <w:t>7</w:t>
      </w:r>
      <w:r>
        <w:t>.</w:t>
      </w:r>
      <w:r>
        <w:rPr>
          <w:lang w:eastAsia="zh-CN"/>
        </w:rPr>
        <w:t>4.2.</w:t>
      </w:r>
      <w:r w:rsidR="00520A35">
        <w:rPr>
          <w:lang w:eastAsia="zh-CN"/>
        </w:rPr>
        <w:t>5</w:t>
      </w:r>
      <w:r>
        <w:t>.</w:t>
      </w:r>
      <w:r>
        <w:rPr>
          <w:rFonts w:hint="eastAsia"/>
          <w:lang w:eastAsia="zh-CN"/>
        </w:rPr>
        <w:t>1</w:t>
      </w:r>
      <w:r>
        <w:tab/>
        <w:t>General</w:t>
      </w:r>
      <w:bookmarkEnd w:id="722"/>
    </w:p>
    <w:p w14:paraId="559D5FCC" w14:textId="77777777" w:rsidR="007E36F2" w:rsidRDefault="007E36F2" w:rsidP="007E36F2">
      <w:pPr>
        <w:rPr>
          <w:rFonts w:hint="eastAsia"/>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 xml:space="preserve">private call remotely initiated by a user that only allows a source user to transmit video to a destination, and the private call ends when the video transmission is completed or released by the authorized user who remotely </w:t>
      </w:r>
      <w:r w:rsidR="006A55FF">
        <w:rPr>
          <w:lang w:eastAsia="zh-CN"/>
        </w:rPr>
        <w:t>initiated</w:t>
      </w:r>
      <w:r>
        <w:rPr>
          <w:lang w:eastAsia="zh-CN"/>
        </w:rPr>
        <w:t xml:space="preserve"> video push call.</w:t>
      </w:r>
    </w:p>
    <w:p w14:paraId="1171019C" w14:textId="77777777" w:rsidR="007E36F2" w:rsidRDefault="007E36F2" w:rsidP="006A4016">
      <w:pPr>
        <w:pStyle w:val="Heading5"/>
        <w:rPr>
          <w:rFonts w:hint="eastAsia"/>
          <w:lang w:eastAsia="zh-CN"/>
        </w:rPr>
      </w:pPr>
      <w:bookmarkStart w:id="723" w:name="_Toc154698361"/>
      <w:r>
        <w:rPr>
          <w:rFonts w:hint="eastAsia"/>
          <w:lang w:eastAsia="zh-CN"/>
        </w:rPr>
        <w:t>7</w:t>
      </w:r>
      <w:r>
        <w:t>.</w:t>
      </w:r>
      <w:r>
        <w:rPr>
          <w:lang w:eastAsia="zh-CN"/>
        </w:rPr>
        <w:t>4.2.</w:t>
      </w:r>
      <w:r w:rsidR="00520A35">
        <w:rPr>
          <w:lang w:eastAsia="zh-CN"/>
        </w:rPr>
        <w:t>5</w:t>
      </w:r>
      <w:r>
        <w:t>.</w:t>
      </w:r>
      <w:r>
        <w:rPr>
          <w:lang w:eastAsia="zh-CN"/>
        </w:rPr>
        <w:t>2</w:t>
      </w:r>
      <w:r>
        <w:tab/>
        <w:t>Remotely initiated video push – call setup</w:t>
      </w:r>
      <w:bookmarkEnd w:id="723"/>
    </w:p>
    <w:p w14:paraId="375771BF" w14:textId="77777777" w:rsidR="007E36F2" w:rsidRPr="00AB5FED" w:rsidRDefault="007E36F2" w:rsidP="007E36F2">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30B38F71" w14:textId="77777777" w:rsidR="007E36F2" w:rsidRPr="00AB5FED" w:rsidRDefault="007E36F2" w:rsidP="007E36F2">
      <w:r w:rsidRPr="00AB5FED">
        <w:rPr>
          <w:lang w:val="en-US"/>
        </w:rPr>
        <w:t>Procedures in figure </w:t>
      </w:r>
      <w:r>
        <w:rPr>
          <w:rFonts w:hint="eastAsia"/>
          <w:lang w:val="en-US" w:eastAsia="zh-CN"/>
        </w:rPr>
        <w:t>7</w:t>
      </w:r>
      <w:r w:rsidRPr="00AB5FED">
        <w:rPr>
          <w:lang w:val="en-US"/>
        </w:rPr>
        <w:t>.</w:t>
      </w:r>
      <w:r>
        <w:rPr>
          <w:lang w:val="en-US" w:eastAsia="zh-CN"/>
        </w:rPr>
        <w:t>4.2.</w:t>
      </w:r>
      <w:r w:rsidR="00520A35">
        <w:rPr>
          <w:lang w:val="en-US" w:eastAsia="zh-CN"/>
        </w:rPr>
        <w:t>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7392C0D5" w14:textId="77777777" w:rsidR="007E36F2" w:rsidRPr="00AB5FED" w:rsidRDefault="007E36F2" w:rsidP="007E36F2">
      <w:pPr>
        <w:pStyle w:val="TH"/>
        <w:rPr>
          <w:rFonts w:hint="eastAsia"/>
          <w:lang w:eastAsia="zh-CN"/>
        </w:rPr>
      </w:pPr>
      <w:r>
        <w:object w:dxaOrig="10248" w:dyaOrig="5004" w14:anchorId="5C7244DC">
          <v:shape id="_x0000_i1065" type="#_x0000_t75" style="width:481.65pt;height:235.15pt" o:ole="">
            <v:imagedata r:id="rId87" o:title=""/>
          </v:shape>
          <o:OLEObject Type="Embed" ProgID="Visio.Drawing.15" ShapeID="_x0000_i1065" DrawAspect="Content" ObjectID="_1765310978" r:id="rId88"/>
        </w:object>
      </w:r>
    </w:p>
    <w:p w14:paraId="5FFCA2F6" w14:textId="77777777" w:rsidR="007E36F2" w:rsidRPr="00AB5FED" w:rsidRDefault="007E36F2" w:rsidP="007E36F2">
      <w:pPr>
        <w:pStyle w:val="TF"/>
      </w:pPr>
      <w:r w:rsidRPr="00AB5FED">
        <w:t>Figure </w:t>
      </w:r>
      <w:r>
        <w:t>7</w:t>
      </w:r>
      <w:r w:rsidRPr="00AB5FED">
        <w:t>.</w:t>
      </w:r>
      <w:r>
        <w:t>4.2</w:t>
      </w:r>
      <w:r w:rsidRPr="00AB5FED">
        <w:t>.</w:t>
      </w:r>
      <w:r w:rsidR="00520A35">
        <w:t>5</w:t>
      </w:r>
      <w:r>
        <w:t>.2-1: Remotely initiated video push – call setup</w:t>
      </w:r>
    </w:p>
    <w:p w14:paraId="7A04B3AC" w14:textId="77777777" w:rsidR="007E36F2" w:rsidRDefault="007E36F2" w:rsidP="007E36F2">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w:t>
      </w:r>
      <w:r w:rsidR="006A55FF">
        <w:t>MCVideo</w:t>
      </w:r>
      <w:r>
        <w:t xml:space="preserve"> client 2)</w:t>
      </w:r>
      <w:r w:rsidRPr="00AB5FED">
        <w:t xml:space="preserve"> user</w:t>
      </w:r>
      <w:r>
        <w:t xml:space="preserve">s </w:t>
      </w:r>
    </w:p>
    <w:p w14:paraId="216DB470" w14:textId="77777777" w:rsidR="007E36F2" w:rsidRPr="00AB5FED" w:rsidRDefault="007E36F2" w:rsidP="007E36F2">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08AFF659" w14:textId="77777777" w:rsidR="007E36F2" w:rsidRPr="00AB5FED" w:rsidRDefault="007E36F2" w:rsidP="007E36F2">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618A56A6" w14:textId="77777777" w:rsidR="007E36F2" w:rsidRPr="00AB5FED" w:rsidRDefault="007E36F2" w:rsidP="007E36F2">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132AFF7D" w14:textId="77777777" w:rsidR="007E36F2" w:rsidRDefault="007E36F2" w:rsidP="007E36F2">
      <w:pPr>
        <w:pStyle w:val="B1"/>
      </w:pPr>
      <w:r>
        <w:t>5.</w:t>
      </w:r>
      <w:r>
        <w:tab/>
        <w:t>The MCVideo client 1 sends a remote video push response message to MCVideo server indicating success or failure of call establishment between MCVideo client 1 and MCVideo client 2.</w:t>
      </w:r>
    </w:p>
    <w:p w14:paraId="73982870" w14:textId="77777777" w:rsidR="007E36F2" w:rsidRDefault="007E36F2" w:rsidP="007E36F2">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2F543C36" w14:textId="77777777" w:rsidR="007E36F2" w:rsidRPr="00AB5FED" w:rsidRDefault="007E36F2" w:rsidP="007E36F2">
      <w:pPr>
        <w:pStyle w:val="NO"/>
      </w:pPr>
      <w:r>
        <w:t>NOTE:</w:t>
      </w:r>
      <w:r>
        <w:tab/>
        <w:t>Steps 5 and 6 can occur before step 4.</w:t>
      </w:r>
    </w:p>
    <w:p w14:paraId="4D96B045" w14:textId="77777777" w:rsidR="007E36F2" w:rsidRDefault="007E36F2" w:rsidP="006A4016">
      <w:pPr>
        <w:pStyle w:val="Heading5"/>
        <w:rPr>
          <w:rFonts w:hint="eastAsia"/>
          <w:lang w:eastAsia="zh-CN"/>
        </w:rPr>
      </w:pPr>
      <w:bookmarkStart w:id="724" w:name="_Toc154698362"/>
      <w:r>
        <w:rPr>
          <w:rFonts w:hint="eastAsia"/>
          <w:lang w:eastAsia="zh-CN"/>
        </w:rPr>
        <w:t>7</w:t>
      </w:r>
      <w:r>
        <w:t>.</w:t>
      </w:r>
      <w:r>
        <w:rPr>
          <w:lang w:eastAsia="zh-CN"/>
        </w:rPr>
        <w:t>4.2.</w:t>
      </w:r>
      <w:r w:rsidR="00520A35">
        <w:rPr>
          <w:lang w:eastAsia="zh-CN"/>
        </w:rPr>
        <w:t>5</w:t>
      </w:r>
      <w:r>
        <w:t>.</w:t>
      </w:r>
      <w:r>
        <w:rPr>
          <w:lang w:eastAsia="zh-CN"/>
        </w:rPr>
        <w:t>3</w:t>
      </w:r>
      <w:r>
        <w:tab/>
        <w:t>Remotely initiated video push – call release by authorized user</w:t>
      </w:r>
      <w:bookmarkEnd w:id="724"/>
    </w:p>
    <w:p w14:paraId="28F519F0" w14:textId="77777777" w:rsidR="007E36F2" w:rsidRPr="00AB5FED" w:rsidRDefault="007E36F2" w:rsidP="007E36F2">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5DF0E1FB" w14:textId="77777777" w:rsidR="007E36F2" w:rsidRPr="00AB5FED" w:rsidRDefault="007E36F2" w:rsidP="007E36F2">
      <w:r w:rsidRPr="00AB5FED">
        <w:rPr>
          <w:lang w:val="en-US"/>
        </w:rPr>
        <w:t>Procedures in figure </w:t>
      </w:r>
      <w:r>
        <w:rPr>
          <w:rFonts w:hint="eastAsia"/>
          <w:lang w:val="en-US" w:eastAsia="zh-CN"/>
        </w:rPr>
        <w:t>7</w:t>
      </w:r>
      <w:r w:rsidRPr="00AB5FED">
        <w:rPr>
          <w:lang w:val="en-US"/>
        </w:rPr>
        <w:t>.</w:t>
      </w:r>
      <w:r>
        <w:rPr>
          <w:lang w:val="en-US" w:eastAsia="zh-CN"/>
        </w:rPr>
        <w:t>4.2.</w:t>
      </w:r>
      <w:r w:rsidR="00520A35">
        <w:rPr>
          <w:lang w:val="en-US" w:eastAsia="zh-CN"/>
        </w:rPr>
        <w:t>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7D1A3332" w14:textId="77777777" w:rsidR="007E36F2" w:rsidRPr="00AB5FED" w:rsidRDefault="007E36F2" w:rsidP="007E36F2">
      <w:pPr>
        <w:pStyle w:val="TH"/>
        <w:rPr>
          <w:rFonts w:hint="eastAsia"/>
          <w:lang w:eastAsia="zh-CN"/>
        </w:rPr>
      </w:pPr>
      <w:r>
        <w:object w:dxaOrig="10248" w:dyaOrig="5004" w14:anchorId="26C889E2">
          <v:shape id="_x0000_i1066" type="#_x0000_t75" style="width:481.65pt;height:235.15pt" o:ole="">
            <v:imagedata r:id="rId89" o:title=""/>
          </v:shape>
          <o:OLEObject Type="Embed" ProgID="Visio.Drawing.15" ShapeID="_x0000_i1066" DrawAspect="Content" ObjectID="_1765310979" r:id="rId90"/>
        </w:object>
      </w:r>
    </w:p>
    <w:p w14:paraId="712AFD45" w14:textId="77777777" w:rsidR="007E36F2" w:rsidRPr="00AB5FED" w:rsidRDefault="007E36F2" w:rsidP="007E36F2">
      <w:pPr>
        <w:pStyle w:val="TF"/>
      </w:pPr>
      <w:r w:rsidRPr="00AB5FED">
        <w:t>Figure </w:t>
      </w:r>
      <w:r>
        <w:t>7</w:t>
      </w:r>
      <w:r w:rsidRPr="00AB5FED">
        <w:t>.</w:t>
      </w:r>
      <w:r>
        <w:t>4.2</w:t>
      </w:r>
      <w:r w:rsidRPr="00AB5FED">
        <w:t>.</w:t>
      </w:r>
      <w:r w:rsidR="00520A35">
        <w:t>5</w:t>
      </w:r>
      <w:r>
        <w:t>.3-1: Remotely initiated video push – call release by authorized user</w:t>
      </w:r>
    </w:p>
    <w:p w14:paraId="194346DD" w14:textId="77777777" w:rsidR="007E36F2" w:rsidRDefault="007E36F2" w:rsidP="007E36F2">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45025D6F" w14:textId="77777777" w:rsidR="007E36F2" w:rsidRPr="00AB5FED" w:rsidRDefault="007E36F2" w:rsidP="007E36F2">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06C73A4D" w14:textId="77777777" w:rsidR="007E36F2" w:rsidRPr="00AB5FED" w:rsidRDefault="007E36F2" w:rsidP="007E36F2">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41460AF" w14:textId="77777777" w:rsidR="007E36F2" w:rsidRPr="00AB5FED" w:rsidRDefault="007E36F2" w:rsidP="007E36F2">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3CCDE2B4" w14:textId="77777777" w:rsidR="007E36F2" w:rsidRDefault="007E36F2" w:rsidP="007E36F2">
      <w:pPr>
        <w:pStyle w:val="B1"/>
      </w:pPr>
      <w:r>
        <w:t>5.</w:t>
      </w:r>
      <w:r>
        <w:tab/>
        <w:t>The MCVideo client 1 sends a remote video push release response to the MCVideo server indicating the release of the one-to-one video push call between MCVideo client 1 and MCVideo client 2.</w:t>
      </w:r>
    </w:p>
    <w:p w14:paraId="417EF805" w14:textId="77777777" w:rsidR="007E36F2" w:rsidRPr="00AB5FED" w:rsidRDefault="007E36F2" w:rsidP="007E36F2">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3EFDAF7C" w14:textId="77777777" w:rsidR="007E36F2" w:rsidRPr="00AB5FED" w:rsidRDefault="007E36F2" w:rsidP="007E36F2">
      <w:pPr>
        <w:pStyle w:val="NO"/>
      </w:pPr>
      <w:r>
        <w:t>NOTE:</w:t>
      </w:r>
      <w:r>
        <w:tab/>
        <w:t>Steps 5 and 6 can occur before step 4.</w:t>
      </w:r>
    </w:p>
    <w:p w14:paraId="2541EF75" w14:textId="77777777" w:rsidR="007E36F2" w:rsidRPr="00AD7C25" w:rsidRDefault="007E36F2" w:rsidP="007E36F2">
      <w:pPr>
        <w:rPr>
          <w:noProof/>
          <w:lang w:val="en-US"/>
        </w:rPr>
      </w:pPr>
    </w:p>
    <w:p w14:paraId="6D8C12F3" w14:textId="77777777" w:rsidR="00BD6D45" w:rsidRDefault="00BD6D45" w:rsidP="006A4016">
      <w:pPr>
        <w:pStyle w:val="Heading4"/>
        <w:rPr>
          <w:rFonts w:hint="eastAsia"/>
          <w:lang w:eastAsia="zh-CN"/>
        </w:rPr>
      </w:pPr>
      <w:bookmarkStart w:id="725" w:name="_Toc154698363"/>
      <w:r>
        <w:rPr>
          <w:rFonts w:hint="eastAsia"/>
          <w:lang w:eastAsia="zh-CN"/>
        </w:rPr>
        <w:lastRenderedPageBreak/>
        <w:t>7</w:t>
      </w:r>
      <w:r>
        <w:t>.</w:t>
      </w:r>
      <w:r>
        <w:rPr>
          <w:lang w:eastAsia="zh-CN"/>
        </w:rPr>
        <w:t>4.2.</w:t>
      </w:r>
      <w:r w:rsidR="00520A35">
        <w:rPr>
          <w:lang w:eastAsia="zh-CN"/>
        </w:rPr>
        <w:t>6</w:t>
      </w:r>
      <w:r>
        <w:tab/>
        <w:t>Remotely initiated video push to group</w:t>
      </w:r>
      <w:bookmarkEnd w:id="725"/>
    </w:p>
    <w:p w14:paraId="31BFDE01" w14:textId="77777777" w:rsidR="00BD6D45" w:rsidRDefault="00BD6D45" w:rsidP="006A4016">
      <w:pPr>
        <w:pStyle w:val="Heading5"/>
        <w:rPr>
          <w:rFonts w:hint="eastAsia"/>
          <w:lang w:eastAsia="zh-CN"/>
        </w:rPr>
      </w:pPr>
      <w:bookmarkStart w:id="726" w:name="_Toc154698364"/>
      <w:r>
        <w:rPr>
          <w:rFonts w:hint="eastAsia"/>
          <w:lang w:eastAsia="zh-CN"/>
        </w:rPr>
        <w:t>7</w:t>
      </w:r>
      <w:r>
        <w:t>.</w:t>
      </w:r>
      <w:r>
        <w:rPr>
          <w:lang w:eastAsia="zh-CN"/>
        </w:rPr>
        <w:t>4.2.</w:t>
      </w:r>
      <w:r w:rsidR="00520A35">
        <w:rPr>
          <w:lang w:eastAsia="zh-CN"/>
        </w:rPr>
        <w:t>6</w:t>
      </w:r>
      <w:r>
        <w:t>.</w:t>
      </w:r>
      <w:r>
        <w:rPr>
          <w:rFonts w:hint="eastAsia"/>
          <w:lang w:eastAsia="zh-CN"/>
        </w:rPr>
        <w:t>1</w:t>
      </w:r>
      <w:r>
        <w:tab/>
        <w:t>General</w:t>
      </w:r>
      <w:bookmarkEnd w:id="726"/>
    </w:p>
    <w:p w14:paraId="28B48B3B" w14:textId="77777777" w:rsidR="00BD6D45" w:rsidRDefault="00BD6D45" w:rsidP="00BD6D45">
      <w:pPr>
        <w:rPr>
          <w:rFonts w:hint="eastAsia"/>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314E191F" w14:textId="77777777" w:rsidR="00BD6D45" w:rsidRDefault="00BD6D45" w:rsidP="006A4016">
      <w:pPr>
        <w:pStyle w:val="Heading5"/>
        <w:rPr>
          <w:rFonts w:hint="eastAsia"/>
          <w:lang w:eastAsia="zh-CN"/>
        </w:rPr>
      </w:pPr>
      <w:bookmarkStart w:id="727" w:name="_Toc154698365"/>
      <w:r>
        <w:rPr>
          <w:rFonts w:hint="eastAsia"/>
          <w:lang w:eastAsia="zh-CN"/>
        </w:rPr>
        <w:t>7</w:t>
      </w:r>
      <w:r>
        <w:t>.</w:t>
      </w:r>
      <w:r>
        <w:rPr>
          <w:lang w:eastAsia="zh-CN"/>
        </w:rPr>
        <w:t>4.2.</w:t>
      </w:r>
      <w:r w:rsidR="00520A35">
        <w:rPr>
          <w:lang w:eastAsia="zh-CN"/>
        </w:rPr>
        <w:t>6</w:t>
      </w:r>
      <w:r>
        <w:t>.</w:t>
      </w:r>
      <w:r>
        <w:rPr>
          <w:lang w:eastAsia="zh-CN"/>
        </w:rPr>
        <w:t>2</w:t>
      </w:r>
      <w:r>
        <w:tab/>
        <w:t>Remotely initiated video push to group – call setup</w:t>
      </w:r>
      <w:bookmarkEnd w:id="727"/>
    </w:p>
    <w:p w14:paraId="1C268711" w14:textId="77777777" w:rsidR="00BD6D45" w:rsidRPr="00AB5FED" w:rsidRDefault="00BD6D45" w:rsidP="00BD6D45">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0D1851A0" w14:textId="77777777" w:rsidR="00BD6D45" w:rsidRDefault="00BD6D45" w:rsidP="00BD6D45">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w:t>
      </w:r>
      <w:r w:rsidR="00520A35">
        <w:rPr>
          <w:lang w:val="en-US" w:eastAsia="zh-CN"/>
        </w:rPr>
        <w:t>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79000E4F" w14:textId="77777777" w:rsidR="00BD6D45" w:rsidRDefault="00BD6D45" w:rsidP="00BD6D45">
      <w:pPr>
        <w:rPr>
          <w:lang w:val="en-US"/>
        </w:rPr>
      </w:pPr>
      <w:r>
        <w:rPr>
          <w:lang w:val="en-US"/>
        </w:rPr>
        <w:t>Pre-conditions:</w:t>
      </w:r>
    </w:p>
    <w:p w14:paraId="1231ECD4" w14:textId="77777777" w:rsidR="00BD6D45" w:rsidRDefault="00BD6D45" w:rsidP="00BD6D45">
      <w:pPr>
        <w:pStyle w:val="B1"/>
        <w:rPr>
          <w:lang w:val="en-US"/>
        </w:rPr>
      </w:pPr>
      <w:r>
        <w:rPr>
          <w:lang w:val="en-US"/>
        </w:rPr>
        <w:t>1.</w:t>
      </w:r>
      <w:r>
        <w:rPr>
          <w:lang w:val="en-US"/>
        </w:rPr>
        <w:tab/>
        <w:t>MCVideo client 1 and MCVideo client 2 are affiliated members of the group X.</w:t>
      </w:r>
    </w:p>
    <w:p w14:paraId="20574BDF" w14:textId="77777777" w:rsidR="00BD6D45" w:rsidRPr="00AB5FED" w:rsidRDefault="00BD6D45" w:rsidP="00BD6D45">
      <w:pPr>
        <w:pStyle w:val="B1"/>
      </w:pPr>
      <w:r>
        <w:rPr>
          <w:lang w:val="en-US"/>
        </w:rPr>
        <w:t>2.</w:t>
      </w:r>
      <w:r>
        <w:rPr>
          <w:lang w:val="en-US"/>
        </w:rPr>
        <w:tab/>
        <w:t>The user on MCVideo client 1 is authorized to remotely initiate a video push to group call to enable transmitting the video from the user on MCVideo client 2.</w:t>
      </w:r>
    </w:p>
    <w:p w14:paraId="50066F18" w14:textId="77777777" w:rsidR="00BD6D45" w:rsidRPr="00AB5FED" w:rsidRDefault="00BD6D45" w:rsidP="00BD6D45">
      <w:pPr>
        <w:pStyle w:val="TH"/>
        <w:rPr>
          <w:rFonts w:hint="eastAsia"/>
          <w:lang w:eastAsia="zh-CN"/>
        </w:rPr>
      </w:pPr>
      <w:r>
        <w:object w:dxaOrig="7692" w:dyaOrig="4572" w14:anchorId="765E7465">
          <v:shape id="_x0000_i1067" type="#_x0000_t75" style="width:384.6pt;height:228.75pt" o:ole="">
            <v:imagedata r:id="rId91" o:title=""/>
          </v:shape>
          <o:OLEObject Type="Embed" ProgID="Visio.Drawing.15" ShapeID="_x0000_i1067" DrawAspect="Content" ObjectID="_1765310980" r:id="rId92"/>
        </w:object>
      </w:r>
    </w:p>
    <w:p w14:paraId="21E0D7B1" w14:textId="77777777" w:rsidR="00BD6D45" w:rsidRPr="00AB5FED" w:rsidRDefault="00BD6D45" w:rsidP="00BD6D45">
      <w:pPr>
        <w:pStyle w:val="TF"/>
      </w:pPr>
      <w:r w:rsidRPr="00AB5FED">
        <w:t>Figure </w:t>
      </w:r>
      <w:r>
        <w:t>7</w:t>
      </w:r>
      <w:r w:rsidRPr="00AB5FED">
        <w:t>.</w:t>
      </w:r>
      <w:r>
        <w:t>4.2</w:t>
      </w:r>
      <w:r w:rsidRPr="00AB5FED">
        <w:t>.</w:t>
      </w:r>
      <w:r w:rsidR="00520A35">
        <w:t>6</w:t>
      </w:r>
      <w:r>
        <w:t>.2-1: Remotely initiated video push to group – call setup procedure</w:t>
      </w:r>
    </w:p>
    <w:p w14:paraId="49BF7153" w14:textId="77777777" w:rsidR="00BD6D45" w:rsidRDefault="00BD6D45" w:rsidP="00BD6D45">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w:t>
      </w:r>
      <w:r w:rsidR="00020D3C">
        <w:t>MCVideo group ID</w:t>
      </w:r>
      <w:r>
        <w:t xml:space="preserve"> of the group X to which the video transmission is requested. </w:t>
      </w:r>
    </w:p>
    <w:p w14:paraId="506B56B1" w14:textId="77777777" w:rsidR="00BD6D45" w:rsidRPr="00AB5FED" w:rsidRDefault="00BD6D45" w:rsidP="00BD6D45">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40E9A076" w14:textId="77777777" w:rsidR="00BD6D45" w:rsidRDefault="00BD6D45" w:rsidP="00BD6D45">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the </w:t>
      </w:r>
      <w:r w:rsidR="00020D3C">
        <w:t>MCVideo group ID</w:t>
      </w:r>
      <w:r>
        <w:t xml:space="preserve"> of the group X to which the video transmission is to be initiated by the source user</w:t>
      </w:r>
      <w:r w:rsidRPr="00AB5FED">
        <w:t xml:space="preserve"> </w:t>
      </w:r>
      <w:r>
        <w:t xml:space="preserve">and </w:t>
      </w:r>
      <w:r w:rsidRPr="00AB5FED">
        <w:t>an SDP offer containing one or more media types</w:t>
      </w:r>
      <w:r>
        <w:t>.</w:t>
      </w:r>
    </w:p>
    <w:p w14:paraId="5DBDB8BD" w14:textId="77777777" w:rsidR="00BD6D45" w:rsidRDefault="00BD6D45" w:rsidP="00BD6D45">
      <w:pPr>
        <w:pStyle w:val="B1"/>
      </w:pPr>
      <w:r>
        <w:lastRenderedPageBreak/>
        <w:t>4.</w:t>
      </w:r>
      <w:r>
        <w:tab/>
        <w:t>MCVideo client 2 initiates a MCVideo broadcast group call on group X. The MCVideo client 2 begins to transmit video to the group X.</w:t>
      </w:r>
    </w:p>
    <w:p w14:paraId="52651DC0" w14:textId="77777777" w:rsidR="00BD6D45" w:rsidRDefault="00BD6D45" w:rsidP="00BD6D45">
      <w:pPr>
        <w:pStyle w:val="B1"/>
      </w:pPr>
      <w:r>
        <w:t>5.</w:t>
      </w:r>
      <w:r>
        <w:tab/>
        <w:t>The MCVideo client 2 sends a remote video push response message to MCVideo server indicating success or failure in remotely initiating the video push to group X.</w:t>
      </w:r>
    </w:p>
    <w:p w14:paraId="0C332898" w14:textId="77777777" w:rsidR="00BD6D45" w:rsidRDefault="00BD6D45" w:rsidP="00BD6D45">
      <w:pPr>
        <w:pStyle w:val="B1"/>
      </w:pPr>
      <w:r>
        <w:t>6.</w:t>
      </w:r>
      <w:r>
        <w:tab/>
        <w:t>The MCVideo server sends a remote video push response message to MCVideo client 1 indicating success or failure in remotely initiating the video push to group X by the MCVideo client 2.</w:t>
      </w:r>
    </w:p>
    <w:p w14:paraId="21A8FA88" w14:textId="77777777" w:rsidR="00BD6D45" w:rsidRDefault="00BD6D45" w:rsidP="00BD6D45">
      <w:pPr>
        <w:pStyle w:val="NO"/>
      </w:pPr>
      <w:r>
        <w:t>NOTE:</w:t>
      </w:r>
      <w:r>
        <w:tab/>
        <w:t>Steps 5 and 6 can occur before step 4.</w:t>
      </w:r>
    </w:p>
    <w:p w14:paraId="6A9FE66E" w14:textId="77777777" w:rsidR="00BD6D45" w:rsidRDefault="00BD6D45" w:rsidP="006A4016">
      <w:pPr>
        <w:pStyle w:val="Heading5"/>
        <w:rPr>
          <w:rFonts w:hint="eastAsia"/>
          <w:lang w:eastAsia="zh-CN"/>
        </w:rPr>
      </w:pPr>
      <w:bookmarkStart w:id="728" w:name="_Toc154698366"/>
      <w:r>
        <w:rPr>
          <w:rFonts w:hint="eastAsia"/>
          <w:lang w:eastAsia="zh-CN"/>
        </w:rPr>
        <w:t>7</w:t>
      </w:r>
      <w:r>
        <w:t>.</w:t>
      </w:r>
      <w:r>
        <w:rPr>
          <w:lang w:eastAsia="zh-CN"/>
        </w:rPr>
        <w:t>4.2.</w:t>
      </w:r>
      <w:r w:rsidR="00520A35">
        <w:rPr>
          <w:lang w:eastAsia="zh-CN"/>
        </w:rPr>
        <w:t>6</w:t>
      </w:r>
      <w:r>
        <w:t>.</w:t>
      </w:r>
      <w:r>
        <w:rPr>
          <w:lang w:eastAsia="zh-CN"/>
        </w:rPr>
        <w:t>3</w:t>
      </w:r>
      <w:r>
        <w:tab/>
        <w:t>Remotely initiated video push to group – call release by authorized user</w:t>
      </w:r>
      <w:bookmarkEnd w:id="728"/>
    </w:p>
    <w:p w14:paraId="1357FE8D" w14:textId="77777777" w:rsidR="00BD6D45" w:rsidRPr="00AB5FED" w:rsidRDefault="00BD6D45" w:rsidP="00BD6D45">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31CD32FA" w14:textId="77777777" w:rsidR="00BD6D45" w:rsidRDefault="00BD6D45" w:rsidP="00BD6D45">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w:t>
      </w:r>
      <w:r w:rsidR="00520A35">
        <w:rPr>
          <w:lang w:val="en-US" w:eastAsia="zh-CN"/>
        </w:rPr>
        <w:t>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28296CCD" w14:textId="77777777" w:rsidR="00BD6D45" w:rsidRDefault="00BD6D45" w:rsidP="00BD6D45">
      <w:pPr>
        <w:rPr>
          <w:lang w:val="en-US"/>
        </w:rPr>
      </w:pPr>
      <w:r>
        <w:rPr>
          <w:lang w:val="en-US"/>
        </w:rPr>
        <w:t>Pre-condition:</w:t>
      </w:r>
    </w:p>
    <w:p w14:paraId="583FAEFE" w14:textId="77777777" w:rsidR="00BD6D45" w:rsidRDefault="00BD6D45" w:rsidP="00BD6D45">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w:t>
      </w:r>
      <w:r w:rsidR="00CB1C25">
        <w:rPr>
          <w:lang w:val="en-US"/>
        </w:rPr>
        <w:t>6</w:t>
      </w:r>
      <w:r>
        <w:rPr>
          <w:lang w:val="en-US"/>
        </w:rPr>
        <w:t>.2.</w:t>
      </w:r>
    </w:p>
    <w:p w14:paraId="1E291ACC" w14:textId="77777777" w:rsidR="00BD6D45" w:rsidRPr="00AB5FED" w:rsidRDefault="00BD6D45" w:rsidP="00BD6D45">
      <w:pPr>
        <w:pStyle w:val="TH"/>
        <w:rPr>
          <w:rFonts w:hint="eastAsia"/>
          <w:lang w:eastAsia="zh-CN"/>
        </w:rPr>
      </w:pPr>
      <w:r>
        <w:object w:dxaOrig="7692" w:dyaOrig="4572" w14:anchorId="20A449F8">
          <v:shape id="_x0000_i1068" type="#_x0000_t75" style="width:384.6pt;height:228.75pt" o:ole="">
            <v:imagedata r:id="rId93" o:title=""/>
          </v:shape>
          <o:OLEObject Type="Embed" ProgID="Visio.Drawing.15" ShapeID="_x0000_i1068" DrawAspect="Content" ObjectID="_1765310981" r:id="rId94"/>
        </w:object>
      </w:r>
    </w:p>
    <w:p w14:paraId="29F5B364" w14:textId="77777777" w:rsidR="00BD6D45" w:rsidRPr="00AB5FED" w:rsidRDefault="00BD6D45" w:rsidP="00BD6D45">
      <w:pPr>
        <w:pStyle w:val="TF"/>
      </w:pPr>
      <w:r w:rsidRPr="00AB5FED">
        <w:t>Figure </w:t>
      </w:r>
      <w:r>
        <w:t>7</w:t>
      </w:r>
      <w:r w:rsidRPr="00AB5FED">
        <w:t>.</w:t>
      </w:r>
      <w:r>
        <w:t>4.2</w:t>
      </w:r>
      <w:r w:rsidRPr="00AB5FED">
        <w:t>.</w:t>
      </w:r>
      <w:r w:rsidR="00520A35">
        <w:t>6</w:t>
      </w:r>
      <w:r>
        <w:t>.3-1: Remotely initiated video push to group – call release by authorized user</w:t>
      </w:r>
    </w:p>
    <w:p w14:paraId="51EFCE68" w14:textId="77777777" w:rsidR="00BD6D45" w:rsidRDefault="00BD6D45" w:rsidP="00BD6D45">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w:t>
      </w:r>
      <w:r w:rsidR="00020D3C">
        <w:t>MCVideo group ID</w:t>
      </w:r>
      <w:r>
        <w:t xml:space="preserve"> of the group X to which the video transmission is to be released. </w:t>
      </w:r>
    </w:p>
    <w:p w14:paraId="77CE45C4" w14:textId="77777777" w:rsidR="00BD6D45" w:rsidRPr="00AB5FED" w:rsidRDefault="00BD6D45" w:rsidP="00BD6D45">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 xml:space="preserve">also checks whether MCVideo client 2 is transmitting video in </w:t>
      </w:r>
      <w:r w:rsidR="006A55FF">
        <w:t>an</w:t>
      </w:r>
      <w:r>
        <w:t xml:space="preserve"> on-going MCVideo group call on group X remotely initiated by MCVideo client 1. If MCVideo client 2 is not transmitting video on group X then a suitable response is provided in step 5 to MCVideo client 1.</w:t>
      </w:r>
    </w:p>
    <w:p w14:paraId="3F57762D" w14:textId="77777777" w:rsidR="00BD6D45" w:rsidRDefault="00BD6D45" w:rsidP="00BD6D45">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the </w:t>
      </w:r>
      <w:r w:rsidR="00020D3C">
        <w:t>MCVideo group ID</w:t>
      </w:r>
      <w:r>
        <w:t xml:space="preserve"> of the group X to which the video transmission is to be released.</w:t>
      </w:r>
    </w:p>
    <w:p w14:paraId="195D6D7F" w14:textId="77777777" w:rsidR="00BD6D45" w:rsidRDefault="00BD6D45" w:rsidP="00BD6D45">
      <w:pPr>
        <w:pStyle w:val="B1"/>
      </w:pPr>
      <w:r>
        <w:t>4.</w:t>
      </w:r>
      <w:r>
        <w:tab/>
        <w:t>The MCVideo client 2 sends a remote video push release response message to MCVideo server indicating the release of video push to group call.</w:t>
      </w:r>
    </w:p>
    <w:p w14:paraId="303E701D" w14:textId="77777777" w:rsidR="00BD6D45" w:rsidRDefault="00BD6D45" w:rsidP="00BD6D45">
      <w:pPr>
        <w:pStyle w:val="B1"/>
      </w:pPr>
      <w:r>
        <w:lastRenderedPageBreak/>
        <w:t>5.</w:t>
      </w:r>
      <w:r>
        <w:tab/>
        <w:t>The MCVideo server sends a remote video push release response message to MCVideo client 1 indicating the release of video push to group call.</w:t>
      </w:r>
    </w:p>
    <w:p w14:paraId="665FCD3E" w14:textId="77777777" w:rsidR="00BD6D45" w:rsidRDefault="00BD6D45" w:rsidP="00BD6D45">
      <w:pPr>
        <w:pStyle w:val="B1"/>
      </w:pPr>
      <w:r>
        <w:t>6.</w:t>
      </w:r>
      <w:r>
        <w:tab/>
        <w:t>MCVideo client 2 stops the video transmission to the group X  and releases the MCVideo broadcast group call on group X remotely initiated by MCVideo client 1.</w:t>
      </w:r>
    </w:p>
    <w:p w14:paraId="0451B305" w14:textId="77777777" w:rsidR="00BD6D45" w:rsidRDefault="00BD6D45" w:rsidP="00BD6D45">
      <w:pPr>
        <w:pStyle w:val="NO"/>
      </w:pPr>
      <w:r>
        <w:t>NOTE:</w:t>
      </w:r>
      <w:r>
        <w:tab/>
        <w:t>Step 6 can occur before steps 4 and 5.</w:t>
      </w:r>
    </w:p>
    <w:p w14:paraId="4D4D8515" w14:textId="77777777" w:rsidR="00BD6D45" w:rsidRPr="00AD7C25" w:rsidRDefault="00BD6D45" w:rsidP="00BD6D45">
      <w:pPr>
        <w:rPr>
          <w:noProof/>
          <w:lang w:val="en-US"/>
        </w:rPr>
      </w:pPr>
    </w:p>
    <w:p w14:paraId="31F74E4C" w14:textId="77777777" w:rsidR="009E1C2F" w:rsidRDefault="009E1C2F" w:rsidP="006A4016">
      <w:pPr>
        <w:pStyle w:val="Heading3"/>
        <w:rPr>
          <w:rFonts w:hint="eastAsia"/>
          <w:lang w:eastAsia="zh-CN"/>
        </w:rPr>
      </w:pPr>
      <w:bookmarkStart w:id="729" w:name="_Toc154698367"/>
      <w:r w:rsidRPr="00DE7896">
        <w:rPr>
          <w:lang w:val="en-IN" w:eastAsia="zh-CN"/>
        </w:rPr>
        <w:t>7</w:t>
      </w:r>
      <w:r w:rsidRPr="00DE7896">
        <w:rPr>
          <w:lang w:val="en-IN"/>
        </w:rPr>
        <w:t>.</w:t>
      </w:r>
      <w:r w:rsidR="004F3C2A">
        <w:rPr>
          <w:lang w:val="en-IN" w:eastAsia="zh-CN"/>
        </w:rPr>
        <w:t>4</w:t>
      </w:r>
      <w:r w:rsidR="00B57A07">
        <w:rPr>
          <w:lang w:val="en-IN" w:eastAsia="zh-CN"/>
        </w:rPr>
        <w:t>.3</w:t>
      </w:r>
      <w:r>
        <w:tab/>
        <w:t>Off-network video p</w:t>
      </w:r>
      <w:r>
        <w:rPr>
          <w:lang w:eastAsia="zh-CN"/>
        </w:rPr>
        <w:t>ush</w:t>
      </w:r>
      <w:bookmarkEnd w:id="729"/>
    </w:p>
    <w:p w14:paraId="77838103" w14:textId="77777777" w:rsidR="009E1C2F" w:rsidRDefault="009E1C2F" w:rsidP="006A4016">
      <w:pPr>
        <w:pStyle w:val="Heading4"/>
      </w:pPr>
      <w:bookmarkStart w:id="730" w:name="_Toc154698368"/>
      <w:r>
        <w:rPr>
          <w:rFonts w:hint="eastAsia"/>
          <w:lang w:eastAsia="zh-CN"/>
        </w:rPr>
        <w:t>7</w:t>
      </w:r>
      <w:r>
        <w:t>.</w:t>
      </w:r>
      <w:r w:rsidR="004F3C2A">
        <w:rPr>
          <w:lang w:eastAsia="zh-CN"/>
        </w:rPr>
        <w:t>4</w:t>
      </w:r>
      <w:r w:rsidR="00B57A07">
        <w:rPr>
          <w:lang w:eastAsia="zh-CN"/>
        </w:rPr>
        <w:t>.3</w:t>
      </w:r>
      <w:r>
        <w:t>.1</w:t>
      </w:r>
      <w:r>
        <w:tab/>
        <w:t>General</w:t>
      </w:r>
      <w:bookmarkEnd w:id="730"/>
    </w:p>
    <w:p w14:paraId="0AF95444" w14:textId="77777777" w:rsidR="00C50482" w:rsidRDefault="00C50482" w:rsidP="00C50482">
      <w:pPr>
        <w:tabs>
          <w:tab w:val="left" w:pos="6278"/>
        </w:tabs>
      </w:pPr>
      <w:r>
        <w:t>A MCVideo user triggers its MCVideo client to push a video to another MCVideo client.</w:t>
      </w:r>
    </w:p>
    <w:p w14:paraId="1A227811" w14:textId="77777777" w:rsidR="00C50482" w:rsidRDefault="00C50482" w:rsidP="00C50482">
      <w:pPr>
        <w:tabs>
          <w:tab w:val="left" w:pos="6278"/>
        </w:tabs>
      </w:pPr>
      <w:r>
        <w:t>A MCVideo user triggers its MCVideo client to trigger a remote video push, which requests a second MCVideo client to push a video to a third MCVideo client or to a MCVideo group.</w:t>
      </w:r>
    </w:p>
    <w:p w14:paraId="3764E2F7" w14:textId="77777777" w:rsidR="007A518C" w:rsidRDefault="00C50482" w:rsidP="007A518C">
      <w:r>
        <w:t xml:space="preserve">Off-network remote video push works without involving the network. </w:t>
      </w:r>
    </w:p>
    <w:p w14:paraId="3463FFD0" w14:textId="77777777" w:rsidR="00C50482" w:rsidRPr="00C50482" w:rsidRDefault="007A518C" w:rsidP="007A518C">
      <w:r>
        <w:rPr>
          <w:lang w:eastAsia="zh-CN"/>
        </w:rPr>
        <w:t xml:space="preserve">Off-network video push communications </w:t>
      </w:r>
      <w:r>
        <w:t>are based on ProSe capabilities as described in clause 7.18.</w:t>
      </w:r>
    </w:p>
    <w:p w14:paraId="7B599F7B" w14:textId="77777777" w:rsidR="009E1C2F" w:rsidRDefault="009E1C2F" w:rsidP="006A4016">
      <w:pPr>
        <w:pStyle w:val="Heading4"/>
        <w:rPr>
          <w:rFonts w:hint="eastAsia"/>
          <w:lang w:eastAsia="zh-CN"/>
        </w:rPr>
      </w:pPr>
      <w:bookmarkStart w:id="731" w:name="_Toc154698369"/>
      <w:r>
        <w:rPr>
          <w:rFonts w:hint="eastAsia"/>
          <w:lang w:eastAsia="zh-CN"/>
        </w:rPr>
        <w:t>7</w:t>
      </w:r>
      <w:r>
        <w:t>.</w:t>
      </w:r>
      <w:r w:rsidR="004F3C2A">
        <w:rPr>
          <w:lang w:eastAsia="zh-CN"/>
        </w:rPr>
        <w:t>4</w:t>
      </w:r>
      <w:r w:rsidR="00B57A07">
        <w:rPr>
          <w:lang w:eastAsia="zh-CN"/>
        </w:rPr>
        <w:t>.3</w:t>
      </w:r>
      <w:r>
        <w:t>.2</w:t>
      </w:r>
      <w:r>
        <w:tab/>
        <w:t>Information flows for o</w:t>
      </w:r>
      <w:r w:rsidRPr="00234C63">
        <w:rPr>
          <w:lang w:eastAsia="zh-CN"/>
        </w:rPr>
        <w:t xml:space="preserve">ff-network </w:t>
      </w:r>
      <w:r>
        <w:t>video p</w:t>
      </w:r>
      <w:r>
        <w:rPr>
          <w:lang w:eastAsia="zh-CN"/>
        </w:rPr>
        <w:t>ush</w:t>
      </w:r>
      <w:bookmarkEnd w:id="731"/>
    </w:p>
    <w:p w14:paraId="3848387B" w14:textId="77777777" w:rsidR="00B27F63" w:rsidRPr="00104C37" w:rsidRDefault="00B27F63" w:rsidP="006A4016">
      <w:pPr>
        <w:pStyle w:val="Heading5"/>
        <w:rPr>
          <w:lang w:val="en-IN" w:eastAsia="zh-CN"/>
        </w:rPr>
      </w:pPr>
      <w:bookmarkStart w:id="732" w:name="_Toc454349294"/>
      <w:bookmarkStart w:id="733" w:name="_Toc154698370"/>
      <w:r w:rsidRPr="00104C37">
        <w:rPr>
          <w:lang w:val="en-IN"/>
        </w:rPr>
        <w:t>7.</w:t>
      </w:r>
      <w:r>
        <w:rPr>
          <w:lang w:val="en-IN"/>
        </w:rPr>
        <w:t>4</w:t>
      </w:r>
      <w:r w:rsidRPr="00104C37">
        <w:rPr>
          <w:lang w:val="en-IN"/>
        </w:rPr>
        <w:t>.3.2.</w:t>
      </w:r>
      <w:r w:rsidR="00326D25">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32"/>
      <w:bookmarkEnd w:id="733"/>
    </w:p>
    <w:p w14:paraId="45AB97D5" w14:textId="77777777" w:rsidR="00B27F63" w:rsidRPr="00104C37" w:rsidRDefault="00B27F63" w:rsidP="00B27F63">
      <w:pPr>
        <w:rPr>
          <w:lang w:eastAsia="zh-CN"/>
        </w:rPr>
      </w:pPr>
      <w:r w:rsidRPr="00104C37">
        <w:t>Table 7.</w:t>
      </w:r>
      <w:r>
        <w:t>4</w:t>
      </w:r>
      <w:r w:rsidRPr="00104C37">
        <w:t>.3.2.</w:t>
      </w:r>
      <w:r w:rsidR="00326D25">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62EC955A" w14:textId="77777777" w:rsidR="00B27F63" w:rsidRPr="00104C37" w:rsidRDefault="00B27F63" w:rsidP="00B27F63">
      <w:pPr>
        <w:pStyle w:val="TH"/>
      </w:pPr>
      <w:r w:rsidRPr="00104C37">
        <w:t>Table 7.</w:t>
      </w:r>
      <w:r>
        <w:t>4</w:t>
      </w:r>
      <w:r w:rsidRPr="00104C37">
        <w:t>.3.2.</w:t>
      </w:r>
      <w:r w:rsidR="00326D25">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B27F63" w:rsidRPr="00104C37" w14:paraId="39DFA7EA"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292A88C5" w14:textId="77777777" w:rsidR="00B27F63" w:rsidRPr="00104C37" w:rsidRDefault="00B27F63" w:rsidP="003E1340">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5FCDB6B2" w14:textId="77777777" w:rsidR="00B27F63" w:rsidRPr="00104C37" w:rsidRDefault="00B27F63" w:rsidP="003E1340">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6AF4A" w14:textId="77777777" w:rsidR="00B27F63" w:rsidRPr="00104C37" w:rsidRDefault="00B27F63" w:rsidP="003E1340">
            <w:pPr>
              <w:pStyle w:val="TAH"/>
            </w:pPr>
            <w:r w:rsidRPr="00104C37">
              <w:t>Description</w:t>
            </w:r>
          </w:p>
        </w:tc>
      </w:tr>
      <w:tr w:rsidR="00B27F63" w:rsidRPr="00104C37" w14:paraId="017D3F5E"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54398390" w14:textId="77777777" w:rsidR="00B27F63" w:rsidRPr="00104C37" w:rsidRDefault="00B27F63" w:rsidP="003E1340">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D79170F" w14:textId="77777777" w:rsidR="00B27F63" w:rsidRPr="00104C37" w:rsidRDefault="00B27F63" w:rsidP="003E1340">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67BEE" w14:textId="77777777" w:rsidR="00B27F63" w:rsidRPr="00104C37" w:rsidRDefault="00B27F63" w:rsidP="003E1340">
            <w:pPr>
              <w:pStyle w:val="TAL"/>
            </w:pPr>
            <w:r w:rsidRPr="00104C37">
              <w:t xml:space="preserve">The identity of the MCVideo user </w:t>
            </w:r>
            <w:r>
              <w:t xml:space="preserve">remotely requesting </w:t>
            </w:r>
            <w:r w:rsidRPr="00104C37">
              <w:t>the video</w:t>
            </w:r>
            <w:r>
              <w:t xml:space="preserve"> push</w:t>
            </w:r>
          </w:p>
        </w:tc>
      </w:tr>
      <w:tr w:rsidR="00B27F63" w:rsidRPr="00104C37" w14:paraId="2C2E6A2F"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3CF4ADD3" w14:textId="77777777" w:rsidR="00B27F63" w:rsidRPr="00104C37" w:rsidRDefault="00B27F63" w:rsidP="003E1340">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1BD45BB" w14:textId="77777777" w:rsidR="00B27F63" w:rsidRPr="00104C37" w:rsidRDefault="00B27F63" w:rsidP="003E1340">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28E037" w14:textId="77777777" w:rsidR="00B27F63" w:rsidRPr="00104C37" w:rsidRDefault="00B27F63" w:rsidP="003E1340">
            <w:pPr>
              <w:pStyle w:val="TAL"/>
              <w:rPr>
                <w:lang w:eastAsia="zh-CN"/>
              </w:rPr>
            </w:pPr>
            <w:r w:rsidRPr="00104C37">
              <w:t xml:space="preserve">The identity of the MCVideo user from whom the video </w:t>
            </w:r>
            <w:r>
              <w:t xml:space="preserve">push </w:t>
            </w:r>
            <w:r w:rsidRPr="00104C37">
              <w:t xml:space="preserve">is </w:t>
            </w:r>
            <w:r>
              <w:t>requested</w:t>
            </w:r>
          </w:p>
        </w:tc>
      </w:tr>
      <w:tr w:rsidR="00B27F63" w:rsidRPr="00104C37" w14:paraId="41608223"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0BAC5C80" w14:textId="77777777" w:rsidR="00B27F63" w:rsidRPr="00104C37" w:rsidRDefault="00B27F63" w:rsidP="003E1340">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6E6562A7" w14:textId="77777777" w:rsidR="00B27F63" w:rsidRPr="00104C37" w:rsidRDefault="00B27F63" w:rsidP="003E1340">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9DCC" w14:textId="77777777" w:rsidR="00B27F63" w:rsidRPr="00104C37" w:rsidRDefault="00B27F63" w:rsidP="003E1340">
            <w:pPr>
              <w:pStyle w:val="TAL"/>
              <w:rPr>
                <w:lang w:eastAsia="zh-CN"/>
              </w:rPr>
            </w:pPr>
            <w:r w:rsidRPr="00104C37">
              <w:t xml:space="preserve">Information identifying the video </w:t>
            </w:r>
          </w:p>
        </w:tc>
      </w:tr>
      <w:tr w:rsidR="00B27F63" w:rsidRPr="00104C37" w14:paraId="3D959F07"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2E6D4930" w14:textId="77777777" w:rsidR="00B27F63" w:rsidRPr="00104C37" w:rsidRDefault="00B27F63" w:rsidP="003E1340">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319D936D" w14:textId="77777777" w:rsidR="00B27F63" w:rsidRPr="00104C37" w:rsidRDefault="00B27F63" w:rsidP="003E1340">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D8009" w14:textId="77777777" w:rsidR="00B27F63" w:rsidRPr="00104C37" w:rsidRDefault="00B27F63" w:rsidP="003E1340">
            <w:pPr>
              <w:pStyle w:val="TAL"/>
              <w:rPr>
                <w:lang w:eastAsia="zh-CN"/>
              </w:rPr>
            </w:pPr>
            <w:r w:rsidRPr="00104C37">
              <w:t>The MCVideo group ID to which the video is to be transmitted.</w:t>
            </w:r>
          </w:p>
        </w:tc>
      </w:tr>
    </w:tbl>
    <w:p w14:paraId="3002AD81" w14:textId="77777777" w:rsidR="00DE6F43" w:rsidRDefault="00DE6F43" w:rsidP="00DE6F43">
      <w:pPr>
        <w:rPr>
          <w:lang w:val="en-IN"/>
        </w:rPr>
      </w:pPr>
    </w:p>
    <w:p w14:paraId="71C6FF28" w14:textId="77777777" w:rsidR="00DE6F43" w:rsidRPr="00104C37" w:rsidRDefault="00DE6F43" w:rsidP="006A4016">
      <w:pPr>
        <w:pStyle w:val="Heading5"/>
        <w:rPr>
          <w:lang w:val="en-IN" w:eastAsia="zh-CN"/>
        </w:rPr>
      </w:pPr>
      <w:bookmarkStart w:id="734" w:name="_Toc154698371"/>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34"/>
      <w:r>
        <w:rPr>
          <w:lang w:val="en-IN" w:eastAsia="zh-CN"/>
        </w:rPr>
        <w:t xml:space="preserve"> </w:t>
      </w:r>
    </w:p>
    <w:p w14:paraId="7A37A4CD" w14:textId="77777777" w:rsidR="00DE6F43" w:rsidRPr="00104C37" w:rsidRDefault="00DE6F43" w:rsidP="00DE6F43">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43BA55AB" w14:textId="77777777" w:rsidR="00DE6F43" w:rsidRPr="00104C37" w:rsidRDefault="00DE6F43" w:rsidP="00DE6F43">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DE6F43" w:rsidRPr="00104C37" w14:paraId="2317C76C"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5E754B13" w14:textId="77777777" w:rsidR="00DE6F43" w:rsidRPr="00104C37" w:rsidRDefault="00DE6F43" w:rsidP="00890DAB">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54CDFC75" w14:textId="77777777" w:rsidR="00DE6F43" w:rsidRPr="00104C37" w:rsidRDefault="00DE6F43" w:rsidP="00890DAB">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E533" w14:textId="77777777" w:rsidR="00DE6F43" w:rsidRPr="00104C37" w:rsidRDefault="00DE6F43" w:rsidP="00890DAB">
            <w:pPr>
              <w:pStyle w:val="TAH"/>
            </w:pPr>
            <w:r w:rsidRPr="00104C37">
              <w:t>Description</w:t>
            </w:r>
          </w:p>
        </w:tc>
      </w:tr>
      <w:tr w:rsidR="00DE6F43" w:rsidRPr="00104C37" w14:paraId="08A759E4"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624A314E" w14:textId="77777777" w:rsidR="00DE6F43" w:rsidRPr="00104C37" w:rsidRDefault="00DE6F43" w:rsidP="00890DAB">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3526A95" w14:textId="77777777" w:rsidR="00DE6F43" w:rsidRPr="00104C37" w:rsidRDefault="00DE6F43" w:rsidP="00890DAB">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FA987" w14:textId="77777777" w:rsidR="00DE6F43" w:rsidRPr="00104C37" w:rsidRDefault="00DE6F43" w:rsidP="00890DAB">
            <w:pPr>
              <w:pStyle w:val="TAL"/>
            </w:pPr>
            <w:r w:rsidRPr="00104C37">
              <w:t xml:space="preserve">The identity of the MCVideo user </w:t>
            </w:r>
            <w:r>
              <w:t>sending the trying response</w:t>
            </w:r>
          </w:p>
        </w:tc>
      </w:tr>
      <w:tr w:rsidR="00DE6F43" w:rsidRPr="00104C37" w14:paraId="621183A5"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17303C00" w14:textId="77777777" w:rsidR="00DE6F43" w:rsidRPr="00104C37" w:rsidRDefault="00DE6F43" w:rsidP="00890DAB">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307A7A02" w14:textId="77777777" w:rsidR="00DE6F43" w:rsidRPr="00104C37" w:rsidRDefault="00DE6F43" w:rsidP="00890DAB">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A7666E" w14:textId="77777777" w:rsidR="00DE6F43" w:rsidRPr="00104C37" w:rsidRDefault="00DE6F43" w:rsidP="00890DAB">
            <w:pPr>
              <w:pStyle w:val="TAL"/>
              <w:rPr>
                <w:lang w:eastAsia="zh-CN"/>
              </w:rPr>
            </w:pPr>
            <w:r w:rsidRPr="00104C37">
              <w:t xml:space="preserve">The identity of the MCVideo user </w:t>
            </w:r>
            <w:r>
              <w:t>to whom the trying response is sent</w:t>
            </w:r>
          </w:p>
        </w:tc>
      </w:tr>
      <w:tr w:rsidR="00DE6F43" w:rsidRPr="00104C37" w14:paraId="48D3CFE2"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54F42A2E" w14:textId="77777777" w:rsidR="00DE6F43" w:rsidRPr="00104C37" w:rsidRDefault="00DE6F43" w:rsidP="00890DAB">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36030D5D" w14:textId="77777777" w:rsidR="00DE6F43" w:rsidRPr="00104C37" w:rsidRDefault="00DE6F43" w:rsidP="00890DAB">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47CC8" w14:textId="77777777" w:rsidR="00DE6F43" w:rsidRPr="00104C37" w:rsidRDefault="00DE6F43" w:rsidP="00890DAB">
            <w:pPr>
              <w:pStyle w:val="TAL"/>
              <w:rPr>
                <w:lang w:eastAsia="zh-CN"/>
              </w:rPr>
            </w:pPr>
            <w:r w:rsidRPr="00104C37">
              <w:t xml:space="preserve">The identity of the MCVideo user </w:t>
            </w:r>
            <w:r>
              <w:t>to whom the video is attempted</w:t>
            </w:r>
          </w:p>
        </w:tc>
      </w:tr>
    </w:tbl>
    <w:p w14:paraId="00DAF908" w14:textId="77777777" w:rsidR="00DE6F43" w:rsidRPr="00104C37" w:rsidRDefault="00DE6F43" w:rsidP="00DE6F43"/>
    <w:p w14:paraId="6B9058E8" w14:textId="77777777" w:rsidR="00DE6F43" w:rsidRPr="00104C37" w:rsidRDefault="00DE6F43" w:rsidP="006A4016">
      <w:pPr>
        <w:pStyle w:val="Heading5"/>
        <w:rPr>
          <w:lang w:val="en-IN" w:eastAsia="zh-CN"/>
        </w:rPr>
      </w:pPr>
      <w:bookmarkStart w:id="735" w:name="_Toc154698372"/>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35"/>
      <w:r>
        <w:rPr>
          <w:lang w:val="en-IN" w:eastAsia="zh-CN"/>
        </w:rPr>
        <w:t xml:space="preserve"> </w:t>
      </w:r>
    </w:p>
    <w:p w14:paraId="1BAFB48B" w14:textId="77777777" w:rsidR="00DE6F43" w:rsidRPr="00104C37" w:rsidRDefault="00DE6F43" w:rsidP="00DE6F43">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EAE0C0B" w14:textId="77777777" w:rsidR="00DE6F43" w:rsidRPr="00104C37" w:rsidRDefault="00DE6F43" w:rsidP="00DE6F43">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DE6F43" w:rsidRPr="00104C37" w14:paraId="2ECB35EA"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3610C9C7" w14:textId="77777777" w:rsidR="00DE6F43" w:rsidRPr="00104C37" w:rsidRDefault="00DE6F43" w:rsidP="00890DAB">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3D19B195" w14:textId="77777777" w:rsidR="00DE6F43" w:rsidRPr="00104C37" w:rsidRDefault="00DE6F43" w:rsidP="00890DAB">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E7640" w14:textId="77777777" w:rsidR="00DE6F43" w:rsidRPr="00104C37" w:rsidRDefault="00DE6F43" w:rsidP="00890DAB">
            <w:pPr>
              <w:pStyle w:val="TAH"/>
            </w:pPr>
            <w:r w:rsidRPr="00104C37">
              <w:t>Description</w:t>
            </w:r>
          </w:p>
        </w:tc>
      </w:tr>
      <w:tr w:rsidR="00DE6F43" w:rsidRPr="00104C37" w14:paraId="0467757F"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44E0227B" w14:textId="77777777" w:rsidR="00DE6F43" w:rsidRPr="00104C37" w:rsidRDefault="00DE6F43" w:rsidP="00890DAB">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6597A5AB" w14:textId="77777777" w:rsidR="00DE6F43" w:rsidRPr="00104C37" w:rsidRDefault="00DE6F43" w:rsidP="00890DAB">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BB7AEC" w14:textId="77777777" w:rsidR="00DE6F43" w:rsidRPr="00104C37" w:rsidRDefault="00DE6F43" w:rsidP="00890DAB">
            <w:pPr>
              <w:pStyle w:val="TAL"/>
            </w:pPr>
            <w:r w:rsidRPr="00104C37">
              <w:t xml:space="preserve">The identity of the MCVideo user </w:t>
            </w:r>
            <w:r>
              <w:t>sending the notification</w:t>
            </w:r>
          </w:p>
        </w:tc>
      </w:tr>
      <w:tr w:rsidR="00DE6F43" w:rsidRPr="00104C37" w14:paraId="34B44DD2"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101340BD" w14:textId="77777777" w:rsidR="00DE6F43" w:rsidRPr="00104C37" w:rsidRDefault="00DE6F43" w:rsidP="00890DAB">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DA73D98" w14:textId="77777777" w:rsidR="00DE6F43" w:rsidRPr="00104C37" w:rsidRDefault="00DE6F43" w:rsidP="00890DAB">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2CD22" w14:textId="77777777" w:rsidR="00DE6F43" w:rsidRPr="00104C37" w:rsidRDefault="00DE6F43" w:rsidP="00890DAB">
            <w:pPr>
              <w:pStyle w:val="TAL"/>
              <w:rPr>
                <w:lang w:eastAsia="zh-CN"/>
              </w:rPr>
            </w:pPr>
            <w:r w:rsidRPr="00104C37">
              <w:t xml:space="preserve">The identity of the MCVideo user </w:t>
            </w:r>
            <w:r>
              <w:t>to whom the notification is sent</w:t>
            </w:r>
          </w:p>
        </w:tc>
      </w:tr>
      <w:tr w:rsidR="00DE6F43" w:rsidRPr="00104C37" w14:paraId="2F16C00F"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041A3B2C" w14:textId="77777777" w:rsidR="00DE6F43" w:rsidRPr="00104C37" w:rsidRDefault="00DE6F43" w:rsidP="00890DAB">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D5CBE34" w14:textId="77777777" w:rsidR="00DE6F43" w:rsidRPr="00104C37" w:rsidRDefault="00DE6F43" w:rsidP="00890DAB">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9CC12" w14:textId="77777777" w:rsidR="00DE6F43" w:rsidRPr="00104C37" w:rsidRDefault="00DE6F43" w:rsidP="00890DAB">
            <w:pPr>
              <w:pStyle w:val="TAL"/>
              <w:rPr>
                <w:lang w:eastAsia="zh-CN"/>
              </w:rPr>
            </w:pPr>
            <w:r w:rsidRPr="00104C37">
              <w:t xml:space="preserve">The identity of the MCVideo user </w:t>
            </w:r>
            <w:r>
              <w:t>to whom the video is pushed</w:t>
            </w:r>
          </w:p>
        </w:tc>
      </w:tr>
    </w:tbl>
    <w:p w14:paraId="16D2BA0C" w14:textId="77777777" w:rsidR="00133E8D" w:rsidRPr="00104C37" w:rsidRDefault="00133E8D" w:rsidP="00B27F63">
      <w:pPr>
        <w:rPr>
          <w:lang w:val="en-IN"/>
        </w:rPr>
      </w:pPr>
    </w:p>
    <w:p w14:paraId="2D38137C" w14:textId="77777777" w:rsidR="009E1C2F" w:rsidRDefault="009E1C2F" w:rsidP="006A4016">
      <w:pPr>
        <w:pStyle w:val="Heading4"/>
        <w:rPr>
          <w:rFonts w:hint="eastAsia"/>
          <w:lang w:eastAsia="zh-CN"/>
        </w:rPr>
      </w:pPr>
      <w:bookmarkStart w:id="736" w:name="_Toc154698373"/>
      <w:r>
        <w:rPr>
          <w:rFonts w:hint="eastAsia"/>
          <w:lang w:eastAsia="zh-CN"/>
        </w:rPr>
        <w:t>7</w:t>
      </w:r>
      <w:r>
        <w:t>.</w:t>
      </w:r>
      <w:r w:rsidR="004F3C2A">
        <w:rPr>
          <w:lang w:eastAsia="zh-CN"/>
        </w:rPr>
        <w:t>4</w:t>
      </w:r>
      <w:r w:rsidR="00B57A07">
        <w:rPr>
          <w:lang w:eastAsia="zh-CN"/>
        </w:rPr>
        <w:t>.3</w:t>
      </w:r>
      <w:r>
        <w:t>.3</w:t>
      </w:r>
      <w:r>
        <w:tab/>
        <w:t>Video p</w:t>
      </w:r>
      <w:r>
        <w:rPr>
          <w:lang w:eastAsia="zh-CN"/>
        </w:rPr>
        <w:t>ush to another MCVideo user</w:t>
      </w:r>
      <w:bookmarkEnd w:id="736"/>
    </w:p>
    <w:p w14:paraId="5B504D91" w14:textId="77777777" w:rsidR="009E1C2F" w:rsidRDefault="009E1C2F" w:rsidP="000D58B0">
      <w:pPr>
        <w:pStyle w:val="Heading5"/>
        <w:rPr>
          <w:rFonts w:hint="eastAsia"/>
          <w:lang w:eastAsia="zh-CN"/>
        </w:rPr>
      </w:pPr>
      <w:bookmarkStart w:id="737" w:name="_Toc154698374"/>
      <w:r>
        <w:rPr>
          <w:rFonts w:hint="eastAsia"/>
          <w:lang w:eastAsia="zh-CN"/>
        </w:rPr>
        <w:t>7</w:t>
      </w:r>
      <w:r>
        <w:t>.</w:t>
      </w:r>
      <w:r w:rsidR="004F3C2A">
        <w:rPr>
          <w:lang w:eastAsia="zh-CN"/>
        </w:rPr>
        <w:t>4</w:t>
      </w:r>
      <w:r w:rsidR="00B57A07">
        <w:rPr>
          <w:lang w:eastAsia="zh-CN"/>
        </w:rPr>
        <w:t>.3</w:t>
      </w:r>
      <w:r>
        <w:t>.3.</w:t>
      </w:r>
      <w:r>
        <w:rPr>
          <w:rFonts w:hint="eastAsia"/>
          <w:lang w:eastAsia="zh-CN"/>
        </w:rPr>
        <w:t>1</w:t>
      </w:r>
      <w:r>
        <w:tab/>
      </w:r>
      <w:r>
        <w:rPr>
          <w:rFonts w:hint="eastAsia"/>
          <w:lang w:eastAsia="zh-CN"/>
        </w:rPr>
        <w:t>General</w:t>
      </w:r>
      <w:bookmarkEnd w:id="737"/>
    </w:p>
    <w:p w14:paraId="32BCA57E" w14:textId="77777777" w:rsidR="009E1C2F" w:rsidRDefault="009E1C2F" w:rsidP="009E1C2F">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0A25A93F" w14:textId="77777777" w:rsidR="009E1C2F" w:rsidRDefault="009E1C2F" w:rsidP="009E1C2F">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61DA7A86" w14:textId="77777777" w:rsidR="009E1C2F" w:rsidRDefault="009E1C2F" w:rsidP="009E1C2F">
      <w:pPr>
        <w:pStyle w:val="B1"/>
        <w:rPr>
          <w:noProof/>
          <w:lang w:val="en-US"/>
        </w:rPr>
      </w:pPr>
      <w:r>
        <w:rPr>
          <w:noProof/>
          <w:lang w:val="en-US"/>
        </w:rPr>
        <w:t>-</w:t>
      </w:r>
      <w:r>
        <w:rPr>
          <w:noProof/>
          <w:lang w:val="en-US"/>
        </w:rPr>
        <w:tab/>
        <w:t>being recorded live on the MCVideo client.</w:t>
      </w:r>
    </w:p>
    <w:p w14:paraId="159B6011" w14:textId="77777777" w:rsidR="009E1C2F" w:rsidRDefault="009E1C2F" w:rsidP="000D58B0">
      <w:pPr>
        <w:pStyle w:val="Heading5"/>
        <w:rPr>
          <w:lang w:eastAsia="zh-CN"/>
        </w:rPr>
      </w:pPr>
      <w:bookmarkStart w:id="738" w:name="_Toc154698375"/>
      <w:r>
        <w:rPr>
          <w:rFonts w:hint="eastAsia"/>
          <w:lang w:eastAsia="zh-CN"/>
        </w:rPr>
        <w:t>7</w:t>
      </w:r>
      <w:r>
        <w:t>.</w:t>
      </w:r>
      <w:r w:rsidR="004F3C2A">
        <w:rPr>
          <w:lang w:eastAsia="zh-CN"/>
        </w:rPr>
        <w:t>4</w:t>
      </w:r>
      <w:r w:rsidR="00B57A07">
        <w:rPr>
          <w:lang w:eastAsia="zh-CN"/>
        </w:rPr>
        <w:t>.3</w:t>
      </w:r>
      <w:r>
        <w:t>.3.</w:t>
      </w:r>
      <w:r>
        <w:rPr>
          <w:rFonts w:hint="eastAsia"/>
          <w:lang w:eastAsia="zh-CN"/>
        </w:rPr>
        <w:t>2</w:t>
      </w:r>
      <w:r>
        <w:tab/>
      </w:r>
      <w:r>
        <w:rPr>
          <w:rFonts w:hint="eastAsia"/>
          <w:lang w:eastAsia="zh-CN"/>
        </w:rPr>
        <w:t>Procedure</w:t>
      </w:r>
      <w:bookmarkEnd w:id="738"/>
    </w:p>
    <w:p w14:paraId="04C1298C" w14:textId="77777777" w:rsidR="009E1C2F" w:rsidRDefault="009E1C2F" w:rsidP="009E1C2F">
      <w:pPr>
        <w:rPr>
          <w:noProof/>
          <w:lang w:val="en-US"/>
        </w:rPr>
      </w:pPr>
      <w:r>
        <w:rPr>
          <w:noProof/>
          <w:lang w:val="en-US"/>
        </w:rPr>
        <w:t>Figure</w:t>
      </w:r>
      <w:r w:rsidR="00B57A07">
        <w:rPr>
          <w:noProof/>
          <w:lang w:val="en-US"/>
        </w:rPr>
        <w:t> </w:t>
      </w:r>
      <w:r>
        <w:rPr>
          <w:noProof/>
          <w:lang w:val="en-US"/>
        </w:rPr>
        <w:t>7.</w:t>
      </w:r>
      <w:r w:rsidR="004F3C2A">
        <w:rPr>
          <w:noProof/>
          <w:lang w:val="en-US"/>
        </w:rPr>
        <w:t>4</w:t>
      </w:r>
      <w:r w:rsidR="00B57A07">
        <w:rPr>
          <w:noProof/>
          <w:lang w:val="en-US"/>
        </w:rPr>
        <w:t>.3</w:t>
      </w:r>
      <w:r>
        <w:rPr>
          <w:noProof/>
          <w:lang w:val="en-US"/>
        </w:rPr>
        <w:t>.3.2-1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01638A46" w14:textId="77777777" w:rsidR="009E1C2F" w:rsidRDefault="009E1C2F" w:rsidP="009E1C2F">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62BC4B90" w14:textId="77777777" w:rsidR="009E1C2F" w:rsidRDefault="009E1C2F" w:rsidP="009E1C2F">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6CABACA0" w14:textId="77777777" w:rsidR="009E1C2F" w:rsidRDefault="009E1C2F" w:rsidP="009E1C2F">
      <w:r>
        <w:t>Pre-conditions:</w:t>
      </w:r>
    </w:p>
    <w:p w14:paraId="110A6F36" w14:textId="77777777" w:rsidR="009E1C2F" w:rsidRDefault="009E1C2F" w:rsidP="009E1C2F">
      <w:pPr>
        <w:pStyle w:val="B1"/>
      </w:pPr>
      <w:r>
        <w:t>1.</w:t>
      </w:r>
      <w:r>
        <w:tab/>
        <w:t>MCVideo client A and MCVideo client B are engaged in MCVideo communication, where MCVideo client B is receiving media from MCVideo client A.</w:t>
      </w:r>
    </w:p>
    <w:p w14:paraId="58593279" w14:textId="77777777" w:rsidR="009E1C2F" w:rsidRDefault="009E1C2F" w:rsidP="009E1C2F">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70F22D36" w14:textId="77777777" w:rsidR="009E1C2F" w:rsidRDefault="009E1C2F" w:rsidP="009E1C2F">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5BD67FB" w14:textId="77777777" w:rsidR="009E1C2F" w:rsidRDefault="009E1C2F" w:rsidP="009E1C2F">
      <w:pPr>
        <w:pStyle w:val="B1"/>
      </w:pPr>
      <w:r>
        <w:rPr>
          <w:noProof/>
          <w:lang w:val="en-US"/>
        </w:rPr>
        <w:t>4.</w:t>
      </w:r>
      <w:r>
        <w:rPr>
          <w:noProof/>
          <w:lang w:val="en-US"/>
        </w:rPr>
        <w:tab/>
      </w:r>
      <w:r>
        <w:t>MCVideo client B has discovered MCVideo client C in proximity, associated with MCVideo user C, using ProSe Discovery procedures.</w:t>
      </w:r>
    </w:p>
    <w:p w14:paraId="1E4AC94C" w14:textId="77777777" w:rsidR="009E1C2F" w:rsidRPr="000A4731" w:rsidRDefault="00DE6F43" w:rsidP="000D58B0">
      <w:pPr>
        <w:pStyle w:val="TH"/>
        <w:rPr>
          <w:noProof/>
          <w:lang w:val="en-US"/>
        </w:rPr>
      </w:pPr>
      <w:r>
        <w:object w:dxaOrig="10172" w:dyaOrig="4467" w14:anchorId="59B66B8F">
          <v:shape id="_x0000_i1069" type="#_x0000_t75" style="width:460.7pt;height:202.35pt" o:ole="">
            <v:imagedata r:id="rId95" o:title=""/>
          </v:shape>
          <o:OLEObject Type="Embed" ProgID="Visio.Drawing.11" ShapeID="_x0000_i1069" DrawAspect="Content" ObjectID="_1765310982" r:id="rId96"/>
        </w:object>
      </w:r>
    </w:p>
    <w:p w14:paraId="36193C88" w14:textId="77777777" w:rsidR="009E1C2F" w:rsidRDefault="009E1C2F" w:rsidP="009E1C2F">
      <w:pPr>
        <w:pStyle w:val="TF"/>
        <w:rPr>
          <w:rFonts w:hint="eastAsia"/>
          <w:lang w:eastAsia="zh-CN"/>
        </w:rPr>
      </w:pPr>
      <w:r>
        <w:t>Figure 7.</w:t>
      </w:r>
      <w:r w:rsidR="004F3C2A">
        <w:t>4</w:t>
      </w:r>
      <w:r w:rsidR="00B57A07">
        <w:t>.3</w:t>
      </w:r>
      <w:r>
        <w:t>.3.2-1: Off-network Video p</w:t>
      </w:r>
      <w:r>
        <w:rPr>
          <w:lang w:eastAsia="zh-CN"/>
        </w:rPr>
        <w:t>ush to another MCVideo user</w:t>
      </w:r>
    </w:p>
    <w:p w14:paraId="0133F1AC" w14:textId="77777777" w:rsidR="009E1C2F" w:rsidRDefault="009E1C2F" w:rsidP="009E1C2F">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40CAF2CE" w14:textId="77777777" w:rsidR="009E1C2F" w:rsidRPr="00FC00B6" w:rsidRDefault="009E1C2F" w:rsidP="009E1C2F">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44D19FD4" w14:textId="77777777" w:rsidR="009E1C2F" w:rsidRDefault="009E1C2F" w:rsidP="009E1C2F">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38ED68E6" w14:textId="77777777" w:rsidR="009E1C2F" w:rsidRPr="00FC00B6" w:rsidRDefault="009E1C2F" w:rsidP="009E1C2F">
      <w:pPr>
        <w:pStyle w:val="NO"/>
        <w:rPr>
          <w:noProof/>
          <w:lang w:val="en-US"/>
        </w:rPr>
      </w:pPr>
      <w:r>
        <w:rPr>
          <w:noProof/>
          <w:lang w:val="en-US"/>
        </w:rPr>
        <w:t>NOTE</w:t>
      </w:r>
      <w:r w:rsidR="00BA5542">
        <w:rPr>
          <w:noProof/>
          <w:lang w:val="en-US"/>
        </w:rPr>
        <w:t> </w:t>
      </w:r>
      <w:r>
        <w:rPr>
          <w:noProof/>
          <w:lang w:val="en-US"/>
        </w:rPr>
        <w:t>1:</w:t>
      </w:r>
      <w:r>
        <w:rPr>
          <w:noProof/>
          <w:lang w:val="en-US"/>
        </w:rPr>
        <w:tab/>
        <w:t>Step 2a and step 2</w:t>
      </w:r>
      <w:r w:rsidRPr="00FC00B6">
        <w:rPr>
          <w:noProof/>
          <w:lang w:val="en-US"/>
        </w:rPr>
        <w:t>b can occur in any order.</w:t>
      </w:r>
    </w:p>
    <w:p w14:paraId="06DE1414" w14:textId="77777777" w:rsidR="009E1C2F" w:rsidRDefault="009E1C2F" w:rsidP="009E1C2F">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10B4F28C" w14:textId="77777777" w:rsidR="009E1C2F" w:rsidRPr="00FC00B6" w:rsidRDefault="009E1C2F" w:rsidP="009E1C2F">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08C9AFF1" w14:textId="77777777" w:rsidR="009E1C2F" w:rsidRDefault="009E1C2F" w:rsidP="009E1C2F">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sidR="00DE6F43">
        <w:rPr>
          <w:noProof/>
          <w:lang w:val="en-US"/>
        </w:rPr>
        <w:t>B and MCVideo client C</w:t>
      </w:r>
      <w:r w:rsidR="00DE6F43" w:rsidRPr="00FC00B6">
        <w:rPr>
          <w:noProof/>
          <w:lang w:val="en-US"/>
        </w:rPr>
        <w:t xml:space="preserve"> </w:t>
      </w:r>
      <w:r w:rsidRPr="00FC00B6">
        <w:rPr>
          <w:noProof/>
          <w:lang w:val="en-US"/>
        </w:rPr>
        <w:t>establish the media plane for communication.</w:t>
      </w:r>
    </w:p>
    <w:p w14:paraId="3C6F642D" w14:textId="77777777" w:rsidR="00DE6F43" w:rsidRDefault="00DE6F43" w:rsidP="009E1C2F">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1862F1F5" w14:textId="77777777" w:rsidR="009E1C2F" w:rsidRPr="000A4731" w:rsidRDefault="009E1C2F" w:rsidP="009E1C2F">
      <w:pPr>
        <w:pStyle w:val="NO"/>
        <w:rPr>
          <w:noProof/>
          <w:lang w:val="en-US"/>
        </w:rPr>
      </w:pPr>
      <w:r>
        <w:rPr>
          <w:noProof/>
          <w:lang w:val="en-US"/>
        </w:rPr>
        <w:t>NOTE</w:t>
      </w:r>
      <w:r w:rsidR="00BA5542">
        <w:rPr>
          <w:noProof/>
          <w:lang w:val="en-US"/>
        </w:rPr>
        <w:t> </w:t>
      </w:r>
      <w:r>
        <w:rPr>
          <w:noProof/>
          <w:lang w:val="en-US"/>
        </w:rPr>
        <w:t>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26E91527" w14:textId="77777777" w:rsidR="009E1C2F" w:rsidRPr="00AD7C25" w:rsidRDefault="009E1C2F" w:rsidP="000D58B0">
      <w:pPr>
        <w:pStyle w:val="NO"/>
        <w:rPr>
          <w:noProof/>
          <w:lang w:val="en-US"/>
        </w:rPr>
      </w:pPr>
      <w:r>
        <w:rPr>
          <w:noProof/>
          <w:lang w:val="en-US"/>
        </w:rPr>
        <w:t>NOTE</w:t>
      </w:r>
      <w:r w:rsidR="00BA5542">
        <w:rPr>
          <w:noProof/>
          <w:lang w:val="en-US"/>
        </w:rPr>
        <w:t> </w:t>
      </w:r>
      <w:r>
        <w:rPr>
          <w:noProof/>
          <w:lang w:val="en-US"/>
        </w:rPr>
        <w:t>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56DD4824" w14:textId="77777777" w:rsidR="00CC29AB" w:rsidRDefault="00CC29AB" w:rsidP="000D58B0">
      <w:pPr>
        <w:pStyle w:val="Heading4"/>
        <w:rPr>
          <w:rFonts w:hint="eastAsia"/>
          <w:lang w:eastAsia="zh-CN"/>
        </w:rPr>
      </w:pPr>
      <w:bookmarkStart w:id="739" w:name="_Toc154698376"/>
      <w:r>
        <w:rPr>
          <w:rFonts w:hint="eastAsia"/>
          <w:lang w:eastAsia="zh-CN"/>
        </w:rPr>
        <w:t>7</w:t>
      </w:r>
      <w:r>
        <w:t>.</w:t>
      </w:r>
      <w:r w:rsidR="004F3C2A">
        <w:rPr>
          <w:lang w:eastAsia="zh-CN"/>
        </w:rPr>
        <w:t>4</w:t>
      </w:r>
      <w:r>
        <w:rPr>
          <w:lang w:eastAsia="zh-CN"/>
        </w:rPr>
        <w:t>.3</w:t>
      </w:r>
      <w:r>
        <w:t>.4</w:t>
      </w:r>
      <w:r>
        <w:tab/>
        <w:t>Remotely initiated video push</w:t>
      </w:r>
      <w:bookmarkEnd w:id="739"/>
    </w:p>
    <w:p w14:paraId="02257828" w14:textId="77777777" w:rsidR="00CC29AB" w:rsidRDefault="00CC29AB" w:rsidP="000D58B0">
      <w:pPr>
        <w:pStyle w:val="Heading5"/>
        <w:rPr>
          <w:lang w:eastAsia="zh-CN"/>
        </w:rPr>
      </w:pPr>
      <w:bookmarkStart w:id="740" w:name="_Toc154698377"/>
      <w:r>
        <w:rPr>
          <w:rFonts w:hint="eastAsia"/>
          <w:lang w:eastAsia="zh-CN"/>
        </w:rPr>
        <w:t>7</w:t>
      </w:r>
      <w:r>
        <w:t>.</w:t>
      </w:r>
      <w:r w:rsidR="004F3C2A">
        <w:rPr>
          <w:lang w:eastAsia="zh-CN"/>
        </w:rPr>
        <w:t>4</w:t>
      </w:r>
      <w:r>
        <w:rPr>
          <w:lang w:eastAsia="zh-CN"/>
        </w:rPr>
        <w:t>.3</w:t>
      </w:r>
      <w:r>
        <w:t>.4.</w:t>
      </w:r>
      <w:r>
        <w:rPr>
          <w:rFonts w:hint="eastAsia"/>
          <w:lang w:eastAsia="zh-CN"/>
        </w:rPr>
        <w:t>1</w:t>
      </w:r>
      <w:r>
        <w:tab/>
      </w:r>
      <w:r>
        <w:rPr>
          <w:rFonts w:hint="eastAsia"/>
          <w:lang w:eastAsia="zh-CN"/>
        </w:rPr>
        <w:t>General</w:t>
      </w:r>
      <w:bookmarkEnd w:id="740"/>
    </w:p>
    <w:p w14:paraId="727F394C" w14:textId="77777777" w:rsidR="00C50482" w:rsidRPr="00C50482" w:rsidRDefault="00C50482" w:rsidP="00C50482">
      <w:pPr>
        <w:rPr>
          <w:noProof/>
        </w:rPr>
      </w:pPr>
      <w:r w:rsidRPr="00C50482">
        <w:rPr>
          <w:noProof/>
        </w:rPr>
        <w:t>The MCVideo push is the capability of a MCVideo user to push a video from a second MCVideo user to a third MCVideo user.</w:t>
      </w:r>
    </w:p>
    <w:p w14:paraId="15C5FD3E" w14:textId="77777777" w:rsidR="00CC29AB" w:rsidRDefault="00CC29AB" w:rsidP="000D58B0">
      <w:pPr>
        <w:pStyle w:val="Heading5"/>
        <w:rPr>
          <w:lang w:eastAsia="zh-CN"/>
        </w:rPr>
      </w:pPr>
      <w:bookmarkStart w:id="741" w:name="_Toc154698378"/>
      <w:r>
        <w:rPr>
          <w:rFonts w:hint="eastAsia"/>
          <w:lang w:eastAsia="zh-CN"/>
        </w:rPr>
        <w:t>7</w:t>
      </w:r>
      <w:r>
        <w:t>.</w:t>
      </w:r>
      <w:r w:rsidR="004F3C2A">
        <w:rPr>
          <w:lang w:eastAsia="zh-CN"/>
        </w:rPr>
        <w:t>4</w:t>
      </w:r>
      <w:r>
        <w:rPr>
          <w:lang w:eastAsia="zh-CN"/>
        </w:rPr>
        <w:t>.3</w:t>
      </w:r>
      <w:r>
        <w:t>.4.</w:t>
      </w:r>
      <w:r>
        <w:rPr>
          <w:rFonts w:hint="eastAsia"/>
          <w:lang w:eastAsia="zh-CN"/>
        </w:rPr>
        <w:t>2</w:t>
      </w:r>
      <w:r>
        <w:tab/>
      </w:r>
      <w:r>
        <w:rPr>
          <w:rFonts w:hint="eastAsia"/>
          <w:lang w:eastAsia="zh-CN"/>
        </w:rPr>
        <w:t>Procedure</w:t>
      </w:r>
      <w:bookmarkEnd w:id="741"/>
    </w:p>
    <w:p w14:paraId="6790FBD4" w14:textId="77777777" w:rsidR="00CC29AB" w:rsidRDefault="00CC29AB" w:rsidP="00CC29AB">
      <w:pPr>
        <w:rPr>
          <w:noProof/>
          <w:lang w:val="en-US"/>
        </w:rPr>
      </w:pPr>
      <w:r>
        <w:rPr>
          <w:noProof/>
          <w:lang w:val="en-US"/>
        </w:rPr>
        <w:t>Figure</w:t>
      </w:r>
      <w:r w:rsidR="00B74D81">
        <w:rPr>
          <w:noProof/>
          <w:lang w:val="en-US"/>
        </w:rPr>
        <w:t> </w:t>
      </w:r>
      <w:r>
        <w:rPr>
          <w:noProof/>
          <w:lang w:val="en-US"/>
        </w:rPr>
        <w:t>7.</w:t>
      </w:r>
      <w:r w:rsidR="004F3C2A">
        <w:rPr>
          <w:noProof/>
          <w:lang w:val="en-US"/>
        </w:rPr>
        <w:t>4</w:t>
      </w:r>
      <w:r w:rsidR="00B74D81">
        <w:rPr>
          <w:noProof/>
          <w:lang w:val="en-US"/>
        </w:rPr>
        <w:t>.3</w:t>
      </w:r>
      <w:r>
        <w:rPr>
          <w:noProof/>
          <w:lang w:val="en-US"/>
        </w:rPr>
        <w:t>.4.2-1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4019D8B8" w14:textId="77777777" w:rsidR="00CC29AB" w:rsidRDefault="00CC29AB" w:rsidP="00CC29AB">
      <w:r>
        <w:lastRenderedPageBreak/>
        <w:t>MCVideo client B can be an autonomous MCVideo client or can be a human controlled MCVideo client. In either case, following procedure is followed.</w:t>
      </w:r>
    </w:p>
    <w:p w14:paraId="3A9BE97B" w14:textId="77777777" w:rsidR="00CC29AB" w:rsidRDefault="00CC29AB" w:rsidP="00CC29AB">
      <w:r>
        <w:t>Pre-conditions:</w:t>
      </w:r>
    </w:p>
    <w:p w14:paraId="0A58D6F9" w14:textId="77777777" w:rsidR="00CC29AB" w:rsidRDefault="00CC29AB" w:rsidP="00CC29AB">
      <w:pPr>
        <w:pStyle w:val="B1"/>
        <w:rPr>
          <w:noProof/>
          <w:lang w:val="en-US"/>
        </w:rPr>
      </w:pPr>
      <w:r>
        <w:t>1.</w:t>
      </w:r>
      <w:r>
        <w:tab/>
        <w:t xml:space="preserve">MCVideo user A has remotely initiated </w:t>
      </w:r>
      <w:r>
        <w:rPr>
          <w:noProof/>
          <w:lang w:val="en-US"/>
        </w:rPr>
        <w:t>MCVideo video push with MCVideo user B.</w:t>
      </w:r>
    </w:p>
    <w:p w14:paraId="0D3BC648" w14:textId="77777777" w:rsidR="00CC29AB" w:rsidRDefault="00CC29AB" w:rsidP="00CC29AB">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493277FF" w14:textId="77777777" w:rsidR="00CC29AB" w:rsidRDefault="00CC29AB" w:rsidP="00CC29AB">
      <w:pPr>
        <w:pStyle w:val="B1"/>
      </w:pPr>
      <w:r>
        <w:rPr>
          <w:noProof/>
          <w:lang w:val="en-US"/>
        </w:rPr>
        <w:t>3.</w:t>
      </w:r>
      <w:r>
        <w:rPr>
          <w:noProof/>
          <w:lang w:val="en-US"/>
        </w:rPr>
        <w:tab/>
      </w:r>
      <w:r>
        <w:t>MCVideo client A has discovered MCVideo client B in proximity, associated with MCVideo user B, using ProSe Discovery procedures.</w:t>
      </w:r>
    </w:p>
    <w:p w14:paraId="30324230" w14:textId="77777777" w:rsidR="00CC29AB" w:rsidRPr="00F613C4" w:rsidRDefault="00DE6F43" w:rsidP="000D58B0">
      <w:pPr>
        <w:pStyle w:val="TH"/>
        <w:rPr>
          <w:lang w:eastAsia="zh-CN"/>
        </w:rPr>
      </w:pPr>
      <w:r>
        <w:object w:dxaOrig="9612" w:dyaOrig="5776" w14:anchorId="46493D31">
          <v:shape id="_x0000_i1070" type="#_x0000_t75" style="width:474.4pt;height:284.35pt" o:ole="">
            <v:imagedata r:id="rId97" o:title=""/>
          </v:shape>
          <o:OLEObject Type="Embed" ProgID="Visio.Drawing.11" ShapeID="_x0000_i1070" DrawAspect="Content" ObjectID="_1765310983" r:id="rId98"/>
        </w:object>
      </w:r>
    </w:p>
    <w:p w14:paraId="1321E908" w14:textId="77777777" w:rsidR="00CC29AB" w:rsidRDefault="00CC29AB" w:rsidP="00CC29AB">
      <w:pPr>
        <w:pStyle w:val="TF"/>
        <w:rPr>
          <w:rFonts w:hint="eastAsia"/>
          <w:lang w:eastAsia="zh-CN"/>
        </w:rPr>
      </w:pPr>
      <w:r>
        <w:t>Figure 7.</w:t>
      </w:r>
      <w:r w:rsidR="004F3C2A">
        <w:t>4</w:t>
      </w:r>
      <w:r w:rsidR="00B74D81">
        <w:t>.3</w:t>
      </w:r>
      <w:r>
        <w:t>.4.2-1: Remotely initiated off-network video push</w:t>
      </w:r>
    </w:p>
    <w:p w14:paraId="16F59739" w14:textId="77777777" w:rsidR="00CC29AB" w:rsidRPr="006B7D5A" w:rsidRDefault="00CC29AB" w:rsidP="00CC29AB">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66B72BD6" w14:textId="77777777" w:rsidR="00CC29AB" w:rsidRDefault="00CC29AB" w:rsidP="00CC29AB">
      <w:pPr>
        <w:pStyle w:val="B1"/>
        <w:rPr>
          <w:noProof/>
          <w:lang w:val="en-US"/>
        </w:rPr>
      </w:pPr>
      <w:r>
        <w:rPr>
          <w:noProof/>
          <w:lang w:val="en-US"/>
        </w:rPr>
        <w:t>2a.</w:t>
      </w:r>
      <w:r>
        <w:rPr>
          <w:noProof/>
          <w:lang w:val="en-US"/>
        </w:rPr>
        <w:tab/>
      </w:r>
      <w:r w:rsidR="00841A2D">
        <w:rPr>
          <w:noProof/>
          <w:lang w:val="en-US"/>
        </w:rPr>
        <w:t>The MCVideo client B checks whether there is on-going priviate communication with MCVideo client C. If there is on-going private communication with MCVideo client C, then step</w:t>
      </w:r>
      <w:r w:rsidR="003E1340">
        <w:rPr>
          <w:noProof/>
          <w:lang w:val="en-US"/>
        </w:rPr>
        <w:t> </w:t>
      </w:r>
      <w:r w:rsidR="00841A2D">
        <w:rPr>
          <w:noProof/>
          <w:lang w:val="en-US"/>
        </w:rPr>
        <w:t>3, step</w:t>
      </w:r>
      <w:r w:rsidR="003E1340">
        <w:rPr>
          <w:noProof/>
          <w:lang w:val="en-US"/>
        </w:rPr>
        <w:t> </w:t>
      </w:r>
      <w:r w:rsidR="00841A2D">
        <w:rPr>
          <w:noProof/>
          <w:lang w:val="en-US"/>
        </w:rPr>
        <w:t>4 and step</w:t>
      </w:r>
      <w:r w:rsidR="003E1340">
        <w:rPr>
          <w:noProof/>
          <w:lang w:val="en-US"/>
        </w:rPr>
        <w:t> </w:t>
      </w:r>
      <w:r w:rsidR="00841A2D">
        <w:rPr>
          <w:noProof/>
          <w:lang w:val="en-US"/>
        </w:rPr>
        <w:t xml:space="preserve">5 are skipped, else </w:t>
      </w:r>
      <w:r>
        <w:rPr>
          <w:noProof/>
          <w:lang w:val="en-US"/>
        </w:rPr>
        <w:t>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w:t>
      </w:r>
      <w:r w:rsidR="00AF6717">
        <w:rPr>
          <w:noProof/>
          <w:lang w:val="en-US"/>
        </w:rPr>
        <w:t>2</w:t>
      </w:r>
      <w:r>
        <w:rPr>
          <w:noProof/>
          <w:lang w:val="en-US"/>
        </w:rPr>
        <w:t>.3</w:t>
      </w:r>
      <w:r w:rsidRPr="006B7D5A">
        <w:rPr>
          <w:noProof/>
          <w:lang w:val="en-US"/>
        </w:rPr>
        <w:t xml:space="preserve">. </w:t>
      </w:r>
    </w:p>
    <w:p w14:paraId="1C19B18C" w14:textId="77777777" w:rsidR="00CC29AB" w:rsidRPr="00CC6D44" w:rsidRDefault="00CC29AB" w:rsidP="00CC29AB">
      <w:pPr>
        <w:pStyle w:val="NO"/>
        <w:rPr>
          <w:noProof/>
          <w:lang w:val="en-US"/>
        </w:rPr>
      </w:pPr>
      <w:r>
        <w:rPr>
          <w:noProof/>
          <w:lang w:val="en-US"/>
        </w:rPr>
        <w:t>NOTE</w:t>
      </w:r>
      <w:r w:rsidR="00BA5542">
        <w:rPr>
          <w:noProof/>
          <w:lang w:val="en-US"/>
        </w:rPr>
        <w:t> </w:t>
      </w:r>
      <w:r>
        <w:rPr>
          <w:noProof/>
          <w:lang w:val="en-US"/>
        </w:rPr>
        <w:t>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20BD048E" w14:textId="77777777" w:rsidR="00DE6F43" w:rsidRDefault="00CC29AB" w:rsidP="00DE6F43">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00DE6F43" w:rsidRPr="00DE6F43">
        <w:rPr>
          <w:noProof/>
          <w:lang w:val="en-US"/>
        </w:rPr>
        <w:t xml:space="preserve"> </w:t>
      </w:r>
    </w:p>
    <w:p w14:paraId="0E647403" w14:textId="77777777" w:rsidR="00CC29AB" w:rsidRDefault="00DE6F43" w:rsidP="00DE6F43">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3EC341F3" w14:textId="77777777" w:rsidR="00CC29AB" w:rsidRPr="00246090" w:rsidRDefault="00CC29AB" w:rsidP="00CC29AB">
      <w:pPr>
        <w:pStyle w:val="NO"/>
        <w:rPr>
          <w:noProof/>
          <w:lang w:val="en-US"/>
        </w:rPr>
      </w:pPr>
      <w:r>
        <w:rPr>
          <w:noProof/>
          <w:lang w:val="en-US"/>
        </w:rPr>
        <w:t>NOTE</w:t>
      </w:r>
      <w:r w:rsidR="00BA5542">
        <w:rPr>
          <w:noProof/>
          <w:lang w:val="en-US"/>
        </w:rPr>
        <w:t> </w:t>
      </w:r>
      <w:r>
        <w:rPr>
          <w:noProof/>
          <w:lang w:val="en-US"/>
        </w:rPr>
        <w:t>2:</w:t>
      </w:r>
      <w:r>
        <w:rPr>
          <w:noProof/>
          <w:lang w:val="en-US"/>
        </w:rPr>
        <w:tab/>
        <w:t>Step 2a</w:t>
      </w:r>
      <w:r w:rsidR="00DE6F43">
        <w:rPr>
          <w:noProof/>
          <w:lang w:val="en-US"/>
        </w:rPr>
        <w:t>, 2b</w:t>
      </w:r>
      <w:r>
        <w:rPr>
          <w:noProof/>
          <w:lang w:val="en-US"/>
        </w:rPr>
        <w:t xml:space="preserve"> and 2</w:t>
      </w:r>
      <w:r w:rsidR="00DE6F43">
        <w:rPr>
          <w:noProof/>
          <w:lang w:val="en-US"/>
        </w:rPr>
        <w:t>c</w:t>
      </w:r>
      <w:r w:rsidRPr="00246090">
        <w:rPr>
          <w:noProof/>
          <w:lang w:val="en-US"/>
        </w:rPr>
        <w:t xml:space="preserve"> can occur in any order.</w:t>
      </w:r>
    </w:p>
    <w:p w14:paraId="63C5DD38" w14:textId="77777777" w:rsidR="00CC29AB" w:rsidRDefault="00CC29AB" w:rsidP="00CC29AB">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38C4944C" w14:textId="77777777" w:rsidR="00CC29AB" w:rsidRPr="00F613C4" w:rsidRDefault="00CC29AB" w:rsidP="00CC29AB">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6879F11D" w14:textId="77777777" w:rsidR="00CC29AB" w:rsidRDefault="00CC29AB" w:rsidP="00CC29AB">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2923C6A5" w14:textId="77777777" w:rsidR="00CC29AB" w:rsidRPr="00F613C4" w:rsidRDefault="00CC29AB" w:rsidP="00CC29AB">
      <w:pPr>
        <w:pStyle w:val="NO"/>
        <w:rPr>
          <w:noProof/>
          <w:lang w:val="en-US"/>
        </w:rPr>
      </w:pPr>
      <w:r>
        <w:rPr>
          <w:noProof/>
          <w:lang w:val="en-US"/>
        </w:rPr>
        <w:t>NOTE</w:t>
      </w:r>
      <w:r w:rsidR="00BA5542">
        <w:rPr>
          <w:noProof/>
          <w:lang w:val="en-US"/>
        </w:rPr>
        <w:t> </w:t>
      </w:r>
      <w:r>
        <w:rPr>
          <w:noProof/>
          <w:lang w:val="en-US"/>
        </w:rPr>
        <w:t>3:</w:t>
      </w:r>
      <w:r>
        <w:rPr>
          <w:noProof/>
          <w:lang w:val="en-US"/>
        </w:rPr>
        <w:tab/>
        <w:t>Step 4a and step 4b</w:t>
      </w:r>
      <w:r w:rsidRPr="00246090">
        <w:rPr>
          <w:noProof/>
          <w:lang w:val="en-US"/>
        </w:rPr>
        <w:t xml:space="preserve"> can occur in any order.</w:t>
      </w:r>
    </w:p>
    <w:p w14:paraId="5C886B00" w14:textId="77777777" w:rsidR="00CC29AB" w:rsidRDefault="00CC29AB" w:rsidP="00CC29AB">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787DCEA4" w14:textId="77777777" w:rsidR="00CC29AB" w:rsidRPr="00F613C4" w:rsidRDefault="00CC29AB" w:rsidP="00CC29AB">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0D6D5C26" w14:textId="77777777" w:rsidR="00CC29AB" w:rsidRDefault="00CC29AB" w:rsidP="00CC29AB">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3774C6F1" w14:textId="77777777" w:rsidR="00CC29AB" w:rsidRPr="00F613C4" w:rsidRDefault="00CC29AB" w:rsidP="00CC29AB">
      <w:pPr>
        <w:pStyle w:val="NO"/>
        <w:rPr>
          <w:noProof/>
          <w:lang w:val="en-US"/>
        </w:rPr>
      </w:pPr>
      <w:r>
        <w:rPr>
          <w:noProof/>
          <w:lang w:val="en-US"/>
        </w:rPr>
        <w:t>NOTE</w:t>
      </w:r>
      <w:r w:rsidR="00BA5542">
        <w:rPr>
          <w:noProof/>
          <w:lang w:val="en-US"/>
        </w:rPr>
        <w:t> </w:t>
      </w:r>
      <w:r>
        <w:rPr>
          <w:noProof/>
          <w:lang w:val="en-US"/>
        </w:rPr>
        <w:t>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1600DAAE" w14:textId="77777777" w:rsidR="00CC29AB" w:rsidRDefault="00CC29AB" w:rsidP="00CC29AB">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39D1F17F" w14:textId="77777777" w:rsidR="00CC29AB" w:rsidRDefault="00CC29AB" w:rsidP="00CC29AB">
      <w:pPr>
        <w:pStyle w:val="NO"/>
        <w:rPr>
          <w:noProof/>
          <w:lang w:val="en-US"/>
        </w:rPr>
      </w:pPr>
      <w:r>
        <w:rPr>
          <w:noProof/>
          <w:lang w:val="en-US"/>
        </w:rPr>
        <w:t>NOTE</w:t>
      </w:r>
      <w:r w:rsidR="00BA5542">
        <w:rPr>
          <w:noProof/>
          <w:lang w:val="en-US"/>
        </w:rPr>
        <w:t> </w:t>
      </w:r>
      <w:r>
        <w:rPr>
          <w:noProof/>
          <w:lang w:val="en-US"/>
        </w:rPr>
        <w:t>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62A5606" w14:textId="77777777" w:rsidR="00CC29AB" w:rsidRDefault="00CC29AB" w:rsidP="00CC29AB">
      <w:pPr>
        <w:pStyle w:val="NO"/>
        <w:rPr>
          <w:noProof/>
          <w:lang w:val="en-US"/>
        </w:rPr>
      </w:pPr>
      <w:r>
        <w:rPr>
          <w:noProof/>
          <w:lang w:val="en-US"/>
        </w:rPr>
        <w:t>NOTE</w:t>
      </w:r>
      <w:r w:rsidR="00BA5542">
        <w:rPr>
          <w:noProof/>
          <w:lang w:val="en-US"/>
        </w:rPr>
        <w:t> </w:t>
      </w:r>
      <w:r>
        <w:rPr>
          <w:noProof/>
          <w:lang w:val="en-US"/>
        </w:rPr>
        <w:t>6:</w:t>
      </w:r>
      <w:r>
        <w:rPr>
          <w:noProof/>
          <w:lang w:val="en-US"/>
        </w:rPr>
        <w:tab/>
        <w:t>If the MCVideo client B fails to transmit the video to MCVideo client C, it should send a notification to MCVideo client A, indicating the reason</w:t>
      </w:r>
      <w:r w:rsidRPr="00246090">
        <w:rPr>
          <w:noProof/>
          <w:lang w:val="en-US"/>
        </w:rPr>
        <w:t>.</w:t>
      </w:r>
    </w:p>
    <w:p w14:paraId="6133098E" w14:textId="77777777" w:rsidR="00461859" w:rsidRPr="00104C37" w:rsidRDefault="00461859" w:rsidP="00461859">
      <w:pPr>
        <w:pStyle w:val="Heading4"/>
        <w:rPr>
          <w:lang w:val="en-IN" w:eastAsia="zh-CN"/>
        </w:rPr>
      </w:pPr>
      <w:bookmarkStart w:id="742" w:name="_Toc154698379"/>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42"/>
    </w:p>
    <w:p w14:paraId="7E028392" w14:textId="77777777" w:rsidR="00461859" w:rsidRDefault="00461859" w:rsidP="00461859">
      <w:pPr>
        <w:pStyle w:val="Heading5"/>
        <w:rPr>
          <w:lang w:val="en-IN" w:eastAsia="zh-CN"/>
        </w:rPr>
      </w:pPr>
      <w:bookmarkStart w:id="743" w:name="_Toc154698380"/>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43"/>
    </w:p>
    <w:p w14:paraId="417E62F6" w14:textId="77777777" w:rsidR="00C50482" w:rsidRPr="00C50482" w:rsidRDefault="00C50482" w:rsidP="00C50482">
      <w:pPr>
        <w:rPr>
          <w:noProof/>
        </w:rPr>
      </w:pPr>
      <w:r w:rsidRPr="00C50482">
        <w:rPr>
          <w:noProof/>
        </w:rPr>
        <w:t>The MCVideo push is the capability of a MCVideo user to push a video from a second MCVideo user to a MCVideo group.</w:t>
      </w:r>
    </w:p>
    <w:p w14:paraId="28A75900" w14:textId="77777777" w:rsidR="00461859" w:rsidRPr="00104C37" w:rsidRDefault="00461859" w:rsidP="00461859">
      <w:pPr>
        <w:pStyle w:val="Heading5"/>
        <w:rPr>
          <w:lang w:val="en-IN" w:eastAsia="zh-CN"/>
        </w:rPr>
      </w:pPr>
      <w:bookmarkStart w:id="744" w:name="_Toc15469838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44"/>
    </w:p>
    <w:p w14:paraId="370E227A" w14:textId="77777777" w:rsidR="00461859" w:rsidRPr="00104C37" w:rsidRDefault="00461859" w:rsidP="00461859">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344D751E" w14:textId="77777777" w:rsidR="00461859" w:rsidRPr="00104C37" w:rsidRDefault="00461859" w:rsidP="00461859">
      <w:r w:rsidRPr="00104C37">
        <w:t>MCVideo client B can be an autonomous MCVideo client or can be a human controlled MCVideo client. In either case, following procedure should be followed.</w:t>
      </w:r>
    </w:p>
    <w:p w14:paraId="1A92CEBA" w14:textId="77777777" w:rsidR="00461859" w:rsidRPr="00104C37" w:rsidRDefault="00461859" w:rsidP="00461859">
      <w:r w:rsidRPr="00104C37">
        <w:t>Pre-conditions:</w:t>
      </w:r>
    </w:p>
    <w:p w14:paraId="0D116C59" w14:textId="77777777" w:rsidR="00461859" w:rsidRPr="00104C37" w:rsidRDefault="00461859" w:rsidP="00461859">
      <w:pPr>
        <w:pStyle w:val="B1"/>
      </w:pPr>
      <w:r w:rsidRPr="00104C37">
        <w:t>1.</w:t>
      </w:r>
      <w:r w:rsidRPr="00104C37">
        <w:tab/>
        <w:t>MCVideo client A and MCVideo client B are members of MCVideo group G.</w:t>
      </w:r>
    </w:p>
    <w:p w14:paraId="70763D57" w14:textId="77777777" w:rsidR="00461859" w:rsidRPr="00104C37" w:rsidRDefault="00461859" w:rsidP="00461859">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031C167D" w14:textId="77777777" w:rsidR="00461859" w:rsidRPr="00104C37" w:rsidRDefault="00461859" w:rsidP="00461859">
      <w:pPr>
        <w:pStyle w:val="TH"/>
      </w:pPr>
      <w:r w:rsidRPr="00104C37">
        <w:object w:dxaOrig="6209" w:dyaOrig="3495" w14:anchorId="02BD5E64">
          <v:shape id="_x0000_i1071" type="#_x0000_t75" style="width:310.35pt;height:174.55pt" o:ole="">
            <v:imagedata r:id="rId99" o:title=""/>
          </v:shape>
          <o:OLEObject Type="Embed" ProgID="Visio.Drawing.11" ShapeID="_x0000_i1071" DrawAspect="Content" ObjectID="_1765310984" r:id="rId100"/>
        </w:object>
      </w:r>
    </w:p>
    <w:p w14:paraId="679771D4" w14:textId="77777777" w:rsidR="00461859" w:rsidRPr="00104C37" w:rsidRDefault="00461859" w:rsidP="00461859">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37F6C99B" w14:textId="77777777" w:rsidR="00461859" w:rsidRPr="00104C37" w:rsidRDefault="00461859" w:rsidP="00461859">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11A105E5" w14:textId="77777777" w:rsidR="00461859" w:rsidRPr="00104C37" w:rsidRDefault="00461859" w:rsidP="00461859">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696BD9B6" w14:textId="77777777" w:rsidR="00461859" w:rsidRPr="00104C37" w:rsidRDefault="00461859" w:rsidP="00461859">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w:t>
      </w:r>
      <w:r w:rsidR="00CB1C25">
        <w:t> </w:t>
      </w:r>
      <w:r>
        <w:t>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98C0BCF" w14:textId="77777777" w:rsidR="00461859" w:rsidRPr="00104C37" w:rsidRDefault="00461859" w:rsidP="00461859"/>
    <w:p w14:paraId="3CADE53B" w14:textId="77777777" w:rsidR="00B57A07" w:rsidRPr="00646079" w:rsidRDefault="00B57A07" w:rsidP="00B57A07">
      <w:pPr>
        <w:pStyle w:val="Heading2"/>
        <w:rPr>
          <w:lang w:eastAsia="zh-CN"/>
        </w:rPr>
      </w:pPr>
      <w:bookmarkStart w:id="745" w:name="_Toc154698382"/>
      <w:r w:rsidRPr="000C0F27">
        <w:rPr>
          <w:lang w:eastAsia="zh-CN"/>
        </w:rPr>
        <w:t>7</w:t>
      </w:r>
      <w:r w:rsidRPr="001E4696">
        <w:t>.</w:t>
      </w:r>
      <w:r w:rsidR="004F3C2A">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45"/>
    </w:p>
    <w:p w14:paraId="763FEAE3" w14:textId="77777777" w:rsidR="00B57A07" w:rsidRDefault="00B57A07" w:rsidP="00B57A07">
      <w:pPr>
        <w:pStyle w:val="Heading3"/>
        <w:rPr>
          <w:lang w:eastAsia="zh-CN"/>
        </w:rPr>
      </w:pPr>
      <w:bookmarkStart w:id="746" w:name="_Toc154698383"/>
      <w:r>
        <w:rPr>
          <w:lang w:eastAsia="zh-CN"/>
        </w:rPr>
        <w:t>7.</w:t>
      </w:r>
      <w:r w:rsidR="004F3C2A">
        <w:rPr>
          <w:lang w:eastAsia="zh-CN"/>
        </w:rPr>
        <w:t>5</w:t>
      </w:r>
      <w:r>
        <w:rPr>
          <w:lang w:eastAsia="zh-CN"/>
        </w:rPr>
        <w:t>.1</w:t>
      </w:r>
      <w:r>
        <w:rPr>
          <w:lang w:eastAsia="zh-CN"/>
        </w:rPr>
        <w:tab/>
        <w:t>General</w:t>
      </w:r>
      <w:bookmarkEnd w:id="746"/>
    </w:p>
    <w:p w14:paraId="0D22FA3C" w14:textId="77777777" w:rsidR="006D4049" w:rsidRDefault="006D4049" w:rsidP="006D4049">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11E67557" w14:textId="77777777" w:rsidR="00B57A07" w:rsidRPr="00646079" w:rsidRDefault="00B57A07" w:rsidP="000D58B0">
      <w:pPr>
        <w:pStyle w:val="Heading3"/>
        <w:rPr>
          <w:lang w:eastAsia="zh-CN"/>
        </w:rPr>
      </w:pPr>
      <w:bookmarkStart w:id="747" w:name="_Toc154698384"/>
      <w:r w:rsidRPr="000C0F27">
        <w:rPr>
          <w:lang w:eastAsia="zh-CN"/>
        </w:rPr>
        <w:t>7</w:t>
      </w:r>
      <w:r w:rsidRPr="001E4696">
        <w:t>.</w:t>
      </w:r>
      <w:r w:rsidR="004F3C2A">
        <w:rPr>
          <w:lang w:eastAsia="zh-CN"/>
        </w:rPr>
        <w:t>5</w:t>
      </w:r>
      <w:r>
        <w:rPr>
          <w:lang w:eastAsia="zh-CN"/>
        </w:rPr>
        <w:t>.2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47"/>
    </w:p>
    <w:p w14:paraId="51303E28" w14:textId="77777777" w:rsidR="006D4049" w:rsidRPr="003E5F68" w:rsidRDefault="006D4049" w:rsidP="006D4049">
      <w:pPr>
        <w:pStyle w:val="Heading4"/>
        <w:rPr>
          <w:rFonts w:hint="eastAsia"/>
        </w:rPr>
      </w:pPr>
      <w:bookmarkStart w:id="748" w:name="_Toc154698385"/>
      <w:r>
        <w:t>7</w:t>
      </w:r>
      <w:r w:rsidRPr="003E5F68">
        <w:t>.</w:t>
      </w:r>
      <w:r>
        <w:t>5</w:t>
      </w:r>
      <w:r w:rsidRPr="003E5F68">
        <w:rPr>
          <w:rFonts w:hint="eastAsia"/>
        </w:rPr>
        <w:t>.</w:t>
      </w:r>
      <w:r>
        <w:t>2</w:t>
      </w:r>
      <w:r w:rsidRPr="003E5F68">
        <w:rPr>
          <w:rFonts w:hint="eastAsia"/>
        </w:rPr>
        <w:t>.1</w:t>
      </w:r>
      <w:r w:rsidRPr="003E5F68">
        <w:tab/>
      </w:r>
      <w:r>
        <w:t>General</w:t>
      </w:r>
      <w:bookmarkEnd w:id="748"/>
    </w:p>
    <w:p w14:paraId="42CD5D2C" w14:textId="77777777" w:rsidR="006D4049" w:rsidRDefault="006D4049" w:rsidP="006D4049">
      <w:r>
        <w:t>The MCVideo UE can store and update its capabilities information at the MCVideo server. Authorized MCVideo users or MCVideo group members can retrieve the capabilities information from the MCVideo server directly or via subscription and notification.</w:t>
      </w:r>
    </w:p>
    <w:p w14:paraId="5B7C3640" w14:textId="77777777" w:rsidR="006D4049" w:rsidRPr="003E5F68" w:rsidRDefault="006D4049" w:rsidP="006D4049">
      <w:pPr>
        <w:pStyle w:val="Heading4"/>
        <w:rPr>
          <w:rFonts w:hint="eastAsia"/>
        </w:rPr>
      </w:pPr>
      <w:bookmarkStart w:id="749" w:name="_Toc154698386"/>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49"/>
    </w:p>
    <w:p w14:paraId="473A2A37" w14:textId="77777777" w:rsidR="006D4049" w:rsidRPr="003E5F68" w:rsidRDefault="006D4049" w:rsidP="006D4049">
      <w:pPr>
        <w:pStyle w:val="Heading5"/>
        <w:rPr>
          <w:lang w:val="nl-NL"/>
        </w:rPr>
      </w:pPr>
      <w:bookmarkStart w:id="750" w:name="_Toc453260179"/>
      <w:bookmarkStart w:id="751" w:name="_Toc453261066"/>
      <w:bookmarkStart w:id="752" w:name="_Toc453279803"/>
      <w:bookmarkStart w:id="753" w:name="_Toc459375141"/>
      <w:bookmarkStart w:id="754" w:name="_Toc464497998"/>
      <w:bookmarkStart w:id="755" w:name="_Toc154698387"/>
      <w:r>
        <w:rPr>
          <w:lang w:val="nl-NL"/>
        </w:rPr>
        <w:t>7.5.2</w:t>
      </w:r>
      <w:r w:rsidRPr="003E5F68">
        <w:rPr>
          <w:lang w:val="nl-NL"/>
        </w:rPr>
        <w:t>.2.1</w:t>
      </w:r>
      <w:r w:rsidRPr="003E5F68">
        <w:rPr>
          <w:lang w:val="nl-NL"/>
        </w:rPr>
        <w:tab/>
      </w:r>
      <w:bookmarkEnd w:id="750"/>
      <w:bookmarkEnd w:id="751"/>
      <w:bookmarkEnd w:id="752"/>
      <w:bookmarkEnd w:id="753"/>
      <w:bookmarkEnd w:id="754"/>
      <w:r>
        <w:rPr>
          <w:lang w:val="nl-NL"/>
        </w:rPr>
        <w:t>Update MCVideo capabilities info request</w:t>
      </w:r>
      <w:bookmarkEnd w:id="755"/>
    </w:p>
    <w:p w14:paraId="1D724837" w14:textId="77777777" w:rsidR="006D4049" w:rsidRPr="003E5F68" w:rsidRDefault="006D4049" w:rsidP="006D4049">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44491D5A" w14:textId="77777777" w:rsidR="006D4049" w:rsidRPr="003E5F68" w:rsidRDefault="006D4049" w:rsidP="006D4049">
      <w:pPr>
        <w:pStyle w:val="TH"/>
        <w:rPr>
          <w:rFonts w:hint="eastAsia"/>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D4049" w:rsidRPr="003E5F68" w14:paraId="030BE969"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43F7E873" w14:textId="77777777" w:rsidR="006D4049" w:rsidRPr="003E5F68" w:rsidRDefault="006D4049" w:rsidP="007A147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89D6D0E" w14:textId="77777777" w:rsidR="006D4049" w:rsidRPr="003E5F68" w:rsidRDefault="006D4049" w:rsidP="007A147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D6D6D" w14:textId="77777777" w:rsidR="006D4049" w:rsidRPr="003E5F68" w:rsidRDefault="006D4049" w:rsidP="007A1471">
            <w:pPr>
              <w:pStyle w:val="TAH"/>
            </w:pPr>
            <w:r w:rsidRPr="003E5F68">
              <w:t>Description</w:t>
            </w:r>
          </w:p>
        </w:tc>
      </w:tr>
      <w:tr w:rsidR="006D4049" w:rsidRPr="003E5F68" w14:paraId="087CA4CB"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B060974" w14:textId="77777777" w:rsidR="006D4049" w:rsidRPr="003E5F68" w:rsidRDefault="006D4049" w:rsidP="007A1471">
            <w:pPr>
              <w:pStyle w:val="TAL"/>
              <w:rPr>
                <w:rFonts w:hint="eastAsia"/>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31A59CB5" w14:textId="77777777" w:rsidR="006D4049" w:rsidRPr="003E5F68" w:rsidRDefault="006D4049" w:rsidP="007A1471">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99602" w14:textId="77777777" w:rsidR="006D4049" w:rsidRPr="003E5F68" w:rsidRDefault="006D4049" w:rsidP="007A1471">
            <w:pPr>
              <w:pStyle w:val="TAL"/>
            </w:pPr>
            <w:r>
              <w:t>Identity of the MCVideo user who is logged into the MCVideo UE</w:t>
            </w:r>
          </w:p>
        </w:tc>
      </w:tr>
      <w:tr w:rsidR="006D4049" w:rsidRPr="003E5F68" w14:paraId="3ACF8642"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30CABFF6" w14:textId="77777777" w:rsidR="006D4049" w:rsidRPr="003E5F68" w:rsidRDefault="006D4049" w:rsidP="007A1471">
            <w:pPr>
              <w:pStyle w:val="TAL"/>
              <w:rPr>
                <w:rFonts w:hint="eastAsia"/>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6D330D64" w14:textId="77777777" w:rsidR="006D4049" w:rsidRPr="003E5F68" w:rsidRDefault="006D4049" w:rsidP="007A1471">
            <w:pPr>
              <w:pStyle w:val="TAL"/>
              <w:rPr>
                <w:rFonts w:hint="eastAsia"/>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5AB0A" w14:textId="77777777" w:rsidR="006D4049" w:rsidRPr="003E5F68" w:rsidRDefault="006D4049" w:rsidP="007A1471">
            <w:pPr>
              <w:pStyle w:val="TAL"/>
              <w:rPr>
                <w:rFonts w:hint="eastAsia"/>
                <w:lang w:eastAsia="zh-CN"/>
              </w:rPr>
            </w:pPr>
            <w:r>
              <w:t>List of capabilities available at the MCVideo UE</w:t>
            </w:r>
          </w:p>
        </w:tc>
      </w:tr>
    </w:tbl>
    <w:p w14:paraId="465E73D5" w14:textId="77777777" w:rsidR="000833C5" w:rsidRDefault="000833C5" w:rsidP="000833C5">
      <w:pPr>
        <w:rPr>
          <w:lang w:val="nl-NL"/>
        </w:rPr>
      </w:pPr>
    </w:p>
    <w:p w14:paraId="308E94C3" w14:textId="77777777" w:rsidR="006D4049" w:rsidRDefault="000833C5" w:rsidP="000833C5">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68EDC345" w14:textId="77777777" w:rsidR="006D4049" w:rsidRPr="003E5F68" w:rsidRDefault="006D4049" w:rsidP="006D4049">
      <w:pPr>
        <w:pStyle w:val="Heading5"/>
        <w:rPr>
          <w:lang w:val="nl-NL"/>
        </w:rPr>
      </w:pPr>
      <w:bookmarkStart w:id="756" w:name="_Toc154698388"/>
      <w:r>
        <w:rPr>
          <w:lang w:val="nl-NL"/>
        </w:rPr>
        <w:t>7.5.2</w:t>
      </w:r>
      <w:r w:rsidRPr="003E5F68">
        <w:rPr>
          <w:lang w:val="nl-NL"/>
        </w:rPr>
        <w:t>.2.</w:t>
      </w:r>
      <w:r>
        <w:rPr>
          <w:lang w:val="nl-NL"/>
        </w:rPr>
        <w:t>2</w:t>
      </w:r>
      <w:r w:rsidRPr="003E5F68">
        <w:rPr>
          <w:lang w:val="nl-NL"/>
        </w:rPr>
        <w:tab/>
      </w:r>
      <w:r>
        <w:rPr>
          <w:lang w:val="nl-NL"/>
        </w:rPr>
        <w:t>Update MCVideo capabilities info response</w:t>
      </w:r>
      <w:bookmarkEnd w:id="756"/>
    </w:p>
    <w:p w14:paraId="04692462" w14:textId="77777777" w:rsidR="006D4049" w:rsidRPr="003E5F68" w:rsidRDefault="006D4049" w:rsidP="006D4049">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0A56FCF" w14:textId="77777777" w:rsidR="006D4049" w:rsidRPr="003E5F68" w:rsidRDefault="006D4049" w:rsidP="006D4049">
      <w:pPr>
        <w:pStyle w:val="TH"/>
        <w:rPr>
          <w:rFonts w:hint="eastAsia"/>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6D4049" w:rsidRPr="003E5F68" w14:paraId="53E1F73C"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5BF387B" w14:textId="77777777" w:rsidR="006D4049" w:rsidRPr="003E5F68" w:rsidRDefault="006D4049" w:rsidP="007A147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6B02F" w14:textId="77777777" w:rsidR="006D4049" w:rsidRPr="003E5F68" w:rsidRDefault="006D4049" w:rsidP="007A147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1CB54" w14:textId="77777777" w:rsidR="006D4049" w:rsidRPr="003E5F68" w:rsidRDefault="006D4049" w:rsidP="007A1471">
            <w:pPr>
              <w:pStyle w:val="TAH"/>
            </w:pPr>
            <w:r w:rsidRPr="003E5F68">
              <w:t>Description</w:t>
            </w:r>
          </w:p>
        </w:tc>
      </w:tr>
      <w:tr w:rsidR="006D4049" w:rsidRPr="003E5F68" w14:paraId="5954759D"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1ED68899" w14:textId="77777777" w:rsidR="006D4049" w:rsidRPr="003E5F68" w:rsidRDefault="006D4049" w:rsidP="007A1471">
            <w:pPr>
              <w:pStyle w:val="TAL"/>
              <w:rPr>
                <w:rFonts w:hint="eastAsia"/>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27431A38" w14:textId="77777777" w:rsidR="006D4049" w:rsidRPr="003E5F68" w:rsidRDefault="006D4049" w:rsidP="007A1471">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19881" w14:textId="77777777" w:rsidR="006D4049" w:rsidRPr="003E5F68" w:rsidRDefault="006D4049" w:rsidP="007A1471">
            <w:pPr>
              <w:pStyle w:val="TAL"/>
            </w:pPr>
            <w:r>
              <w:t>Indicates success or failure</w:t>
            </w:r>
          </w:p>
        </w:tc>
      </w:tr>
    </w:tbl>
    <w:p w14:paraId="1830DF54" w14:textId="77777777" w:rsidR="006D4049" w:rsidRPr="003E5F68" w:rsidRDefault="006D4049" w:rsidP="006D4049">
      <w:pPr>
        <w:rPr>
          <w:lang w:val="nl-NL"/>
        </w:rPr>
      </w:pPr>
    </w:p>
    <w:p w14:paraId="25F46472" w14:textId="77777777" w:rsidR="006D4049" w:rsidRPr="003E5F68" w:rsidRDefault="006D4049" w:rsidP="006D4049">
      <w:pPr>
        <w:pStyle w:val="Heading5"/>
        <w:rPr>
          <w:lang w:val="nl-NL"/>
        </w:rPr>
      </w:pPr>
      <w:bookmarkStart w:id="757" w:name="_Toc154698389"/>
      <w:r>
        <w:rPr>
          <w:lang w:val="nl-NL"/>
        </w:rPr>
        <w:t>7.5.2</w:t>
      </w:r>
      <w:r w:rsidRPr="003E5F68">
        <w:rPr>
          <w:lang w:val="nl-NL"/>
        </w:rPr>
        <w:t>.2.</w:t>
      </w:r>
      <w:r>
        <w:rPr>
          <w:lang w:val="nl-NL"/>
        </w:rPr>
        <w:t>3</w:t>
      </w:r>
      <w:r w:rsidRPr="003E5F68">
        <w:rPr>
          <w:lang w:val="nl-NL"/>
        </w:rPr>
        <w:tab/>
      </w:r>
      <w:r>
        <w:rPr>
          <w:lang w:val="nl-NL"/>
        </w:rPr>
        <w:t>Get MCVideo capabilities info request</w:t>
      </w:r>
      <w:bookmarkEnd w:id="757"/>
    </w:p>
    <w:p w14:paraId="2BBE3578" w14:textId="77777777" w:rsidR="006D4049" w:rsidRPr="003E5F68" w:rsidRDefault="006D4049" w:rsidP="006D4049">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3B15FE15" w14:textId="77777777" w:rsidR="006D4049" w:rsidRPr="003E5F68" w:rsidRDefault="006D4049" w:rsidP="006D4049">
      <w:pPr>
        <w:pStyle w:val="TH"/>
        <w:rPr>
          <w:rFonts w:hint="eastAsia"/>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6D4049" w:rsidRPr="003E5F68" w14:paraId="4391DD78" w14:textId="77777777" w:rsidTr="00BA5542">
        <w:trPr>
          <w:jc w:val="center"/>
        </w:trPr>
        <w:tc>
          <w:tcPr>
            <w:tcW w:w="3044" w:type="dxa"/>
            <w:tcBorders>
              <w:top w:val="single" w:sz="4" w:space="0" w:color="000000"/>
              <w:left w:val="single" w:sz="4" w:space="0" w:color="000000"/>
              <w:bottom w:val="single" w:sz="4" w:space="0" w:color="000000"/>
            </w:tcBorders>
            <w:shd w:val="clear" w:color="auto" w:fill="auto"/>
          </w:tcPr>
          <w:p w14:paraId="55C13C07" w14:textId="77777777" w:rsidR="006D4049" w:rsidRPr="003E5F68" w:rsidRDefault="006D4049" w:rsidP="007A1471">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7128AE8F" w14:textId="77777777" w:rsidR="006D4049" w:rsidRPr="003E5F68" w:rsidRDefault="006D4049" w:rsidP="007A147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D91DF" w14:textId="77777777" w:rsidR="006D4049" w:rsidRPr="003E5F68" w:rsidRDefault="006D4049" w:rsidP="007A1471">
            <w:pPr>
              <w:pStyle w:val="TAH"/>
            </w:pPr>
            <w:r w:rsidRPr="003E5F68">
              <w:t>Description</w:t>
            </w:r>
          </w:p>
        </w:tc>
      </w:tr>
      <w:tr w:rsidR="006D4049" w:rsidRPr="003E5F68" w14:paraId="1024A350" w14:textId="77777777" w:rsidTr="00BA5542">
        <w:trPr>
          <w:jc w:val="center"/>
        </w:trPr>
        <w:tc>
          <w:tcPr>
            <w:tcW w:w="3044" w:type="dxa"/>
            <w:tcBorders>
              <w:top w:val="single" w:sz="4" w:space="0" w:color="000000"/>
              <w:left w:val="single" w:sz="4" w:space="0" w:color="000000"/>
              <w:bottom w:val="single" w:sz="4" w:space="0" w:color="000000"/>
            </w:tcBorders>
            <w:shd w:val="clear" w:color="auto" w:fill="auto"/>
          </w:tcPr>
          <w:p w14:paraId="4DEA2D0B" w14:textId="77777777" w:rsidR="006D4049" w:rsidRPr="003E5F68" w:rsidRDefault="006D4049" w:rsidP="007A1471">
            <w:pPr>
              <w:pStyle w:val="TAL"/>
              <w:rPr>
                <w:rFonts w:hint="eastAsia"/>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2BCEE0C7" w14:textId="77777777" w:rsidR="006D4049" w:rsidRPr="003E5F68" w:rsidRDefault="006D4049" w:rsidP="007A1471">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20DB5" w14:textId="77777777" w:rsidR="006D4049" w:rsidRPr="003E5F68" w:rsidRDefault="006D4049" w:rsidP="007A1471">
            <w:pPr>
              <w:pStyle w:val="TAL"/>
            </w:pPr>
            <w:r>
              <w:t>Identity of the requesting MCVideo user</w:t>
            </w:r>
          </w:p>
        </w:tc>
      </w:tr>
      <w:tr w:rsidR="006D4049" w:rsidRPr="003E5F68" w14:paraId="28F9A585" w14:textId="77777777" w:rsidTr="00BA5542">
        <w:trPr>
          <w:jc w:val="center"/>
        </w:trPr>
        <w:tc>
          <w:tcPr>
            <w:tcW w:w="3044" w:type="dxa"/>
            <w:tcBorders>
              <w:top w:val="single" w:sz="4" w:space="0" w:color="000000"/>
              <w:left w:val="single" w:sz="4" w:space="0" w:color="000000"/>
              <w:bottom w:val="single" w:sz="4" w:space="0" w:color="000000"/>
            </w:tcBorders>
            <w:shd w:val="clear" w:color="auto" w:fill="auto"/>
          </w:tcPr>
          <w:p w14:paraId="6899DD45" w14:textId="77777777" w:rsidR="006D4049" w:rsidRDefault="006D4049" w:rsidP="007A1471">
            <w:pPr>
              <w:pStyle w:val="TAL"/>
            </w:pPr>
            <w:r>
              <w:t>MCVideo ID</w:t>
            </w:r>
            <w:r w:rsidR="00A51B2E" w:rsidRPr="003B3DB8">
              <w:t xml:space="preserve"> list (</w:t>
            </w:r>
            <w:r w:rsidR="00BA5542">
              <w:t xml:space="preserve">see </w:t>
            </w:r>
            <w:r w:rsidR="00A51B2E" w:rsidRPr="003B3DB8">
              <w:t>NOTE)</w:t>
            </w:r>
          </w:p>
        </w:tc>
        <w:tc>
          <w:tcPr>
            <w:tcW w:w="1276" w:type="dxa"/>
            <w:tcBorders>
              <w:top w:val="single" w:sz="4" w:space="0" w:color="000000"/>
              <w:left w:val="single" w:sz="4" w:space="0" w:color="000000"/>
              <w:bottom w:val="single" w:sz="4" w:space="0" w:color="000000"/>
            </w:tcBorders>
            <w:shd w:val="clear" w:color="auto" w:fill="auto"/>
          </w:tcPr>
          <w:p w14:paraId="71CA9C85" w14:textId="77777777" w:rsidR="006D4049" w:rsidRPr="003E5F68" w:rsidRDefault="006D4049" w:rsidP="007A147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38F35" w14:textId="77777777" w:rsidR="006D4049" w:rsidRDefault="00A51B2E" w:rsidP="00A51B2E">
            <w:pPr>
              <w:pStyle w:val="TAL"/>
            </w:pPr>
            <w:r w:rsidRPr="003B3DB8">
              <w:t xml:space="preserve">List of </w:t>
            </w:r>
            <w:r w:rsidR="006D4049">
              <w:t>Identit</w:t>
            </w:r>
            <w:r w:rsidRPr="003B3DB8">
              <w:t>ies</w:t>
            </w:r>
            <w:r w:rsidR="006D4049">
              <w:t xml:space="preserve"> of the target MCVideo user</w:t>
            </w:r>
            <w:r>
              <w:t>s</w:t>
            </w:r>
          </w:p>
        </w:tc>
      </w:tr>
      <w:tr w:rsidR="00A51B2E" w:rsidRPr="003E5F68" w14:paraId="20A03743" w14:textId="77777777" w:rsidTr="00BA5542">
        <w:trPr>
          <w:jc w:val="center"/>
        </w:trPr>
        <w:tc>
          <w:tcPr>
            <w:tcW w:w="3044" w:type="dxa"/>
            <w:tcBorders>
              <w:top w:val="single" w:sz="4" w:space="0" w:color="000000"/>
              <w:left w:val="single" w:sz="4" w:space="0" w:color="000000"/>
              <w:bottom w:val="single" w:sz="4" w:space="0" w:color="000000"/>
            </w:tcBorders>
            <w:shd w:val="clear" w:color="auto" w:fill="auto"/>
          </w:tcPr>
          <w:p w14:paraId="0C4F9AD0" w14:textId="77777777" w:rsidR="00A51B2E" w:rsidRDefault="00A51B2E" w:rsidP="007A1471">
            <w:pPr>
              <w:pStyle w:val="TAL"/>
            </w:pPr>
            <w:r w:rsidRPr="003B3DB8">
              <w:t>MCVideo group ID list (</w:t>
            </w:r>
            <w:r w:rsidR="00BA5542">
              <w:t xml:space="preserve">see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64F2D994" w14:textId="77777777" w:rsidR="00A51B2E" w:rsidRDefault="00A51B2E" w:rsidP="007A1471">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91EF90" w14:textId="77777777" w:rsidR="00A51B2E" w:rsidRPr="003B3DB8" w:rsidRDefault="00A51B2E" w:rsidP="00A51B2E">
            <w:pPr>
              <w:pStyle w:val="TAL"/>
            </w:pPr>
            <w:r w:rsidRPr="003B3DB8">
              <w:t>List of Identities of the target MCVideo groups</w:t>
            </w:r>
          </w:p>
        </w:tc>
      </w:tr>
      <w:tr w:rsidR="00A51B2E" w:rsidRPr="003E5F68" w14:paraId="468BE5ED" w14:textId="77777777" w:rsidTr="005563E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74D7E9" w14:textId="77777777" w:rsidR="00A51B2E" w:rsidRPr="003B3DB8" w:rsidRDefault="00024B60" w:rsidP="00024B60">
            <w:pPr>
              <w:pStyle w:val="TAN"/>
            </w:pPr>
            <w:r>
              <w:t>NOTE:</w:t>
            </w:r>
            <w:r>
              <w:tab/>
            </w:r>
            <w:r w:rsidR="00A51B2E" w:rsidRPr="003B3DB8">
              <w:t>At least one of the information elements shall be present.</w:t>
            </w:r>
          </w:p>
        </w:tc>
      </w:tr>
    </w:tbl>
    <w:p w14:paraId="00009E9A" w14:textId="77777777" w:rsidR="006D4049" w:rsidRPr="003E5F68" w:rsidRDefault="006D4049" w:rsidP="006D4049">
      <w:pPr>
        <w:rPr>
          <w:lang w:val="nl-NL"/>
        </w:rPr>
      </w:pPr>
    </w:p>
    <w:p w14:paraId="32D123D5" w14:textId="77777777" w:rsidR="006D4049" w:rsidRPr="003E5F68" w:rsidRDefault="006D4049" w:rsidP="006D4049">
      <w:pPr>
        <w:pStyle w:val="Heading5"/>
        <w:rPr>
          <w:lang w:val="nl-NL"/>
        </w:rPr>
      </w:pPr>
      <w:bookmarkStart w:id="758" w:name="_Toc154698390"/>
      <w:r>
        <w:rPr>
          <w:lang w:val="nl-NL"/>
        </w:rPr>
        <w:t>7.5.2</w:t>
      </w:r>
      <w:r w:rsidRPr="003E5F68">
        <w:rPr>
          <w:lang w:val="nl-NL"/>
        </w:rPr>
        <w:t>.2.</w:t>
      </w:r>
      <w:r>
        <w:rPr>
          <w:lang w:val="nl-NL"/>
        </w:rPr>
        <w:t>4</w:t>
      </w:r>
      <w:r w:rsidRPr="003E5F68">
        <w:rPr>
          <w:lang w:val="nl-NL"/>
        </w:rPr>
        <w:tab/>
      </w:r>
      <w:r>
        <w:rPr>
          <w:lang w:val="nl-NL"/>
        </w:rPr>
        <w:t>Get MCVideo capabilities info response</w:t>
      </w:r>
      <w:bookmarkEnd w:id="758"/>
    </w:p>
    <w:p w14:paraId="1C586A77" w14:textId="77777777" w:rsidR="006D4049" w:rsidRPr="003E5F68" w:rsidRDefault="006D4049" w:rsidP="006D4049">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6F90E75" w14:textId="77777777" w:rsidR="006D4049" w:rsidRPr="003E5F68" w:rsidRDefault="006D4049" w:rsidP="006D4049">
      <w:pPr>
        <w:pStyle w:val="TH"/>
        <w:rPr>
          <w:rFonts w:hint="eastAsia"/>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6D4049" w:rsidRPr="003E5F68" w14:paraId="797EEFEA" w14:textId="77777777" w:rsidTr="00BA5542">
        <w:trPr>
          <w:jc w:val="center"/>
        </w:trPr>
        <w:tc>
          <w:tcPr>
            <w:tcW w:w="3044" w:type="dxa"/>
            <w:tcBorders>
              <w:top w:val="single" w:sz="4" w:space="0" w:color="000000"/>
              <w:left w:val="single" w:sz="4" w:space="0" w:color="000000"/>
              <w:bottom w:val="single" w:sz="4" w:space="0" w:color="000000"/>
            </w:tcBorders>
            <w:shd w:val="clear" w:color="auto" w:fill="auto"/>
          </w:tcPr>
          <w:p w14:paraId="1BAC4CF6" w14:textId="77777777" w:rsidR="006D4049" w:rsidRPr="003E5F68" w:rsidRDefault="006D4049" w:rsidP="007A1471">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3C114485" w14:textId="77777777" w:rsidR="006D4049" w:rsidRPr="003E5F68" w:rsidRDefault="006D4049" w:rsidP="007A147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E8345" w14:textId="77777777" w:rsidR="006D4049" w:rsidRPr="003E5F68" w:rsidRDefault="006D4049" w:rsidP="007A1471">
            <w:pPr>
              <w:pStyle w:val="TAH"/>
            </w:pPr>
            <w:r w:rsidRPr="003E5F68">
              <w:t>Description</w:t>
            </w:r>
          </w:p>
        </w:tc>
      </w:tr>
      <w:tr w:rsidR="006D4049" w:rsidRPr="003E5F68" w14:paraId="4957D43E" w14:textId="77777777" w:rsidTr="00BA5542">
        <w:trPr>
          <w:jc w:val="center"/>
        </w:trPr>
        <w:tc>
          <w:tcPr>
            <w:tcW w:w="3044" w:type="dxa"/>
            <w:tcBorders>
              <w:top w:val="single" w:sz="4" w:space="0" w:color="000000"/>
              <w:left w:val="single" w:sz="4" w:space="0" w:color="000000"/>
              <w:bottom w:val="single" w:sz="4" w:space="0" w:color="000000"/>
            </w:tcBorders>
            <w:shd w:val="clear" w:color="auto" w:fill="auto"/>
          </w:tcPr>
          <w:p w14:paraId="15C6DBF9" w14:textId="77777777" w:rsidR="006D4049" w:rsidRPr="003E5F68" w:rsidRDefault="006D4049" w:rsidP="007A1471">
            <w:pPr>
              <w:pStyle w:val="TAL"/>
              <w:rPr>
                <w:rFonts w:hint="eastAsia"/>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08F18B98" w14:textId="77777777" w:rsidR="006D4049" w:rsidRPr="003E5F68" w:rsidRDefault="006D4049" w:rsidP="007A1471">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84F92C" w14:textId="77777777" w:rsidR="006D4049" w:rsidRPr="003E5F68" w:rsidRDefault="006D4049" w:rsidP="007A1471">
            <w:pPr>
              <w:pStyle w:val="TAL"/>
            </w:pPr>
            <w:r>
              <w:t>Indicates success or failure</w:t>
            </w:r>
          </w:p>
        </w:tc>
      </w:tr>
      <w:tr w:rsidR="00A51B2E" w:rsidRPr="003E5F68" w14:paraId="7F060272" w14:textId="77777777" w:rsidTr="00BA5542">
        <w:trPr>
          <w:jc w:val="center"/>
        </w:trPr>
        <w:tc>
          <w:tcPr>
            <w:tcW w:w="3044" w:type="dxa"/>
            <w:tcBorders>
              <w:top w:val="single" w:sz="4" w:space="0" w:color="000000"/>
              <w:left w:val="single" w:sz="4" w:space="0" w:color="000000"/>
              <w:bottom w:val="single" w:sz="4" w:space="0" w:color="000000"/>
            </w:tcBorders>
            <w:shd w:val="clear" w:color="auto" w:fill="auto"/>
          </w:tcPr>
          <w:p w14:paraId="49761E66" w14:textId="77777777" w:rsidR="00A51B2E" w:rsidRDefault="00A51B2E" w:rsidP="007A1471">
            <w:pPr>
              <w:pStyle w:val="TAL"/>
            </w:pPr>
            <w:r>
              <w:rPr>
                <w:rFonts w:hint="eastAsia"/>
              </w:rPr>
              <w:t>MCVideo ID</w:t>
            </w:r>
            <w:r>
              <w:t xml:space="preserve"> (</w:t>
            </w:r>
            <w:r w:rsidR="00BA5542">
              <w:t xml:space="preserve">see </w:t>
            </w:r>
            <w:r>
              <w:t>NOTE)</w:t>
            </w:r>
          </w:p>
        </w:tc>
        <w:tc>
          <w:tcPr>
            <w:tcW w:w="1276" w:type="dxa"/>
            <w:tcBorders>
              <w:top w:val="single" w:sz="4" w:space="0" w:color="000000"/>
              <w:left w:val="single" w:sz="4" w:space="0" w:color="000000"/>
              <w:bottom w:val="single" w:sz="4" w:space="0" w:color="000000"/>
            </w:tcBorders>
            <w:shd w:val="clear" w:color="auto" w:fill="auto"/>
          </w:tcPr>
          <w:p w14:paraId="5378FAA8" w14:textId="77777777" w:rsidR="00A51B2E" w:rsidRPr="003E5F68" w:rsidRDefault="00A51B2E" w:rsidP="007A1471">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4E36F" w14:textId="77777777" w:rsidR="00A51B2E" w:rsidRDefault="00A51B2E" w:rsidP="007A1471">
            <w:pPr>
              <w:pStyle w:val="TAL"/>
            </w:pPr>
            <w:r>
              <w:rPr>
                <w:rFonts w:hint="eastAsia"/>
              </w:rPr>
              <w:t xml:space="preserve">Identity of the MCVideo user whose MCVideo capabilities are </w:t>
            </w:r>
            <w:r>
              <w:t>re</w:t>
            </w:r>
            <w:r>
              <w:rPr>
                <w:rFonts w:hint="eastAsia"/>
              </w:rPr>
              <w:t>quested</w:t>
            </w:r>
          </w:p>
        </w:tc>
      </w:tr>
      <w:tr w:rsidR="00A51B2E" w:rsidRPr="003E5F68" w14:paraId="47FE2D0B" w14:textId="77777777" w:rsidTr="00BA5542">
        <w:trPr>
          <w:jc w:val="center"/>
        </w:trPr>
        <w:tc>
          <w:tcPr>
            <w:tcW w:w="3044" w:type="dxa"/>
            <w:tcBorders>
              <w:top w:val="single" w:sz="4" w:space="0" w:color="000000"/>
              <w:left w:val="single" w:sz="4" w:space="0" w:color="000000"/>
              <w:bottom w:val="single" w:sz="4" w:space="0" w:color="000000"/>
            </w:tcBorders>
            <w:shd w:val="clear" w:color="auto" w:fill="auto"/>
          </w:tcPr>
          <w:p w14:paraId="2498C98D" w14:textId="77777777" w:rsidR="00A51B2E" w:rsidRDefault="00A51B2E" w:rsidP="00A51B2E">
            <w:pPr>
              <w:pStyle w:val="TAL"/>
            </w:pPr>
            <w:r>
              <w:t xml:space="preserve">MCVideo capabilities </w:t>
            </w:r>
            <w:r>
              <w:rPr>
                <w:rFonts w:hint="eastAsia"/>
                <w:lang w:eastAsia="zh-CN"/>
              </w:rPr>
              <w:t>(</w:t>
            </w:r>
            <w:r w:rsidR="00BA5542">
              <w:rPr>
                <w:lang w:eastAsia="zh-CN"/>
              </w:rPr>
              <w:t xml:space="preserve">see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1478DCB3" w14:textId="77777777" w:rsidR="00A51B2E" w:rsidRPr="003E5F68" w:rsidRDefault="00A51B2E" w:rsidP="007A1471">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7486" w14:textId="77777777" w:rsidR="00A51B2E" w:rsidRDefault="00A51B2E" w:rsidP="004045EA">
            <w:pPr>
              <w:pStyle w:val="TAL"/>
            </w:pPr>
            <w:r>
              <w:t>List of capabilities available at the requested MCVideo user's UE</w:t>
            </w:r>
          </w:p>
        </w:tc>
      </w:tr>
      <w:tr w:rsidR="00A51B2E" w:rsidRPr="003E5F68" w14:paraId="57999577" w14:textId="77777777" w:rsidTr="005563E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12DC47" w14:textId="77777777" w:rsidR="00A51B2E" w:rsidRDefault="00A51B2E" w:rsidP="003D58B5">
            <w:pPr>
              <w:pStyle w:val="TAN"/>
            </w:pPr>
            <w:r w:rsidRPr="003B3DB8">
              <w:t>NOTE:</w:t>
            </w:r>
            <w:r w:rsidRPr="003B3DB8">
              <w:tab/>
            </w:r>
            <w:r>
              <w:t>The MCVideo capabilities correspond to the MCVideo ID. MCVideo ID and MCVideo capabilities information elements shall not be present if the Result is failure. Mulitple pairs of MCVideoID and MCVideo capabilities information elements may be appended. Only the affiliated group members in the requested MCVideo group ID list are returned.</w:t>
            </w:r>
          </w:p>
        </w:tc>
      </w:tr>
    </w:tbl>
    <w:p w14:paraId="3A07D1DE" w14:textId="77777777" w:rsidR="006D4049" w:rsidRPr="003E5F68" w:rsidRDefault="006D4049" w:rsidP="006D4049">
      <w:pPr>
        <w:rPr>
          <w:lang w:val="nl-NL"/>
        </w:rPr>
      </w:pPr>
    </w:p>
    <w:p w14:paraId="590B111B" w14:textId="77777777" w:rsidR="006D4049" w:rsidRPr="003E5F68" w:rsidRDefault="006D4049" w:rsidP="006D4049">
      <w:pPr>
        <w:pStyle w:val="Heading5"/>
        <w:rPr>
          <w:lang w:val="nl-NL"/>
        </w:rPr>
      </w:pPr>
      <w:bookmarkStart w:id="759" w:name="_Toc154698391"/>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59"/>
    </w:p>
    <w:p w14:paraId="189C2263" w14:textId="77777777" w:rsidR="006D4049" w:rsidRPr="003E5F68" w:rsidRDefault="006D4049" w:rsidP="006D4049">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38DFE0D2" w14:textId="77777777" w:rsidR="006D4049" w:rsidRPr="003E5F68" w:rsidRDefault="006D4049" w:rsidP="006D4049">
      <w:pPr>
        <w:pStyle w:val="TH"/>
        <w:rPr>
          <w:rFonts w:hint="eastAsia"/>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D4049" w:rsidRPr="003E5F68" w14:paraId="7A47C2C6"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FC09C3F" w14:textId="77777777" w:rsidR="006D4049" w:rsidRPr="003E5F68" w:rsidRDefault="006D4049" w:rsidP="007A147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B37136D" w14:textId="77777777" w:rsidR="006D4049" w:rsidRPr="003E5F68" w:rsidRDefault="006D4049" w:rsidP="007A147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0FDDD" w14:textId="77777777" w:rsidR="006D4049" w:rsidRPr="003E5F68" w:rsidRDefault="006D4049" w:rsidP="007A1471">
            <w:pPr>
              <w:pStyle w:val="TAH"/>
            </w:pPr>
            <w:r w:rsidRPr="003E5F68">
              <w:t>Description</w:t>
            </w:r>
          </w:p>
        </w:tc>
      </w:tr>
      <w:tr w:rsidR="006D4049" w:rsidRPr="003E5F68" w14:paraId="0668AB46"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E082EAD" w14:textId="77777777" w:rsidR="006D4049" w:rsidRPr="003E5F68" w:rsidRDefault="006D4049" w:rsidP="007A1471">
            <w:pPr>
              <w:pStyle w:val="TAL"/>
              <w:rPr>
                <w:rFonts w:hint="eastAsia"/>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0AF3695C" w14:textId="77777777" w:rsidR="006D4049" w:rsidRPr="003E5F68" w:rsidRDefault="006D4049" w:rsidP="007A1471">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EFA" w14:textId="77777777" w:rsidR="006D4049" w:rsidRPr="003E5F68" w:rsidRDefault="006D4049" w:rsidP="007A1471">
            <w:pPr>
              <w:pStyle w:val="TAL"/>
            </w:pPr>
            <w:r>
              <w:t>Identity of the requesting MCVideo user</w:t>
            </w:r>
          </w:p>
        </w:tc>
      </w:tr>
      <w:tr w:rsidR="006D4049" w:rsidRPr="003E5F68" w14:paraId="0F726D75"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87F56B9" w14:textId="77777777" w:rsidR="006D4049" w:rsidRDefault="006D4049" w:rsidP="007A1471">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82EDD2F" w14:textId="77777777" w:rsidR="006D4049" w:rsidRPr="003E5F68" w:rsidRDefault="006D4049" w:rsidP="007A147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E83628" w14:textId="77777777" w:rsidR="006D4049" w:rsidRDefault="006D4049" w:rsidP="007A1471">
            <w:pPr>
              <w:pStyle w:val="TAL"/>
            </w:pPr>
            <w:r>
              <w:t>Identity of the target MCVideo user</w:t>
            </w:r>
          </w:p>
        </w:tc>
      </w:tr>
    </w:tbl>
    <w:p w14:paraId="33DDDB93" w14:textId="77777777" w:rsidR="006D4049" w:rsidRPr="003E5F68" w:rsidRDefault="006D4049" w:rsidP="006D4049">
      <w:pPr>
        <w:rPr>
          <w:lang w:val="nl-NL"/>
        </w:rPr>
      </w:pPr>
    </w:p>
    <w:p w14:paraId="613D6779" w14:textId="77777777" w:rsidR="006D4049" w:rsidRPr="003E5F68" w:rsidRDefault="006D4049" w:rsidP="006D4049">
      <w:pPr>
        <w:pStyle w:val="Heading5"/>
        <w:rPr>
          <w:lang w:val="nl-NL"/>
        </w:rPr>
      </w:pPr>
      <w:bookmarkStart w:id="760" w:name="_Toc154698392"/>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60"/>
    </w:p>
    <w:p w14:paraId="0BB77B54" w14:textId="77777777" w:rsidR="006D4049" w:rsidRPr="003E5F68" w:rsidRDefault="006D4049" w:rsidP="006D4049">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9030E59" w14:textId="77777777" w:rsidR="006D4049" w:rsidRPr="003E5F68" w:rsidRDefault="006D4049" w:rsidP="006D4049">
      <w:pPr>
        <w:pStyle w:val="TH"/>
        <w:rPr>
          <w:rFonts w:hint="eastAsia"/>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6D4049" w:rsidRPr="003E5F68" w14:paraId="0DBF8C3B"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54A3517" w14:textId="77777777" w:rsidR="006D4049" w:rsidRPr="003E5F68" w:rsidRDefault="006D4049" w:rsidP="007A147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AE37525" w14:textId="77777777" w:rsidR="006D4049" w:rsidRPr="003E5F68" w:rsidRDefault="006D4049" w:rsidP="007A147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1D259" w14:textId="77777777" w:rsidR="006D4049" w:rsidRPr="003E5F68" w:rsidRDefault="006D4049" w:rsidP="007A1471">
            <w:pPr>
              <w:pStyle w:val="TAH"/>
            </w:pPr>
            <w:r w:rsidRPr="003E5F68">
              <w:t>Description</w:t>
            </w:r>
          </w:p>
        </w:tc>
      </w:tr>
      <w:tr w:rsidR="006D4049" w:rsidRPr="003E5F68" w14:paraId="1CB9808D"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08737C7E" w14:textId="77777777" w:rsidR="006D4049" w:rsidRPr="003E5F68" w:rsidRDefault="006D4049" w:rsidP="007A1471">
            <w:pPr>
              <w:pStyle w:val="TAL"/>
              <w:rPr>
                <w:rFonts w:hint="eastAsia"/>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517BA512" w14:textId="77777777" w:rsidR="006D4049" w:rsidRPr="003E5F68" w:rsidRDefault="006D4049" w:rsidP="007A1471">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787F54" w14:textId="77777777" w:rsidR="006D4049" w:rsidRPr="003E5F68" w:rsidRDefault="006D4049" w:rsidP="007A1471">
            <w:pPr>
              <w:pStyle w:val="TAL"/>
            </w:pPr>
            <w:r>
              <w:t>Indicates success or failure</w:t>
            </w:r>
          </w:p>
        </w:tc>
      </w:tr>
    </w:tbl>
    <w:p w14:paraId="13855C32" w14:textId="77777777" w:rsidR="006D4049" w:rsidRPr="003E5F68" w:rsidRDefault="006D4049" w:rsidP="006D4049">
      <w:pPr>
        <w:rPr>
          <w:lang w:val="nl-NL"/>
        </w:rPr>
      </w:pPr>
    </w:p>
    <w:p w14:paraId="7E2E9BC3" w14:textId="77777777" w:rsidR="006D4049" w:rsidRPr="003E5F68" w:rsidRDefault="006D4049" w:rsidP="006D4049">
      <w:pPr>
        <w:pStyle w:val="Heading5"/>
        <w:rPr>
          <w:lang w:val="nl-NL"/>
        </w:rPr>
      </w:pPr>
      <w:bookmarkStart w:id="761" w:name="_Toc154698393"/>
      <w:r>
        <w:rPr>
          <w:lang w:val="nl-NL"/>
        </w:rPr>
        <w:t>7.5.2</w:t>
      </w:r>
      <w:r w:rsidRPr="003E5F68">
        <w:rPr>
          <w:lang w:val="nl-NL"/>
        </w:rPr>
        <w:t>.2.</w:t>
      </w:r>
      <w:r>
        <w:rPr>
          <w:lang w:val="nl-NL"/>
        </w:rPr>
        <w:t>7</w:t>
      </w:r>
      <w:r w:rsidRPr="003E5F68">
        <w:rPr>
          <w:lang w:val="nl-NL"/>
        </w:rPr>
        <w:tab/>
      </w:r>
      <w:r>
        <w:rPr>
          <w:lang w:val="nl-NL"/>
        </w:rPr>
        <w:t>Notify MCVideo capabilities info request</w:t>
      </w:r>
      <w:bookmarkEnd w:id="761"/>
    </w:p>
    <w:p w14:paraId="5D1A917B" w14:textId="77777777" w:rsidR="006D4049" w:rsidRPr="003E5F68" w:rsidRDefault="006D4049" w:rsidP="006D4049">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F4C0F72" w14:textId="77777777" w:rsidR="006D4049" w:rsidRPr="003E5F68" w:rsidRDefault="006D4049" w:rsidP="006D4049">
      <w:pPr>
        <w:pStyle w:val="TH"/>
        <w:rPr>
          <w:rFonts w:hint="eastAsia"/>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sidR="003E1340">
        <w:rPr>
          <w:lang w:eastAsia="zh-CN"/>
        </w:rPr>
        <w:t>Notify</w:t>
      </w:r>
      <w:r>
        <w:rPr>
          <w:lang w:eastAsia="zh-CN"/>
        </w:rPr>
        <w:t xml:space="preserv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D4049" w:rsidRPr="003E5F68" w14:paraId="7643C0C4"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03F97A9C" w14:textId="77777777" w:rsidR="006D4049" w:rsidRPr="003E5F68" w:rsidRDefault="006D4049" w:rsidP="007A147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E15F42" w14:textId="77777777" w:rsidR="006D4049" w:rsidRPr="003E5F68" w:rsidRDefault="006D4049" w:rsidP="007A147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01D60" w14:textId="77777777" w:rsidR="006D4049" w:rsidRPr="003E5F68" w:rsidRDefault="006D4049" w:rsidP="007A1471">
            <w:pPr>
              <w:pStyle w:val="TAH"/>
            </w:pPr>
            <w:r w:rsidRPr="003E5F68">
              <w:t>Description</w:t>
            </w:r>
          </w:p>
        </w:tc>
      </w:tr>
      <w:tr w:rsidR="006D4049" w:rsidRPr="003E5F68" w14:paraId="771DD3BE"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04717B1" w14:textId="77777777" w:rsidR="006D4049" w:rsidRPr="003E5F68" w:rsidRDefault="006D4049" w:rsidP="007A1471">
            <w:pPr>
              <w:pStyle w:val="TAL"/>
              <w:rPr>
                <w:rFonts w:hint="eastAsia"/>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626497C6" w14:textId="77777777" w:rsidR="006D4049" w:rsidRPr="003E5F68" w:rsidRDefault="006D4049" w:rsidP="007A1471">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1F62CB" w14:textId="77777777" w:rsidR="006D4049" w:rsidRPr="003E5F68" w:rsidRDefault="006D4049" w:rsidP="007A1471">
            <w:pPr>
              <w:pStyle w:val="TAL"/>
            </w:pPr>
            <w:r>
              <w:t>Identity of the MCVideo user logged in at the target MCVideo UE</w:t>
            </w:r>
          </w:p>
        </w:tc>
      </w:tr>
      <w:tr w:rsidR="006D4049" w:rsidRPr="003E5F68" w14:paraId="1B2845DC"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4E512399" w14:textId="77777777" w:rsidR="006D4049" w:rsidRDefault="006D4049" w:rsidP="007A1471">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19CF7CED" w14:textId="77777777" w:rsidR="006D4049" w:rsidRDefault="006D4049" w:rsidP="007A1471">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8497E" w14:textId="77777777" w:rsidR="006D4049" w:rsidRDefault="006D4049" w:rsidP="004045EA">
            <w:pPr>
              <w:pStyle w:val="TAL"/>
            </w:pPr>
            <w:r>
              <w:t xml:space="preserve">List of capabilities available at the </w:t>
            </w:r>
            <w:r w:rsidR="006A55FF">
              <w:t>target</w:t>
            </w:r>
            <w:r>
              <w:t xml:space="preserve"> MCVideo user</w:t>
            </w:r>
            <w:r w:rsidR="004045EA">
              <w:t>'</w:t>
            </w:r>
            <w:r>
              <w:t>s UE</w:t>
            </w:r>
          </w:p>
        </w:tc>
      </w:tr>
    </w:tbl>
    <w:p w14:paraId="730CCFA7" w14:textId="77777777" w:rsidR="006D4049" w:rsidRPr="003E5F68" w:rsidRDefault="006D4049" w:rsidP="006D4049">
      <w:pPr>
        <w:rPr>
          <w:lang w:val="nl-NL"/>
        </w:rPr>
      </w:pPr>
    </w:p>
    <w:p w14:paraId="4D87257D" w14:textId="77777777" w:rsidR="006D4049" w:rsidRPr="003E5F68" w:rsidRDefault="006D4049" w:rsidP="006D4049">
      <w:pPr>
        <w:pStyle w:val="Heading5"/>
        <w:rPr>
          <w:lang w:val="nl-NL"/>
        </w:rPr>
      </w:pPr>
      <w:bookmarkStart w:id="762" w:name="_Toc154698394"/>
      <w:r>
        <w:rPr>
          <w:lang w:val="nl-NL"/>
        </w:rPr>
        <w:t>7.5.2</w:t>
      </w:r>
      <w:r w:rsidRPr="003E5F68">
        <w:rPr>
          <w:lang w:val="nl-NL"/>
        </w:rPr>
        <w:t>.2.</w:t>
      </w:r>
      <w:r>
        <w:rPr>
          <w:lang w:val="nl-NL"/>
        </w:rPr>
        <w:t>8</w:t>
      </w:r>
      <w:r w:rsidRPr="003E5F68">
        <w:rPr>
          <w:lang w:val="nl-NL"/>
        </w:rPr>
        <w:tab/>
      </w:r>
      <w:r>
        <w:rPr>
          <w:lang w:val="nl-NL"/>
        </w:rPr>
        <w:t>Notify MCVideo capabilities info response</w:t>
      </w:r>
      <w:bookmarkEnd w:id="762"/>
    </w:p>
    <w:p w14:paraId="54B614EF" w14:textId="77777777" w:rsidR="006D4049" w:rsidRPr="003E5F68" w:rsidRDefault="006D4049" w:rsidP="006D4049">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84DFD92" w14:textId="77777777" w:rsidR="006D4049" w:rsidRPr="003E5F68" w:rsidRDefault="006D4049" w:rsidP="006D4049">
      <w:pPr>
        <w:pStyle w:val="TH"/>
        <w:rPr>
          <w:rFonts w:hint="eastAsia"/>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6D4049" w:rsidRPr="003E5F68" w14:paraId="6441F7EA"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1305C7B2" w14:textId="77777777" w:rsidR="006D4049" w:rsidRPr="003E5F68" w:rsidRDefault="006D4049" w:rsidP="007A147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FCAC297" w14:textId="77777777" w:rsidR="006D4049" w:rsidRPr="003E5F68" w:rsidRDefault="006D4049" w:rsidP="007A147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0D46" w14:textId="77777777" w:rsidR="006D4049" w:rsidRPr="003E5F68" w:rsidRDefault="006D4049" w:rsidP="007A1471">
            <w:pPr>
              <w:pStyle w:val="TAH"/>
            </w:pPr>
            <w:r w:rsidRPr="003E5F68">
              <w:t>Description</w:t>
            </w:r>
          </w:p>
        </w:tc>
      </w:tr>
      <w:tr w:rsidR="006D4049" w:rsidRPr="003E5F68" w14:paraId="2FD33861"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51D0C2C5" w14:textId="77777777" w:rsidR="006D4049" w:rsidRPr="003E5F68" w:rsidRDefault="006D4049" w:rsidP="007A1471">
            <w:pPr>
              <w:pStyle w:val="TAL"/>
              <w:rPr>
                <w:rFonts w:hint="eastAsia"/>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50CCE10C" w14:textId="77777777" w:rsidR="006D4049" w:rsidRPr="003E5F68" w:rsidRDefault="006D4049" w:rsidP="007A1471">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E26F43" w14:textId="77777777" w:rsidR="006D4049" w:rsidRPr="003E5F68" w:rsidRDefault="006D4049" w:rsidP="007A1471">
            <w:pPr>
              <w:pStyle w:val="TAL"/>
            </w:pPr>
            <w:r>
              <w:t>Indicates success or failure</w:t>
            </w:r>
          </w:p>
        </w:tc>
      </w:tr>
    </w:tbl>
    <w:p w14:paraId="5526AF50" w14:textId="77777777" w:rsidR="006D4049" w:rsidRPr="003E5F68" w:rsidRDefault="006D4049" w:rsidP="006D4049">
      <w:pPr>
        <w:rPr>
          <w:lang w:val="nl-NL"/>
        </w:rPr>
      </w:pPr>
    </w:p>
    <w:p w14:paraId="4820743E" w14:textId="77777777" w:rsidR="006D4049" w:rsidRPr="003E5F68" w:rsidRDefault="006D4049" w:rsidP="006D4049">
      <w:pPr>
        <w:pStyle w:val="Heading4"/>
        <w:rPr>
          <w:rFonts w:hint="eastAsia"/>
        </w:rPr>
      </w:pPr>
      <w:bookmarkStart w:id="763" w:name="_Toc154698395"/>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63"/>
    </w:p>
    <w:p w14:paraId="201842BF" w14:textId="77777777" w:rsidR="006D4049" w:rsidRPr="003E5F68" w:rsidRDefault="006D4049" w:rsidP="006D4049">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5DC55328" w14:textId="77777777" w:rsidR="006D4049" w:rsidRPr="003E5F68" w:rsidRDefault="006D4049" w:rsidP="006D4049">
      <w:pPr>
        <w:pStyle w:val="TH"/>
      </w:pPr>
      <w:r>
        <w:object w:dxaOrig="5257" w:dyaOrig="2712" w14:anchorId="35DAD0C9">
          <v:shape id="_x0000_i1072" type="#_x0000_t75" style="width:262.95pt;height:135.8pt" o:ole="">
            <v:imagedata r:id="rId101" o:title=""/>
          </v:shape>
          <o:OLEObject Type="Embed" ProgID="Visio.Drawing.15" ShapeID="_x0000_i1072" DrawAspect="Content" ObjectID="_1765310985" r:id="rId102"/>
        </w:object>
      </w:r>
    </w:p>
    <w:p w14:paraId="76140117" w14:textId="77777777" w:rsidR="006D4049" w:rsidRPr="003E5F68" w:rsidRDefault="006D4049" w:rsidP="006D4049">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787ACE35" w14:textId="77777777" w:rsidR="006D4049" w:rsidRPr="003E5F68" w:rsidRDefault="006D4049" w:rsidP="006D4049">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A45B507" w14:textId="77777777" w:rsidR="006D4049" w:rsidRPr="003E5F68" w:rsidRDefault="006D4049" w:rsidP="006D4049">
      <w:pPr>
        <w:pStyle w:val="B1"/>
        <w:rPr>
          <w:rFonts w:hint="eastAsia"/>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F3E8510" w14:textId="77777777" w:rsidR="006D4049" w:rsidRPr="003E5F68" w:rsidRDefault="006D4049" w:rsidP="006D4049">
      <w:pPr>
        <w:pStyle w:val="B1"/>
        <w:rPr>
          <w:rFonts w:hint="eastAsia"/>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1C83A782" w14:textId="77777777" w:rsidR="006D4049" w:rsidRPr="003E5F68" w:rsidRDefault="006D4049" w:rsidP="006D4049">
      <w:pPr>
        <w:pStyle w:val="Heading4"/>
        <w:rPr>
          <w:rFonts w:hint="eastAsia"/>
        </w:rPr>
      </w:pPr>
      <w:bookmarkStart w:id="764" w:name="_Toc433209673"/>
      <w:bookmarkStart w:id="765" w:name="_Toc453260198"/>
      <w:bookmarkStart w:id="766" w:name="_Toc453261085"/>
      <w:bookmarkStart w:id="767" w:name="_Toc453279830"/>
      <w:bookmarkStart w:id="768" w:name="_Toc459375168"/>
      <w:bookmarkStart w:id="769" w:name="_Toc464498028"/>
      <w:bookmarkStart w:id="770" w:name="_Toc154698396"/>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sidR="004F02DA">
        <w:rPr>
          <w:rFonts w:hint="eastAsia"/>
          <w:lang w:eastAsia="zh-CN"/>
        </w:rPr>
        <w:t>by</w:t>
      </w:r>
      <w:r w:rsidRPr="003E5F68">
        <w:rPr>
          <w:rFonts w:hint="eastAsia"/>
        </w:rPr>
        <w:t xml:space="preserve"> the </w:t>
      </w:r>
      <w:r>
        <w:t>MCVideo</w:t>
      </w:r>
      <w:r w:rsidRPr="003E5F68">
        <w:rPr>
          <w:rFonts w:hint="eastAsia"/>
        </w:rPr>
        <w:t xml:space="preserve"> client</w:t>
      </w:r>
      <w:bookmarkEnd w:id="764"/>
      <w:bookmarkEnd w:id="765"/>
      <w:bookmarkEnd w:id="766"/>
      <w:bookmarkEnd w:id="767"/>
      <w:bookmarkEnd w:id="768"/>
      <w:bookmarkEnd w:id="769"/>
      <w:bookmarkEnd w:id="770"/>
    </w:p>
    <w:p w14:paraId="01BDE0E6" w14:textId="77777777" w:rsidR="006D4049" w:rsidRPr="003E5F68" w:rsidRDefault="006D4049" w:rsidP="006D4049">
      <w:r w:rsidRPr="003E5F68">
        <w:rPr>
          <w:rFonts w:hint="eastAsia"/>
          <w:lang w:eastAsia="zh-CN"/>
        </w:rPr>
        <w:t>The p</w:t>
      </w:r>
      <w:r w:rsidRPr="003E5F68">
        <w:t xml:space="preserve">rocedure for </w:t>
      </w:r>
      <w:r w:rsidR="004F02DA">
        <w:rPr>
          <w:rFonts w:hint="eastAsia"/>
          <w:lang w:eastAsia="zh-CN"/>
        </w:rPr>
        <w:t>retrieval of</w:t>
      </w:r>
      <w:r w:rsidR="004F02DA" w:rsidRPr="003E5F68">
        <w:rPr>
          <w:rFonts w:hint="eastAsia"/>
          <w:lang w:eastAsia="zh-CN"/>
        </w:rPr>
        <w:t xml:space="preserve"> </w:t>
      </w:r>
      <w:r>
        <w:rPr>
          <w:lang w:eastAsia="zh-CN"/>
        </w:rPr>
        <w:t>MCVideo capabilities information</w:t>
      </w:r>
      <w:r w:rsidRPr="003E5F68">
        <w:rPr>
          <w:rFonts w:hint="eastAsia"/>
          <w:lang w:eastAsia="zh-CN"/>
        </w:rPr>
        <w:t xml:space="preserve"> </w:t>
      </w:r>
      <w:r w:rsidR="004F02DA">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6C6993A5" w14:textId="77777777" w:rsidR="006D4049" w:rsidRPr="003E5F68" w:rsidRDefault="006D4049" w:rsidP="006D4049">
      <w:r w:rsidRPr="003E5F68">
        <w:t>Pre-conditions:</w:t>
      </w:r>
    </w:p>
    <w:p w14:paraId="295214B6" w14:textId="77777777" w:rsidR="006D4049" w:rsidRPr="003E5F68" w:rsidRDefault="006D4049" w:rsidP="006D4049">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4CF14695" w14:textId="77777777" w:rsidR="00A51B2E" w:rsidRDefault="006D4049" w:rsidP="00A51B2E">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00A51B2E" w:rsidRPr="00A51B2E">
        <w:t xml:space="preserve"> </w:t>
      </w:r>
    </w:p>
    <w:p w14:paraId="5F2DB25F" w14:textId="77777777" w:rsidR="006D4049" w:rsidRPr="003E5F68" w:rsidRDefault="00A51B2E" w:rsidP="006D4049">
      <w:pPr>
        <w:pStyle w:val="B1"/>
      </w:pPr>
      <w:r>
        <w:t>-</w:t>
      </w:r>
      <w:r>
        <w:tab/>
        <w:t>The requesting MCVideo user is within the same MCVideo system as the requested MCVideo users and the requested MCVideo groups.</w:t>
      </w:r>
    </w:p>
    <w:p w14:paraId="7720C418" w14:textId="77777777" w:rsidR="006D4049" w:rsidRPr="003E5F68" w:rsidRDefault="006D4049" w:rsidP="006D4049">
      <w:pPr>
        <w:pStyle w:val="TH"/>
      </w:pPr>
      <w:r>
        <w:object w:dxaOrig="5160" w:dyaOrig="2556" w14:anchorId="26887A2D">
          <v:shape id="_x0000_i1073" type="#_x0000_t75" style="width:257.9pt;height:127.6pt" o:ole="">
            <v:imagedata r:id="rId103" o:title=""/>
          </v:shape>
          <o:OLEObject Type="Embed" ProgID="Visio.Drawing.15" ShapeID="_x0000_i1073" DrawAspect="Content" ObjectID="_1765310986" r:id="rId104"/>
        </w:object>
      </w:r>
    </w:p>
    <w:p w14:paraId="3F0FC7E7" w14:textId="77777777" w:rsidR="006D4049" w:rsidRPr="003E5F68" w:rsidRDefault="006D4049" w:rsidP="006D4049">
      <w:pPr>
        <w:pStyle w:val="TF"/>
        <w:rPr>
          <w:rFonts w:hint="eastAsia"/>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 xml:space="preserve">MCVideo capabilities information </w:t>
      </w:r>
      <w:r w:rsidR="004F02DA">
        <w:rPr>
          <w:lang w:eastAsia="zh-CN"/>
        </w:rPr>
        <w:t>by</w:t>
      </w:r>
      <w:r>
        <w:rPr>
          <w:lang w:eastAsia="zh-CN"/>
        </w:rPr>
        <w:t xml:space="preserve"> the MCVideo</w:t>
      </w:r>
      <w:r w:rsidRPr="003E5F68">
        <w:rPr>
          <w:rFonts w:hint="eastAsia"/>
          <w:lang w:eastAsia="zh-CN"/>
        </w:rPr>
        <w:t xml:space="preserve"> client</w:t>
      </w:r>
    </w:p>
    <w:p w14:paraId="5B74B412" w14:textId="77777777" w:rsidR="006D4049" w:rsidRPr="003E5F68" w:rsidRDefault="006D4049" w:rsidP="006D4049">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272CF780" w14:textId="77777777" w:rsidR="006D4049" w:rsidRDefault="006D4049" w:rsidP="006D4049">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031F9EA1" w14:textId="77777777" w:rsidR="00A51B2E" w:rsidRDefault="006D4049" w:rsidP="00A51B2E">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00A51B2E" w:rsidRPr="00A51B2E">
        <w:rPr>
          <w:lang w:eastAsia="zh-CN"/>
        </w:rPr>
        <w:t xml:space="preserve"> </w:t>
      </w:r>
    </w:p>
    <w:p w14:paraId="6F1531A5" w14:textId="77777777" w:rsidR="00A51B2E" w:rsidRPr="005A3DAF" w:rsidRDefault="00A51B2E" w:rsidP="005A3DAF">
      <w:pPr>
        <w:pStyle w:val="EditorsNote"/>
      </w:pPr>
      <w:bookmarkStart w:id="771" w:name="OLE_LINK28"/>
      <w:r w:rsidRPr="005A3DAF">
        <w:t>Editor</w:t>
      </w:r>
      <w:r w:rsidR="000E3161">
        <w:rPr>
          <w:rFonts w:eastAsia="Malgun Gothic"/>
          <w:lang w:eastAsia="ko-KR"/>
        </w:rPr>
        <w:t>'</w:t>
      </w:r>
      <w:r w:rsidRPr="005A3DAF">
        <w:t>s note:</w:t>
      </w:r>
      <w:r w:rsidRPr="005A3DAF">
        <w:tab/>
        <w:t>It is FFS for the case when the requesting MCVideo user is not within the same MCVideo system and the requested MCVideo users and the requested groups.</w:t>
      </w:r>
    </w:p>
    <w:bookmarkEnd w:id="771"/>
    <w:p w14:paraId="1B1E78C3" w14:textId="77777777" w:rsidR="006D4049" w:rsidRPr="003E5F68" w:rsidRDefault="006D4049" w:rsidP="006D4049">
      <w:pPr>
        <w:pStyle w:val="B1"/>
        <w:rPr>
          <w:lang w:eastAsia="zh-CN"/>
        </w:rPr>
      </w:pPr>
    </w:p>
    <w:p w14:paraId="7B0B97F2" w14:textId="77777777" w:rsidR="006D4049" w:rsidRPr="003E5F68" w:rsidRDefault="006D4049" w:rsidP="006D4049">
      <w:pPr>
        <w:pStyle w:val="Heading4"/>
        <w:rPr>
          <w:rFonts w:hint="eastAsia"/>
        </w:rPr>
      </w:pPr>
      <w:bookmarkStart w:id="772" w:name="_Toc433209674"/>
      <w:bookmarkStart w:id="773" w:name="_Toc453260199"/>
      <w:bookmarkStart w:id="774" w:name="_Toc453261086"/>
      <w:bookmarkStart w:id="775" w:name="_Toc453279831"/>
      <w:bookmarkStart w:id="776" w:name="_Toc459375169"/>
      <w:bookmarkStart w:id="777" w:name="_Toc464498029"/>
      <w:bookmarkStart w:id="778" w:name="_Toc154698397"/>
      <w:r>
        <w:t>7.5.2</w:t>
      </w:r>
      <w:r w:rsidRPr="003E5F68">
        <w:rPr>
          <w:rFonts w:hint="eastAsia"/>
        </w:rPr>
        <w:t>.</w:t>
      </w:r>
      <w:r>
        <w:t>5</w:t>
      </w:r>
      <w:r w:rsidRPr="003E5F68">
        <w:tab/>
      </w:r>
      <w:r w:rsidRPr="003E5F68">
        <w:rPr>
          <w:rFonts w:hint="eastAsia"/>
        </w:rPr>
        <w:t xml:space="preserve">Subscription and notification for </w:t>
      </w:r>
      <w:bookmarkEnd w:id="772"/>
      <w:bookmarkEnd w:id="773"/>
      <w:bookmarkEnd w:id="774"/>
      <w:bookmarkEnd w:id="775"/>
      <w:bookmarkEnd w:id="776"/>
      <w:bookmarkEnd w:id="777"/>
      <w:r>
        <w:t>MCVideo capabilities information</w:t>
      </w:r>
      <w:bookmarkEnd w:id="778"/>
    </w:p>
    <w:p w14:paraId="06D10738" w14:textId="77777777" w:rsidR="006D4049" w:rsidRPr="003E5F68" w:rsidRDefault="006D4049" w:rsidP="006D4049">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C0E9CD4" w14:textId="77777777" w:rsidR="006D4049" w:rsidRPr="003E5F68" w:rsidRDefault="006D4049" w:rsidP="006D4049">
      <w:r w:rsidRPr="003E5F68">
        <w:t>Pre-conditions:</w:t>
      </w:r>
    </w:p>
    <w:p w14:paraId="77A32E4E" w14:textId="77777777" w:rsidR="006D4049" w:rsidRPr="003E5F68" w:rsidRDefault="006D4049" w:rsidP="006D4049">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4A345681" w14:textId="77777777" w:rsidR="006D4049" w:rsidRPr="003E5F68" w:rsidRDefault="006D4049" w:rsidP="006D4049">
      <w:pPr>
        <w:pStyle w:val="TH"/>
      </w:pPr>
      <w:r>
        <w:object w:dxaOrig="5064" w:dyaOrig="1656" w14:anchorId="5CC3E1F1">
          <v:shape id="_x0000_i1074" type="#_x0000_t75" style="width:253.35pt;height:82.95pt" o:ole="">
            <v:imagedata r:id="rId105" o:title=""/>
          </v:shape>
          <o:OLEObject Type="Embed" ProgID="Visio.Drawing.15" ShapeID="_x0000_i1074" DrawAspect="Content" ObjectID="_1765310987" r:id="rId106"/>
        </w:object>
      </w:r>
    </w:p>
    <w:p w14:paraId="54E7698E" w14:textId="77777777" w:rsidR="006D4049" w:rsidRPr="003E5F68" w:rsidRDefault="006D4049" w:rsidP="006D4049">
      <w:pPr>
        <w:pStyle w:val="TF"/>
        <w:rPr>
          <w:rFonts w:hint="eastAsia"/>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4CC94C7E" w14:textId="77777777" w:rsidR="006D4049" w:rsidRPr="003E5F68" w:rsidRDefault="006D4049" w:rsidP="006D4049">
      <w:pPr>
        <w:pStyle w:val="B1"/>
        <w:rPr>
          <w:rFonts w:hint="eastAsia"/>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61886ACB" w14:textId="77777777" w:rsidR="006D4049" w:rsidRPr="003E5F68" w:rsidRDefault="006D4049" w:rsidP="006D4049">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4975D299" w14:textId="77777777" w:rsidR="006D4049" w:rsidRPr="003E5F68" w:rsidRDefault="006D4049" w:rsidP="006D4049">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481D2427" w14:textId="77777777" w:rsidR="006D4049" w:rsidRPr="003E5F68" w:rsidRDefault="006D4049" w:rsidP="006D4049">
      <w:r w:rsidRPr="003E5F68">
        <w:t>Pre-conditions:</w:t>
      </w:r>
    </w:p>
    <w:p w14:paraId="2100CD94" w14:textId="77777777" w:rsidR="006D4049" w:rsidRPr="003E5F68" w:rsidRDefault="006D4049" w:rsidP="006D4049">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36DB5F56" w14:textId="77777777" w:rsidR="006D4049" w:rsidRPr="003E5F68" w:rsidRDefault="006D4049" w:rsidP="006D4049">
      <w:pPr>
        <w:pStyle w:val="B1"/>
        <w:rPr>
          <w:rFonts w:hint="eastAsia"/>
        </w:rPr>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18E54567" w14:textId="77777777" w:rsidR="006D4049" w:rsidRPr="003E5F68" w:rsidRDefault="006D4049" w:rsidP="006D4049">
      <w:pPr>
        <w:pStyle w:val="TH"/>
      </w:pPr>
      <w:r>
        <w:object w:dxaOrig="5064" w:dyaOrig="1764" w14:anchorId="61BFD355">
          <v:shape id="_x0000_i1075" type="#_x0000_t75" style="width:253.35pt;height:88.4pt" o:ole="">
            <v:imagedata r:id="rId107" o:title=""/>
          </v:shape>
          <o:OLEObject Type="Embed" ProgID="Visio.Drawing.15" ShapeID="_x0000_i1075" DrawAspect="Content" ObjectID="_1765310988" r:id="rId108"/>
        </w:object>
      </w:r>
    </w:p>
    <w:p w14:paraId="2EA44E1F" w14:textId="77777777" w:rsidR="006D4049" w:rsidRPr="003E5F68" w:rsidRDefault="006D4049" w:rsidP="006D4049">
      <w:pPr>
        <w:pStyle w:val="TF"/>
        <w:rPr>
          <w:rFonts w:hint="eastAsia"/>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7055BC99" w14:textId="77777777" w:rsidR="006D4049" w:rsidRPr="003E5F68" w:rsidRDefault="006D4049" w:rsidP="006D4049">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24312269" w14:textId="77777777" w:rsidR="006D4049" w:rsidRPr="003E5F68" w:rsidRDefault="006D4049" w:rsidP="006D4049">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0C01CE1F" w14:textId="77777777" w:rsidR="006D4049" w:rsidRPr="003E5F68" w:rsidRDefault="006D4049" w:rsidP="006D4049">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3C4D22AD" w14:textId="77777777" w:rsidR="006D4049" w:rsidRPr="00AD7C25" w:rsidRDefault="006D4049" w:rsidP="006D4049">
      <w:pPr>
        <w:rPr>
          <w:noProof/>
          <w:lang w:val="en-US"/>
        </w:rPr>
      </w:pPr>
    </w:p>
    <w:p w14:paraId="76380F27" w14:textId="77777777" w:rsidR="00D5454C" w:rsidRPr="00646079" w:rsidRDefault="00D5454C" w:rsidP="000D58B0">
      <w:pPr>
        <w:pStyle w:val="Heading3"/>
        <w:rPr>
          <w:lang w:eastAsia="zh-CN"/>
        </w:rPr>
      </w:pPr>
      <w:bookmarkStart w:id="779" w:name="_Toc154698398"/>
      <w:r w:rsidRPr="000C0F27">
        <w:rPr>
          <w:lang w:eastAsia="zh-CN"/>
        </w:rPr>
        <w:t>7</w:t>
      </w:r>
      <w:r w:rsidRPr="001E4696">
        <w:t>.</w:t>
      </w:r>
      <w:r w:rsidR="004F3C2A">
        <w:rPr>
          <w:lang w:eastAsia="zh-CN"/>
        </w:rPr>
        <w:t>5</w:t>
      </w:r>
      <w:r w:rsidR="00B57A07">
        <w:rPr>
          <w:lang w:eastAsia="zh-CN"/>
        </w:rPr>
        <w:t>.3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779"/>
    </w:p>
    <w:p w14:paraId="5FAA2FDF" w14:textId="77777777" w:rsidR="00D5454C" w:rsidRDefault="00D5454C" w:rsidP="000D58B0">
      <w:pPr>
        <w:pStyle w:val="Heading4"/>
      </w:pPr>
      <w:bookmarkStart w:id="780" w:name="_Toc154698399"/>
      <w:r w:rsidRPr="00CE7FA9">
        <w:rPr>
          <w:lang w:eastAsia="zh-CN"/>
        </w:rPr>
        <w:t>7</w:t>
      </w:r>
      <w:r w:rsidRPr="00B1175D">
        <w:t>.</w:t>
      </w:r>
      <w:r w:rsidR="004F3C2A">
        <w:rPr>
          <w:lang w:eastAsia="zh-CN"/>
        </w:rPr>
        <w:t>5</w:t>
      </w:r>
      <w:r w:rsidR="00B57A07">
        <w:rPr>
          <w:lang w:eastAsia="zh-CN"/>
        </w:rPr>
        <w:t>.3</w:t>
      </w:r>
      <w:r w:rsidRPr="00C335CB">
        <w:t>.1</w:t>
      </w:r>
      <w:r w:rsidRPr="00C335CB">
        <w:tab/>
        <w:t>General</w:t>
      </w:r>
      <w:bookmarkEnd w:id="780"/>
    </w:p>
    <w:p w14:paraId="1EFB5CA6" w14:textId="77777777" w:rsidR="00C93295" w:rsidRDefault="00C93295" w:rsidP="00C93295">
      <w:r>
        <w:t>Each MCVideo client within a MCVideo group needs to share its video capabilities with other members of the MCVideo group.</w:t>
      </w:r>
    </w:p>
    <w:p w14:paraId="2C1E0F98" w14:textId="77777777" w:rsidR="00C93295" w:rsidRDefault="00C93295" w:rsidP="00C93295">
      <w:r>
        <w:t>Video capability sharing can be done by sending information periodically as described in subclause</w:t>
      </w:r>
      <w:r w:rsidR="00E9673A">
        <w:t> </w:t>
      </w:r>
      <w:r>
        <w:t>7.5.3.3 or on request as described in subclause</w:t>
      </w:r>
      <w:r w:rsidR="00E9673A">
        <w:t> </w:t>
      </w:r>
      <w:r>
        <w:t>7.5.3.4.</w:t>
      </w:r>
    </w:p>
    <w:p w14:paraId="1848F20B" w14:textId="77777777" w:rsidR="007A518C" w:rsidRPr="00C93295" w:rsidRDefault="00C93295" w:rsidP="007A518C">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007A518C" w:rsidRPr="007A518C">
        <w:t xml:space="preserve"> </w:t>
      </w:r>
    </w:p>
    <w:p w14:paraId="417A4FD6" w14:textId="77777777" w:rsidR="00C93295" w:rsidRPr="00C93295" w:rsidRDefault="007A518C" w:rsidP="00C93295">
      <w:pPr>
        <w:rPr>
          <w:lang w:eastAsia="zh-CN"/>
        </w:rPr>
      </w:pPr>
      <w:r>
        <w:rPr>
          <w:lang w:eastAsia="zh-CN"/>
        </w:rPr>
        <w:t xml:space="preserve">Off-network </w:t>
      </w:r>
      <w:r>
        <w:t>video capability information sharing is based on ProSe capabilities as described in clause 7.18.</w:t>
      </w:r>
    </w:p>
    <w:p w14:paraId="0C55954B" w14:textId="77777777" w:rsidR="00D5454C" w:rsidRPr="001A3994" w:rsidRDefault="00D5454C" w:rsidP="000D58B0">
      <w:pPr>
        <w:pStyle w:val="Heading4"/>
        <w:rPr>
          <w:lang w:eastAsia="zh-CN"/>
        </w:rPr>
      </w:pPr>
      <w:bookmarkStart w:id="781" w:name="_Toc154698400"/>
      <w:r w:rsidRPr="00D82581">
        <w:rPr>
          <w:lang w:eastAsia="zh-CN"/>
        </w:rPr>
        <w:lastRenderedPageBreak/>
        <w:t>7</w:t>
      </w:r>
      <w:r w:rsidRPr="00D82581">
        <w:t>.</w:t>
      </w:r>
      <w:r w:rsidR="004F3C2A">
        <w:rPr>
          <w:lang w:eastAsia="zh-CN"/>
        </w:rPr>
        <w:t>5</w:t>
      </w:r>
      <w:r w:rsidR="00CC29AB">
        <w:rPr>
          <w:lang w:eastAsia="zh-CN"/>
        </w:rPr>
        <w:t>.3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781"/>
    </w:p>
    <w:p w14:paraId="4A4D1BD6" w14:textId="77777777" w:rsidR="00132A5B" w:rsidRPr="000A40F2" w:rsidRDefault="00132A5B" w:rsidP="00132A5B">
      <w:pPr>
        <w:pStyle w:val="Heading5"/>
        <w:rPr>
          <w:lang w:val="en-IN" w:eastAsia="ko-KR"/>
        </w:rPr>
      </w:pPr>
      <w:bookmarkStart w:id="782" w:name="_Toc454349243"/>
      <w:bookmarkStart w:id="783" w:name="_Toc154698401"/>
      <w:r w:rsidRPr="000A40F2">
        <w:rPr>
          <w:lang w:val="en-IN"/>
        </w:rPr>
        <w:t>7.5.3.2</w:t>
      </w:r>
      <w:r w:rsidRPr="000A40F2">
        <w:rPr>
          <w:lang w:val="en-IN" w:eastAsia="ko-KR"/>
        </w:rPr>
        <w:t>.</w:t>
      </w:r>
      <w:r w:rsidR="003E1340">
        <w:rPr>
          <w:lang w:val="en-IN" w:eastAsia="ko-KR"/>
        </w:rPr>
        <w:t>1</w:t>
      </w:r>
      <w:r w:rsidRPr="000A40F2">
        <w:rPr>
          <w:lang w:val="en-IN" w:eastAsia="ko-KR"/>
        </w:rPr>
        <w:tab/>
        <w:t>Capability request</w:t>
      </w:r>
      <w:bookmarkEnd w:id="783"/>
    </w:p>
    <w:p w14:paraId="0B31C66C" w14:textId="77777777" w:rsidR="00132A5B" w:rsidRPr="000A40F2" w:rsidRDefault="00132A5B" w:rsidP="00132A5B">
      <w:r w:rsidRPr="000A40F2">
        <w:t>Table 7.5.3.2</w:t>
      </w:r>
      <w:r w:rsidRPr="000A40F2">
        <w:rPr>
          <w:lang w:eastAsia="ko-KR"/>
        </w:rPr>
        <w:t>.</w:t>
      </w:r>
      <w:r w:rsidR="003E1340">
        <w:rPr>
          <w:lang w:eastAsia="ko-KR"/>
        </w:rPr>
        <w:t>1</w:t>
      </w:r>
      <w:r w:rsidRPr="000A40F2">
        <w:t>-1 describes the information flow for the capability request sent from the MCVideo client to other MCVideo client(s).</w:t>
      </w:r>
    </w:p>
    <w:p w14:paraId="0F95E35F" w14:textId="77777777" w:rsidR="00132A5B" w:rsidRPr="000A40F2" w:rsidRDefault="00132A5B" w:rsidP="00132A5B">
      <w:pPr>
        <w:pStyle w:val="TH"/>
      </w:pPr>
      <w:r w:rsidRPr="000A40F2">
        <w:t>Table 7.5.3.2.</w:t>
      </w:r>
      <w:r w:rsidR="003E1340">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32A5B" w:rsidRPr="000A40F2" w14:paraId="14CE682B"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06797" w14:textId="77777777" w:rsidR="00132A5B" w:rsidRPr="000A40F2" w:rsidRDefault="00132A5B" w:rsidP="007A1471">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2C88C" w14:textId="77777777" w:rsidR="00132A5B" w:rsidRPr="000A40F2" w:rsidRDefault="00132A5B" w:rsidP="007A1471">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481A4" w14:textId="77777777" w:rsidR="00132A5B" w:rsidRPr="000A40F2" w:rsidRDefault="00132A5B" w:rsidP="007A1471">
            <w:pPr>
              <w:pStyle w:val="TAH"/>
            </w:pPr>
            <w:r w:rsidRPr="000A40F2">
              <w:t>Description</w:t>
            </w:r>
          </w:p>
        </w:tc>
      </w:tr>
      <w:tr w:rsidR="00132A5B" w:rsidRPr="000A40F2" w14:paraId="6EFE1A8B"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EE933" w14:textId="77777777" w:rsidR="00132A5B" w:rsidRPr="000A40F2" w:rsidRDefault="00132A5B" w:rsidP="007A1471">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5307B" w14:textId="77777777" w:rsidR="00132A5B" w:rsidRPr="000A40F2" w:rsidRDefault="00132A5B" w:rsidP="007A1471">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1A830" w14:textId="77777777" w:rsidR="00132A5B" w:rsidRPr="000A40F2" w:rsidRDefault="00132A5B" w:rsidP="007A1471">
            <w:pPr>
              <w:pStyle w:val="TAL"/>
            </w:pPr>
            <w:r w:rsidRPr="000A40F2">
              <w:t>The identity of the MCVideo user requesting the capabilities</w:t>
            </w:r>
          </w:p>
        </w:tc>
      </w:tr>
      <w:tr w:rsidR="00132A5B" w:rsidRPr="000A40F2" w14:paraId="1D1BA15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2FEC" w14:textId="77777777" w:rsidR="00132A5B" w:rsidRPr="000A40F2" w:rsidRDefault="00132A5B" w:rsidP="007A1471">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43A17" w14:textId="77777777" w:rsidR="00132A5B" w:rsidRPr="000A40F2" w:rsidRDefault="00132A5B" w:rsidP="007A1471">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55786" w14:textId="77777777" w:rsidR="00132A5B" w:rsidRPr="000A40F2" w:rsidRDefault="00132A5B" w:rsidP="007A1471">
            <w:pPr>
              <w:pStyle w:val="TAL"/>
            </w:pPr>
            <w:r w:rsidRPr="000A40F2">
              <w:t xml:space="preserve">The identity of the MCVideo user </w:t>
            </w:r>
            <w:r>
              <w:t>towards whom the capability request was sent.</w:t>
            </w:r>
          </w:p>
        </w:tc>
      </w:tr>
      <w:tr w:rsidR="00132A5B" w:rsidRPr="000A40F2" w14:paraId="225BEED3"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99BF0" w14:textId="77777777" w:rsidR="00132A5B" w:rsidRPr="000A40F2" w:rsidRDefault="00132A5B" w:rsidP="007A1471">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2067" w14:textId="77777777" w:rsidR="00132A5B" w:rsidRPr="000A40F2" w:rsidRDefault="00132A5B" w:rsidP="007A1471">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7DD92" w14:textId="77777777" w:rsidR="00132A5B" w:rsidRPr="000A40F2" w:rsidRDefault="00132A5B" w:rsidP="007A1471">
            <w:pPr>
              <w:pStyle w:val="TAL"/>
            </w:pPr>
            <w:r w:rsidRPr="000A40F2">
              <w:t>The MCVideo group ID towards which the request was sent</w:t>
            </w:r>
          </w:p>
        </w:tc>
      </w:tr>
      <w:tr w:rsidR="00132A5B" w:rsidRPr="000A40F2" w14:paraId="711699C6"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5E4C0" w14:textId="77777777" w:rsidR="00132A5B" w:rsidRPr="000A40F2" w:rsidRDefault="00132A5B" w:rsidP="007A1471">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57A41" w14:textId="77777777" w:rsidR="00132A5B" w:rsidRPr="000A40F2" w:rsidRDefault="00132A5B" w:rsidP="007A1471">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00E05" w14:textId="77777777" w:rsidR="00132A5B" w:rsidRPr="000A40F2" w:rsidRDefault="00132A5B" w:rsidP="007A1471">
            <w:pPr>
              <w:pStyle w:val="TAL"/>
            </w:pPr>
            <w:r w:rsidRPr="000A40F2">
              <w:t>A criteria filter for the capability request (e.g. category tags, video capabilities</w:t>
            </w:r>
            <w:r>
              <w:t xml:space="preserve"> </w:t>
            </w:r>
            <w:r w:rsidRPr="000A40F2">
              <w:t>etc.)</w:t>
            </w:r>
          </w:p>
        </w:tc>
      </w:tr>
    </w:tbl>
    <w:p w14:paraId="0B163778" w14:textId="77777777" w:rsidR="00132A5B" w:rsidRPr="000A40F2" w:rsidRDefault="00132A5B" w:rsidP="00132A5B">
      <w:pPr>
        <w:rPr>
          <w:lang w:eastAsia="zh-CN"/>
        </w:rPr>
      </w:pPr>
    </w:p>
    <w:p w14:paraId="6E5AB7DB" w14:textId="77777777" w:rsidR="00132A5B" w:rsidRPr="000A40F2" w:rsidRDefault="00132A5B" w:rsidP="00132A5B">
      <w:pPr>
        <w:pStyle w:val="Heading5"/>
        <w:rPr>
          <w:lang w:val="en-IN" w:eastAsia="ko-KR"/>
        </w:rPr>
      </w:pPr>
      <w:bookmarkStart w:id="784" w:name="_Toc154698402"/>
      <w:r w:rsidRPr="000A40F2">
        <w:rPr>
          <w:lang w:val="en-IN"/>
        </w:rPr>
        <w:t>7.5.3.2</w:t>
      </w:r>
      <w:r w:rsidRPr="000A40F2">
        <w:rPr>
          <w:lang w:val="en-IN" w:eastAsia="ko-KR"/>
        </w:rPr>
        <w:t>.</w:t>
      </w:r>
      <w:r w:rsidR="003E1340">
        <w:rPr>
          <w:lang w:val="en-IN" w:eastAsia="ko-KR"/>
        </w:rPr>
        <w:t>2</w:t>
      </w:r>
      <w:r w:rsidRPr="000A40F2">
        <w:rPr>
          <w:lang w:val="en-IN" w:eastAsia="ko-KR"/>
        </w:rPr>
        <w:tab/>
        <w:t>Capability announcement</w:t>
      </w:r>
      <w:bookmarkEnd w:id="784"/>
    </w:p>
    <w:p w14:paraId="294C2E6B" w14:textId="77777777" w:rsidR="00132A5B" w:rsidRPr="000A40F2" w:rsidRDefault="00132A5B" w:rsidP="00132A5B">
      <w:r w:rsidRPr="000A40F2">
        <w:t>Table 7.5.3.2</w:t>
      </w:r>
      <w:r w:rsidRPr="000A40F2">
        <w:rPr>
          <w:lang w:eastAsia="ko-KR"/>
        </w:rPr>
        <w:t>.</w:t>
      </w:r>
      <w:r w:rsidR="003E1340">
        <w:rPr>
          <w:lang w:eastAsia="ko-KR"/>
        </w:rPr>
        <w:t>2</w:t>
      </w:r>
      <w:r w:rsidRPr="000A40F2">
        <w:t>-1 describes the information flow for the capability announcement sent from the MCVideo client to other MCVideo client(s).</w:t>
      </w:r>
    </w:p>
    <w:p w14:paraId="6A9D7B09" w14:textId="77777777" w:rsidR="00132A5B" w:rsidRPr="000A40F2" w:rsidRDefault="00132A5B" w:rsidP="00132A5B">
      <w:pPr>
        <w:pStyle w:val="TH"/>
      </w:pPr>
      <w:r w:rsidRPr="000A40F2">
        <w:t>Table 7.5.3.2.</w:t>
      </w:r>
      <w:r w:rsidR="003E1340">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32A5B" w:rsidRPr="000A40F2" w14:paraId="54620F29"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60301" w14:textId="77777777" w:rsidR="00132A5B" w:rsidRPr="000A40F2" w:rsidRDefault="00132A5B" w:rsidP="007A1471">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E0512" w14:textId="77777777" w:rsidR="00132A5B" w:rsidRPr="000A40F2" w:rsidRDefault="00132A5B" w:rsidP="007A1471">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556DC" w14:textId="77777777" w:rsidR="00132A5B" w:rsidRPr="000A40F2" w:rsidRDefault="00132A5B" w:rsidP="007A1471">
            <w:pPr>
              <w:pStyle w:val="TAH"/>
            </w:pPr>
            <w:r w:rsidRPr="000A40F2">
              <w:t>Description</w:t>
            </w:r>
          </w:p>
        </w:tc>
      </w:tr>
      <w:tr w:rsidR="00132A5B" w:rsidRPr="000A40F2" w14:paraId="6593E6F1"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C7E8C" w14:textId="77777777" w:rsidR="00132A5B" w:rsidRPr="000A40F2" w:rsidRDefault="00132A5B" w:rsidP="007A1471">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94DB" w14:textId="77777777" w:rsidR="00132A5B" w:rsidRPr="000A40F2" w:rsidRDefault="00132A5B" w:rsidP="007A1471">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E60CA" w14:textId="77777777" w:rsidR="00132A5B" w:rsidRPr="000A40F2" w:rsidRDefault="00132A5B" w:rsidP="007A1471">
            <w:pPr>
              <w:pStyle w:val="TAL"/>
            </w:pPr>
            <w:r w:rsidRPr="000A40F2">
              <w:t>The identity of the MCVideo user announcing the capabilities</w:t>
            </w:r>
          </w:p>
        </w:tc>
      </w:tr>
      <w:tr w:rsidR="00132A5B" w:rsidRPr="000A40F2" w14:paraId="11E9E78D"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FA947" w14:textId="77777777" w:rsidR="00132A5B" w:rsidRPr="000A40F2" w:rsidRDefault="00132A5B" w:rsidP="007A1471">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E010D" w14:textId="77777777" w:rsidR="00132A5B" w:rsidRPr="000A40F2" w:rsidRDefault="00132A5B" w:rsidP="007A1471">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B3E17" w14:textId="77777777" w:rsidR="00132A5B" w:rsidRPr="000A40F2" w:rsidRDefault="00132A5B" w:rsidP="007A1471">
            <w:pPr>
              <w:pStyle w:val="TAL"/>
            </w:pPr>
            <w:r w:rsidRPr="000A40F2">
              <w:t xml:space="preserve">The identity of the MCVideo user </w:t>
            </w:r>
            <w:r>
              <w:t>towards whom the capability announcement was sent.</w:t>
            </w:r>
          </w:p>
        </w:tc>
      </w:tr>
      <w:tr w:rsidR="00132A5B" w:rsidRPr="000A40F2" w14:paraId="441ACBAF"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4D4FA" w14:textId="77777777" w:rsidR="00132A5B" w:rsidRPr="000A40F2" w:rsidRDefault="00132A5B" w:rsidP="007A1471">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B62F9" w14:textId="77777777" w:rsidR="00132A5B" w:rsidRPr="000A40F2" w:rsidRDefault="00132A5B" w:rsidP="007A1471">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20B05E" w14:textId="77777777" w:rsidR="00132A5B" w:rsidRPr="000A40F2" w:rsidRDefault="00132A5B" w:rsidP="007A1471">
            <w:pPr>
              <w:pStyle w:val="TAL"/>
            </w:pPr>
            <w:r w:rsidRPr="000A40F2">
              <w:t>The MCVideo group ID towards which the announcement was sent</w:t>
            </w:r>
          </w:p>
        </w:tc>
      </w:tr>
      <w:tr w:rsidR="00132A5B" w:rsidRPr="000A40F2" w14:paraId="3C3FFA54"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4C1A1" w14:textId="77777777" w:rsidR="00132A5B" w:rsidRPr="000A40F2" w:rsidRDefault="00132A5B" w:rsidP="007A1471">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1B25" w14:textId="77777777" w:rsidR="00132A5B" w:rsidRPr="000A40F2" w:rsidRDefault="00132A5B" w:rsidP="007A1471">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F5C98" w14:textId="77777777" w:rsidR="00132A5B" w:rsidRPr="000A40F2" w:rsidRDefault="00132A5B" w:rsidP="007A1471">
            <w:pPr>
              <w:pStyle w:val="TAL"/>
            </w:pPr>
            <w:r w:rsidRPr="000A40F2">
              <w:t>Category tags associated with a specific MCVideo UE or a video</w:t>
            </w:r>
          </w:p>
        </w:tc>
      </w:tr>
      <w:tr w:rsidR="00132A5B" w:rsidRPr="000A40F2" w14:paraId="2E308E91"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32A73" w14:textId="77777777" w:rsidR="00132A5B" w:rsidRPr="000A40F2" w:rsidRDefault="00132A5B" w:rsidP="007A1471">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077FC" w14:textId="77777777" w:rsidR="00132A5B" w:rsidRPr="000A40F2" w:rsidRDefault="00132A5B" w:rsidP="007A1471">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7E247" w14:textId="77777777" w:rsidR="00132A5B" w:rsidRPr="000A40F2" w:rsidRDefault="00132A5B" w:rsidP="007A1471">
            <w:pPr>
              <w:pStyle w:val="TAL"/>
            </w:pPr>
            <w:r w:rsidRPr="000A40F2">
              <w:t xml:space="preserve">Set of video capabilities (e.g. codecs), </w:t>
            </w:r>
            <w:r w:rsidRPr="000A40F2">
              <w:rPr>
                <w:lang w:eastAsia="x-none"/>
              </w:rPr>
              <w:t>camera capabilities (e.g. self-activated camera, wide field of view etc.)</w:t>
            </w:r>
          </w:p>
        </w:tc>
      </w:tr>
      <w:tr w:rsidR="00132A5B" w:rsidRPr="000A40F2" w14:paraId="363C7C4F" w14:textId="77777777" w:rsidTr="007A1471">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A232D" w14:textId="77777777" w:rsidR="00132A5B" w:rsidRPr="000A40F2" w:rsidRDefault="00132A5B" w:rsidP="007A1471">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4284D" w14:textId="77777777" w:rsidR="00132A5B" w:rsidRPr="000A40F2" w:rsidRDefault="00132A5B" w:rsidP="007A1471">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AD93B" w14:textId="77777777" w:rsidR="00132A5B" w:rsidRPr="000A40F2" w:rsidRDefault="00132A5B" w:rsidP="007A1471">
            <w:pPr>
              <w:pStyle w:val="TAL"/>
            </w:pPr>
            <w:r w:rsidRPr="000A40F2">
              <w:t>The location of the MCVideo user announcing the capabilities, if known</w:t>
            </w:r>
          </w:p>
        </w:tc>
      </w:tr>
      <w:bookmarkEnd w:id="782"/>
    </w:tbl>
    <w:p w14:paraId="4979AE4D" w14:textId="77777777" w:rsidR="00132A5B" w:rsidRDefault="00132A5B" w:rsidP="00132A5B"/>
    <w:p w14:paraId="5C20A460" w14:textId="77777777" w:rsidR="00CA5A3B" w:rsidRPr="000A40F2" w:rsidRDefault="00CA5A3B" w:rsidP="00CA5A3B">
      <w:pPr>
        <w:pStyle w:val="Heading5"/>
        <w:rPr>
          <w:lang w:val="en-IN" w:eastAsia="ko-KR"/>
        </w:rPr>
      </w:pPr>
      <w:bookmarkStart w:id="785" w:name="_Toc154698403"/>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785"/>
    </w:p>
    <w:p w14:paraId="6B4EDFFF" w14:textId="77777777" w:rsidR="00CA5A3B" w:rsidRPr="000A40F2" w:rsidRDefault="00CA5A3B" w:rsidP="00CA5A3B">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4BF433C5" w14:textId="77777777" w:rsidR="00CA5A3B" w:rsidRPr="000A40F2" w:rsidRDefault="00CA5A3B" w:rsidP="00CA5A3B">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A5A3B" w:rsidRPr="000A40F2" w14:paraId="2217437C" w14:textId="77777777" w:rsidTr="00890DA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2E966" w14:textId="77777777" w:rsidR="00CA5A3B" w:rsidRPr="000A40F2" w:rsidRDefault="00CA5A3B" w:rsidP="00890DAB">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0F048" w14:textId="77777777" w:rsidR="00CA5A3B" w:rsidRPr="000A40F2" w:rsidRDefault="00CA5A3B" w:rsidP="00890DAB">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EC84F" w14:textId="77777777" w:rsidR="00CA5A3B" w:rsidRPr="000A40F2" w:rsidRDefault="00CA5A3B" w:rsidP="00890DAB">
            <w:pPr>
              <w:pStyle w:val="TAH"/>
            </w:pPr>
            <w:r w:rsidRPr="000A40F2">
              <w:t>Description</w:t>
            </w:r>
          </w:p>
        </w:tc>
      </w:tr>
      <w:tr w:rsidR="00CA5A3B" w:rsidRPr="000A40F2" w14:paraId="59B6B6AC" w14:textId="77777777" w:rsidTr="00890DA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4BC24" w14:textId="77777777" w:rsidR="00CA5A3B" w:rsidRPr="000A40F2" w:rsidRDefault="00CA5A3B" w:rsidP="00890DAB">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2B7F4" w14:textId="77777777" w:rsidR="00CA5A3B" w:rsidRPr="000A40F2" w:rsidRDefault="00CA5A3B" w:rsidP="00890DAB">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7BD52" w14:textId="77777777" w:rsidR="00CA5A3B" w:rsidRPr="000A40F2" w:rsidRDefault="00CA5A3B" w:rsidP="00890DAB">
            <w:pPr>
              <w:pStyle w:val="TAL"/>
            </w:pPr>
            <w:r w:rsidRPr="000A40F2">
              <w:t xml:space="preserve">The identity of the MCVideo user requesting the </w:t>
            </w:r>
            <w:r>
              <w:t>activity status</w:t>
            </w:r>
          </w:p>
        </w:tc>
      </w:tr>
      <w:tr w:rsidR="00CA5A3B" w:rsidRPr="000A40F2" w14:paraId="516FA606" w14:textId="77777777" w:rsidTr="00890DA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AD40D" w14:textId="77777777" w:rsidR="00CA5A3B" w:rsidRPr="000A40F2" w:rsidRDefault="00CA5A3B" w:rsidP="00890DAB">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5E252" w14:textId="77777777" w:rsidR="00CA5A3B" w:rsidRPr="000A40F2" w:rsidRDefault="00CA5A3B" w:rsidP="00890DA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83755" w14:textId="77777777" w:rsidR="00CA5A3B" w:rsidRPr="000A40F2" w:rsidRDefault="00CA5A3B" w:rsidP="00890DAB">
            <w:pPr>
              <w:pStyle w:val="TAL"/>
            </w:pPr>
            <w:r w:rsidRPr="000A40F2">
              <w:t xml:space="preserve">The identity of the MCVideo user </w:t>
            </w:r>
            <w:r>
              <w:t>towards whom the activity status request was sent.</w:t>
            </w:r>
          </w:p>
        </w:tc>
      </w:tr>
      <w:tr w:rsidR="00CA5A3B" w:rsidRPr="000A40F2" w14:paraId="574F4AEA" w14:textId="77777777" w:rsidTr="00890DA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10E78" w14:textId="77777777" w:rsidR="00CA5A3B" w:rsidRPr="000A40F2" w:rsidRDefault="00CA5A3B" w:rsidP="00890DAB">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E6B7" w14:textId="77777777" w:rsidR="00CA5A3B" w:rsidRPr="000A40F2" w:rsidRDefault="00CA5A3B" w:rsidP="00890DAB">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3BB25" w14:textId="77777777" w:rsidR="00CA5A3B" w:rsidRPr="000A40F2" w:rsidRDefault="00CA5A3B" w:rsidP="00890DAB">
            <w:pPr>
              <w:pStyle w:val="TAL"/>
            </w:pPr>
            <w:r w:rsidRPr="000A40F2">
              <w:t xml:space="preserve">The MCVideo group ID towards which the </w:t>
            </w:r>
            <w:r>
              <w:t xml:space="preserve">activity status </w:t>
            </w:r>
            <w:r w:rsidRPr="000A40F2">
              <w:t>request was sent</w:t>
            </w:r>
          </w:p>
        </w:tc>
      </w:tr>
    </w:tbl>
    <w:p w14:paraId="17F9CFFF" w14:textId="77777777" w:rsidR="00CA5A3B" w:rsidRPr="000A40F2" w:rsidRDefault="00CA5A3B" w:rsidP="00CA5A3B">
      <w:pPr>
        <w:rPr>
          <w:lang w:eastAsia="zh-CN"/>
        </w:rPr>
      </w:pPr>
    </w:p>
    <w:p w14:paraId="65AD2D12" w14:textId="77777777" w:rsidR="00CA5A3B" w:rsidRPr="000A40F2" w:rsidRDefault="00CA5A3B" w:rsidP="00CA5A3B">
      <w:pPr>
        <w:pStyle w:val="Heading5"/>
        <w:rPr>
          <w:lang w:val="en-IN" w:eastAsia="ko-KR"/>
        </w:rPr>
      </w:pPr>
      <w:bookmarkStart w:id="786" w:name="_Toc154698404"/>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786"/>
    </w:p>
    <w:p w14:paraId="3FA6F7A9" w14:textId="77777777" w:rsidR="00CA5A3B" w:rsidRPr="000A40F2" w:rsidRDefault="00CA5A3B" w:rsidP="00CA5A3B">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0377EC5C" w14:textId="77777777" w:rsidR="00CA5A3B" w:rsidRPr="000A40F2" w:rsidRDefault="00CA5A3B" w:rsidP="00CA5A3B">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A5A3B" w:rsidRPr="000A40F2" w14:paraId="65B750FA" w14:textId="77777777" w:rsidTr="00890DA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305B" w14:textId="77777777" w:rsidR="00CA5A3B" w:rsidRPr="000A40F2" w:rsidRDefault="00CA5A3B" w:rsidP="00890DAB">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2EFF8" w14:textId="77777777" w:rsidR="00CA5A3B" w:rsidRPr="000A40F2" w:rsidRDefault="00CA5A3B" w:rsidP="00890DAB">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CDFEE" w14:textId="77777777" w:rsidR="00CA5A3B" w:rsidRPr="000A40F2" w:rsidRDefault="00CA5A3B" w:rsidP="00890DAB">
            <w:pPr>
              <w:pStyle w:val="TAH"/>
            </w:pPr>
            <w:r w:rsidRPr="000A40F2">
              <w:t>Description</w:t>
            </w:r>
          </w:p>
        </w:tc>
      </w:tr>
      <w:tr w:rsidR="00CA5A3B" w:rsidRPr="000A40F2" w14:paraId="0537D10B" w14:textId="77777777" w:rsidTr="00890DA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A6468" w14:textId="77777777" w:rsidR="00CA5A3B" w:rsidRPr="000A40F2" w:rsidRDefault="00CA5A3B" w:rsidP="00890DAB">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E99" w14:textId="77777777" w:rsidR="00CA5A3B" w:rsidRPr="000A40F2" w:rsidRDefault="00CA5A3B" w:rsidP="00890DAB">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EE518" w14:textId="77777777" w:rsidR="00CA5A3B" w:rsidRPr="000A40F2" w:rsidRDefault="00CA5A3B" w:rsidP="00890DAB">
            <w:pPr>
              <w:pStyle w:val="TAL"/>
            </w:pPr>
            <w:r w:rsidRPr="000A40F2">
              <w:t xml:space="preserve">The identity of the MCVideo user announcing the </w:t>
            </w:r>
            <w:r>
              <w:t>activity status</w:t>
            </w:r>
          </w:p>
        </w:tc>
      </w:tr>
      <w:tr w:rsidR="00CA5A3B" w:rsidRPr="000A40F2" w14:paraId="24E6A8D5" w14:textId="77777777" w:rsidTr="00890DA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B4845" w14:textId="77777777" w:rsidR="00CA5A3B" w:rsidRPr="000A40F2" w:rsidRDefault="00CA5A3B" w:rsidP="00890DAB">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05E86" w14:textId="77777777" w:rsidR="00CA5A3B" w:rsidRPr="000A40F2" w:rsidRDefault="00CA5A3B" w:rsidP="00890DA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72442" w14:textId="77777777" w:rsidR="00CA5A3B" w:rsidRPr="000A40F2" w:rsidRDefault="00CA5A3B" w:rsidP="00890DAB">
            <w:pPr>
              <w:pStyle w:val="TAL"/>
            </w:pPr>
            <w:r w:rsidRPr="000A40F2">
              <w:t>Current status of MCVideo UE's activities (e.g. receiving video, transmitting video, or recording video)</w:t>
            </w:r>
          </w:p>
        </w:tc>
      </w:tr>
      <w:tr w:rsidR="00CA5A3B" w:rsidRPr="000A40F2" w14:paraId="3024827D" w14:textId="77777777" w:rsidTr="00890DA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7B757" w14:textId="77777777" w:rsidR="00CA5A3B" w:rsidRPr="000A40F2" w:rsidRDefault="00CA5A3B" w:rsidP="00890DAB">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154C8" w14:textId="77777777" w:rsidR="00CA5A3B" w:rsidRDefault="00CA5A3B" w:rsidP="00890DA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E3DC6" w14:textId="77777777" w:rsidR="00CA5A3B" w:rsidRPr="000A40F2" w:rsidRDefault="00CA5A3B" w:rsidP="00890DAB">
            <w:pPr>
              <w:pStyle w:val="TAL"/>
            </w:pPr>
            <w:r>
              <w:t>Details of the video like category tags or bit rate.</w:t>
            </w:r>
          </w:p>
        </w:tc>
      </w:tr>
      <w:tr w:rsidR="00CA5A3B" w:rsidRPr="000A40F2" w14:paraId="16670D75" w14:textId="77777777" w:rsidTr="00890DA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EB9AD" w14:textId="77777777" w:rsidR="00CA5A3B" w:rsidRPr="000A40F2" w:rsidRDefault="00CA5A3B" w:rsidP="00890DAB">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5C12A" w14:textId="77777777" w:rsidR="00CA5A3B" w:rsidRPr="000A40F2" w:rsidRDefault="00CA5A3B" w:rsidP="00890DA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0659E" w14:textId="77777777" w:rsidR="00CA5A3B" w:rsidRPr="000A40F2" w:rsidRDefault="00CA5A3B" w:rsidP="00890DAB">
            <w:pPr>
              <w:pStyle w:val="TAL"/>
            </w:pPr>
            <w:r w:rsidRPr="000A40F2">
              <w:t xml:space="preserve">The identity of the MCVideo user </w:t>
            </w:r>
            <w:r>
              <w:t>towards whom the activity status announcement was sent.</w:t>
            </w:r>
          </w:p>
        </w:tc>
      </w:tr>
      <w:tr w:rsidR="00CA5A3B" w:rsidRPr="000A40F2" w14:paraId="079963CE" w14:textId="77777777" w:rsidTr="00890DA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BF7AE" w14:textId="77777777" w:rsidR="00CA5A3B" w:rsidRPr="000A40F2" w:rsidRDefault="00CA5A3B" w:rsidP="00890DAB">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98E33" w14:textId="77777777" w:rsidR="00CA5A3B" w:rsidRPr="000A40F2" w:rsidRDefault="00CA5A3B" w:rsidP="00890DAB">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11903" w14:textId="77777777" w:rsidR="00CA5A3B" w:rsidRPr="000A40F2" w:rsidRDefault="00CA5A3B" w:rsidP="00890DAB">
            <w:pPr>
              <w:pStyle w:val="TAL"/>
            </w:pPr>
            <w:r w:rsidRPr="000A40F2">
              <w:t>The MCVideo group ID towards which the</w:t>
            </w:r>
            <w:r>
              <w:t xml:space="preserve"> activity status</w:t>
            </w:r>
            <w:r w:rsidRPr="000A40F2">
              <w:t xml:space="preserve"> announcement was sent</w:t>
            </w:r>
          </w:p>
        </w:tc>
      </w:tr>
    </w:tbl>
    <w:p w14:paraId="229695E7" w14:textId="77777777" w:rsidR="00CA5A3B" w:rsidRPr="000A40F2" w:rsidRDefault="00CA5A3B" w:rsidP="00CA5A3B"/>
    <w:p w14:paraId="06017E03" w14:textId="77777777" w:rsidR="00D5454C" w:rsidRPr="00C618F1" w:rsidRDefault="00D5454C" w:rsidP="000D58B0">
      <w:pPr>
        <w:pStyle w:val="Heading4"/>
        <w:rPr>
          <w:lang w:eastAsia="zh-CN"/>
        </w:rPr>
      </w:pPr>
      <w:bookmarkStart w:id="787" w:name="_Toc154698405"/>
      <w:r w:rsidRPr="00D5454C">
        <w:rPr>
          <w:lang w:eastAsia="zh-CN"/>
        </w:rPr>
        <w:t>7</w:t>
      </w:r>
      <w:r w:rsidRPr="00D5454C">
        <w:t>.</w:t>
      </w:r>
      <w:r w:rsidR="004F3C2A">
        <w:rPr>
          <w:lang w:eastAsia="zh-CN"/>
        </w:rPr>
        <w:t>5</w:t>
      </w:r>
      <w:r w:rsidR="00CC29AB">
        <w:rPr>
          <w:lang w:eastAsia="zh-CN"/>
        </w:rPr>
        <w:t>.3</w:t>
      </w:r>
      <w:r w:rsidRPr="00D5454C">
        <w:t>.3</w:t>
      </w:r>
      <w:r w:rsidRPr="00D5454C">
        <w:tab/>
        <w:t xml:space="preserve">Periodic </w:t>
      </w:r>
      <w:r w:rsidRPr="00C618F1">
        <w:t>capability announcements</w:t>
      </w:r>
      <w:bookmarkEnd w:id="787"/>
    </w:p>
    <w:p w14:paraId="024BEA52" w14:textId="77777777" w:rsidR="00D5454C" w:rsidRDefault="00D5454C" w:rsidP="000D58B0">
      <w:pPr>
        <w:pStyle w:val="Heading5"/>
        <w:rPr>
          <w:lang w:eastAsia="zh-CN"/>
        </w:rPr>
      </w:pPr>
      <w:bookmarkStart w:id="788" w:name="_Toc154698406"/>
      <w:r w:rsidRPr="005F03D5">
        <w:rPr>
          <w:lang w:eastAsia="zh-CN"/>
        </w:rPr>
        <w:t>7</w:t>
      </w:r>
      <w:r w:rsidRPr="005F03D5">
        <w:t>.</w:t>
      </w:r>
      <w:r w:rsidR="004F3C2A">
        <w:rPr>
          <w:lang w:eastAsia="zh-CN"/>
        </w:rPr>
        <w:t>5</w:t>
      </w:r>
      <w:r w:rsidR="00CC29AB">
        <w:rPr>
          <w:lang w:eastAsia="zh-CN"/>
        </w:rPr>
        <w:t>.3</w:t>
      </w:r>
      <w:r w:rsidRPr="005F03D5">
        <w:t>.3.</w:t>
      </w:r>
      <w:r w:rsidRPr="005F03D5">
        <w:rPr>
          <w:lang w:eastAsia="zh-CN"/>
        </w:rPr>
        <w:t>1</w:t>
      </w:r>
      <w:r w:rsidRPr="005F03D5">
        <w:tab/>
      </w:r>
      <w:r w:rsidRPr="005F03D5">
        <w:rPr>
          <w:lang w:eastAsia="zh-CN"/>
        </w:rPr>
        <w:t>General</w:t>
      </w:r>
      <w:bookmarkEnd w:id="788"/>
    </w:p>
    <w:p w14:paraId="35690C3A" w14:textId="77777777" w:rsidR="00C93295" w:rsidRPr="00C93295" w:rsidRDefault="00C93295" w:rsidP="00C93295">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1A06EF02" w14:textId="77777777" w:rsidR="00D5454C" w:rsidRPr="008425A1" w:rsidRDefault="00D5454C" w:rsidP="000D58B0">
      <w:pPr>
        <w:pStyle w:val="Heading5"/>
        <w:rPr>
          <w:lang w:eastAsia="zh-CN"/>
        </w:rPr>
      </w:pPr>
      <w:bookmarkStart w:id="789" w:name="_Toc154698407"/>
      <w:r w:rsidRPr="00130F92">
        <w:rPr>
          <w:lang w:eastAsia="zh-CN"/>
        </w:rPr>
        <w:t>7</w:t>
      </w:r>
      <w:r w:rsidRPr="00130F92">
        <w:t>.</w:t>
      </w:r>
      <w:r w:rsidR="004F3C2A">
        <w:rPr>
          <w:lang w:eastAsia="zh-CN"/>
        </w:rPr>
        <w:t>5</w:t>
      </w:r>
      <w:r w:rsidR="00CC29AB">
        <w:rPr>
          <w:lang w:eastAsia="zh-CN"/>
        </w:rPr>
        <w:t>.3</w:t>
      </w:r>
      <w:r w:rsidRPr="008425A1">
        <w:t>.3.2</w:t>
      </w:r>
      <w:r w:rsidRPr="008425A1">
        <w:tab/>
      </w:r>
      <w:r w:rsidRPr="008425A1">
        <w:rPr>
          <w:lang w:eastAsia="zh-CN"/>
        </w:rPr>
        <w:t>Procedure</w:t>
      </w:r>
      <w:bookmarkEnd w:id="789"/>
    </w:p>
    <w:p w14:paraId="170BD35B" w14:textId="77777777" w:rsidR="00D5454C" w:rsidRPr="000C0F27" w:rsidRDefault="00D5454C" w:rsidP="00D5454C">
      <w:r w:rsidRPr="00922E5A">
        <w:t>Figure 7.</w:t>
      </w:r>
      <w:r w:rsidR="004F3C2A">
        <w:t>5</w:t>
      </w:r>
      <w:r w:rsidR="00CC29AB">
        <w:t>.3</w:t>
      </w:r>
      <w:r w:rsidRPr="00922E5A">
        <w:t>.3.2-1</w:t>
      </w:r>
      <w:r w:rsidRPr="001E4696">
        <w:t xml:space="preserve"> </w:t>
      </w:r>
      <w:r w:rsidRPr="000C0F27">
        <w:t>describes procedures for periodic capability announcements.</w:t>
      </w:r>
    </w:p>
    <w:p w14:paraId="3BB8034E" w14:textId="77777777" w:rsidR="00D5454C" w:rsidRPr="00B1175D" w:rsidRDefault="00D5454C" w:rsidP="00D5454C">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1D63987C" w14:textId="77777777" w:rsidR="00D5454C" w:rsidRPr="00655D28" w:rsidRDefault="00D5454C" w:rsidP="00D5454C">
      <w:r w:rsidRPr="00C335CB">
        <w:t xml:space="preserve">Upon receiving such a Capability announcement message, the MCVideo client stores/updates the information about the transmitting </w:t>
      </w:r>
      <w:r w:rsidRPr="009554AB">
        <w:t>MCVideo client</w:t>
      </w:r>
      <w:r w:rsidRPr="00655D28">
        <w:t>.</w:t>
      </w:r>
    </w:p>
    <w:p w14:paraId="10DD9C06" w14:textId="77777777" w:rsidR="00D5454C" w:rsidRPr="00522EE2" w:rsidRDefault="00D5454C" w:rsidP="00D5454C">
      <w:r w:rsidRPr="00522EE2">
        <w:t>Pre-conditions:</w:t>
      </w:r>
    </w:p>
    <w:p w14:paraId="20B756E4" w14:textId="77777777" w:rsidR="00D5454C" w:rsidRPr="004677B7" w:rsidRDefault="00D5454C" w:rsidP="00D5454C">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348D31F6" w14:textId="77777777" w:rsidR="00D5454C" w:rsidRDefault="00D5454C" w:rsidP="00D5454C">
      <w:pPr>
        <w:pStyle w:val="B1"/>
      </w:pPr>
      <w:r w:rsidRPr="007C656A">
        <w:t>2.</w:t>
      </w:r>
      <w:r w:rsidRPr="007C656A">
        <w:tab/>
        <w:t xml:space="preserve">MCVideo client 1 to MCVideo client N are </w:t>
      </w:r>
      <w:r>
        <w:t xml:space="preserve">members of </w:t>
      </w:r>
      <w:r w:rsidRPr="00C335CB">
        <w:t>the same MCVideo group.</w:t>
      </w:r>
    </w:p>
    <w:p w14:paraId="27C268A2" w14:textId="77777777" w:rsidR="00D5454C" w:rsidRPr="000C0F27" w:rsidRDefault="00D5454C" w:rsidP="000D58B0">
      <w:pPr>
        <w:pStyle w:val="TH"/>
      </w:pPr>
      <w:r w:rsidRPr="009554AB">
        <w:lastRenderedPageBreak/>
        <w:t xml:space="preserve"> </w:t>
      </w:r>
      <w:r w:rsidRPr="000C0F27">
        <w:object w:dxaOrig="8254" w:dyaOrig="3164" w14:anchorId="171B5C97">
          <v:shape id="_x0000_i1076" type="#_x0000_t75" style="width:412.85pt;height:158.6pt" o:ole="">
            <v:imagedata r:id="rId109" o:title=""/>
          </v:shape>
          <o:OLEObject Type="Embed" ProgID="Visio.Drawing.11" ShapeID="_x0000_i1076" DrawAspect="Content" ObjectID="_1765310989" r:id="rId110"/>
        </w:object>
      </w:r>
    </w:p>
    <w:p w14:paraId="6834E684" w14:textId="77777777" w:rsidR="00D5454C" w:rsidRPr="000C0F27" w:rsidRDefault="00D5454C" w:rsidP="00D5454C">
      <w:pPr>
        <w:pStyle w:val="TF"/>
        <w:rPr>
          <w:lang w:eastAsia="zh-CN"/>
        </w:rPr>
      </w:pPr>
      <w:r w:rsidRPr="000C0F27">
        <w:t>Figure 7.</w:t>
      </w:r>
      <w:r w:rsidR="004F3C2A">
        <w:t>5</w:t>
      </w:r>
      <w:r w:rsidR="00CC29AB">
        <w:t>.3</w:t>
      </w:r>
      <w:r w:rsidRPr="000C0F27">
        <w:t>.3.2-1: Periodic capability announcements</w:t>
      </w:r>
    </w:p>
    <w:p w14:paraId="507C43B9" w14:textId="77777777" w:rsidR="00D5454C" w:rsidRPr="000C0F27" w:rsidRDefault="00D5454C" w:rsidP="00D5454C">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4A3EEE04" w14:textId="77777777" w:rsidR="00D5454C" w:rsidRPr="000C0F27" w:rsidRDefault="00D5454C" w:rsidP="00D5454C">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B3DF92D" w14:textId="77777777" w:rsidR="00D5454C" w:rsidRDefault="00D5454C" w:rsidP="00D5454C">
      <w:pPr>
        <w:pStyle w:val="NO"/>
      </w:pPr>
      <w:r w:rsidRPr="000C0F27">
        <w:t>NOTE:</w:t>
      </w:r>
      <w:r w:rsidRPr="000C0F27">
        <w:tab/>
        <w:t>Capability announcement may include specific category tags (e.g. certain video camera), video capabilities of the client, location, camera angles, camera orientation, etc.</w:t>
      </w:r>
    </w:p>
    <w:p w14:paraId="438D1880" w14:textId="77777777" w:rsidR="00D5454C" w:rsidRPr="000C0F27" w:rsidRDefault="00D5454C" w:rsidP="000D58B0">
      <w:pPr>
        <w:pStyle w:val="Heading4"/>
        <w:rPr>
          <w:lang w:eastAsia="zh-CN"/>
        </w:rPr>
      </w:pPr>
      <w:bookmarkStart w:id="790" w:name="_Toc154698408"/>
      <w:r w:rsidRPr="000C0F27">
        <w:rPr>
          <w:lang w:eastAsia="zh-CN"/>
        </w:rPr>
        <w:t>7</w:t>
      </w:r>
      <w:r w:rsidRPr="000C0F27">
        <w:t>.</w:t>
      </w:r>
      <w:r w:rsidR="004F3C2A">
        <w:rPr>
          <w:lang w:eastAsia="zh-CN"/>
        </w:rPr>
        <w:t>5</w:t>
      </w:r>
      <w:r w:rsidR="00CC29AB">
        <w:rPr>
          <w:lang w:eastAsia="zh-CN"/>
        </w:rPr>
        <w:t>.3.4</w:t>
      </w:r>
      <w:r w:rsidRPr="000C0F27">
        <w:tab/>
      </w:r>
      <w:r w:rsidRPr="00D5454C">
        <w:t>Request capabilities from client(s)</w:t>
      </w:r>
      <w:bookmarkEnd w:id="790"/>
    </w:p>
    <w:p w14:paraId="16F1C8BC" w14:textId="77777777" w:rsidR="00D5454C" w:rsidRDefault="00D5454C" w:rsidP="000D58B0">
      <w:pPr>
        <w:pStyle w:val="Heading5"/>
        <w:rPr>
          <w:lang w:eastAsia="zh-CN"/>
        </w:rPr>
      </w:pPr>
      <w:bookmarkStart w:id="791" w:name="_Toc154698409"/>
      <w:r w:rsidRPr="001E4696">
        <w:rPr>
          <w:lang w:eastAsia="zh-CN"/>
        </w:rPr>
        <w:t>7</w:t>
      </w:r>
      <w:r w:rsidRPr="001E4696">
        <w:t>.</w:t>
      </w:r>
      <w:r w:rsidR="004F3C2A">
        <w:rPr>
          <w:lang w:eastAsia="zh-CN"/>
        </w:rPr>
        <w:t>5</w:t>
      </w:r>
      <w:r w:rsidR="00CC29AB">
        <w:rPr>
          <w:lang w:eastAsia="zh-CN"/>
        </w:rPr>
        <w:t>.3.4</w:t>
      </w:r>
      <w:r w:rsidRPr="001E4696">
        <w:t>.</w:t>
      </w:r>
      <w:r w:rsidRPr="00224CE0">
        <w:rPr>
          <w:lang w:eastAsia="zh-CN"/>
        </w:rPr>
        <w:t>1</w:t>
      </w:r>
      <w:r w:rsidRPr="00224CE0">
        <w:tab/>
      </w:r>
      <w:r w:rsidRPr="00343C9C">
        <w:rPr>
          <w:lang w:eastAsia="zh-CN"/>
        </w:rPr>
        <w:t>General</w:t>
      </w:r>
      <w:bookmarkEnd w:id="791"/>
    </w:p>
    <w:p w14:paraId="54AE8CCB" w14:textId="77777777" w:rsidR="00C93295" w:rsidRPr="00C93295" w:rsidRDefault="00C93295" w:rsidP="00C93295">
      <w:r>
        <w:t>The MCVideo client requests video capability information from</w:t>
      </w:r>
      <w:r w:rsidRPr="00343C9C">
        <w:t xml:space="preserve"> </w:t>
      </w:r>
      <w:r>
        <w:t xml:space="preserve">other members of the MCVideo group. </w:t>
      </w:r>
    </w:p>
    <w:p w14:paraId="475C1FF0" w14:textId="77777777" w:rsidR="00D5454C" w:rsidRPr="000C0F27" w:rsidRDefault="00D5454C" w:rsidP="000D58B0">
      <w:pPr>
        <w:pStyle w:val="Heading5"/>
        <w:rPr>
          <w:lang w:eastAsia="zh-CN"/>
        </w:rPr>
      </w:pPr>
      <w:bookmarkStart w:id="792" w:name="_Toc154698410"/>
      <w:r w:rsidRPr="00CE7FA9">
        <w:rPr>
          <w:lang w:eastAsia="zh-CN"/>
        </w:rPr>
        <w:t>7</w:t>
      </w:r>
      <w:r w:rsidRPr="00B1175D">
        <w:t>.</w:t>
      </w:r>
      <w:r w:rsidR="004F3C2A">
        <w:rPr>
          <w:lang w:eastAsia="zh-CN"/>
        </w:rPr>
        <w:t>5</w:t>
      </w:r>
      <w:r w:rsidR="00CC29AB">
        <w:rPr>
          <w:lang w:eastAsia="zh-CN"/>
        </w:rPr>
        <w:t>.3.4</w:t>
      </w:r>
      <w:r w:rsidRPr="00C335CB">
        <w:t>.</w:t>
      </w:r>
      <w:r w:rsidRPr="00C335CB">
        <w:rPr>
          <w:lang w:eastAsia="zh-CN"/>
        </w:rPr>
        <w:t>2</w:t>
      </w:r>
      <w:r w:rsidRPr="00C335CB">
        <w:tab/>
        <w:t xml:space="preserve">Request </w:t>
      </w:r>
      <w:r w:rsidRPr="000C0F27">
        <w:t>clients with particular capabilities</w:t>
      </w:r>
      <w:bookmarkEnd w:id="792"/>
    </w:p>
    <w:p w14:paraId="34420C03" w14:textId="77777777" w:rsidR="00D5454C" w:rsidRPr="001E4696" w:rsidRDefault="00D5454C" w:rsidP="00D5454C">
      <w:r w:rsidRPr="000C0F27">
        <w:t>Figure 7.</w:t>
      </w:r>
      <w:r w:rsidR="004F3C2A">
        <w:t>5</w:t>
      </w:r>
      <w:r w:rsidR="00CC29AB">
        <w:t>.3.4</w:t>
      </w:r>
      <w:r w:rsidRPr="000C0F27">
        <w:t xml:space="preserve">.2-1 describes procedures for a mechanism to request other MCVideo clients having particular </w:t>
      </w:r>
      <w:r w:rsidRPr="001E4696">
        <w:t>characteristics to share their capabilities.</w:t>
      </w:r>
    </w:p>
    <w:p w14:paraId="64D3900D" w14:textId="77777777" w:rsidR="00D5454C" w:rsidRPr="00C335CB" w:rsidRDefault="00D5454C" w:rsidP="00D5454C">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234A2F12" w14:textId="77777777" w:rsidR="00D5454C" w:rsidRPr="000C0F27" w:rsidRDefault="00D5454C" w:rsidP="00D5454C">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6FFC920A" w14:textId="77777777" w:rsidR="00D5454C" w:rsidRPr="000C0F27" w:rsidRDefault="00D5454C" w:rsidP="00D5454C">
      <w:r w:rsidRPr="000C0F27">
        <w:t>Pre-conditions:</w:t>
      </w:r>
    </w:p>
    <w:p w14:paraId="477B74EE" w14:textId="77777777" w:rsidR="00D5454C" w:rsidRPr="00646079" w:rsidRDefault="00D5454C" w:rsidP="00D5454C">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6641AC7E" w14:textId="77777777" w:rsidR="00D5454C" w:rsidRPr="00CE7FA9" w:rsidRDefault="00D5454C" w:rsidP="00D5454C">
      <w:pPr>
        <w:pStyle w:val="B1"/>
      </w:pPr>
      <w:r w:rsidRPr="00CE7FA9">
        <w:t>2.</w:t>
      </w:r>
      <w:r w:rsidRPr="00CE7FA9">
        <w:tab/>
        <w:t xml:space="preserve">MCVideo client 1 to MCVideo client N are </w:t>
      </w:r>
      <w:r>
        <w:t xml:space="preserve">members of </w:t>
      </w:r>
      <w:r w:rsidRPr="00CE7FA9">
        <w:t>the same MCVideo group.</w:t>
      </w:r>
    </w:p>
    <w:p w14:paraId="00835C68" w14:textId="77777777" w:rsidR="00D5454C" w:rsidRPr="000C0F27" w:rsidRDefault="00D5454C" w:rsidP="000D58B0">
      <w:pPr>
        <w:pStyle w:val="TH"/>
      </w:pPr>
      <w:r w:rsidRPr="000C0F27">
        <w:object w:dxaOrig="8095" w:dyaOrig="3930" w14:anchorId="0FBBD83D">
          <v:shape id="_x0000_i1077" type="#_x0000_t75" style="width:404.2pt;height:196.85pt" o:ole="">
            <v:imagedata r:id="rId111" o:title=""/>
          </v:shape>
          <o:OLEObject Type="Embed" ProgID="Visio.Drawing.11" ShapeID="_x0000_i1077" DrawAspect="Content" ObjectID="_1765310990" r:id="rId112"/>
        </w:object>
      </w:r>
    </w:p>
    <w:p w14:paraId="4A7CB435" w14:textId="77777777" w:rsidR="00D5454C" w:rsidRPr="000C0F27" w:rsidRDefault="00D5454C" w:rsidP="00D5454C">
      <w:pPr>
        <w:pStyle w:val="TF"/>
      </w:pPr>
      <w:r w:rsidRPr="000C0F27">
        <w:t>Figure 7.</w:t>
      </w:r>
      <w:r w:rsidR="004F3C2A">
        <w:t>5</w:t>
      </w:r>
      <w:r w:rsidR="00CC29AB">
        <w:t>.3.4</w:t>
      </w:r>
      <w:r w:rsidRPr="000C0F27">
        <w:t>.2-1: Request clients with particular capabilities</w:t>
      </w:r>
    </w:p>
    <w:p w14:paraId="2D1A3876" w14:textId="77777777" w:rsidR="00D5454C" w:rsidRPr="000C0F27" w:rsidRDefault="00D5454C" w:rsidP="00D5454C">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61F4D8B0" w14:textId="77777777" w:rsidR="00D5454C" w:rsidRPr="000C0F27" w:rsidRDefault="00D5454C" w:rsidP="00D5454C">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0929BF44" w14:textId="77777777" w:rsidR="00D5454C" w:rsidRPr="000C0F27" w:rsidRDefault="00D5454C" w:rsidP="00D5454C">
      <w:pPr>
        <w:pStyle w:val="NO"/>
      </w:pPr>
      <w:r w:rsidRPr="000C0F27">
        <w:t>NOTE</w:t>
      </w:r>
      <w:r w:rsidR="00BA5542">
        <w:t> </w:t>
      </w:r>
      <w:r w:rsidRPr="000C0F27">
        <w:t>1:</w:t>
      </w:r>
      <w:r w:rsidRPr="000C0F27">
        <w:tab/>
        <w:t>If the Capability request message does not contain a search criteria, all the MCVideo clients that receive the Capability request message respond with a Capability announcement message.</w:t>
      </w:r>
    </w:p>
    <w:p w14:paraId="219B59B0" w14:textId="77777777" w:rsidR="00D5454C" w:rsidRPr="000C0F27" w:rsidRDefault="00D5454C" w:rsidP="00D5454C">
      <w:pPr>
        <w:pStyle w:val="B1"/>
      </w:pPr>
      <w:r w:rsidRPr="000C0F27">
        <w:t>3.</w:t>
      </w:r>
      <w:r w:rsidRPr="000C0F27">
        <w:tab/>
        <w:t>MCVideo clients, upon receiving a Capability announcement message from another MCVideo client, cache its presence and capability information along with other relevant information.</w:t>
      </w:r>
    </w:p>
    <w:p w14:paraId="5FCC8170" w14:textId="77777777" w:rsidR="00D5454C" w:rsidRPr="000C0F27" w:rsidRDefault="00D5454C" w:rsidP="00D5454C">
      <w:pPr>
        <w:pStyle w:val="NO"/>
      </w:pPr>
      <w:r w:rsidRPr="000C0F27">
        <w:t>NOTE</w:t>
      </w:r>
      <w:r w:rsidR="00BA5542">
        <w:t> </w:t>
      </w:r>
      <w:r w:rsidRPr="000C0F27">
        <w:t>2:</w:t>
      </w:r>
      <w:r w:rsidRPr="000C0F27">
        <w:tab/>
        <w:t>Capability announcement may include specific category tags (e.g. certain video camera), video capabilities of the client, location, camera angles, camera orientation, etc.</w:t>
      </w:r>
    </w:p>
    <w:p w14:paraId="438E90FC" w14:textId="77777777" w:rsidR="00D5454C" w:rsidRPr="000C0F27" w:rsidRDefault="00D5454C" w:rsidP="000D58B0">
      <w:pPr>
        <w:pStyle w:val="Heading5"/>
        <w:rPr>
          <w:lang w:eastAsia="zh-CN"/>
        </w:rPr>
      </w:pPr>
      <w:bookmarkStart w:id="793" w:name="_Toc154698411"/>
      <w:r w:rsidRPr="000C0F27">
        <w:rPr>
          <w:lang w:eastAsia="zh-CN"/>
        </w:rPr>
        <w:t>7</w:t>
      </w:r>
      <w:r w:rsidRPr="000C0F27">
        <w:t>.</w:t>
      </w:r>
      <w:r w:rsidR="004F3C2A">
        <w:rPr>
          <w:lang w:eastAsia="zh-CN"/>
        </w:rPr>
        <w:t>5</w:t>
      </w:r>
      <w:r w:rsidR="00CC29AB">
        <w:rPr>
          <w:lang w:eastAsia="zh-CN"/>
        </w:rPr>
        <w:t>.3.4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793"/>
    </w:p>
    <w:p w14:paraId="4F5CF195" w14:textId="77777777" w:rsidR="00D5454C" w:rsidRPr="000C0F27" w:rsidRDefault="00D5454C" w:rsidP="00D5454C">
      <w:r w:rsidRPr="000C0F27">
        <w:t>Figure 7.</w:t>
      </w:r>
      <w:r w:rsidR="004F3C2A">
        <w:t>5</w:t>
      </w:r>
      <w:r w:rsidR="00CC29AB">
        <w:t>.3.4</w:t>
      </w:r>
      <w:r w:rsidRPr="000C0F27">
        <w:t xml:space="preserve">.3-1 describes procedures for a mechanism to request a particular MCVideo client in proximity, for its capabilities. </w:t>
      </w:r>
    </w:p>
    <w:p w14:paraId="3BACB965" w14:textId="77777777" w:rsidR="00D5454C" w:rsidRPr="000C0F27" w:rsidRDefault="00D5454C" w:rsidP="00D5454C">
      <w:r w:rsidRPr="000C0F27">
        <w:t xml:space="preserve">MCVideo client sends a Capability request message to the other MCVideo client. </w:t>
      </w:r>
    </w:p>
    <w:p w14:paraId="6C51307B" w14:textId="77777777" w:rsidR="00D5454C" w:rsidRPr="000C0F27" w:rsidRDefault="00D5454C" w:rsidP="00D5454C">
      <w:r w:rsidRPr="000C0F27">
        <w:t xml:space="preserve">Upon receiving the Capability request message, the MCVideo client responds to the received Capability request message by sending a Capability announcement message to the sender of the Capability request message. </w:t>
      </w:r>
    </w:p>
    <w:p w14:paraId="01BDC1E5" w14:textId="77777777" w:rsidR="00D5454C" w:rsidRPr="001E4696" w:rsidRDefault="00D5454C" w:rsidP="00D5454C">
      <w:r w:rsidRPr="001E4696">
        <w:t>Pre-conditions:</w:t>
      </w:r>
    </w:p>
    <w:p w14:paraId="67C40E2F" w14:textId="77777777" w:rsidR="00D5454C" w:rsidRPr="009554AB" w:rsidRDefault="00D5454C" w:rsidP="00D5454C">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6761106B" w14:textId="77777777" w:rsidR="00D5454C" w:rsidRPr="000C0F27" w:rsidRDefault="00D5454C" w:rsidP="00D5454C">
      <w:pPr>
        <w:pStyle w:val="B1"/>
      </w:pPr>
      <w:r w:rsidRPr="000C0F27">
        <w:t>2.</w:t>
      </w:r>
      <w:r w:rsidRPr="000C0F27">
        <w:tab/>
        <w:t>MCVideo client 1 has discovered MCVideo client 2 in proximity using ProSe Discovery procedures.</w:t>
      </w:r>
    </w:p>
    <w:p w14:paraId="11BFC692" w14:textId="77777777" w:rsidR="00D5454C" w:rsidRPr="000C0F27" w:rsidRDefault="00D5454C" w:rsidP="000D58B0">
      <w:pPr>
        <w:pStyle w:val="TH"/>
      </w:pPr>
      <w:r w:rsidRPr="000C0F27">
        <w:object w:dxaOrig="7257" w:dyaOrig="3803" w14:anchorId="3463454C">
          <v:shape id="_x0000_i1078" type="#_x0000_t75" style="width:362.75pt;height:190.05pt" o:ole="">
            <v:imagedata r:id="rId113" o:title=""/>
          </v:shape>
          <o:OLEObject Type="Embed" ProgID="Visio.Drawing.11" ShapeID="_x0000_i1078" DrawAspect="Content" ObjectID="_1765310991" r:id="rId114"/>
        </w:object>
      </w:r>
    </w:p>
    <w:p w14:paraId="05317F86" w14:textId="77777777" w:rsidR="00D5454C" w:rsidRPr="000C0F27" w:rsidRDefault="00D5454C" w:rsidP="00D5454C">
      <w:pPr>
        <w:pStyle w:val="TF"/>
      </w:pPr>
      <w:r w:rsidRPr="000C0F27">
        <w:t>Figure 7.</w:t>
      </w:r>
      <w:r w:rsidR="0078276A">
        <w:t>5.3.4</w:t>
      </w:r>
      <w:r w:rsidRPr="000C0F27">
        <w:t xml:space="preserve">.3-1: Request </w:t>
      </w:r>
      <w:r>
        <w:rPr>
          <w:lang w:eastAsia="zh-CN"/>
        </w:rPr>
        <w:t>capabilities from</w:t>
      </w:r>
      <w:r w:rsidRPr="000C0F27">
        <w:t xml:space="preserve"> a particular client</w:t>
      </w:r>
    </w:p>
    <w:p w14:paraId="56F5D8CC" w14:textId="77777777" w:rsidR="00D5454C" w:rsidRPr="000C0F27" w:rsidRDefault="00D5454C" w:rsidP="00D5454C">
      <w:pPr>
        <w:pStyle w:val="B1"/>
      </w:pPr>
      <w:r w:rsidRPr="000C0F27">
        <w:t>1.</w:t>
      </w:r>
      <w:r w:rsidRPr="000C0F27">
        <w:tab/>
        <w:t>MCVideo client 1 sends a Capability request message towards MCVideo client 2.</w:t>
      </w:r>
    </w:p>
    <w:p w14:paraId="308AEEE4" w14:textId="77777777" w:rsidR="00D5454C" w:rsidRPr="000C0F27" w:rsidRDefault="00D5454C" w:rsidP="00D5454C">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5CFB6011" w14:textId="77777777" w:rsidR="00D5454C" w:rsidRDefault="00D5454C" w:rsidP="00D5454C">
      <w:pPr>
        <w:pStyle w:val="B1"/>
      </w:pPr>
      <w:r w:rsidRPr="000C0F27">
        <w:t>3.</w:t>
      </w:r>
      <w:r w:rsidRPr="000C0F27">
        <w:tab/>
        <w:t>MCVideo client 1, upon receiving a Capability announcement message, caches MCVideo client 2's presence and capability information along with other relevant information.</w:t>
      </w:r>
    </w:p>
    <w:p w14:paraId="32A151B4" w14:textId="77777777" w:rsidR="00D5454C" w:rsidRPr="000C0F27" w:rsidRDefault="00D5454C" w:rsidP="00D5454C">
      <w:pPr>
        <w:pStyle w:val="NO"/>
      </w:pPr>
      <w:r w:rsidRPr="000C0F27">
        <w:t>NOTE:</w:t>
      </w:r>
      <w:r w:rsidRPr="000C0F27">
        <w:tab/>
        <w:t>Capability announcement may include specific category tags (e.g. certain video camera), video capabilities of the client, location, camera angles, camera orientation, etc.</w:t>
      </w:r>
    </w:p>
    <w:p w14:paraId="71C844F3" w14:textId="77777777" w:rsidR="00CA5A3B" w:rsidRPr="000C0F27" w:rsidRDefault="00CA5A3B" w:rsidP="00CA5A3B">
      <w:pPr>
        <w:pStyle w:val="Heading4"/>
        <w:rPr>
          <w:lang w:eastAsia="zh-CN"/>
        </w:rPr>
      </w:pPr>
      <w:bookmarkStart w:id="794" w:name="_Toc424654563"/>
      <w:bookmarkStart w:id="795" w:name="_Toc428365166"/>
      <w:bookmarkStart w:id="796" w:name="_Toc433209868"/>
      <w:bookmarkStart w:id="797" w:name="_Toc445195446"/>
      <w:bookmarkStart w:id="798" w:name="_Toc445214870"/>
      <w:bookmarkStart w:id="799" w:name="_Toc445869969"/>
      <w:bookmarkStart w:id="800" w:name="_Toc446352644"/>
      <w:bookmarkStart w:id="801" w:name="_Toc446370076"/>
      <w:bookmarkStart w:id="802" w:name="_Toc446371807"/>
      <w:bookmarkStart w:id="803" w:name="_Toc424654455"/>
      <w:bookmarkStart w:id="804" w:name="_Toc428365039"/>
      <w:bookmarkStart w:id="805" w:name="_Toc433209660"/>
      <w:bookmarkStart w:id="806" w:name="_Toc453260176"/>
      <w:bookmarkStart w:id="807" w:name="_Toc453261063"/>
      <w:bookmarkStart w:id="808" w:name="_Toc453279800"/>
      <w:bookmarkStart w:id="809" w:name="_Toc460615954"/>
      <w:bookmarkStart w:id="810" w:name="_Toc460616815"/>
      <w:bookmarkStart w:id="811" w:name="_Toc460662204"/>
      <w:bookmarkStart w:id="812" w:name="_Toc428365141"/>
      <w:bookmarkStart w:id="813" w:name="_Toc433209816"/>
      <w:bookmarkStart w:id="814" w:name="_Toc460616139"/>
      <w:bookmarkStart w:id="815" w:name="_Toc460617000"/>
      <w:bookmarkStart w:id="816" w:name="_Toc460662389"/>
      <w:bookmarkStart w:id="817" w:name="_Toc460616219"/>
      <w:bookmarkStart w:id="818" w:name="_Toc460617080"/>
      <w:bookmarkStart w:id="819" w:name="_Toc465162710"/>
      <w:bookmarkStart w:id="820" w:name="_Toc154698412"/>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20"/>
    </w:p>
    <w:p w14:paraId="2B0A00F6" w14:textId="77777777" w:rsidR="00CA5A3B" w:rsidRPr="00343C9C" w:rsidRDefault="00CA5A3B" w:rsidP="00CA5A3B">
      <w:pPr>
        <w:pStyle w:val="Heading5"/>
        <w:rPr>
          <w:lang w:eastAsia="zh-CN"/>
        </w:rPr>
      </w:pPr>
      <w:bookmarkStart w:id="821" w:name="_Toc154698413"/>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21"/>
    </w:p>
    <w:p w14:paraId="39D39963" w14:textId="77777777" w:rsidR="00CA5A3B" w:rsidRDefault="00CA5A3B" w:rsidP="00CA5A3B">
      <w:r>
        <w:t>The MCVideo client requests activity status information from other members of the MCVideo group.</w:t>
      </w:r>
    </w:p>
    <w:p w14:paraId="05B03167" w14:textId="77777777" w:rsidR="00CA5A3B" w:rsidRPr="000C0F27" w:rsidRDefault="00CA5A3B" w:rsidP="00CA5A3B">
      <w:pPr>
        <w:pStyle w:val="Heading5"/>
        <w:rPr>
          <w:lang w:eastAsia="zh-CN"/>
        </w:rPr>
      </w:pPr>
      <w:bookmarkStart w:id="822" w:name="_Toc154698414"/>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22"/>
    </w:p>
    <w:p w14:paraId="5363E601" w14:textId="77777777" w:rsidR="00CA5A3B" w:rsidRPr="001E4696" w:rsidRDefault="00CA5A3B" w:rsidP="00CA5A3B">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3A7B86EF" w14:textId="77777777" w:rsidR="00CA5A3B" w:rsidRPr="00C335CB" w:rsidRDefault="00CA5A3B" w:rsidP="00CA5A3B">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2FF45F1C" w14:textId="77777777" w:rsidR="00CA5A3B" w:rsidRPr="000C0F27" w:rsidRDefault="00CA5A3B" w:rsidP="00CA5A3B">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4CF1784F" w14:textId="77777777" w:rsidR="00CA5A3B" w:rsidRPr="000C0F27" w:rsidRDefault="00CA5A3B" w:rsidP="00CA5A3B">
      <w:r w:rsidRPr="000C0F27">
        <w:t>Pre-conditions:</w:t>
      </w:r>
    </w:p>
    <w:p w14:paraId="66A13EF2" w14:textId="77777777" w:rsidR="00CA5A3B" w:rsidRPr="00646079" w:rsidRDefault="00CA5A3B" w:rsidP="00CA5A3B">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52F8B85C" w14:textId="77777777" w:rsidR="00CA5A3B" w:rsidRPr="00CE7FA9" w:rsidRDefault="00CA5A3B" w:rsidP="00CA5A3B">
      <w:pPr>
        <w:pStyle w:val="B1"/>
      </w:pPr>
      <w:r w:rsidRPr="00CE7FA9">
        <w:t>2.</w:t>
      </w:r>
      <w:r w:rsidRPr="00CE7FA9">
        <w:tab/>
        <w:t xml:space="preserve">MCVideo client 1 to MCVideo client N are </w:t>
      </w:r>
      <w:r>
        <w:t xml:space="preserve">members of </w:t>
      </w:r>
      <w:r w:rsidRPr="00CE7FA9">
        <w:t>the same MCVideo group.</w:t>
      </w:r>
    </w:p>
    <w:p w14:paraId="2AC57139" w14:textId="77777777" w:rsidR="00CA5A3B" w:rsidRPr="000C0F27" w:rsidRDefault="00CA5A3B" w:rsidP="00CA5A3B">
      <w:pPr>
        <w:pStyle w:val="TH"/>
      </w:pPr>
      <w:r w:rsidRPr="000C0F27">
        <w:object w:dxaOrig="6784" w:dyaOrig="3365" w14:anchorId="5F6643BB">
          <v:shape id="_x0000_i1079" type="#_x0000_t75" style="width:339.05pt;height:168.6pt" o:ole="">
            <v:imagedata r:id="rId115" o:title=""/>
          </v:shape>
          <o:OLEObject Type="Embed" ProgID="Visio.Drawing.11" ShapeID="_x0000_i1079" DrawAspect="Content" ObjectID="_1765310992" r:id="rId116"/>
        </w:object>
      </w:r>
    </w:p>
    <w:p w14:paraId="73955C57" w14:textId="77777777" w:rsidR="00CA5A3B" w:rsidRPr="000C0F27" w:rsidRDefault="00CA5A3B" w:rsidP="00CA5A3B">
      <w:pPr>
        <w:pStyle w:val="TF"/>
      </w:pPr>
      <w:r w:rsidRPr="000C0F27">
        <w:t>Figure 7.</w:t>
      </w:r>
      <w:r>
        <w:t>5.3.5</w:t>
      </w:r>
      <w:r w:rsidRPr="000C0F27">
        <w:t xml:space="preserve">.2-1: Request </w:t>
      </w:r>
      <w:r>
        <w:t>activity</w:t>
      </w:r>
      <w:r w:rsidRPr="00B1175D">
        <w:t xml:space="preserve"> </w:t>
      </w:r>
      <w:r>
        <w:t>status of group members</w:t>
      </w:r>
    </w:p>
    <w:p w14:paraId="44045E21" w14:textId="77777777" w:rsidR="00CA5A3B" w:rsidRPr="000C0F27" w:rsidRDefault="00CA5A3B" w:rsidP="00CA5A3B">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769C00CF" w14:textId="77777777" w:rsidR="00CA5A3B" w:rsidRPr="000C0F27" w:rsidRDefault="00CA5A3B" w:rsidP="00CA5A3B">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59D809D2" w14:textId="77777777" w:rsidR="00CA5A3B" w:rsidRPr="000C0F27" w:rsidRDefault="00CA5A3B" w:rsidP="00CA5A3B">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4FFDAA9C" w14:textId="77777777" w:rsidR="00CA5A3B" w:rsidRPr="000C0F27" w:rsidRDefault="00CA5A3B" w:rsidP="00CA5A3B">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186FD09" w14:textId="77777777" w:rsidR="00CA5A3B" w:rsidRPr="000C0F27" w:rsidRDefault="00CA5A3B" w:rsidP="00CA5A3B">
      <w:pPr>
        <w:pStyle w:val="Heading5"/>
        <w:rPr>
          <w:lang w:eastAsia="zh-CN"/>
        </w:rPr>
      </w:pPr>
      <w:bookmarkStart w:id="823" w:name="_Toc154698415"/>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23"/>
    </w:p>
    <w:p w14:paraId="42A61E5B" w14:textId="77777777" w:rsidR="00CA5A3B" w:rsidRPr="000C0F27" w:rsidRDefault="00CA5A3B" w:rsidP="00CA5A3B">
      <w:r w:rsidRPr="000C0F27">
        <w:t>Figure 7.</w:t>
      </w:r>
      <w:r>
        <w:t>5.3.5</w:t>
      </w:r>
      <w:r w:rsidRPr="000C0F27">
        <w:t xml:space="preserve">.3-1 describes procedures to request a particular MCVideo client in proximity, for its </w:t>
      </w:r>
      <w:r>
        <w:t>activity status</w:t>
      </w:r>
      <w:r w:rsidRPr="000C0F27">
        <w:t xml:space="preserve">. </w:t>
      </w:r>
    </w:p>
    <w:p w14:paraId="79E76BF6" w14:textId="77777777" w:rsidR="00CA5A3B" w:rsidRPr="000C0F27" w:rsidRDefault="00CA5A3B" w:rsidP="00CA5A3B">
      <w:r w:rsidRPr="000C0F27">
        <w:t>MCVideo client sends a</w:t>
      </w:r>
      <w:r>
        <w:t>n</w:t>
      </w:r>
      <w:r w:rsidRPr="000C0F27">
        <w:t xml:space="preserve"> </w:t>
      </w:r>
      <w:r>
        <w:t>activity status request</w:t>
      </w:r>
      <w:r w:rsidRPr="000C0F27">
        <w:t xml:space="preserve"> message to the other MCVideo client. </w:t>
      </w:r>
    </w:p>
    <w:p w14:paraId="3E25B394" w14:textId="77777777" w:rsidR="00CA5A3B" w:rsidRPr="000C0F27" w:rsidRDefault="00CA5A3B" w:rsidP="00CA5A3B">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47670E4E" w14:textId="77777777" w:rsidR="00CA5A3B" w:rsidRPr="001E4696" w:rsidRDefault="00CA5A3B" w:rsidP="00CA5A3B">
      <w:r w:rsidRPr="001E4696">
        <w:t>Pre-conditions:</w:t>
      </w:r>
    </w:p>
    <w:p w14:paraId="579CA27F" w14:textId="77777777" w:rsidR="00CA5A3B" w:rsidRPr="009554AB" w:rsidRDefault="00CA5A3B" w:rsidP="00CA5A3B">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2F12CC03" w14:textId="77777777" w:rsidR="00CA5A3B" w:rsidRPr="000C0F27" w:rsidRDefault="00CA5A3B" w:rsidP="00CA5A3B">
      <w:pPr>
        <w:pStyle w:val="B1"/>
      </w:pPr>
      <w:r w:rsidRPr="000C0F27">
        <w:t>2.</w:t>
      </w:r>
      <w:r w:rsidRPr="000C0F27">
        <w:tab/>
        <w:t>MCVideo client 1 has discovered MCVideo client 2 in proximity using ProSe Discovery procedures.</w:t>
      </w:r>
    </w:p>
    <w:p w14:paraId="7F295BD0" w14:textId="77777777" w:rsidR="00CA5A3B" w:rsidRPr="000C0F27" w:rsidRDefault="00CA5A3B" w:rsidP="00CA5A3B">
      <w:pPr>
        <w:pStyle w:val="TH"/>
      </w:pPr>
      <w:r w:rsidRPr="000C0F27">
        <w:object w:dxaOrig="7257" w:dyaOrig="3804" w14:anchorId="714155F1">
          <v:shape id="_x0000_i1080" type="#_x0000_t75" style="width:362.75pt;height:190.05pt" o:ole="">
            <v:imagedata r:id="rId117" o:title=""/>
          </v:shape>
          <o:OLEObject Type="Embed" ProgID="Visio.Drawing.11" ShapeID="_x0000_i1080" DrawAspect="Content" ObjectID="_1765310993" r:id="rId118"/>
        </w:object>
      </w:r>
    </w:p>
    <w:p w14:paraId="70B43AC3" w14:textId="77777777" w:rsidR="00CA5A3B" w:rsidRPr="000C0F27" w:rsidRDefault="00CA5A3B" w:rsidP="00CA5A3B">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4D3F42F3" w14:textId="77777777" w:rsidR="00CA5A3B" w:rsidRPr="000C0F27" w:rsidRDefault="00CA5A3B" w:rsidP="00CA5A3B">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0EF844B7" w14:textId="77777777" w:rsidR="00CA5A3B" w:rsidRPr="000C0F27" w:rsidRDefault="00CA5A3B" w:rsidP="00CA5A3B">
      <w:pPr>
        <w:pStyle w:val="B1"/>
      </w:pPr>
      <w:r w:rsidRPr="000C0F27">
        <w:t>2.</w:t>
      </w:r>
      <w:r w:rsidRPr="000C0F27">
        <w:tab/>
        <w:t xml:space="preserve">Upon receiving the </w:t>
      </w:r>
      <w:r>
        <w:t>activity status request</w:t>
      </w:r>
      <w:r w:rsidRPr="000C0F27">
        <w:t xml:space="preserve"> </w:t>
      </w:r>
      <w:r w:rsidR="00B464E0" w:rsidRPr="000C0F27">
        <w:t>message,</w:t>
      </w:r>
      <w:r w:rsidRPr="000C0F27">
        <w:t xml:space="preserv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6570CB30" w14:textId="77777777" w:rsidR="00CA5A3B" w:rsidRDefault="00CA5A3B" w:rsidP="00CA5A3B">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332FDECF" w14:textId="77777777" w:rsidR="007E36F2" w:rsidRPr="00AB5FED" w:rsidRDefault="007E36F2" w:rsidP="007E36F2">
      <w:pPr>
        <w:pStyle w:val="Heading2"/>
      </w:pPr>
      <w:bookmarkStart w:id="824" w:name="_Toc154698416"/>
      <w:r>
        <w:t>7.6</w:t>
      </w:r>
      <w:r>
        <w:tab/>
        <w:t>Ambient viewing call</w:t>
      </w:r>
      <w:bookmarkEnd w:id="824"/>
      <w:r>
        <w:t xml:space="preserve"> </w:t>
      </w:r>
      <w:bookmarkEnd w:id="817"/>
      <w:bookmarkEnd w:id="818"/>
      <w:bookmarkEnd w:id="819"/>
    </w:p>
    <w:p w14:paraId="4E837407" w14:textId="77777777" w:rsidR="007E36F2" w:rsidRDefault="007E36F2" w:rsidP="007E36F2">
      <w:pPr>
        <w:pStyle w:val="Heading3"/>
      </w:pPr>
      <w:bookmarkStart w:id="825" w:name="_Toc460616220"/>
      <w:bookmarkStart w:id="826" w:name="_Toc460617081"/>
      <w:bookmarkStart w:id="827" w:name="_Toc465162711"/>
      <w:bookmarkStart w:id="828" w:name="_Toc154698417"/>
      <w:r>
        <w:t>7.6.1</w:t>
      </w:r>
      <w:r>
        <w:tab/>
        <w:t>General</w:t>
      </w:r>
      <w:bookmarkEnd w:id="825"/>
      <w:bookmarkEnd w:id="826"/>
      <w:bookmarkEnd w:id="827"/>
      <w:bookmarkEnd w:id="828"/>
    </w:p>
    <w:p w14:paraId="24071FAA" w14:textId="77777777" w:rsidR="007E36F2" w:rsidRDefault="007E36F2" w:rsidP="007E36F2">
      <w:r>
        <w:t xml:space="preserve">The ambient viewing call is a type of a private MCVideo call that only allows a "viewed to" user to transmit media to a </w:t>
      </w:r>
      <w:r w:rsidR="0031600A">
        <w:t>"</w:t>
      </w:r>
      <w:r>
        <w:t>viewing</w:t>
      </w:r>
      <w:r w:rsidR="0031600A">
        <w:t>"</w:t>
      </w:r>
      <w:r>
        <w:t xml:space="preserve"> user such that there is no indication on the MCVideo UE of the "viewed to" user about the call and the media transmission.</w:t>
      </w:r>
    </w:p>
    <w:p w14:paraId="40567E8C" w14:textId="77777777" w:rsidR="007E36F2" w:rsidRDefault="007E36F2" w:rsidP="003E1340">
      <w:pPr>
        <w:pStyle w:val="NO"/>
      </w:pPr>
      <w:r>
        <w:t>NOTE</w:t>
      </w:r>
      <w:r w:rsidR="00BA5542">
        <w:t> </w:t>
      </w:r>
      <w:r>
        <w:t>1:</w:t>
      </w:r>
      <w:r>
        <w:tab/>
        <w:t>"viewed to" user refers to the user who is transmitting media in an ambient viewing call.</w:t>
      </w:r>
    </w:p>
    <w:p w14:paraId="514186C4" w14:textId="77777777" w:rsidR="007E36F2" w:rsidRDefault="007E36F2" w:rsidP="003E1340">
      <w:pPr>
        <w:pStyle w:val="NO"/>
      </w:pPr>
      <w:r>
        <w:t>NOTE</w:t>
      </w:r>
      <w:r w:rsidR="00BA5542">
        <w:t> </w:t>
      </w:r>
      <w:r>
        <w:t>2:</w:t>
      </w:r>
      <w:r>
        <w:tab/>
        <w:t>"viewing" user refers to the user who is receiving media in an ambient viewing call.</w:t>
      </w:r>
    </w:p>
    <w:p w14:paraId="59DBF919" w14:textId="77777777" w:rsidR="007E36F2" w:rsidRDefault="007E36F2" w:rsidP="007E36F2">
      <w:r>
        <w:t>There are two types of ambient viewing call as below:</w:t>
      </w:r>
    </w:p>
    <w:p w14:paraId="66F02380" w14:textId="77777777" w:rsidR="007E36F2" w:rsidRDefault="007E36F2" w:rsidP="003E1340">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258EC32A" w14:textId="77777777" w:rsidR="007E36F2" w:rsidRDefault="007E36F2" w:rsidP="003E1340">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70E1D7AE" w14:textId="77777777" w:rsidR="007E36F2" w:rsidRDefault="007E36F2" w:rsidP="007E36F2">
      <w:pPr>
        <w:pStyle w:val="Heading3"/>
      </w:pPr>
      <w:bookmarkStart w:id="829" w:name="_Toc154698418"/>
      <w:r>
        <w:t>7.6.2</w:t>
      </w:r>
      <w:r>
        <w:tab/>
        <w:t>Information flows for ambient viewing call</w:t>
      </w:r>
      <w:bookmarkEnd w:id="829"/>
    </w:p>
    <w:p w14:paraId="231C1B9C" w14:textId="77777777" w:rsidR="007E36F2" w:rsidRDefault="007E36F2" w:rsidP="007E36F2">
      <w:pPr>
        <w:pStyle w:val="Heading4"/>
      </w:pPr>
      <w:bookmarkStart w:id="830" w:name="_Toc433209844"/>
      <w:bookmarkStart w:id="831" w:name="_Toc460616184"/>
      <w:bookmarkStart w:id="832" w:name="_Toc460617045"/>
      <w:bookmarkStart w:id="833" w:name="_Toc465162671"/>
      <w:bookmarkStart w:id="834" w:name="_Toc154698419"/>
      <w:r>
        <w:t>7.6.2.1</w:t>
      </w:r>
      <w:r w:rsidRPr="00AB5FED">
        <w:tab/>
      </w:r>
      <w:bookmarkEnd w:id="830"/>
      <w:bookmarkEnd w:id="831"/>
      <w:bookmarkEnd w:id="832"/>
      <w:bookmarkEnd w:id="833"/>
      <w:r>
        <w:t>Ambient viewing call request</w:t>
      </w:r>
      <w:bookmarkEnd w:id="834"/>
    </w:p>
    <w:p w14:paraId="085BEAA5" w14:textId="77777777" w:rsidR="007E36F2" w:rsidRPr="00AB5FED" w:rsidRDefault="007E36F2" w:rsidP="007E36F2">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49456D8B" w14:textId="77777777" w:rsidR="007E36F2" w:rsidRPr="00AB5FED" w:rsidRDefault="007E36F2" w:rsidP="007E36F2">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E36F2" w:rsidRPr="00AB5FED" w14:paraId="670349D4"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850C8" w14:textId="77777777" w:rsidR="007E36F2" w:rsidRPr="00AB5FED" w:rsidRDefault="007E36F2" w:rsidP="003E134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FAF9F" w14:textId="77777777" w:rsidR="007E36F2" w:rsidRPr="00AB5FED" w:rsidRDefault="007E36F2" w:rsidP="003E134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12BA0" w14:textId="77777777" w:rsidR="007E36F2" w:rsidRPr="00AB5FED" w:rsidRDefault="007E36F2" w:rsidP="003E1340">
            <w:pPr>
              <w:pStyle w:val="TAH"/>
            </w:pPr>
            <w:r w:rsidRPr="00AB5FED">
              <w:t>Description</w:t>
            </w:r>
          </w:p>
        </w:tc>
      </w:tr>
      <w:tr w:rsidR="007E36F2" w:rsidRPr="00AB5FED" w14:paraId="68D8ADC5"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342668" w14:textId="77777777" w:rsidR="007E36F2" w:rsidRPr="00AB5FED" w:rsidRDefault="007E36F2" w:rsidP="003E1340">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215D5" w14:textId="77777777" w:rsidR="007E36F2" w:rsidRPr="00AB5FED" w:rsidRDefault="007E36F2" w:rsidP="003E134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731B" w14:textId="77777777" w:rsidR="007E36F2" w:rsidRPr="00AB5FED" w:rsidRDefault="007E36F2" w:rsidP="003E1340">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7E36F2" w:rsidRPr="00AB5FED" w14:paraId="41DCAAC2"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F4C09" w14:textId="77777777" w:rsidR="007E36F2" w:rsidRPr="00AB5FED" w:rsidRDefault="007E36F2" w:rsidP="003E1340">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4DD92" w14:textId="77777777" w:rsidR="007E36F2" w:rsidRPr="00AB5FED" w:rsidRDefault="007E36F2" w:rsidP="003E134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4FDE2" w14:textId="77777777" w:rsidR="007E36F2" w:rsidRPr="00AB5FED" w:rsidRDefault="007E36F2" w:rsidP="003E1340">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7E36F2" w:rsidRPr="00AB5FED" w14:paraId="43BB8032"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F9E6E" w14:textId="77777777" w:rsidR="007E36F2" w:rsidRPr="00AB5FED" w:rsidRDefault="007E36F2" w:rsidP="003E1340">
            <w:pPr>
              <w:pStyle w:val="TAL"/>
              <w:rPr>
                <w:rFonts w:hint="eastAsia"/>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DC684" w14:textId="77777777" w:rsidR="007E36F2" w:rsidRPr="00AB5FED" w:rsidRDefault="007E36F2" w:rsidP="003E134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586A6" w14:textId="77777777" w:rsidR="007E36F2" w:rsidRPr="00AB5FED" w:rsidRDefault="007E36F2" w:rsidP="003E1340">
            <w:pPr>
              <w:pStyle w:val="TAL"/>
            </w:pPr>
            <w:r>
              <w:t xml:space="preserve">Media parameters of MCVideo </w:t>
            </w:r>
            <w:r w:rsidRPr="00AB5FED">
              <w:t xml:space="preserve">client. </w:t>
            </w:r>
          </w:p>
        </w:tc>
      </w:tr>
      <w:tr w:rsidR="007E36F2" w:rsidRPr="00AB5FED" w14:paraId="3209455B"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1DB9A" w14:textId="77777777" w:rsidR="007E36F2" w:rsidRPr="00AB5FED" w:rsidRDefault="007E36F2" w:rsidP="003E1340">
            <w:pPr>
              <w:pStyle w:val="TAL"/>
              <w:rPr>
                <w:rFonts w:hint="eastAsia"/>
                <w:lang w:eastAsia="zh-CN"/>
              </w:rPr>
            </w:pPr>
            <w:bookmarkStart w:id="835" w:name="OLE_LINK40"/>
            <w:r>
              <w:rPr>
                <w:lang w:eastAsia="zh-CN"/>
              </w:rPr>
              <w:t>Ambient viewing type</w:t>
            </w:r>
            <w:bookmarkEnd w:id="835"/>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269D5" w14:textId="77777777" w:rsidR="007E36F2" w:rsidRPr="00AB5FED" w:rsidRDefault="007E36F2" w:rsidP="003E134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2BD69" w14:textId="77777777" w:rsidR="007E36F2" w:rsidRPr="00AB5FED" w:rsidRDefault="007E36F2" w:rsidP="003E1340">
            <w:pPr>
              <w:pStyle w:val="TAL"/>
            </w:pPr>
            <w:r>
              <w:t>The ambient viewing type indicates remotely initiated ambient viewing call or locally initiated ambient viewing call.</w:t>
            </w:r>
          </w:p>
        </w:tc>
      </w:tr>
    </w:tbl>
    <w:p w14:paraId="28B6703A" w14:textId="77777777" w:rsidR="00133E8D" w:rsidRDefault="00133E8D" w:rsidP="00133E8D"/>
    <w:p w14:paraId="79FC3570" w14:textId="77777777" w:rsidR="007E36F2" w:rsidRPr="00C12F48" w:rsidRDefault="007E36F2" w:rsidP="007E36F2">
      <w:pPr>
        <w:pStyle w:val="Heading4"/>
        <w:rPr>
          <w:rFonts w:cs="Arial"/>
        </w:rPr>
      </w:pPr>
      <w:bookmarkStart w:id="836" w:name="_Toc154698420"/>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36"/>
      <w:r w:rsidRPr="00C12F48">
        <w:rPr>
          <w:rFonts w:cs="Arial"/>
        </w:rPr>
        <w:t xml:space="preserve"> </w:t>
      </w:r>
    </w:p>
    <w:p w14:paraId="5B9AF7C1" w14:textId="77777777" w:rsidR="007E36F2" w:rsidRPr="00AB5FED" w:rsidRDefault="007E36F2" w:rsidP="007E36F2">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631FA0DF" w14:textId="77777777" w:rsidR="007E36F2" w:rsidRPr="00AB5FED" w:rsidRDefault="007E36F2" w:rsidP="007E36F2">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E36F2" w:rsidRPr="00AB5FED" w14:paraId="3A152518"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B6B38" w14:textId="77777777" w:rsidR="007E36F2" w:rsidRPr="00AB5FED" w:rsidRDefault="007E36F2" w:rsidP="003E134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D25DF" w14:textId="77777777" w:rsidR="007E36F2" w:rsidRPr="00AB5FED" w:rsidRDefault="007E36F2" w:rsidP="003E134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2D6BF" w14:textId="77777777" w:rsidR="007E36F2" w:rsidRPr="00AB5FED" w:rsidRDefault="007E36F2" w:rsidP="003E1340">
            <w:pPr>
              <w:pStyle w:val="TAH"/>
            </w:pPr>
            <w:r w:rsidRPr="00AB5FED">
              <w:t>Description</w:t>
            </w:r>
          </w:p>
        </w:tc>
      </w:tr>
      <w:tr w:rsidR="007E36F2" w:rsidRPr="00AB5FED" w14:paraId="451323C1"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3CDD0A" w14:textId="77777777" w:rsidR="007E36F2" w:rsidRPr="00AB5FED" w:rsidRDefault="007E36F2" w:rsidP="003E1340">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F8A1E0" w14:textId="77777777" w:rsidR="007E36F2" w:rsidRPr="00AB5FED" w:rsidRDefault="007E36F2" w:rsidP="003E134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6CEAA" w14:textId="77777777" w:rsidR="007E36F2" w:rsidRPr="00AB5FED" w:rsidRDefault="007E36F2" w:rsidP="003E1340">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7E36F2" w:rsidRPr="00AB5FED" w14:paraId="0D5434D4"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F6E58" w14:textId="77777777" w:rsidR="007E36F2" w:rsidRPr="00AB5FED" w:rsidRDefault="007E36F2" w:rsidP="003E1340">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8E788" w14:textId="77777777" w:rsidR="007E36F2" w:rsidRPr="00AB5FED" w:rsidRDefault="007E36F2" w:rsidP="003E134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723C6" w14:textId="77777777" w:rsidR="007E36F2" w:rsidRPr="00AB5FED" w:rsidRDefault="007E36F2" w:rsidP="003E1340">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7E36F2" w:rsidRPr="00AB5FED" w14:paraId="1B16E14A"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B70F2" w14:textId="77777777" w:rsidR="007E36F2" w:rsidRPr="00AB5FED" w:rsidRDefault="007E36F2" w:rsidP="003E1340">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8DC25" w14:textId="77777777" w:rsidR="007E36F2" w:rsidRPr="00AB5FED" w:rsidRDefault="007E36F2" w:rsidP="003E134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21E07" w14:textId="77777777" w:rsidR="007E36F2" w:rsidRPr="00AB5FED" w:rsidRDefault="007E36F2" w:rsidP="003E1340">
            <w:pPr>
              <w:pStyle w:val="TAL"/>
            </w:pPr>
            <w:r w:rsidRPr="00AB5FED">
              <w:t>Media parameters</w:t>
            </w:r>
          </w:p>
        </w:tc>
      </w:tr>
      <w:tr w:rsidR="007E36F2" w:rsidRPr="00AB5FED" w14:paraId="10B750A9"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D9931" w14:textId="77777777" w:rsidR="007E36F2" w:rsidRPr="00AB5FED" w:rsidRDefault="007E36F2" w:rsidP="003E1340">
            <w:pPr>
              <w:pStyle w:val="TAL"/>
              <w:rPr>
                <w:rFonts w:hint="eastAsia"/>
                <w:lang w:eastAsia="zh-CN"/>
              </w:rPr>
            </w:pPr>
            <w:bookmarkStart w:id="837" w:name="_Toc460616224"/>
            <w:bookmarkStart w:id="838" w:name="_Toc460617085"/>
            <w:bookmarkStart w:id="839"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AC751" w14:textId="77777777" w:rsidR="007E36F2" w:rsidRPr="00AB5FED" w:rsidRDefault="007E36F2" w:rsidP="003E134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D3216" w14:textId="77777777" w:rsidR="007E36F2" w:rsidRPr="00AB5FED" w:rsidRDefault="007E36F2" w:rsidP="003E1340">
            <w:pPr>
              <w:pStyle w:val="TAL"/>
            </w:pPr>
            <w:r>
              <w:t>The ambient viewing type indicates remotely initiated ambient viewing call or locally initiated ambient viewing call.</w:t>
            </w:r>
          </w:p>
        </w:tc>
      </w:tr>
    </w:tbl>
    <w:p w14:paraId="639E0EA0" w14:textId="77777777" w:rsidR="007E36F2" w:rsidRDefault="007E36F2" w:rsidP="007E36F2"/>
    <w:p w14:paraId="41A408E9" w14:textId="77777777" w:rsidR="007E36F2" w:rsidRPr="00C12F48" w:rsidRDefault="007E36F2" w:rsidP="007E36F2">
      <w:pPr>
        <w:pStyle w:val="Heading4"/>
        <w:rPr>
          <w:rFonts w:cs="Arial"/>
        </w:rPr>
      </w:pPr>
      <w:bookmarkStart w:id="840" w:name="_Toc154698421"/>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37"/>
      <w:bookmarkEnd w:id="838"/>
      <w:bookmarkEnd w:id="839"/>
      <w:bookmarkEnd w:id="840"/>
    </w:p>
    <w:p w14:paraId="4CF6A4FE" w14:textId="77777777" w:rsidR="007E36F2" w:rsidRPr="00AB5FED" w:rsidRDefault="007E36F2" w:rsidP="007E36F2">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2D246FA7" w14:textId="77777777" w:rsidR="007E36F2" w:rsidRPr="00AB5FED" w:rsidRDefault="007E36F2" w:rsidP="007E36F2">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E36F2" w:rsidRPr="00AB5FED" w14:paraId="34BA9129"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C292A" w14:textId="77777777" w:rsidR="007E36F2" w:rsidRPr="00AB5FED" w:rsidRDefault="007E36F2" w:rsidP="003E134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425BF" w14:textId="77777777" w:rsidR="007E36F2" w:rsidRPr="00AB5FED" w:rsidRDefault="007E36F2" w:rsidP="003E134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8E309" w14:textId="77777777" w:rsidR="007E36F2" w:rsidRPr="00AB5FED" w:rsidRDefault="007E36F2" w:rsidP="003E1340">
            <w:pPr>
              <w:pStyle w:val="TAH"/>
            </w:pPr>
            <w:r w:rsidRPr="00AB5FED">
              <w:t>Description</w:t>
            </w:r>
          </w:p>
        </w:tc>
      </w:tr>
      <w:tr w:rsidR="007E36F2" w:rsidRPr="00AB5FED" w14:paraId="19724DAF"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F90E8" w14:textId="77777777" w:rsidR="007E36F2" w:rsidRPr="00AB5FED" w:rsidRDefault="007E36F2" w:rsidP="003E1340">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70B45" w14:textId="77777777" w:rsidR="007E36F2" w:rsidRPr="00AB5FED" w:rsidRDefault="007E36F2" w:rsidP="003E134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1AA0" w14:textId="77777777" w:rsidR="007E36F2" w:rsidRPr="00AB5FED" w:rsidRDefault="007E36F2" w:rsidP="003E1340">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7E36F2" w:rsidRPr="00AB5FED" w14:paraId="747515C2"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AF93B" w14:textId="77777777" w:rsidR="007E36F2" w:rsidRPr="00AB5FED" w:rsidRDefault="007E36F2" w:rsidP="003E1340">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8314A" w14:textId="77777777" w:rsidR="007E36F2" w:rsidRPr="00AB5FED" w:rsidRDefault="007E36F2" w:rsidP="003E134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7AA18" w14:textId="77777777" w:rsidR="007E36F2" w:rsidRPr="00AB5FED" w:rsidRDefault="007E36F2" w:rsidP="003E1340">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7E36F2" w:rsidRPr="00AB5FED" w14:paraId="679665AD"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0B8C6" w14:textId="77777777" w:rsidR="007E36F2" w:rsidRPr="00AB5FED" w:rsidRDefault="007E36F2" w:rsidP="003E1340">
            <w:pPr>
              <w:pStyle w:val="TAL"/>
              <w:rPr>
                <w:rFonts w:hint="eastAsia"/>
              </w:rPr>
            </w:pPr>
            <w:bookmarkStart w:id="841" w:name="_Toc460616225"/>
            <w:bookmarkStart w:id="842" w:name="_Toc460617086"/>
            <w:bookmarkStart w:id="843"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D632A" w14:textId="77777777" w:rsidR="007E36F2" w:rsidRPr="00AB5FED" w:rsidRDefault="007E36F2" w:rsidP="003E134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6ED" w14:textId="77777777" w:rsidR="007E36F2" w:rsidRPr="00AB5FED" w:rsidRDefault="007E36F2" w:rsidP="003E1340">
            <w:pPr>
              <w:pStyle w:val="TAL"/>
            </w:pPr>
            <w:r>
              <w:t>The ambient viewing type indicates remotely initiated ambient viewing call or locally initiated ambient viewing call.</w:t>
            </w:r>
          </w:p>
        </w:tc>
      </w:tr>
    </w:tbl>
    <w:p w14:paraId="0FC7870D" w14:textId="77777777" w:rsidR="00133E8D" w:rsidRDefault="00133E8D" w:rsidP="00133E8D"/>
    <w:p w14:paraId="7494B218" w14:textId="77777777" w:rsidR="007E36F2" w:rsidRPr="00C25A65" w:rsidRDefault="007E36F2" w:rsidP="007E36F2">
      <w:pPr>
        <w:pStyle w:val="Heading4"/>
        <w:rPr>
          <w:rFonts w:cs="Arial"/>
        </w:rPr>
      </w:pPr>
      <w:bookmarkStart w:id="844" w:name="_Toc154698422"/>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41"/>
      <w:bookmarkEnd w:id="842"/>
      <w:bookmarkEnd w:id="843"/>
      <w:bookmarkEnd w:id="844"/>
    </w:p>
    <w:p w14:paraId="078141A7" w14:textId="77777777" w:rsidR="007E36F2" w:rsidRPr="00AB5FED" w:rsidRDefault="007E36F2" w:rsidP="007E36F2">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04C04BC2" w14:textId="77777777" w:rsidR="007E36F2" w:rsidRPr="00AB5FED" w:rsidRDefault="007E36F2" w:rsidP="007E36F2">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E36F2" w:rsidRPr="00AB5FED" w14:paraId="640B76D1"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70BC5" w14:textId="77777777" w:rsidR="007E36F2" w:rsidRPr="00AB5FED" w:rsidRDefault="007E36F2" w:rsidP="003E134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6A8B" w14:textId="77777777" w:rsidR="007E36F2" w:rsidRPr="00AB5FED" w:rsidRDefault="007E36F2" w:rsidP="003E134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33880" w14:textId="77777777" w:rsidR="007E36F2" w:rsidRPr="00AB5FED" w:rsidRDefault="007E36F2" w:rsidP="003E1340">
            <w:pPr>
              <w:pStyle w:val="TAH"/>
            </w:pPr>
            <w:r w:rsidRPr="00AB5FED">
              <w:t>Description</w:t>
            </w:r>
          </w:p>
        </w:tc>
      </w:tr>
      <w:tr w:rsidR="007E36F2" w:rsidRPr="00AB5FED" w14:paraId="043D596E"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A147B" w14:textId="77777777" w:rsidR="007E36F2" w:rsidRPr="00AB5FED" w:rsidRDefault="007E36F2" w:rsidP="003E1340">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08362" w14:textId="77777777" w:rsidR="007E36F2" w:rsidRPr="00AB5FED" w:rsidRDefault="007E36F2" w:rsidP="003E134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D1222" w14:textId="77777777" w:rsidR="007E36F2" w:rsidRPr="00AB5FED" w:rsidRDefault="007E36F2" w:rsidP="003E1340">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7E36F2" w:rsidRPr="00AB5FED" w14:paraId="06980E7E"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C717B" w14:textId="77777777" w:rsidR="007E36F2" w:rsidRPr="00AB5FED" w:rsidRDefault="007E36F2" w:rsidP="003E1340">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A4F14" w14:textId="77777777" w:rsidR="007E36F2" w:rsidRPr="00AB5FED" w:rsidRDefault="007E36F2" w:rsidP="003E134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8927A" w14:textId="77777777" w:rsidR="007E36F2" w:rsidRPr="00AB5FED" w:rsidRDefault="007E36F2" w:rsidP="003E1340">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7E36F2" w:rsidRPr="00AB5FED" w14:paraId="6D27B50C"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0A5C8" w14:textId="77777777" w:rsidR="007E36F2" w:rsidRPr="00AB5FED" w:rsidRDefault="007E36F2" w:rsidP="003E1340">
            <w:pPr>
              <w:pStyle w:val="TAL"/>
              <w:rPr>
                <w:rFonts w:hint="eastAsia"/>
              </w:rPr>
            </w:pPr>
            <w:bookmarkStart w:id="845" w:name="_Toc460616226"/>
            <w:bookmarkStart w:id="846" w:name="_Toc460617087"/>
            <w:bookmarkStart w:id="847"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4B15E" w14:textId="77777777" w:rsidR="007E36F2" w:rsidRPr="00AB5FED" w:rsidRDefault="007E36F2" w:rsidP="003E134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101C" w14:textId="77777777" w:rsidR="007E36F2" w:rsidRPr="00AB5FED" w:rsidRDefault="007E36F2" w:rsidP="003E1340">
            <w:pPr>
              <w:pStyle w:val="TAL"/>
            </w:pPr>
            <w:r>
              <w:t>The ambient viewing type indicates remotely initiated ambient viewing call or locally initiated ambient viewing call.</w:t>
            </w:r>
          </w:p>
        </w:tc>
      </w:tr>
    </w:tbl>
    <w:p w14:paraId="27597403" w14:textId="77777777" w:rsidR="007E36F2" w:rsidRDefault="007E36F2" w:rsidP="007E36F2"/>
    <w:p w14:paraId="2DC46B3C" w14:textId="77777777" w:rsidR="007E36F2" w:rsidRPr="00C25A65" w:rsidRDefault="007E36F2" w:rsidP="007E36F2">
      <w:pPr>
        <w:pStyle w:val="Heading4"/>
        <w:rPr>
          <w:rFonts w:cs="Arial" w:hint="eastAsia"/>
          <w:lang w:eastAsia="zh-CN"/>
        </w:rPr>
      </w:pPr>
      <w:bookmarkStart w:id="848" w:name="_Toc154698423"/>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45"/>
      <w:bookmarkEnd w:id="846"/>
      <w:bookmarkEnd w:id="847"/>
      <w:bookmarkEnd w:id="848"/>
    </w:p>
    <w:p w14:paraId="6352B5F6" w14:textId="77777777" w:rsidR="007E36F2" w:rsidRPr="00AB5FED" w:rsidRDefault="007E36F2" w:rsidP="007E36F2">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771B7E0C" w14:textId="77777777" w:rsidR="007E36F2" w:rsidRPr="00AB5FED" w:rsidRDefault="007E36F2" w:rsidP="007E36F2">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E36F2" w:rsidRPr="00AB5FED" w14:paraId="094343B3"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F90D6" w14:textId="77777777" w:rsidR="007E36F2" w:rsidRPr="00AB5FED" w:rsidRDefault="007E36F2" w:rsidP="003E134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452F5" w14:textId="77777777" w:rsidR="007E36F2" w:rsidRPr="00AB5FED" w:rsidRDefault="007E36F2" w:rsidP="003E134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F6C87" w14:textId="77777777" w:rsidR="007E36F2" w:rsidRPr="00AB5FED" w:rsidRDefault="007E36F2" w:rsidP="003E1340">
            <w:pPr>
              <w:pStyle w:val="TAH"/>
            </w:pPr>
            <w:r w:rsidRPr="00AB5FED">
              <w:t>Description</w:t>
            </w:r>
          </w:p>
        </w:tc>
      </w:tr>
      <w:tr w:rsidR="007E36F2" w:rsidRPr="00AB5FED" w14:paraId="74831421"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8D688" w14:textId="77777777" w:rsidR="007E36F2" w:rsidRPr="00AB5FED" w:rsidRDefault="007E36F2" w:rsidP="003E1340">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B1B90" w14:textId="77777777" w:rsidR="007E36F2" w:rsidRPr="00AB5FED" w:rsidRDefault="007E36F2" w:rsidP="003E134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D3C68" w14:textId="77777777" w:rsidR="007E36F2" w:rsidRPr="00AB5FED" w:rsidRDefault="007E36F2" w:rsidP="003E1340">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7E36F2" w:rsidRPr="00AB5FED" w14:paraId="010002F1"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83896" w14:textId="77777777" w:rsidR="007E36F2" w:rsidRPr="00AB5FED" w:rsidRDefault="007E36F2" w:rsidP="003E1340">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C369" w14:textId="77777777" w:rsidR="007E36F2" w:rsidRPr="00AB5FED" w:rsidRDefault="007E36F2" w:rsidP="003E134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862B7" w14:textId="77777777" w:rsidR="007E36F2" w:rsidRPr="00AB5FED" w:rsidRDefault="007E36F2" w:rsidP="003E1340">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 xml:space="preserve">user to be </w:t>
            </w:r>
            <w:r w:rsidR="006A55FF">
              <w:t>viewed</w:t>
            </w:r>
            <w:r>
              <w:t xml:space="preserve"> to</w:t>
            </w:r>
          </w:p>
        </w:tc>
      </w:tr>
      <w:tr w:rsidR="007E36F2" w:rsidRPr="00AB5FED" w14:paraId="43071868"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D7FC9" w14:textId="77777777" w:rsidR="007E36F2" w:rsidRPr="00F17886" w:rsidRDefault="007E36F2" w:rsidP="003E1340">
            <w:pPr>
              <w:pStyle w:val="TAL"/>
              <w:rPr>
                <w:rFonts w:hint="eastAsia"/>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309E" w14:textId="77777777" w:rsidR="007E36F2" w:rsidRPr="00F17886" w:rsidRDefault="007E36F2" w:rsidP="003E1340">
            <w:pPr>
              <w:pStyle w:val="TAL"/>
              <w:rPr>
                <w:rFonts w:hint="eastAsia"/>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1E04F" w14:textId="77777777" w:rsidR="007E36F2" w:rsidRPr="00F17886" w:rsidRDefault="007E36F2" w:rsidP="003E1340">
            <w:pPr>
              <w:pStyle w:val="TAL"/>
              <w:rPr>
                <w:rFonts w:hint="eastAsia"/>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7E36F2" w:rsidRPr="00AB5FED" w14:paraId="2794B136" w14:textId="77777777" w:rsidTr="003E134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02DB2" w14:textId="77777777" w:rsidR="007E36F2" w:rsidRPr="00AB5FED" w:rsidRDefault="007E36F2" w:rsidP="003E1340">
            <w:pPr>
              <w:pStyle w:val="TAL"/>
              <w:rPr>
                <w:rFonts w:hint="eastAsia"/>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5A5F5" w14:textId="77777777" w:rsidR="007E36F2" w:rsidRPr="00AB5FED" w:rsidRDefault="007E36F2" w:rsidP="003E1340">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C8CDD" w14:textId="77777777" w:rsidR="007E36F2" w:rsidRPr="00AB5FED" w:rsidRDefault="007E36F2" w:rsidP="003E1340">
            <w:pPr>
              <w:pStyle w:val="TAL"/>
              <w:rPr>
                <w:lang w:eastAsia="zh-CN"/>
              </w:rPr>
            </w:pPr>
            <w:r>
              <w:rPr>
                <w:lang w:eastAsia="zh-CN"/>
              </w:rPr>
              <w:t>The ambient viewing type indicates remotely initiated ambient viewing call or locally initiated ambient viewing call.</w:t>
            </w:r>
          </w:p>
        </w:tc>
      </w:tr>
    </w:tbl>
    <w:p w14:paraId="0E5F1D91" w14:textId="77777777" w:rsidR="00133E8D" w:rsidRDefault="00133E8D" w:rsidP="007E36F2"/>
    <w:p w14:paraId="71FDF8F2" w14:textId="77777777" w:rsidR="007E36F2" w:rsidRDefault="007E36F2" w:rsidP="007E36F2">
      <w:pPr>
        <w:pStyle w:val="Heading3"/>
      </w:pPr>
      <w:bookmarkStart w:id="849" w:name="_Toc460616227"/>
      <w:bookmarkStart w:id="850" w:name="_Toc460617088"/>
      <w:bookmarkStart w:id="851" w:name="_Toc465162718"/>
      <w:bookmarkStart w:id="852" w:name="_Toc154698424"/>
      <w:r>
        <w:t>7.6.3</w:t>
      </w:r>
      <w:r w:rsidRPr="00AB5FED">
        <w:tab/>
      </w:r>
      <w:r>
        <w:t>Procedures</w:t>
      </w:r>
      <w:bookmarkEnd w:id="852"/>
    </w:p>
    <w:p w14:paraId="374461BD" w14:textId="77777777" w:rsidR="007E36F2" w:rsidRDefault="007E36F2" w:rsidP="007E36F2">
      <w:pPr>
        <w:pStyle w:val="Heading4"/>
      </w:pPr>
      <w:bookmarkStart w:id="853" w:name="_Toc154698425"/>
      <w:r>
        <w:t>7.6.3.1</w:t>
      </w:r>
      <w:r w:rsidRPr="00AB5FED">
        <w:tab/>
      </w:r>
      <w:r>
        <w:t>Remotely initiated a</w:t>
      </w:r>
      <w:r w:rsidRPr="00856C6A">
        <w:t xml:space="preserve">mbient </w:t>
      </w:r>
      <w:r>
        <w:t>view</w:t>
      </w:r>
      <w:r w:rsidRPr="00856C6A">
        <w:t>ing cal</w:t>
      </w:r>
      <w:r>
        <w:t>l</w:t>
      </w:r>
      <w:r w:rsidRPr="00AB5FED">
        <w:t xml:space="preserve"> </w:t>
      </w:r>
      <w:r>
        <w:t>setup procedure</w:t>
      </w:r>
      <w:bookmarkEnd w:id="851"/>
      <w:bookmarkEnd w:id="853"/>
    </w:p>
    <w:p w14:paraId="55665305" w14:textId="77777777" w:rsidR="007E36F2" w:rsidRPr="00EB0804" w:rsidRDefault="007E36F2" w:rsidP="007E36F2">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518BCBF8" w14:textId="77777777" w:rsidR="007E36F2" w:rsidRDefault="007E36F2" w:rsidP="007E36F2">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7B1CCB2C" w14:textId="77777777" w:rsidR="007E36F2" w:rsidRDefault="007E36F2" w:rsidP="007E36F2">
      <w:r>
        <w:t>Pre-conditions:</w:t>
      </w:r>
    </w:p>
    <w:p w14:paraId="1AAB4E46" w14:textId="77777777" w:rsidR="007E36F2" w:rsidRDefault="007E36F2" w:rsidP="007E36F2">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8E68D80" w14:textId="77777777" w:rsidR="007E36F2" w:rsidRPr="007A267C" w:rsidRDefault="007E36F2" w:rsidP="007E36F2">
      <w:pPr>
        <w:pStyle w:val="B1"/>
        <w:rPr>
          <w:rFonts w:hint="eastAsia"/>
          <w:lang w:eastAsia="zh-CN"/>
        </w:rPr>
      </w:pPr>
      <w:r>
        <w:rPr>
          <w:lang w:eastAsia="zh-CN"/>
        </w:rPr>
        <w:t>-</w:t>
      </w:r>
      <w:r>
        <w:rPr>
          <w:lang w:eastAsia="zh-CN"/>
        </w:rPr>
        <w:tab/>
        <w:t xml:space="preserve">MCVideo user 1 is the </w:t>
      </w:r>
      <w:r>
        <w:t>"viewing"</w:t>
      </w:r>
      <w:r w:rsidR="006A55FF">
        <w:t xml:space="preserve"> </w:t>
      </w:r>
      <w:r>
        <w:rPr>
          <w:lang w:eastAsia="zh-CN"/>
        </w:rPr>
        <w:t xml:space="preserve">user at MCVideo client 1, and MCVideo user 2 is the </w:t>
      </w:r>
      <w:r>
        <w:t>"viewed to"</w:t>
      </w:r>
      <w:r w:rsidR="006A55FF">
        <w:t xml:space="preserve"> </w:t>
      </w:r>
      <w:r>
        <w:rPr>
          <w:lang w:eastAsia="zh-CN"/>
        </w:rPr>
        <w:t>user at MCVideo client 2.</w:t>
      </w:r>
    </w:p>
    <w:p w14:paraId="7FCF3892" w14:textId="77777777" w:rsidR="007E36F2" w:rsidRDefault="007E36F2" w:rsidP="007E36F2">
      <w:pPr>
        <w:pStyle w:val="TH"/>
      </w:pPr>
      <w:r>
        <w:object w:dxaOrig="8364" w:dyaOrig="4116" w14:anchorId="728AE5CD">
          <v:shape id="_x0000_i1081" type="#_x0000_t75" style="width:418.35pt;height:205.95pt" o:ole="">
            <v:imagedata r:id="rId119" o:title=""/>
          </v:shape>
          <o:OLEObject Type="Embed" ProgID="Visio.Drawing.15" ShapeID="_x0000_i1081" DrawAspect="Content" ObjectID="_1765310994" r:id="rId120"/>
        </w:object>
      </w:r>
    </w:p>
    <w:p w14:paraId="4BBA2768" w14:textId="77777777" w:rsidR="007E36F2" w:rsidRDefault="007E36F2" w:rsidP="007E36F2">
      <w:pPr>
        <w:pStyle w:val="TF"/>
        <w:rPr>
          <w:rFonts w:hint="eastAsia"/>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F86B00D" w14:textId="77777777" w:rsidR="007E36F2" w:rsidRDefault="007E36F2" w:rsidP="007E36F2">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w:t>
      </w:r>
      <w:r w:rsidR="006A55FF">
        <w:rPr>
          <w:lang w:eastAsia="zh-CN"/>
        </w:rPr>
        <w:t>viewing</w:t>
      </w:r>
      <w:r>
        <w:rPr>
          <w:lang w:eastAsia="zh-CN"/>
        </w:rPr>
        <w:t xml:space="preserve"> request to MCVideo server. The remotely initiated ambient viewing call type is included.</w:t>
      </w:r>
    </w:p>
    <w:p w14:paraId="2D1CB273" w14:textId="77777777" w:rsidR="007E36F2" w:rsidRDefault="007E36F2" w:rsidP="007E36F2">
      <w:pPr>
        <w:pStyle w:val="B1"/>
        <w:rPr>
          <w:rFonts w:hint="eastAsia"/>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40F6A372" w14:textId="77777777" w:rsidR="007E36F2" w:rsidRDefault="007E36F2" w:rsidP="007E36F2">
      <w:pPr>
        <w:pStyle w:val="B1"/>
        <w:rPr>
          <w:lang w:eastAsia="zh-CN"/>
        </w:rPr>
      </w:pPr>
      <w:r>
        <w:rPr>
          <w:lang w:eastAsia="zh-CN"/>
        </w:rPr>
        <w:t>3.</w:t>
      </w:r>
      <w:r>
        <w:rPr>
          <w:lang w:eastAsia="zh-CN"/>
        </w:rPr>
        <w:tab/>
        <w:t>The MCVideo server sends the ambient viewing call request to MCVideo client 2.</w:t>
      </w:r>
    </w:p>
    <w:p w14:paraId="50E912B2" w14:textId="77777777" w:rsidR="007E36F2" w:rsidRDefault="007E36F2" w:rsidP="007E36F2">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187F1F0B" w14:textId="77777777" w:rsidR="007E36F2" w:rsidRDefault="007E36F2" w:rsidP="007E36F2">
      <w:pPr>
        <w:pStyle w:val="B1"/>
        <w:rPr>
          <w:rFonts w:hint="eastAsia"/>
          <w:lang w:eastAsia="zh-CN"/>
        </w:rPr>
      </w:pPr>
      <w:r>
        <w:rPr>
          <w:lang w:eastAsia="zh-CN"/>
        </w:rPr>
        <w:t>5.</w:t>
      </w:r>
      <w:r>
        <w:rPr>
          <w:lang w:eastAsia="zh-CN"/>
        </w:rPr>
        <w:tab/>
        <w:t>MCVideo server provides an ambient viewing call response to MCVideo client 1, indicating that whether the</w:t>
      </w:r>
      <w:r w:rsidR="00D91F3D">
        <w:rPr>
          <w:lang w:eastAsia="zh-CN"/>
        </w:rPr>
        <w:t xml:space="preserve"> </w:t>
      </w:r>
      <w:r>
        <w:rPr>
          <w:lang w:eastAsia="zh-CN"/>
        </w:rPr>
        <w:t>remotely initiated ambient viewing call is set up successfully or not.</w:t>
      </w:r>
    </w:p>
    <w:p w14:paraId="5FD69D72" w14:textId="77777777" w:rsidR="007E36F2" w:rsidRDefault="007E36F2" w:rsidP="007E36F2">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4762FDF3" w14:textId="77777777" w:rsidR="007E36F2" w:rsidRDefault="007E36F2" w:rsidP="007E36F2">
      <w:pPr>
        <w:pStyle w:val="B1"/>
        <w:rPr>
          <w:rFonts w:hint="eastAsia"/>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3BB51D75" w14:textId="77777777" w:rsidR="007E36F2" w:rsidRDefault="007E36F2" w:rsidP="003E1340">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2E37E49A" w14:textId="77777777" w:rsidR="007E36F2" w:rsidRDefault="007E36F2" w:rsidP="007E36F2">
      <w:pPr>
        <w:pStyle w:val="Heading4"/>
      </w:pPr>
      <w:bookmarkStart w:id="854" w:name="_Toc154698426"/>
      <w:r>
        <w:t>7.6.3.2</w:t>
      </w:r>
      <w:r w:rsidRPr="00AB5FED">
        <w:tab/>
      </w:r>
      <w:r>
        <w:t>Locally initiated a</w:t>
      </w:r>
      <w:r w:rsidRPr="00856C6A">
        <w:t xml:space="preserve">mbient </w:t>
      </w:r>
      <w:r>
        <w:t>view</w:t>
      </w:r>
      <w:r w:rsidRPr="00856C6A">
        <w:t>ing cal</w:t>
      </w:r>
      <w:r>
        <w:t>l</w:t>
      </w:r>
      <w:r w:rsidRPr="00AB5FED">
        <w:t xml:space="preserve"> </w:t>
      </w:r>
      <w:r>
        <w:t>setup procedure</w:t>
      </w:r>
      <w:bookmarkEnd w:id="854"/>
    </w:p>
    <w:p w14:paraId="3149AC48" w14:textId="77777777" w:rsidR="007E36F2" w:rsidRPr="00EB0804" w:rsidRDefault="007E36F2" w:rsidP="007E36F2">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726312CE" w14:textId="77777777" w:rsidR="007E36F2" w:rsidRDefault="007E36F2" w:rsidP="007E36F2">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5DD56212" w14:textId="77777777" w:rsidR="007E36F2" w:rsidRDefault="007E36F2" w:rsidP="007E36F2">
      <w:r>
        <w:t>Pre-conditions:</w:t>
      </w:r>
    </w:p>
    <w:p w14:paraId="5E20227B" w14:textId="77777777" w:rsidR="007E36F2" w:rsidRDefault="007E36F2" w:rsidP="007E36F2">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w:t>
      </w:r>
      <w:r w:rsidR="00D91F3D">
        <w:rPr>
          <w:lang w:eastAsia="zh-CN"/>
        </w:rPr>
        <w:t xml:space="preserve"> </w:t>
      </w:r>
      <w:r>
        <w:rPr>
          <w:lang w:eastAsia="zh-CN"/>
        </w:rPr>
        <w:t>client 2.</w:t>
      </w:r>
    </w:p>
    <w:p w14:paraId="11D7AFA3" w14:textId="77777777" w:rsidR="007E36F2" w:rsidRPr="007A267C" w:rsidRDefault="007E36F2" w:rsidP="007E36F2">
      <w:pPr>
        <w:pStyle w:val="B1"/>
        <w:rPr>
          <w:rFonts w:hint="eastAsia"/>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1A79C9B9" w14:textId="77777777" w:rsidR="007E36F2" w:rsidRDefault="007E36F2" w:rsidP="007E36F2">
      <w:pPr>
        <w:pStyle w:val="TH"/>
      </w:pPr>
      <w:r>
        <w:object w:dxaOrig="8364" w:dyaOrig="4116" w14:anchorId="559ECF00">
          <v:shape id="_x0000_i1082" type="#_x0000_t75" style="width:418.35pt;height:205.95pt" o:ole="">
            <v:imagedata r:id="rId121" o:title=""/>
          </v:shape>
          <o:OLEObject Type="Embed" ProgID="Visio.Drawing.15" ShapeID="_x0000_i1082" DrawAspect="Content" ObjectID="_1765310995" r:id="rId122"/>
        </w:object>
      </w:r>
    </w:p>
    <w:p w14:paraId="4D3C78F3" w14:textId="77777777" w:rsidR="007E36F2" w:rsidRDefault="007E36F2" w:rsidP="007E36F2">
      <w:pPr>
        <w:pStyle w:val="TF"/>
        <w:rPr>
          <w:rFonts w:hint="eastAsia"/>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23F8EBB4" w14:textId="77777777" w:rsidR="007E36F2" w:rsidRDefault="007E36F2" w:rsidP="007E36F2">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w:t>
      </w:r>
      <w:r w:rsidR="00D91F3D">
        <w:rPr>
          <w:lang w:eastAsia="zh-CN"/>
        </w:rPr>
        <w:t>viewing</w:t>
      </w:r>
      <w:r>
        <w:rPr>
          <w:lang w:eastAsia="zh-CN"/>
        </w:rPr>
        <w:t xml:space="preserve"> request to MCVideo server. The locally initiated ambient viewing call type is included.</w:t>
      </w:r>
    </w:p>
    <w:p w14:paraId="1F7721AC" w14:textId="77777777" w:rsidR="007E36F2" w:rsidRDefault="007E36F2" w:rsidP="007E36F2">
      <w:pPr>
        <w:pStyle w:val="B1"/>
        <w:rPr>
          <w:rFonts w:hint="eastAsia"/>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8538FB0" w14:textId="77777777" w:rsidR="007E36F2" w:rsidRDefault="007E36F2" w:rsidP="007E36F2">
      <w:pPr>
        <w:pStyle w:val="B1"/>
        <w:rPr>
          <w:lang w:eastAsia="zh-CN"/>
        </w:rPr>
      </w:pPr>
      <w:r>
        <w:rPr>
          <w:lang w:eastAsia="zh-CN"/>
        </w:rPr>
        <w:t>3.</w:t>
      </w:r>
      <w:r>
        <w:rPr>
          <w:lang w:eastAsia="zh-CN"/>
        </w:rPr>
        <w:tab/>
        <w:t>The MCVideo server sends the ambient viewing call request to MCVideo client 1.</w:t>
      </w:r>
    </w:p>
    <w:p w14:paraId="78BC225C" w14:textId="77777777" w:rsidR="007E36F2" w:rsidRDefault="007E36F2" w:rsidP="007E36F2">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47F11F0" w14:textId="77777777" w:rsidR="007E36F2" w:rsidRDefault="007E36F2" w:rsidP="007E36F2">
      <w:pPr>
        <w:pStyle w:val="B1"/>
        <w:rPr>
          <w:rFonts w:hint="eastAsia"/>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79E02164" w14:textId="77777777" w:rsidR="007E36F2" w:rsidRDefault="007E36F2" w:rsidP="007E36F2">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66DE72D" w14:textId="77777777" w:rsidR="007E36F2" w:rsidRDefault="007E36F2" w:rsidP="007E36F2">
      <w:pPr>
        <w:pStyle w:val="B1"/>
        <w:rPr>
          <w:rFonts w:hint="eastAsia"/>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w:t>
      </w:r>
      <w:r w:rsidR="00D91F3D">
        <w:rPr>
          <w:lang w:eastAsia="zh-CN"/>
        </w:rPr>
        <w:t>,</w:t>
      </w:r>
      <w:r>
        <w:rPr>
          <w:lang w:eastAsia="zh-CN"/>
        </w:rPr>
        <w:t xml:space="preserve"> </w:t>
      </w:r>
      <w:r w:rsidR="00D91F3D">
        <w:rPr>
          <w:lang w:eastAsia="zh-CN"/>
        </w:rPr>
        <w:t xml:space="preserve">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614A67E9" w14:textId="77777777" w:rsidR="007E36F2" w:rsidRPr="0046753A" w:rsidRDefault="007E36F2" w:rsidP="003E1340">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E81492E" w14:textId="77777777" w:rsidR="007E36F2" w:rsidRPr="006A00FA" w:rsidRDefault="007E36F2" w:rsidP="007E36F2">
      <w:pPr>
        <w:rPr>
          <w:lang w:eastAsia="zh-CN"/>
        </w:rPr>
      </w:pPr>
    </w:p>
    <w:p w14:paraId="40E16D5C" w14:textId="77777777" w:rsidR="007E36F2" w:rsidRPr="00C25A65" w:rsidRDefault="007E36F2" w:rsidP="007E36F2">
      <w:pPr>
        <w:pStyle w:val="Heading4"/>
        <w:rPr>
          <w:rFonts w:hint="eastAsia"/>
          <w:lang w:eastAsia="zh-CN"/>
        </w:rPr>
      </w:pPr>
      <w:bookmarkStart w:id="855" w:name="_Toc460616228"/>
      <w:bookmarkStart w:id="856" w:name="_Toc460617089"/>
      <w:bookmarkStart w:id="857" w:name="_Toc465162720"/>
      <w:bookmarkStart w:id="858" w:name="_Toc154698427"/>
      <w:bookmarkEnd w:id="849"/>
      <w:bookmarkEnd w:id="850"/>
      <w:r>
        <w:t>7.6</w:t>
      </w:r>
      <w:r w:rsidRPr="00C25A65">
        <w:t>.</w:t>
      </w:r>
      <w:r>
        <w:t>3.</w:t>
      </w:r>
      <w:r w:rsidR="003E1340">
        <w:t>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55"/>
      <w:bookmarkEnd w:id="856"/>
      <w:bookmarkEnd w:id="857"/>
      <w:bookmarkEnd w:id="858"/>
    </w:p>
    <w:p w14:paraId="232D41CF" w14:textId="77777777" w:rsidR="007E36F2" w:rsidRDefault="007E36F2" w:rsidP="007E36F2">
      <w:pPr>
        <w:rPr>
          <w:rFonts w:hint="eastAsia"/>
          <w:lang w:eastAsia="zh-CN"/>
        </w:rPr>
      </w:pPr>
      <w:r>
        <w:t>Figure 7.6.3.</w:t>
      </w:r>
      <w:r w:rsidR="003E1340">
        <w:t>3</w:t>
      </w:r>
      <w:r>
        <w:t xml:space="preserve">-1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1A425E72" w14:textId="77777777" w:rsidR="007E36F2" w:rsidRDefault="007E36F2" w:rsidP="007E36F2">
      <w:r>
        <w:t>Pre-conditions:</w:t>
      </w:r>
    </w:p>
    <w:p w14:paraId="7F2DF063" w14:textId="77777777" w:rsidR="007E36F2" w:rsidRDefault="007E36F2" w:rsidP="007E36F2">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206BEFEA" w14:textId="77777777" w:rsidR="007E36F2" w:rsidRPr="006A00FA" w:rsidRDefault="007E36F2" w:rsidP="007E36F2">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67DFB7DA" w14:textId="77777777" w:rsidR="007E36F2" w:rsidRDefault="007E36F2" w:rsidP="007E36F2">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0C9D09DA" w14:textId="77777777" w:rsidR="007E36F2" w:rsidRDefault="007E36F2" w:rsidP="007E36F2">
      <w:pPr>
        <w:pStyle w:val="TH"/>
      </w:pPr>
      <w:r>
        <w:object w:dxaOrig="8328" w:dyaOrig="4056" w14:anchorId="487811A2">
          <v:shape id="_x0000_i1083" type="#_x0000_t75" style="width:416.5pt;height:202.8pt" o:ole="">
            <v:imagedata r:id="rId123" o:title=""/>
          </v:shape>
          <o:OLEObject Type="Embed" ProgID="Visio.Drawing.11" ShapeID="_x0000_i1083" DrawAspect="Content" ObjectID="_1765310996" r:id="rId124"/>
        </w:object>
      </w:r>
    </w:p>
    <w:p w14:paraId="7F8FB9FF" w14:textId="77777777" w:rsidR="007E36F2" w:rsidRDefault="007E36F2" w:rsidP="007E36F2">
      <w:pPr>
        <w:pStyle w:val="TF"/>
        <w:rPr>
          <w:rFonts w:hint="eastAsia"/>
          <w:lang w:eastAsia="zh-CN"/>
        </w:rPr>
      </w:pPr>
      <w:r>
        <w:t>Figure 7.6.3.</w:t>
      </w:r>
      <w:r w:rsidR="003E1340">
        <w:t>3</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47DF689E" w14:textId="77777777" w:rsidR="007E36F2" w:rsidRDefault="007E36F2" w:rsidP="007E36F2">
      <w:pPr>
        <w:pStyle w:val="B1"/>
        <w:rPr>
          <w:rFonts w:hint="eastAsia"/>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60BD4E56" w14:textId="77777777" w:rsidR="007E36F2" w:rsidRDefault="007E36F2" w:rsidP="007E36F2">
      <w:pPr>
        <w:pStyle w:val="B1"/>
        <w:rPr>
          <w:rFonts w:hint="eastAsia"/>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59732A62" w14:textId="77777777" w:rsidR="007E36F2" w:rsidRDefault="007E36F2" w:rsidP="007E36F2">
      <w:pPr>
        <w:pStyle w:val="B1"/>
        <w:rPr>
          <w:lang w:eastAsia="zh-CN"/>
        </w:rPr>
      </w:pPr>
      <w:r>
        <w:rPr>
          <w:rFonts w:hint="eastAsia"/>
          <w:lang w:eastAsia="zh-CN"/>
        </w:rPr>
        <w:t>3</w:t>
      </w:r>
      <w:r>
        <w:t>.</w:t>
      </w:r>
      <w:r>
        <w:tab/>
      </w:r>
      <w:r>
        <w:rPr>
          <w:lang w:eastAsia="zh-CN"/>
        </w:rPr>
        <w:t>MCVideo client 2 stops transmitting media to MCVideo client 1.</w:t>
      </w:r>
    </w:p>
    <w:p w14:paraId="322DD615" w14:textId="77777777" w:rsidR="007E36F2" w:rsidRDefault="007E36F2" w:rsidP="003E1340">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237AAD5C" w14:textId="77777777" w:rsidR="007E36F2" w:rsidRDefault="007E36F2" w:rsidP="007E36F2">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34597212" w14:textId="77777777" w:rsidR="007E36F2" w:rsidRDefault="007E36F2" w:rsidP="007E36F2">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6679F999" w14:textId="77777777" w:rsidR="007E36F2" w:rsidRDefault="007E36F2" w:rsidP="007E36F2">
      <w:pPr>
        <w:pStyle w:val="B1"/>
        <w:rPr>
          <w:lang w:eastAsia="zh-CN"/>
        </w:rPr>
      </w:pPr>
      <w:r>
        <w:rPr>
          <w:lang w:eastAsia="zh-CN"/>
        </w:rPr>
        <w:t>6.</w:t>
      </w:r>
      <w:r>
        <w:rPr>
          <w:lang w:eastAsia="zh-CN"/>
        </w:rPr>
        <w:tab/>
        <w:t>MCVideo client 1 notifies the authorized MCVideo user 1.</w:t>
      </w:r>
    </w:p>
    <w:p w14:paraId="70695359" w14:textId="77777777" w:rsidR="007E36F2" w:rsidRPr="00C25A65" w:rsidRDefault="007E36F2" w:rsidP="007E36F2">
      <w:pPr>
        <w:pStyle w:val="Heading4"/>
        <w:rPr>
          <w:rFonts w:hint="eastAsia"/>
          <w:lang w:eastAsia="zh-CN"/>
        </w:rPr>
      </w:pPr>
      <w:bookmarkStart w:id="859" w:name="_Toc460616229"/>
      <w:bookmarkStart w:id="860" w:name="_Toc460617090"/>
      <w:bookmarkStart w:id="861" w:name="_Toc465162721"/>
      <w:bookmarkStart w:id="862" w:name="_Toc154698428"/>
      <w:r>
        <w:t>7.6</w:t>
      </w:r>
      <w:r w:rsidRPr="00C25A65">
        <w:t>.</w:t>
      </w:r>
      <w:r>
        <w:t>3.</w:t>
      </w:r>
      <w:r w:rsidR="0011731D">
        <w:t>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59"/>
      <w:bookmarkEnd w:id="860"/>
      <w:bookmarkEnd w:id="861"/>
      <w:bookmarkEnd w:id="862"/>
    </w:p>
    <w:p w14:paraId="13AF6556" w14:textId="77777777" w:rsidR="007E36F2" w:rsidRDefault="007E36F2" w:rsidP="007E36F2">
      <w:pPr>
        <w:rPr>
          <w:rFonts w:hint="eastAsia"/>
          <w:lang w:eastAsia="zh-CN"/>
        </w:rPr>
      </w:pPr>
      <w:r>
        <w:t>Figure 7.6.3.</w:t>
      </w:r>
      <w:r w:rsidR="0011731D">
        <w:t>4</w:t>
      </w:r>
      <w:r>
        <w:t>-1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4ACF4C37" w14:textId="77777777" w:rsidR="007E36F2" w:rsidRDefault="007E36F2" w:rsidP="007E36F2">
      <w:r>
        <w:t>Pre-conditions:</w:t>
      </w:r>
    </w:p>
    <w:p w14:paraId="0DABA7C2" w14:textId="77777777" w:rsidR="007E36F2" w:rsidRPr="00954225" w:rsidRDefault="007E36F2" w:rsidP="007E36F2">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0D4F85C9" w14:textId="77777777" w:rsidR="007E36F2" w:rsidRDefault="007E36F2" w:rsidP="0011731D">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ECC2E5C" w14:textId="77777777" w:rsidR="007E36F2" w:rsidRDefault="007E36F2" w:rsidP="007E36F2">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3A1B5E0F" w14:textId="77777777" w:rsidR="007E36F2" w:rsidRDefault="007E36F2" w:rsidP="007E36F2">
      <w:pPr>
        <w:pStyle w:val="TH"/>
      </w:pPr>
      <w:r>
        <w:object w:dxaOrig="8316" w:dyaOrig="3420" w14:anchorId="41495D80">
          <v:shape id="_x0000_i1084" type="#_x0000_t75" style="width:415.6pt;height:170.9pt" o:ole="">
            <v:imagedata r:id="rId125" o:title=""/>
          </v:shape>
          <o:OLEObject Type="Embed" ProgID="Visio.Drawing.15" ShapeID="_x0000_i1084" DrawAspect="Content" ObjectID="_1765310997" r:id="rId126"/>
        </w:object>
      </w:r>
    </w:p>
    <w:p w14:paraId="46F428BC" w14:textId="77777777" w:rsidR="007E36F2" w:rsidRDefault="007E36F2" w:rsidP="007E36F2">
      <w:pPr>
        <w:pStyle w:val="TF"/>
        <w:rPr>
          <w:rFonts w:hint="eastAsia"/>
          <w:lang w:eastAsia="zh-CN"/>
        </w:rPr>
      </w:pPr>
      <w:r>
        <w:t>Figure 7.6</w:t>
      </w:r>
      <w:r>
        <w:rPr>
          <w:lang w:eastAsia="zh-CN"/>
        </w:rPr>
        <w:t>.3.</w:t>
      </w:r>
      <w:r w:rsidR="0011731D">
        <w:rPr>
          <w:lang w:eastAsia="zh-CN"/>
        </w:rPr>
        <w:t>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1FCB927C" w14:textId="77777777" w:rsidR="007E36F2" w:rsidRDefault="007E36F2" w:rsidP="007E36F2">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5FBF5EE2" w14:textId="77777777" w:rsidR="007E36F2" w:rsidRDefault="007E36F2" w:rsidP="007E36F2">
      <w:pPr>
        <w:pStyle w:val="B1"/>
        <w:rPr>
          <w:rFonts w:hint="eastAsia"/>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4BA7FB03" w14:textId="77777777" w:rsidR="007E36F2" w:rsidRDefault="007E36F2" w:rsidP="007E36F2">
      <w:pPr>
        <w:pStyle w:val="B1"/>
        <w:rPr>
          <w:lang w:eastAsia="zh-CN"/>
        </w:rPr>
      </w:pPr>
      <w:r>
        <w:t>3.</w:t>
      </w:r>
      <w:r>
        <w:tab/>
      </w:r>
      <w:r>
        <w:rPr>
          <w:lang w:eastAsia="zh-CN"/>
        </w:rPr>
        <w:t>MCVideo client 2 stops transmitting media to MCVideo client 1</w:t>
      </w:r>
      <w:r>
        <w:rPr>
          <w:rFonts w:hint="eastAsia"/>
          <w:lang w:eastAsia="zh-CN"/>
        </w:rPr>
        <w:t>.</w:t>
      </w:r>
    </w:p>
    <w:p w14:paraId="0655860C" w14:textId="77777777" w:rsidR="007E36F2" w:rsidRPr="00A35E71" w:rsidRDefault="007E36F2" w:rsidP="0011731D">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1A0439AD" w14:textId="77777777" w:rsidR="007E36F2" w:rsidRDefault="007E36F2" w:rsidP="007E36F2">
      <w:pPr>
        <w:pStyle w:val="B1"/>
        <w:rPr>
          <w:rFonts w:hint="eastAsia"/>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2F2567FB" w14:textId="77777777" w:rsidR="007E36F2" w:rsidRDefault="007E36F2" w:rsidP="007E36F2">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4912E29F" w14:textId="77777777" w:rsidR="007E36F2" w:rsidRPr="00C25A65" w:rsidRDefault="007E36F2" w:rsidP="007E36F2">
      <w:pPr>
        <w:pStyle w:val="Heading4"/>
        <w:rPr>
          <w:rFonts w:hint="eastAsia"/>
          <w:lang w:eastAsia="zh-CN"/>
        </w:rPr>
      </w:pPr>
      <w:bookmarkStart w:id="863" w:name="_Toc154698429"/>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63"/>
    </w:p>
    <w:p w14:paraId="748CD0D0" w14:textId="77777777" w:rsidR="007E36F2" w:rsidRDefault="007E36F2" w:rsidP="007E36F2">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5933C0B5" w14:textId="77777777" w:rsidR="007E36F2" w:rsidRDefault="007E36F2" w:rsidP="007E36F2">
      <w:r>
        <w:t>Pre-conditions:</w:t>
      </w:r>
    </w:p>
    <w:p w14:paraId="3174D76A" w14:textId="77777777" w:rsidR="007E36F2" w:rsidRPr="00E77375" w:rsidRDefault="007E36F2" w:rsidP="007E36F2">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6A78DA6B" w14:textId="77777777" w:rsidR="007E36F2" w:rsidRPr="002A0563" w:rsidRDefault="007E36F2" w:rsidP="007E36F2">
      <w:pPr>
        <w:pStyle w:val="B1"/>
        <w:rPr>
          <w:rFonts w:hint="eastAsia"/>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 xml:space="preserve">Video client 1 and </w:t>
      </w:r>
      <w:r w:rsidR="00D91F3D">
        <w:rPr>
          <w:lang w:eastAsia="zh-CN"/>
        </w:rPr>
        <w:t>MCVideo</w:t>
      </w:r>
      <w:r>
        <w:rPr>
          <w:lang w:eastAsia="zh-CN"/>
        </w:rPr>
        <w:t xml:space="preserve"> client 2</w:t>
      </w:r>
      <w:r w:rsidRPr="00954225">
        <w:rPr>
          <w:lang w:eastAsia="zh-CN"/>
        </w:rPr>
        <w:t>.</w:t>
      </w:r>
    </w:p>
    <w:p w14:paraId="39601DB4" w14:textId="77777777" w:rsidR="007E36F2" w:rsidRDefault="007E36F2" w:rsidP="007E36F2">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37604C45" w14:textId="77777777" w:rsidR="007E36F2" w:rsidRDefault="007E36F2" w:rsidP="007E36F2">
      <w:pPr>
        <w:pStyle w:val="TH"/>
      </w:pPr>
      <w:r>
        <w:object w:dxaOrig="8316" w:dyaOrig="3420" w14:anchorId="3694D5B0">
          <v:shape id="_x0000_i1085" type="#_x0000_t75" style="width:415.6pt;height:170.9pt" o:ole="">
            <v:imagedata r:id="rId127" o:title=""/>
          </v:shape>
          <o:OLEObject Type="Embed" ProgID="Visio.Drawing.15" ShapeID="_x0000_i1085" DrawAspect="Content" ObjectID="_1765310998" r:id="rId128"/>
        </w:object>
      </w:r>
    </w:p>
    <w:p w14:paraId="045AD0A8" w14:textId="77777777" w:rsidR="007E36F2" w:rsidRDefault="007E36F2" w:rsidP="007E36F2">
      <w:pPr>
        <w:pStyle w:val="TF"/>
        <w:rPr>
          <w:rFonts w:hint="eastAsia"/>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2B036B7D" w14:textId="77777777" w:rsidR="007E36F2" w:rsidRDefault="007E36F2" w:rsidP="007E36F2">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3D3F6590" w14:textId="77777777" w:rsidR="007E36F2" w:rsidRDefault="007E36F2" w:rsidP="007E36F2">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44282645" w14:textId="77777777" w:rsidR="007E36F2" w:rsidRDefault="007E36F2" w:rsidP="007E36F2">
      <w:pPr>
        <w:pStyle w:val="B1"/>
        <w:rPr>
          <w:rFonts w:hint="eastAsia"/>
          <w:lang w:eastAsia="zh-CN"/>
        </w:rPr>
      </w:pPr>
      <w:r>
        <w:rPr>
          <w:lang w:eastAsia="zh-CN"/>
        </w:rPr>
        <w:t>3.</w:t>
      </w:r>
      <w:r>
        <w:rPr>
          <w:lang w:eastAsia="zh-CN"/>
        </w:rPr>
        <w:tab/>
        <w:t>MCVideo client 1 is notified about the ambient viewing call release.</w:t>
      </w:r>
    </w:p>
    <w:p w14:paraId="5351008E" w14:textId="77777777" w:rsidR="007E36F2" w:rsidRDefault="007E36F2" w:rsidP="007E36F2">
      <w:pPr>
        <w:pStyle w:val="B1"/>
        <w:rPr>
          <w:rFonts w:hint="eastAsia"/>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58F191B" w14:textId="77777777" w:rsidR="007E36F2" w:rsidRDefault="007E36F2" w:rsidP="007E36F2">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3DC312A0" w14:textId="77777777" w:rsidR="007E36F2" w:rsidRDefault="007E36F2" w:rsidP="007E36F2">
      <w:pPr>
        <w:pStyle w:val="B1"/>
        <w:rPr>
          <w:lang w:eastAsia="zh-CN"/>
        </w:rPr>
      </w:pPr>
      <w:r>
        <w:t>6.</w:t>
      </w:r>
      <w:r>
        <w:tab/>
      </w:r>
      <w:r>
        <w:rPr>
          <w:lang w:eastAsia="zh-CN"/>
        </w:rPr>
        <w:t xml:space="preserve">MCVideo client 1 stops </w:t>
      </w:r>
      <w:r w:rsidR="00D91F3D">
        <w:rPr>
          <w:lang w:eastAsia="zh-CN"/>
        </w:rPr>
        <w:t>transmitting</w:t>
      </w:r>
      <w:r>
        <w:rPr>
          <w:lang w:eastAsia="zh-CN"/>
        </w:rPr>
        <w:t xml:space="preserve"> media to MCVideo client 2</w:t>
      </w:r>
      <w:r>
        <w:rPr>
          <w:rFonts w:hint="eastAsia"/>
          <w:lang w:eastAsia="zh-CN"/>
        </w:rPr>
        <w:t>.</w:t>
      </w:r>
    </w:p>
    <w:p w14:paraId="7FAE5A97" w14:textId="77777777" w:rsidR="007E36F2" w:rsidRDefault="007E36F2" w:rsidP="0011731D">
      <w:pPr>
        <w:pStyle w:val="NO"/>
        <w:rPr>
          <w:rFonts w:hint="eastAsia"/>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ED64438" w14:textId="77777777" w:rsidR="007E36F2" w:rsidRPr="00A35E71" w:rsidRDefault="007E36F2" w:rsidP="007E36F2">
      <w:pPr>
        <w:rPr>
          <w:lang w:eastAsia="zh-CN"/>
        </w:rPr>
      </w:pPr>
    </w:p>
    <w:p w14:paraId="5D0411CD" w14:textId="77777777" w:rsidR="007A1471" w:rsidRPr="00AB5FED" w:rsidRDefault="0011731D" w:rsidP="007A1471">
      <w:pPr>
        <w:pStyle w:val="Heading2"/>
      </w:pPr>
      <w:bookmarkStart w:id="864" w:name="_Toc154698430"/>
      <w:r>
        <w:t>7.7</w:t>
      </w:r>
      <w:r w:rsidR="007A1471" w:rsidRPr="00AB5FED">
        <w:tab/>
      </w:r>
      <w:r w:rsidR="007A1471">
        <w:t>Transmission</w:t>
      </w:r>
      <w:r w:rsidR="007A1471" w:rsidRPr="00AB5FED">
        <w:t xml:space="preserve"> control</w:t>
      </w:r>
      <w:bookmarkEnd w:id="812"/>
      <w:bookmarkEnd w:id="813"/>
      <w:bookmarkEnd w:id="814"/>
      <w:bookmarkEnd w:id="815"/>
      <w:bookmarkEnd w:id="816"/>
      <w:bookmarkEnd w:id="864"/>
    </w:p>
    <w:p w14:paraId="002BD02D" w14:textId="77777777" w:rsidR="007A1471" w:rsidRPr="00AB5FED" w:rsidRDefault="0011731D" w:rsidP="007A1471">
      <w:pPr>
        <w:pStyle w:val="Heading3"/>
      </w:pPr>
      <w:bookmarkStart w:id="865" w:name="_Toc428365142"/>
      <w:bookmarkStart w:id="866" w:name="_Toc433209817"/>
      <w:bookmarkStart w:id="867" w:name="_Toc460616140"/>
      <w:bookmarkStart w:id="868" w:name="_Toc460617001"/>
      <w:bookmarkStart w:id="869" w:name="_Toc460662390"/>
      <w:bookmarkStart w:id="870" w:name="_Toc154698431"/>
      <w:r>
        <w:t>7.7</w:t>
      </w:r>
      <w:r w:rsidR="007A1471" w:rsidRPr="00AB5FED">
        <w:t>.1</w:t>
      </w:r>
      <w:r w:rsidR="007A1471" w:rsidRPr="00AB5FED">
        <w:tab/>
      </w:r>
      <w:r w:rsidR="007A1471">
        <w:t>Transmission</w:t>
      </w:r>
      <w:r w:rsidR="007A1471" w:rsidRPr="00AB5FED">
        <w:t xml:space="preserve"> control for on-network MC</w:t>
      </w:r>
      <w:r w:rsidR="007A1471">
        <w:t>Video</w:t>
      </w:r>
      <w:r w:rsidR="007A1471" w:rsidRPr="00AB5FED">
        <w:t xml:space="preserve"> service</w:t>
      </w:r>
      <w:bookmarkEnd w:id="865"/>
      <w:bookmarkEnd w:id="866"/>
      <w:bookmarkEnd w:id="867"/>
      <w:bookmarkEnd w:id="868"/>
      <w:bookmarkEnd w:id="869"/>
      <w:bookmarkEnd w:id="870"/>
    </w:p>
    <w:p w14:paraId="2BDDF4A3" w14:textId="77777777" w:rsidR="007A1471" w:rsidRPr="00AB5FED" w:rsidRDefault="0011731D" w:rsidP="007A1471">
      <w:pPr>
        <w:pStyle w:val="Heading4"/>
      </w:pPr>
      <w:bookmarkStart w:id="871" w:name="_Toc428365143"/>
      <w:bookmarkStart w:id="872" w:name="_Toc433209818"/>
      <w:bookmarkStart w:id="873" w:name="_Toc460616141"/>
      <w:bookmarkStart w:id="874" w:name="_Toc460617002"/>
      <w:bookmarkStart w:id="875" w:name="_Toc460662391"/>
      <w:bookmarkStart w:id="876" w:name="_Toc154698432"/>
      <w:r>
        <w:t>7.7</w:t>
      </w:r>
      <w:r w:rsidR="007A1471" w:rsidRPr="00AB5FED">
        <w:t>.1.1</w:t>
      </w:r>
      <w:r w:rsidR="007A1471" w:rsidRPr="00AB5FED">
        <w:tab/>
      </w:r>
      <w:bookmarkEnd w:id="871"/>
      <w:r w:rsidR="007A1471" w:rsidRPr="00AB5FED">
        <w:t>General</w:t>
      </w:r>
      <w:bookmarkEnd w:id="872"/>
      <w:bookmarkEnd w:id="873"/>
      <w:bookmarkEnd w:id="874"/>
      <w:bookmarkEnd w:id="875"/>
      <w:bookmarkEnd w:id="876"/>
    </w:p>
    <w:p w14:paraId="7CFEE415" w14:textId="77777777" w:rsidR="007A1471" w:rsidRPr="00AB5FED" w:rsidRDefault="007A1471" w:rsidP="007A1471">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5981042C" w14:textId="77777777" w:rsidR="007A1471" w:rsidRPr="00AB5FED" w:rsidRDefault="0011731D" w:rsidP="007A1471">
      <w:pPr>
        <w:pStyle w:val="Heading4"/>
      </w:pPr>
      <w:bookmarkStart w:id="877" w:name="_Toc460616142"/>
      <w:bookmarkStart w:id="878" w:name="_Toc460617003"/>
      <w:bookmarkStart w:id="879" w:name="_Toc460662392"/>
      <w:bookmarkStart w:id="880" w:name="_Toc154698433"/>
      <w:r>
        <w:t>7.7</w:t>
      </w:r>
      <w:r w:rsidR="007A1471" w:rsidRPr="00AB5FED">
        <w:t>.1.2</w:t>
      </w:r>
      <w:r w:rsidR="007A1471" w:rsidRPr="00AB5FED">
        <w:tab/>
        <w:t xml:space="preserve">Information flows for </w:t>
      </w:r>
      <w:r w:rsidR="007A1471">
        <w:t>transmission</w:t>
      </w:r>
      <w:r w:rsidR="007A1471" w:rsidRPr="00AB5FED">
        <w:t xml:space="preserve"> control for on-network</w:t>
      </w:r>
      <w:bookmarkEnd w:id="877"/>
      <w:bookmarkEnd w:id="878"/>
      <w:bookmarkEnd w:id="879"/>
      <w:bookmarkEnd w:id="880"/>
    </w:p>
    <w:p w14:paraId="4589E047" w14:textId="77777777" w:rsidR="007A1471" w:rsidRPr="00AB5FED" w:rsidRDefault="0011731D" w:rsidP="007A1471">
      <w:pPr>
        <w:pStyle w:val="Heading5"/>
      </w:pPr>
      <w:bookmarkStart w:id="881" w:name="_Toc460616143"/>
      <w:bookmarkStart w:id="882" w:name="_Toc460617004"/>
      <w:bookmarkStart w:id="883" w:name="_Toc465162630"/>
      <w:bookmarkStart w:id="884" w:name="_Toc154698434"/>
      <w:r>
        <w:t>7.7</w:t>
      </w:r>
      <w:r w:rsidR="007A1471" w:rsidRPr="00AB5FED">
        <w:t>.1.2.1</w:t>
      </w:r>
      <w:r w:rsidR="007A1471" w:rsidRPr="00AB5FED">
        <w:tab/>
        <w:t>General</w:t>
      </w:r>
      <w:bookmarkEnd w:id="881"/>
      <w:bookmarkEnd w:id="882"/>
      <w:bookmarkEnd w:id="883"/>
      <w:bookmarkEnd w:id="884"/>
    </w:p>
    <w:p w14:paraId="556DEAE5" w14:textId="77777777" w:rsidR="007A1471" w:rsidRPr="00AB5FED" w:rsidRDefault="007A1471" w:rsidP="007A1471">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4D92AA1" w14:textId="77777777" w:rsidR="007A1471" w:rsidRPr="00AB5FED" w:rsidRDefault="007A1471" w:rsidP="007A1471">
      <w:r w:rsidRPr="00AB5FED">
        <w:t xml:space="preserve">Some </w:t>
      </w:r>
      <w:r>
        <w:t>transmission</w:t>
      </w:r>
      <w:r w:rsidRPr="00AB5FED">
        <w:t xml:space="preserve"> control information flows can also piggyback call control information flows to provide efficient call setup and clearing:</w:t>
      </w:r>
    </w:p>
    <w:p w14:paraId="4A4561B7" w14:textId="77777777" w:rsidR="007A1471" w:rsidRPr="00AB5FED" w:rsidRDefault="007A1471" w:rsidP="007A1471">
      <w:pPr>
        <w:pStyle w:val="B1"/>
      </w:pPr>
      <w:r w:rsidRPr="00AB5FED">
        <w:t>-</w:t>
      </w:r>
      <w:r w:rsidRPr="00AB5FED">
        <w:tab/>
        <w:t xml:space="preserve">Call setup request is optionally carried in </w:t>
      </w:r>
      <w:r>
        <w:t>transmit media</w:t>
      </w:r>
      <w:r w:rsidRPr="00AB5FED">
        <w:t xml:space="preserve"> request (uplink); and</w:t>
      </w:r>
    </w:p>
    <w:p w14:paraId="62C293CD" w14:textId="77777777" w:rsidR="007A1471" w:rsidRPr="00AB5FED" w:rsidRDefault="007A1471" w:rsidP="007A1471">
      <w:pPr>
        <w:pStyle w:val="B1"/>
      </w:pPr>
      <w:r w:rsidRPr="00AB5FED">
        <w:t>-</w:t>
      </w:r>
      <w:r w:rsidRPr="00AB5FED">
        <w:tab/>
        <w:t xml:space="preserve">Call release request is optionally carried in </w:t>
      </w:r>
      <w:r>
        <w:t xml:space="preserve">media transmission </w:t>
      </w:r>
      <w:r w:rsidRPr="00AB5FED">
        <w:t>release (uplink).</w:t>
      </w:r>
    </w:p>
    <w:p w14:paraId="5DAD1602" w14:textId="77777777" w:rsidR="007A1471" w:rsidRPr="00AB5FED" w:rsidRDefault="0011731D" w:rsidP="007A1471">
      <w:pPr>
        <w:pStyle w:val="Heading5"/>
      </w:pPr>
      <w:bookmarkStart w:id="885" w:name="_Toc460616144"/>
      <w:bookmarkStart w:id="886" w:name="_Toc460617005"/>
      <w:bookmarkStart w:id="887" w:name="_Toc465162631"/>
      <w:bookmarkStart w:id="888" w:name="_Toc154698435"/>
      <w:r>
        <w:t>7.7</w:t>
      </w:r>
      <w:r w:rsidR="007A1471" w:rsidRPr="00AB5FED">
        <w:t>.1.2.2</w:t>
      </w:r>
      <w:r w:rsidR="007A1471" w:rsidRPr="00AB5FED">
        <w:tab/>
      </w:r>
      <w:r w:rsidR="007A1471">
        <w:t>Transmit media</w:t>
      </w:r>
      <w:r w:rsidR="007A1471" w:rsidRPr="00AB5FED">
        <w:t xml:space="preserve"> request</w:t>
      </w:r>
      <w:bookmarkEnd w:id="885"/>
      <w:bookmarkEnd w:id="886"/>
      <w:bookmarkEnd w:id="887"/>
      <w:bookmarkEnd w:id="888"/>
    </w:p>
    <w:p w14:paraId="54323234" w14:textId="77777777" w:rsidR="007A1471" w:rsidRPr="00AB5FED" w:rsidRDefault="007A1471" w:rsidP="007A1471">
      <w:r w:rsidRPr="00AB5FED">
        <w:t>Table </w:t>
      </w:r>
      <w:r w:rsidR="0011731D">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24BCC8D0" w14:textId="77777777" w:rsidR="007A1471" w:rsidRPr="00AB5FED" w:rsidRDefault="007A1471" w:rsidP="007A1471">
      <w:pPr>
        <w:pStyle w:val="TH"/>
        <w:rPr>
          <w:lang w:val="en-US"/>
        </w:rPr>
      </w:pPr>
      <w:r w:rsidRPr="00AB5FED">
        <w:t>Table </w:t>
      </w:r>
      <w:r w:rsidR="0011731D">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46E99C08"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97097D2"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F7D3F55"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39D63" w14:textId="77777777" w:rsidR="007A1471" w:rsidRPr="00AB5FED" w:rsidRDefault="007A1471" w:rsidP="007A1471">
            <w:pPr>
              <w:pStyle w:val="TAH"/>
            </w:pPr>
            <w:r w:rsidRPr="00AB5FED">
              <w:t>Description</w:t>
            </w:r>
          </w:p>
        </w:tc>
      </w:tr>
      <w:tr w:rsidR="007A1471" w:rsidRPr="00AB5FED" w14:paraId="6DFC032E"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0B13BA2C" w14:textId="77777777" w:rsidR="007A1471" w:rsidRPr="00AB5FED" w:rsidRDefault="007A1471" w:rsidP="007A1471">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ED9E69B" w14:textId="77777777" w:rsidR="007A1471" w:rsidRPr="00AB5FED" w:rsidRDefault="007A1471" w:rsidP="007A1471">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079C3" w14:textId="77777777" w:rsidR="007A1471" w:rsidRPr="00AB5FED" w:rsidRDefault="007A1471" w:rsidP="007A1471">
            <w:pPr>
              <w:pStyle w:val="TAL"/>
            </w:pPr>
            <w:r>
              <w:t xml:space="preserve">Identity of the user whose media </w:t>
            </w:r>
            <w:r w:rsidR="00D91F3D">
              <w:t>transmission</w:t>
            </w:r>
            <w:r>
              <w:t xml:space="preserve"> is requested</w:t>
            </w:r>
          </w:p>
        </w:tc>
      </w:tr>
      <w:tr w:rsidR="007A1471" w:rsidRPr="00AB5FED" w14:paraId="3DCACF44"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812F7A4"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AB33934"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645A7" w14:textId="77777777" w:rsidR="007A1471" w:rsidRPr="00AB5FED" w:rsidRDefault="007A1471" w:rsidP="007A1471">
            <w:pPr>
              <w:pStyle w:val="TAL"/>
            </w:pPr>
            <w:r w:rsidRPr="00AB5FED">
              <w:t>Identifies the communication, e.g. by identifying the media flow within a media multiplex, present only if media multiplexing</w:t>
            </w:r>
          </w:p>
        </w:tc>
      </w:tr>
      <w:tr w:rsidR="00A5276B" w:rsidRPr="00AB5FED" w14:paraId="064E5034"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87E3501" w14:textId="77777777" w:rsidR="00A5276B" w:rsidRDefault="00A5276B" w:rsidP="00A5276B">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0CC41DEA" w14:textId="77777777" w:rsidR="00A5276B" w:rsidRPr="00AB5FED" w:rsidRDefault="00A5276B" w:rsidP="00A5276B">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BC5679" w14:textId="77777777" w:rsidR="00A5276B" w:rsidRPr="00AB5FED" w:rsidRDefault="00A5276B" w:rsidP="00A5276B">
            <w:pPr>
              <w:pStyle w:val="TAL"/>
            </w:pPr>
            <w:r>
              <w:rPr>
                <w:rFonts w:hint="eastAsia"/>
                <w:lang w:eastAsia="zh-CN"/>
              </w:rPr>
              <w:t>Priority</w:t>
            </w:r>
            <w:r>
              <w:rPr>
                <w:lang w:eastAsia="zh-CN"/>
              </w:rPr>
              <w:t xml:space="preserve"> of the media</w:t>
            </w:r>
          </w:p>
        </w:tc>
      </w:tr>
    </w:tbl>
    <w:p w14:paraId="0567921E" w14:textId="77777777" w:rsidR="007A1471" w:rsidRPr="00AB5FED" w:rsidRDefault="007A1471" w:rsidP="007A1471"/>
    <w:p w14:paraId="715D375A" w14:textId="77777777" w:rsidR="007A1471" w:rsidRPr="00AB5FED" w:rsidRDefault="0011731D" w:rsidP="007A1471">
      <w:pPr>
        <w:pStyle w:val="Heading5"/>
      </w:pPr>
      <w:bookmarkStart w:id="889" w:name="_Toc460616145"/>
      <w:bookmarkStart w:id="890" w:name="_Toc460617006"/>
      <w:bookmarkStart w:id="891" w:name="_Toc465162632"/>
      <w:bookmarkStart w:id="892" w:name="_Toc154698436"/>
      <w:r>
        <w:lastRenderedPageBreak/>
        <w:t>7.7</w:t>
      </w:r>
      <w:r w:rsidR="007A1471" w:rsidRPr="00AB5FED">
        <w:t>.1.2.3</w:t>
      </w:r>
      <w:r w:rsidR="007A1471" w:rsidRPr="00AB5FED">
        <w:tab/>
      </w:r>
      <w:r w:rsidR="007A1471">
        <w:t>Transmit media</w:t>
      </w:r>
      <w:r w:rsidR="007A1471" w:rsidRPr="00AB5FED">
        <w:t xml:space="preserve"> granted</w:t>
      </w:r>
      <w:bookmarkEnd w:id="889"/>
      <w:bookmarkEnd w:id="890"/>
      <w:bookmarkEnd w:id="891"/>
      <w:bookmarkEnd w:id="892"/>
    </w:p>
    <w:p w14:paraId="20216937" w14:textId="77777777" w:rsidR="007A1471" w:rsidRPr="00AB5FED" w:rsidRDefault="007A1471" w:rsidP="007A1471">
      <w:r w:rsidRPr="00AB5FED">
        <w:t>Table </w:t>
      </w:r>
      <w:r w:rsidR="0011731D">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3CCE1DA6" w14:textId="77777777" w:rsidR="007A1471" w:rsidRPr="00AB5FED" w:rsidRDefault="007A1471" w:rsidP="007A1471">
      <w:pPr>
        <w:pStyle w:val="TH"/>
        <w:rPr>
          <w:lang w:val="en-US"/>
        </w:rPr>
      </w:pPr>
      <w:r w:rsidRPr="00AB5FED">
        <w:t>Table </w:t>
      </w:r>
      <w:r w:rsidR="0011731D">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2D0E7AA4"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4A544BC3"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EEB453E"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C275A" w14:textId="77777777" w:rsidR="007A1471" w:rsidRPr="00AB5FED" w:rsidRDefault="007A1471" w:rsidP="007A1471">
            <w:pPr>
              <w:pStyle w:val="TAH"/>
            </w:pPr>
            <w:r w:rsidRPr="00AB5FED">
              <w:t>Description</w:t>
            </w:r>
          </w:p>
        </w:tc>
      </w:tr>
      <w:tr w:rsidR="007A1471" w:rsidRPr="00AB5FED" w14:paraId="2B1CC899"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1F83C257"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CC35880"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6F8A0" w14:textId="77777777" w:rsidR="007A1471" w:rsidRPr="00AB5FED" w:rsidRDefault="007A1471" w:rsidP="007A1471">
            <w:pPr>
              <w:pStyle w:val="TAL"/>
            </w:pPr>
            <w:r w:rsidRPr="00AB5FED">
              <w:t>Identifies the communication, e.g. by identifying the media flow within a media multiplex, present only if media multiplexing</w:t>
            </w:r>
          </w:p>
        </w:tc>
      </w:tr>
      <w:tr w:rsidR="007A1471" w:rsidRPr="00AB5FED" w14:paraId="5FB43E2F"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0A487173" w14:textId="77777777" w:rsidR="007A1471" w:rsidRPr="00AB5FED" w:rsidRDefault="007A1471" w:rsidP="007A1471">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834F06B"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7EFB8" w14:textId="77777777" w:rsidR="007A1471" w:rsidRPr="00AB5FED" w:rsidRDefault="007A1471" w:rsidP="007A1471">
            <w:pPr>
              <w:pStyle w:val="TAL"/>
            </w:pPr>
            <w:r w:rsidRPr="00AB5FED">
              <w:t xml:space="preserve">Indicates if acknowledgement from the </w:t>
            </w:r>
            <w:r>
              <w:t>transmission control</w:t>
            </w:r>
            <w:r w:rsidRPr="00AB5FED">
              <w:t xml:space="preserve"> participant is required</w:t>
            </w:r>
          </w:p>
        </w:tc>
      </w:tr>
    </w:tbl>
    <w:p w14:paraId="20C270D6" w14:textId="77777777" w:rsidR="007A1471" w:rsidRPr="00AB5FED" w:rsidRDefault="007A1471" w:rsidP="007A1471"/>
    <w:p w14:paraId="5E6F7A76" w14:textId="77777777" w:rsidR="007A1471" w:rsidRPr="00AB5FED" w:rsidRDefault="0011731D" w:rsidP="007A1471">
      <w:pPr>
        <w:pStyle w:val="Heading5"/>
      </w:pPr>
      <w:bookmarkStart w:id="893" w:name="_Toc460616146"/>
      <w:bookmarkStart w:id="894" w:name="_Toc460617007"/>
      <w:bookmarkStart w:id="895" w:name="_Toc465162633"/>
      <w:bookmarkStart w:id="896" w:name="_Toc154698437"/>
      <w:r>
        <w:t>7.7</w:t>
      </w:r>
      <w:r w:rsidR="007A1471" w:rsidRPr="00AB5FED">
        <w:t>.1.2.4</w:t>
      </w:r>
      <w:r w:rsidR="007A1471" w:rsidRPr="00AB5FED">
        <w:tab/>
      </w:r>
      <w:r w:rsidR="007A1471">
        <w:t>Transmit media</w:t>
      </w:r>
      <w:r w:rsidR="007A1471" w:rsidRPr="00AB5FED">
        <w:t xml:space="preserve"> rejected</w:t>
      </w:r>
      <w:bookmarkEnd w:id="893"/>
      <w:bookmarkEnd w:id="894"/>
      <w:bookmarkEnd w:id="895"/>
      <w:bookmarkEnd w:id="896"/>
    </w:p>
    <w:p w14:paraId="75B9EDF6" w14:textId="77777777" w:rsidR="007A1471" w:rsidRPr="00AB5FED" w:rsidRDefault="007A1471" w:rsidP="007A1471">
      <w:r w:rsidRPr="00AB5FED">
        <w:t>Table </w:t>
      </w:r>
      <w:r w:rsidR="0011731D">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78EAE230" w14:textId="77777777" w:rsidR="007A1471" w:rsidRPr="00AB5FED" w:rsidRDefault="007A1471" w:rsidP="007A1471">
      <w:pPr>
        <w:pStyle w:val="TH"/>
        <w:rPr>
          <w:lang w:val="en-US"/>
        </w:rPr>
      </w:pPr>
      <w:r w:rsidRPr="00AB5FED">
        <w:t>Table </w:t>
      </w:r>
      <w:r w:rsidR="0011731D">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134A3F9F"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65F433F6"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47A4D31"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02F10" w14:textId="77777777" w:rsidR="007A1471" w:rsidRPr="00AB5FED" w:rsidRDefault="007A1471" w:rsidP="007A1471">
            <w:pPr>
              <w:pStyle w:val="TAH"/>
            </w:pPr>
            <w:r w:rsidRPr="00AB5FED">
              <w:t>Description</w:t>
            </w:r>
          </w:p>
        </w:tc>
      </w:tr>
      <w:tr w:rsidR="007A1471" w:rsidRPr="00AB5FED" w14:paraId="040D4A51"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2778331"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DF0ACC4"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0BD5B" w14:textId="77777777" w:rsidR="007A1471" w:rsidRPr="00AB5FED" w:rsidRDefault="007A1471" w:rsidP="007A1471">
            <w:pPr>
              <w:pStyle w:val="TAL"/>
            </w:pPr>
            <w:r w:rsidRPr="00AB5FED">
              <w:t>Identifies the communication, e.g. by identifying the media flow within a media multiplex, present only if media multiplexing</w:t>
            </w:r>
          </w:p>
        </w:tc>
      </w:tr>
      <w:tr w:rsidR="007A1471" w:rsidRPr="00AB5FED" w14:paraId="11B4F702"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0CE8BB74" w14:textId="77777777" w:rsidR="007A1471" w:rsidRPr="00AB5FED" w:rsidRDefault="007A1471" w:rsidP="007A1471">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576C0331"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35587" w14:textId="77777777" w:rsidR="007A1471" w:rsidRPr="00AB5FED" w:rsidRDefault="007A1471" w:rsidP="007A1471">
            <w:pPr>
              <w:pStyle w:val="TAL"/>
            </w:pPr>
            <w:r w:rsidRPr="00AB5FED">
              <w:t xml:space="preserve">Indicates the cause for </w:t>
            </w:r>
            <w:r>
              <w:t>transmit media</w:t>
            </w:r>
            <w:r w:rsidRPr="00AB5FED">
              <w:t xml:space="preserve"> rejection</w:t>
            </w:r>
          </w:p>
        </w:tc>
      </w:tr>
      <w:tr w:rsidR="007A1471" w:rsidRPr="00AB5FED" w14:paraId="24AB98BE"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6674CED5" w14:textId="77777777" w:rsidR="007A1471" w:rsidRPr="00AB5FED" w:rsidRDefault="007A1471" w:rsidP="007A1471">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A2FA9AE"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C0F" w14:textId="77777777" w:rsidR="007A1471" w:rsidRPr="00AB5FED" w:rsidRDefault="007A1471" w:rsidP="007A1471">
            <w:pPr>
              <w:pStyle w:val="TAL"/>
            </w:pPr>
            <w:r w:rsidRPr="00AB5FED">
              <w:t xml:space="preserve">Indicates if acknowledgement from the </w:t>
            </w:r>
            <w:r>
              <w:t>transmission control</w:t>
            </w:r>
            <w:r w:rsidRPr="00AB5FED">
              <w:t xml:space="preserve"> participant is required</w:t>
            </w:r>
          </w:p>
        </w:tc>
      </w:tr>
    </w:tbl>
    <w:p w14:paraId="660F7AD4" w14:textId="77777777" w:rsidR="007A1471" w:rsidRPr="00AB5FED" w:rsidRDefault="007A1471" w:rsidP="007A1471"/>
    <w:p w14:paraId="7AE7F922" w14:textId="77777777" w:rsidR="007A1471" w:rsidRPr="00AB5FED" w:rsidRDefault="0011731D" w:rsidP="007A1471">
      <w:pPr>
        <w:pStyle w:val="Heading5"/>
      </w:pPr>
      <w:bookmarkStart w:id="897" w:name="_Toc154698438"/>
      <w:r>
        <w:t>7.7</w:t>
      </w:r>
      <w:r w:rsidR="007A1471" w:rsidRPr="00AB5FED">
        <w:t>.1.2.</w:t>
      </w:r>
      <w:r w:rsidR="007A1471">
        <w:t>5</w:t>
      </w:r>
      <w:r w:rsidR="007A1471" w:rsidRPr="00AB5FED">
        <w:tab/>
      </w:r>
      <w:r w:rsidR="007A1471">
        <w:t xml:space="preserve">Media </w:t>
      </w:r>
      <w:r w:rsidR="00D91F3D">
        <w:t>transmission</w:t>
      </w:r>
      <w:r w:rsidR="007A1471">
        <w:t xml:space="preserve"> notification</w:t>
      </w:r>
      <w:bookmarkEnd w:id="897"/>
    </w:p>
    <w:p w14:paraId="304D74E7" w14:textId="77777777" w:rsidR="007A1471" w:rsidRPr="00AB5FED" w:rsidRDefault="007A1471" w:rsidP="007A1471">
      <w:r w:rsidRPr="00AB5FED">
        <w:t>Table </w:t>
      </w:r>
      <w:r w:rsidR="0011731D">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268A9CF5" w14:textId="77777777" w:rsidR="007A1471" w:rsidRPr="00AB5FED" w:rsidRDefault="007A1471" w:rsidP="007A1471">
      <w:pPr>
        <w:pStyle w:val="TH"/>
        <w:rPr>
          <w:lang w:val="en-US"/>
        </w:rPr>
      </w:pPr>
      <w:r w:rsidRPr="00AB5FED">
        <w:t>Table </w:t>
      </w:r>
      <w:r w:rsidR="0011731D">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4F75FBFC"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EB43115"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1CBB072"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D9A3" w14:textId="77777777" w:rsidR="007A1471" w:rsidRPr="00AB5FED" w:rsidRDefault="007A1471" w:rsidP="007A1471">
            <w:pPr>
              <w:pStyle w:val="TAH"/>
            </w:pPr>
            <w:r w:rsidRPr="00AB5FED">
              <w:t>Description</w:t>
            </w:r>
          </w:p>
        </w:tc>
      </w:tr>
      <w:tr w:rsidR="007A1471" w:rsidRPr="00AB5FED" w14:paraId="48E5A611"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C50CE1B" w14:textId="77777777" w:rsidR="007A1471" w:rsidRPr="00AB5FED" w:rsidRDefault="007A1471" w:rsidP="007A1471">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2FFE0AA" w14:textId="77777777" w:rsidR="007A1471" w:rsidRPr="00AB5FED" w:rsidRDefault="007A1471" w:rsidP="007A1471">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AA129" w14:textId="77777777" w:rsidR="007A1471" w:rsidRPr="00AB5FED" w:rsidRDefault="007A1471" w:rsidP="007A1471">
            <w:pPr>
              <w:pStyle w:val="TAL"/>
            </w:pPr>
            <w:r>
              <w:t>Identity of the user who is transmitting the media</w:t>
            </w:r>
          </w:p>
        </w:tc>
      </w:tr>
      <w:tr w:rsidR="007A1471" w:rsidRPr="00AB5FED" w14:paraId="0EF24AAB"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D20C3E7"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D0833B5"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B488D6" w14:textId="77777777" w:rsidR="007A1471" w:rsidRPr="00AB5FED" w:rsidRDefault="007A1471" w:rsidP="007A1471">
            <w:pPr>
              <w:pStyle w:val="TAL"/>
            </w:pPr>
            <w:r w:rsidRPr="00AB5FED">
              <w:t>Identifies the communication, e.g. by identifying the media flow within a media multiplex, present only if media multiplexing</w:t>
            </w:r>
          </w:p>
        </w:tc>
      </w:tr>
    </w:tbl>
    <w:p w14:paraId="00273C32" w14:textId="77777777" w:rsidR="007A1471" w:rsidRPr="00AB5FED" w:rsidRDefault="007A1471" w:rsidP="007A1471"/>
    <w:p w14:paraId="7C3CF4DF" w14:textId="77777777" w:rsidR="007A1471" w:rsidRPr="00AB5FED" w:rsidRDefault="0011731D" w:rsidP="007A1471">
      <w:pPr>
        <w:pStyle w:val="Heading5"/>
      </w:pPr>
      <w:bookmarkStart w:id="898" w:name="_Toc154698439"/>
      <w:r>
        <w:t>7.7</w:t>
      </w:r>
      <w:r w:rsidR="007A1471" w:rsidRPr="00AB5FED">
        <w:t>.1.2.</w:t>
      </w:r>
      <w:r w:rsidR="007A1471">
        <w:t>6</w:t>
      </w:r>
      <w:r w:rsidR="007A1471" w:rsidRPr="00AB5FED">
        <w:tab/>
      </w:r>
      <w:r w:rsidR="007A1471">
        <w:t>Receive media request</w:t>
      </w:r>
      <w:bookmarkEnd w:id="898"/>
    </w:p>
    <w:p w14:paraId="498AFD62" w14:textId="77777777" w:rsidR="007A1471" w:rsidRPr="00AB5FED" w:rsidRDefault="007A1471" w:rsidP="007A1471">
      <w:r w:rsidRPr="00AB5FED">
        <w:t>Table </w:t>
      </w:r>
      <w:r w:rsidR="0011731D">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74276FE4" w14:textId="77777777" w:rsidR="007A1471" w:rsidRPr="00AB5FED" w:rsidRDefault="007A1471" w:rsidP="007A1471">
      <w:pPr>
        <w:pStyle w:val="TH"/>
        <w:rPr>
          <w:lang w:val="en-US"/>
        </w:rPr>
      </w:pPr>
      <w:r w:rsidRPr="00AB5FED">
        <w:t>Table </w:t>
      </w:r>
      <w:r w:rsidR="0011731D">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10D79969"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7FC6F1F"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A3FC451"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B18EA" w14:textId="77777777" w:rsidR="007A1471" w:rsidRPr="00AB5FED" w:rsidRDefault="007A1471" w:rsidP="007A1471">
            <w:pPr>
              <w:pStyle w:val="TAH"/>
            </w:pPr>
            <w:r w:rsidRPr="00AB5FED">
              <w:t>Description</w:t>
            </w:r>
          </w:p>
        </w:tc>
      </w:tr>
      <w:tr w:rsidR="007A1471" w:rsidRPr="00AB5FED" w14:paraId="7F5B905C"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3A2500CD" w14:textId="77777777" w:rsidR="007A1471" w:rsidRPr="00AB5FED" w:rsidRDefault="007A1471" w:rsidP="007A1471">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9C8008" w14:textId="77777777" w:rsidR="007A1471" w:rsidRPr="00AB5FED" w:rsidRDefault="007A1471" w:rsidP="007A1471">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8784A" w14:textId="77777777" w:rsidR="007A1471" w:rsidRPr="00AB5FED" w:rsidRDefault="007A1471" w:rsidP="007A1471">
            <w:pPr>
              <w:pStyle w:val="TAL"/>
            </w:pPr>
            <w:r>
              <w:t>Identity of the user who is requesting the reception of the media</w:t>
            </w:r>
          </w:p>
        </w:tc>
      </w:tr>
      <w:tr w:rsidR="007A1471" w:rsidRPr="00AB5FED" w14:paraId="5DCA0C51"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6BE25AF" w14:textId="77777777" w:rsidR="007A1471" w:rsidRDefault="007A1471" w:rsidP="007A1471">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77B8ABF9" w14:textId="77777777" w:rsidR="007A1471" w:rsidRPr="00AB5FED" w:rsidRDefault="007A1471" w:rsidP="007A1471">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AA63F9" w14:textId="77777777" w:rsidR="007A1471" w:rsidRDefault="007A1471" w:rsidP="007A1471">
            <w:pPr>
              <w:pStyle w:val="TAL"/>
            </w:pPr>
            <w:r>
              <w:t>Identify of the user who is transmitting the media</w:t>
            </w:r>
          </w:p>
        </w:tc>
      </w:tr>
      <w:tr w:rsidR="007A1471" w:rsidRPr="00AB5FED" w14:paraId="73C47EEE"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B47567F"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ACE1329"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2019A" w14:textId="77777777" w:rsidR="007A1471" w:rsidRPr="00AB5FED" w:rsidRDefault="007A1471" w:rsidP="007A1471">
            <w:pPr>
              <w:pStyle w:val="TAL"/>
            </w:pPr>
            <w:r w:rsidRPr="00AB5FED">
              <w:t>Identifies the communication, e.g. by identifying the media flow within a media multiplex, present only if media multiplexing</w:t>
            </w:r>
          </w:p>
        </w:tc>
      </w:tr>
    </w:tbl>
    <w:p w14:paraId="544678C1" w14:textId="77777777" w:rsidR="007A1471" w:rsidRPr="00AB5FED" w:rsidRDefault="007A1471" w:rsidP="007A1471"/>
    <w:p w14:paraId="2E936D8A" w14:textId="77777777" w:rsidR="007A1471" w:rsidRPr="00AB5FED" w:rsidRDefault="0011731D" w:rsidP="007A1471">
      <w:pPr>
        <w:pStyle w:val="Heading5"/>
      </w:pPr>
      <w:bookmarkStart w:id="899" w:name="_Toc154698440"/>
      <w:r>
        <w:lastRenderedPageBreak/>
        <w:t>7.7</w:t>
      </w:r>
      <w:r w:rsidR="007A1471" w:rsidRPr="00AB5FED">
        <w:t>.1.2.</w:t>
      </w:r>
      <w:r w:rsidR="007A1471">
        <w:t>7</w:t>
      </w:r>
      <w:r w:rsidR="007A1471" w:rsidRPr="00AB5FED">
        <w:tab/>
      </w:r>
      <w:r w:rsidR="007A1471">
        <w:t>Receive media response</w:t>
      </w:r>
      <w:bookmarkEnd w:id="899"/>
    </w:p>
    <w:p w14:paraId="68DE1069" w14:textId="77777777" w:rsidR="007A1471" w:rsidRPr="00AB5FED" w:rsidRDefault="007A1471" w:rsidP="007A1471">
      <w:r w:rsidRPr="00AB5FED">
        <w:t>Table </w:t>
      </w:r>
      <w:r w:rsidR="0011731D">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2A287EB6" w14:textId="77777777" w:rsidR="007A1471" w:rsidRPr="00AB5FED" w:rsidRDefault="007A1471" w:rsidP="007A1471">
      <w:pPr>
        <w:pStyle w:val="TH"/>
        <w:rPr>
          <w:lang w:val="en-US"/>
        </w:rPr>
      </w:pPr>
      <w:r w:rsidRPr="00AB5FED">
        <w:t>Table </w:t>
      </w:r>
      <w:r w:rsidR="0011731D">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35307526"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6E91DB8A"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A02BA6"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77C82" w14:textId="77777777" w:rsidR="007A1471" w:rsidRPr="00AB5FED" w:rsidRDefault="007A1471" w:rsidP="007A1471">
            <w:pPr>
              <w:pStyle w:val="TAH"/>
            </w:pPr>
            <w:r w:rsidRPr="00AB5FED">
              <w:t>Description</w:t>
            </w:r>
          </w:p>
        </w:tc>
      </w:tr>
      <w:tr w:rsidR="007A1471" w:rsidRPr="00AB5FED" w14:paraId="36E2DB79"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1F0AF831" w14:textId="77777777" w:rsidR="007A1471" w:rsidRPr="00AB5FED" w:rsidRDefault="007A1471" w:rsidP="007A1471">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02E02AEC" w14:textId="77777777" w:rsidR="007A1471" w:rsidRPr="00AB5FED" w:rsidRDefault="007A1471" w:rsidP="007A1471">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DB5F45" w14:textId="77777777" w:rsidR="007A1471" w:rsidRPr="00AB5FED" w:rsidRDefault="007A1471" w:rsidP="007A1471">
            <w:pPr>
              <w:pStyle w:val="TAL"/>
            </w:pPr>
            <w:r>
              <w:t>Indicates whether media reception is possible as per the request</w:t>
            </w:r>
          </w:p>
        </w:tc>
      </w:tr>
      <w:tr w:rsidR="007A1471" w:rsidRPr="00AB5FED" w14:paraId="770BE82E"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380A6FAC" w14:textId="77777777" w:rsidR="007A1471" w:rsidRDefault="007A1471" w:rsidP="007A1471">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036AF49A"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3666A0" w14:textId="77777777" w:rsidR="007A1471" w:rsidRDefault="007A1471" w:rsidP="007A1471">
            <w:pPr>
              <w:pStyle w:val="TAL"/>
            </w:pPr>
            <w:r w:rsidRPr="00AB5FED">
              <w:t xml:space="preserve">Indicates the cause for </w:t>
            </w:r>
            <w:r>
              <w:t>rejecting the media receive request</w:t>
            </w:r>
          </w:p>
        </w:tc>
      </w:tr>
      <w:tr w:rsidR="007A1471" w:rsidRPr="00AB5FED" w14:paraId="0FBE67DF"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1ED727AC"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F19A7CF"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77E20" w14:textId="77777777" w:rsidR="007A1471" w:rsidRPr="00AB5FED" w:rsidRDefault="007A1471" w:rsidP="007A1471">
            <w:pPr>
              <w:pStyle w:val="TAL"/>
            </w:pPr>
            <w:r w:rsidRPr="00AB5FED">
              <w:t>Identifies the communication, e.g. by identifying the media flow within a media multiplex, present only if media multiplexing</w:t>
            </w:r>
          </w:p>
        </w:tc>
      </w:tr>
    </w:tbl>
    <w:p w14:paraId="16A38C1D" w14:textId="77777777" w:rsidR="007A1471" w:rsidRDefault="007A1471" w:rsidP="007A1471"/>
    <w:p w14:paraId="1B42ED8F" w14:textId="77777777" w:rsidR="007A1471" w:rsidRPr="00AB5FED" w:rsidRDefault="0011731D" w:rsidP="007A1471">
      <w:pPr>
        <w:pStyle w:val="Heading5"/>
      </w:pPr>
      <w:bookmarkStart w:id="900" w:name="_Toc154698441"/>
      <w:r>
        <w:t>7.7</w:t>
      </w:r>
      <w:r w:rsidR="007A1471" w:rsidRPr="00AB5FED">
        <w:t>.1.2.</w:t>
      </w:r>
      <w:r w:rsidR="007A1471">
        <w:t>8</w:t>
      </w:r>
      <w:r w:rsidR="007A1471" w:rsidRPr="00AB5FED">
        <w:tab/>
      </w:r>
      <w:r w:rsidR="007A1471">
        <w:t>Media reception notification</w:t>
      </w:r>
      <w:bookmarkEnd w:id="900"/>
    </w:p>
    <w:p w14:paraId="71A04330" w14:textId="77777777" w:rsidR="007A1471" w:rsidRPr="00AB5FED" w:rsidRDefault="007A1471" w:rsidP="007A1471">
      <w:r w:rsidRPr="00AB5FED">
        <w:t>Table </w:t>
      </w:r>
      <w:r w:rsidR="0011731D">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2C3E8A24" w14:textId="77777777" w:rsidR="007A1471" w:rsidRPr="00AB5FED" w:rsidRDefault="007A1471" w:rsidP="007A1471">
      <w:pPr>
        <w:pStyle w:val="TH"/>
        <w:rPr>
          <w:lang w:val="en-US"/>
        </w:rPr>
      </w:pPr>
      <w:r w:rsidRPr="00AB5FED">
        <w:t>Table </w:t>
      </w:r>
      <w:r w:rsidR="0011731D">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36BEBBEA"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6464ABC"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AE0F54"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EB4E7" w14:textId="77777777" w:rsidR="007A1471" w:rsidRPr="00AB5FED" w:rsidRDefault="007A1471" w:rsidP="007A1471">
            <w:pPr>
              <w:pStyle w:val="TAH"/>
            </w:pPr>
            <w:r w:rsidRPr="00AB5FED">
              <w:t>Description</w:t>
            </w:r>
          </w:p>
        </w:tc>
      </w:tr>
      <w:tr w:rsidR="007A1471" w:rsidRPr="00AB5FED" w14:paraId="194F6882"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4E3BE11D" w14:textId="77777777" w:rsidR="007A1471" w:rsidRPr="00AB5FED" w:rsidRDefault="007A1471" w:rsidP="007A1471">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A37FEF5" w14:textId="77777777" w:rsidR="007A1471" w:rsidRPr="00AB5FED" w:rsidRDefault="007A1471" w:rsidP="007A1471">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3CECA7" w14:textId="77777777" w:rsidR="007A1471" w:rsidRPr="00AB5FED" w:rsidRDefault="007A1471" w:rsidP="007A1471">
            <w:pPr>
              <w:pStyle w:val="TAL"/>
            </w:pPr>
            <w:r>
              <w:t>Identity of the user who is receiving the media</w:t>
            </w:r>
          </w:p>
        </w:tc>
      </w:tr>
      <w:tr w:rsidR="007A1471" w:rsidRPr="00AB5FED" w14:paraId="7ABC06EC"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166912A8"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7FD6453"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A992" w14:textId="77777777" w:rsidR="007A1471" w:rsidRPr="00AB5FED" w:rsidRDefault="007A1471" w:rsidP="007A1471">
            <w:pPr>
              <w:pStyle w:val="TAL"/>
            </w:pPr>
            <w:r w:rsidRPr="00AB5FED">
              <w:t>Identifies the communication, e.g. by identifying the media flow within a media multiplex, present only if media multiplexing</w:t>
            </w:r>
          </w:p>
        </w:tc>
      </w:tr>
    </w:tbl>
    <w:p w14:paraId="1A62977A" w14:textId="77777777" w:rsidR="007A1471" w:rsidRDefault="007A1471" w:rsidP="007A1471"/>
    <w:p w14:paraId="5359F404" w14:textId="77777777" w:rsidR="007A1471" w:rsidRPr="00AB5FED" w:rsidRDefault="0011731D" w:rsidP="007A1471">
      <w:pPr>
        <w:pStyle w:val="Heading5"/>
      </w:pPr>
      <w:bookmarkStart w:id="901" w:name="_Toc460616156"/>
      <w:bookmarkStart w:id="902" w:name="_Toc460617017"/>
      <w:bookmarkStart w:id="903" w:name="_Toc465162643"/>
      <w:bookmarkStart w:id="904" w:name="_Toc154698442"/>
      <w:r>
        <w:t>7.7</w:t>
      </w:r>
      <w:r w:rsidR="007A1471" w:rsidRPr="00AB5FED">
        <w:t>.1.2.</w:t>
      </w:r>
      <w:r w:rsidR="007A1471">
        <w:t>9</w:t>
      </w:r>
      <w:r w:rsidR="007A1471" w:rsidRPr="00AB5FED">
        <w:tab/>
      </w:r>
      <w:bookmarkEnd w:id="901"/>
      <w:bookmarkEnd w:id="902"/>
      <w:bookmarkEnd w:id="903"/>
      <w:r w:rsidR="007A1471">
        <w:t>Queue position info</w:t>
      </w:r>
      <w:bookmarkEnd w:id="904"/>
    </w:p>
    <w:p w14:paraId="3CF32F58" w14:textId="77777777" w:rsidR="007A1471" w:rsidRPr="00AB5FED" w:rsidRDefault="007A1471" w:rsidP="007A1471">
      <w:r w:rsidRPr="00AB5FED">
        <w:t>Table </w:t>
      </w:r>
      <w:r w:rsidR="0011731D">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586C2067" w14:textId="77777777" w:rsidR="007A1471" w:rsidRPr="00AB5FED" w:rsidRDefault="007A1471" w:rsidP="007A1471">
      <w:pPr>
        <w:pStyle w:val="TH"/>
        <w:rPr>
          <w:lang w:val="en-US"/>
        </w:rPr>
      </w:pPr>
      <w:r w:rsidRPr="00AB5FED">
        <w:t>Table </w:t>
      </w:r>
      <w:r w:rsidR="0011731D">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77B77E67"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4723FCAA"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AA0D927"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78D61" w14:textId="77777777" w:rsidR="007A1471" w:rsidRPr="00AB5FED" w:rsidRDefault="007A1471" w:rsidP="007A1471">
            <w:pPr>
              <w:pStyle w:val="TAH"/>
            </w:pPr>
            <w:r w:rsidRPr="00AB5FED">
              <w:t>Description</w:t>
            </w:r>
          </w:p>
        </w:tc>
      </w:tr>
      <w:tr w:rsidR="007A1471" w:rsidRPr="00AB5FED" w14:paraId="454674AF"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55793026" w14:textId="77777777" w:rsidR="007A1471" w:rsidRPr="00AB5FED" w:rsidRDefault="007A1471" w:rsidP="007A1471">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25391007" w14:textId="77777777" w:rsidR="007A1471" w:rsidRPr="00AB5FED" w:rsidRDefault="007A1471" w:rsidP="007A1471">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89770" w14:textId="77777777" w:rsidR="007A1471" w:rsidRPr="00AB5FED" w:rsidRDefault="007A1471" w:rsidP="007A1471">
            <w:pPr>
              <w:pStyle w:val="TAL"/>
            </w:pPr>
            <w:r w:rsidRPr="00AB5FED">
              <w:t xml:space="preserve">Position of the queued </w:t>
            </w:r>
            <w:r>
              <w:t>transmit media</w:t>
            </w:r>
            <w:r w:rsidRPr="00AB5FED">
              <w:t xml:space="preserve"> request in the queue</w:t>
            </w:r>
          </w:p>
        </w:tc>
      </w:tr>
      <w:tr w:rsidR="007A1471" w:rsidRPr="00AB5FED" w14:paraId="199ED560"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3AF744FA"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B1DF7C6"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72F50" w14:textId="77777777" w:rsidR="007A1471" w:rsidRPr="00AB5FED" w:rsidRDefault="007A1471" w:rsidP="007A1471">
            <w:pPr>
              <w:pStyle w:val="TAL"/>
            </w:pPr>
            <w:r w:rsidRPr="00AB5FED">
              <w:t>Identifies the communication, e.g. by identifying the media flow within a media multiplex, present only if media multiplexing</w:t>
            </w:r>
          </w:p>
        </w:tc>
      </w:tr>
      <w:tr w:rsidR="007A1471" w:rsidRPr="00AB5FED" w14:paraId="3B69920E"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D6C7806" w14:textId="77777777" w:rsidR="007A1471" w:rsidRPr="00AB5FED" w:rsidRDefault="007A1471" w:rsidP="007A1471">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456834"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B6DA2" w14:textId="77777777" w:rsidR="007A1471" w:rsidRPr="00AB5FED" w:rsidRDefault="007A1471" w:rsidP="007A1471">
            <w:pPr>
              <w:pStyle w:val="TAL"/>
            </w:pPr>
            <w:r w:rsidRPr="00AB5FED">
              <w:t xml:space="preserve">Indicates if acknowledgement from the </w:t>
            </w:r>
            <w:r>
              <w:t>transmission control</w:t>
            </w:r>
            <w:r w:rsidRPr="00AB5FED">
              <w:t xml:space="preserve"> participant is required</w:t>
            </w:r>
          </w:p>
        </w:tc>
      </w:tr>
    </w:tbl>
    <w:p w14:paraId="5C14F162" w14:textId="77777777" w:rsidR="007A1471" w:rsidRPr="00AB5FED" w:rsidRDefault="007A1471" w:rsidP="007A1471"/>
    <w:p w14:paraId="2A7D35B0" w14:textId="77777777" w:rsidR="007A1471" w:rsidRPr="00AB5FED" w:rsidRDefault="0011731D" w:rsidP="007A1471">
      <w:pPr>
        <w:pStyle w:val="Heading5"/>
      </w:pPr>
      <w:bookmarkStart w:id="905" w:name="_Toc154698443"/>
      <w:r>
        <w:t>7.7</w:t>
      </w:r>
      <w:r w:rsidR="007A1471" w:rsidRPr="00AB5FED">
        <w:t>.1.2.</w:t>
      </w:r>
      <w:r w:rsidR="007A1471">
        <w:t>10</w:t>
      </w:r>
      <w:r w:rsidR="007A1471" w:rsidRPr="00AB5FED">
        <w:tab/>
      </w:r>
      <w:r w:rsidR="007A1471">
        <w:t>Transmission revoked</w:t>
      </w:r>
      <w:bookmarkEnd w:id="905"/>
    </w:p>
    <w:p w14:paraId="208168CC" w14:textId="77777777" w:rsidR="007A1471" w:rsidRPr="00AB5FED" w:rsidRDefault="007A1471" w:rsidP="007A1471">
      <w:r w:rsidRPr="00AB5FED">
        <w:t>Table </w:t>
      </w:r>
      <w:r w:rsidR="0011731D">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1F9E1501" w14:textId="77777777" w:rsidR="007A1471" w:rsidRPr="00AB5FED" w:rsidRDefault="007A1471" w:rsidP="007A1471">
      <w:pPr>
        <w:pStyle w:val="TH"/>
        <w:rPr>
          <w:lang w:val="en-US"/>
        </w:rPr>
      </w:pPr>
      <w:r w:rsidRPr="00AB5FED">
        <w:lastRenderedPageBreak/>
        <w:t>Table </w:t>
      </w:r>
      <w:r w:rsidR="0011731D">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25C809B1"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0E98985D"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F19E8D4"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5B39A" w14:textId="77777777" w:rsidR="007A1471" w:rsidRPr="00AB5FED" w:rsidRDefault="007A1471" w:rsidP="007A1471">
            <w:pPr>
              <w:pStyle w:val="TAH"/>
            </w:pPr>
            <w:r w:rsidRPr="00AB5FED">
              <w:t>Description</w:t>
            </w:r>
          </w:p>
        </w:tc>
      </w:tr>
      <w:tr w:rsidR="007A1471" w:rsidRPr="00AB5FED" w14:paraId="01935E28"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062890C3" w14:textId="77777777" w:rsidR="007A1471" w:rsidRPr="00AB5FED" w:rsidRDefault="007A1471" w:rsidP="007A1471">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5D464AED" w14:textId="77777777" w:rsidR="007A1471" w:rsidRPr="00AB5FED" w:rsidRDefault="007A1471" w:rsidP="007A1471">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547E0" w14:textId="77777777" w:rsidR="007A1471" w:rsidRPr="00AB5FED" w:rsidRDefault="007A1471" w:rsidP="007A1471">
            <w:pPr>
              <w:pStyle w:val="TAL"/>
            </w:pPr>
            <w:r>
              <w:t>The reason for revoke like queue or termination of on-going video transmission</w:t>
            </w:r>
          </w:p>
        </w:tc>
      </w:tr>
      <w:tr w:rsidR="007A1471" w:rsidRPr="00AB5FED" w14:paraId="1AFAC536"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0D8FC8BA" w14:textId="77777777" w:rsidR="007A1471" w:rsidRPr="00AB5FED" w:rsidRDefault="007A1471" w:rsidP="007A1471">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01430C8" w14:textId="77777777" w:rsidR="00BA5542" w:rsidRDefault="007A1471" w:rsidP="007A1471">
            <w:pPr>
              <w:pStyle w:val="TAL"/>
            </w:pPr>
            <w:r>
              <w:t>O</w:t>
            </w:r>
          </w:p>
          <w:p w14:paraId="01A04A41" w14:textId="77777777" w:rsidR="007A1471" w:rsidRPr="00AB5FED" w:rsidRDefault="007A1471" w:rsidP="007A1471">
            <w:pPr>
              <w:pStyle w:val="TAL"/>
            </w:pPr>
            <w:r>
              <w:t>(see NOTE</w:t>
            </w:r>
            <w:r w:rsidR="00BA5542">
              <w:t> </w:t>
            </w:r>
            <w: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D5675" w14:textId="77777777" w:rsidR="007A1471" w:rsidRPr="00AB5FED" w:rsidRDefault="007A1471" w:rsidP="007A1471">
            <w:pPr>
              <w:pStyle w:val="TAL"/>
            </w:pPr>
            <w:r w:rsidRPr="00AB5FED">
              <w:t xml:space="preserve">Position of the queued </w:t>
            </w:r>
            <w:r>
              <w:t>transmit media</w:t>
            </w:r>
            <w:r w:rsidRPr="00AB5FED">
              <w:t xml:space="preserve"> request in the queue</w:t>
            </w:r>
          </w:p>
        </w:tc>
      </w:tr>
      <w:tr w:rsidR="007A1471" w:rsidRPr="00AB5FED" w14:paraId="60DE02A3"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16C6DA1"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7B67821" w14:textId="77777777" w:rsidR="00BA5542" w:rsidRDefault="007A1471" w:rsidP="007A1471">
            <w:pPr>
              <w:pStyle w:val="TAL"/>
            </w:pPr>
            <w:r w:rsidRPr="00AB5FED">
              <w:t>O</w:t>
            </w:r>
          </w:p>
          <w:p w14:paraId="0E2B5E23" w14:textId="77777777" w:rsidR="007A1471" w:rsidRPr="00DE4FFA" w:rsidRDefault="007A1471" w:rsidP="007A1471">
            <w:pPr>
              <w:pStyle w:val="TAL"/>
            </w:pPr>
            <w:r>
              <w:t>(see NOTE</w:t>
            </w:r>
            <w:r w:rsidR="00BA5542">
              <w:t> </w:t>
            </w:r>
            <w: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C71784" w14:textId="77777777" w:rsidR="007A1471" w:rsidRPr="00AB5FED" w:rsidRDefault="007A1471" w:rsidP="007A1471">
            <w:pPr>
              <w:pStyle w:val="TAL"/>
            </w:pPr>
            <w:r w:rsidRPr="00AB5FED">
              <w:t>Identifies the communication, e.g. by identifying the media flow within a media multiplex, present only if media multiplexing</w:t>
            </w:r>
          </w:p>
        </w:tc>
      </w:tr>
      <w:tr w:rsidR="007A1471" w:rsidRPr="00AB5FED" w14:paraId="1226FC5D"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4017FF55" w14:textId="77777777" w:rsidR="007A1471" w:rsidRPr="00AB5FED" w:rsidRDefault="007A1471" w:rsidP="007A1471">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AB2ABB"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33362" w14:textId="77777777" w:rsidR="007A1471" w:rsidRPr="00AB5FED" w:rsidRDefault="007A1471" w:rsidP="007A1471">
            <w:pPr>
              <w:pStyle w:val="TAL"/>
            </w:pPr>
            <w:r w:rsidRPr="00AB5FED">
              <w:t xml:space="preserve">Indicates if acknowledgement from the </w:t>
            </w:r>
            <w:r>
              <w:t>transmission control</w:t>
            </w:r>
            <w:r w:rsidRPr="00AB5FED">
              <w:t xml:space="preserve"> participant is required</w:t>
            </w:r>
          </w:p>
        </w:tc>
      </w:tr>
      <w:tr w:rsidR="007A1471" w:rsidRPr="00AB5FED" w14:paraId="1B07DF8B" w14:textId="77777777" w:rsidTr="007A147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AC3361" w14:textId="77777777" w:rsidR="007A1471" w:rsidRDefault="007A1471" w:rsidP="007A1471">
            <w:pPr>
              <w:pStyle w:val="TAL"/>
            </w:pPr>
            <w:r>
              <w:t>NOTE</w:t>
            </w:r>
            <w:r w:rsidR="00BA5542">
              <w:t> </w:t>
            </w:r>
            <w:r>
              <w:t>1:</w:t>
            </w:r>
            <w:r>
              <w:tab/>
              <w:t>If revoke reason is queuing, then queue position info is included.</w:t>
            </w:r>
          </w:p>
          <w:p w14:paraId="753C07E5" w14:textId="77777777" w:rsidR="007A1471" w:rsidRPr="00AB5FED" w:rsidRDefault="007A1471" w:rsidP="007A1471">
            <w:pPr>
              <w:pStyle w:val="TAL"/>
            </w:pPr>
            <w:r>
              <w:t>NOTE</w:t>
            </w:r>
            <w:r w:rsidR="00BA5542">
              <w:t> </w:t>
            </w:r>
            <w:r>
              <w:t>2:</w:t>
            </w:r>
            <w:r>
              <w:tab/>
              <w:t>If revoke reason is termination, then media identifier is included.</w:t>
            </w:r>
          </w:p>
        </w:tc>
      </w:tr>
    </w:tbl>
    <w:p w14:paraId="18179B02" w14:textId="77777777" w:rsidR="007A1471" w:rsidRPr="00AB5FED" w:rsidRDefault="007A1471" w:rsidP="007A1471"/>
    <w:p w14:paraId="5CA26874" w14:textId="77777777" w:rsidR="007A1471" w:rsidRPr="00AB5FED" w:rsidRDefault="0011731D" w:rsidP="007A1471">
      <w:pPr>
        <w:pStyle w:val="Heading5"/>
      </w:pPr>
      <w:bookmarkStart w:id="906" w:name="_Toc460616155"/>
      <w:bookmarkStart w:id="907" w:name="_Toc460617016"/>
      <w:bookmarkStart w:id="908" w:name="_Toc465162642"/>
      <w:bookmarkStart w:id="909" w:name="_Toc154698444"/>
      <w:r>
        <w:t>7.7</w:t>
      </w:r>
      <w:r w:rsidR="007A1471" w:rsidRPr="00AB5FED">
        <w:t>.1.2.1</w:t>
      </w:r>
      <w:r w:rsidR="007A1471">
        <w:t>1</w:t>
      </w:r>
      <w:r w:rsidR="007A1471" w:rsidRPr="00AB5FED">
        <w:tab/>
        <w:t>Queue position request</w:t>
      </w:r>
      <w:bookmarkEnd w:id="906"/>
      <w:bookmarkEnd w:id="907"/>
      <w:bookmarkEnd w:id="908"/>
      <w:bookmarkEnd w:id="909"/>
    </w:p>
    <w:p w14:paraId="5D8E03FA" w14:textId="77777777" w:rsidR="007A1471" w:rsidRPr="00AB5FED" w:rsidRDefault="007A1471" w:rsidP="007A1471">
      <w:r w:rsidRPr="00AB5FED">
        <w:t>Table </w:t>
      </w:r>
      <w:r w:rsidR="0011731D">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2C3B85DB" w14:textId="77777777" w:rsidR="007A1471" w:rsidRPr="00AB5FED" w:rsidRDefault="007A1471" w:rsidP="007A1471">
      <w:pPr>
        <w:pStyle w:val="TH"/>
        <w:rPr>
          <w:lang w:val="en-US"/>
        </w:rPr>
      </w:pPr>
      <w:r w:rsidRPr="00AB5FED">
        <w:t>Table </w:t>
      </w:r>
      <w:r w:rsidR="0011731D">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345C0F61"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028AFBF4"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F06781"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F8B9F" w14:textId="77777777" w:rsidR="007A1471" w:rsidRPr="00AB5FED" w:rsidRDefault="007A1471" w:rsidP="007A1471">
            <w:pPr>
              <w:pStyle w:val="TAH"/>
            </w:pPr>
            <w:r w:rsidRPr="00AB5FED">
              <w:t>Description</w:t>
            </w:r>
          </w:p>
        </w:tc>
      </w:tr>
      <w:tr w:rsidR="007A1471" w:rsidRPr="00AB5FED" w14:paraId="2CBE9484"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4AC6D40E"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8C1F26E"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E3B87" w14:textId="77777777" w:rsidR="007A1471" w:rsidRPr="00AB5FED" w:rsidRDefault="007A1471" w:rsidP="007A1471">
            <w:pPr>
              <w:pStyle w:val="TAL"/>
            </w:pPr>
            <w:r w:rsidRPr="00AB5FED">
              <w:t>Identifies the communication, e.g. by identifying the media flow within a media multiplex, present only if media multiplexing</w:t>
            </w:r>
          </w:p>
        </w:tc>
      </w:tr>
    </w:tbl>
    <w:p w14:paraId="26546A11" w14:textId="77777777" w:rsidR="007A1471" w:rsidRPr="00AB5FED" w:rsidRDefault="007A1471" w:rsidP="007A1471"/>
    <w:p w14:paraId="0F75C70D" w14:textId="77777777" w:rsidR="007A1471" w:rsidRPr="00AB5FED" w:rsidRDefault="0011731D" w:rsidP="007A1471">
      <w:pPr>
        <w:pStyle w:val="Heading5"/>
      </w:pPr>
      <w:bookmarkStart w:id="910" w:name="_Toc154698445"/>
      <w:r>
        <w:t>7.7</w:t>
      </w:r>
      <w:r w:rsidR="007A1471" w:rsidRPr="00AB5FED">
        <w:t>.1.2.</w:t>
      </w:r>
      <w:r w:rsidR="007A1471">
        <w:t>1</w:t>
      </w:r>
      <w:r w:rsidR="007A1471" w:rsidRPr="00AB5FED">
        <w:t>2</w:t>
      </w:r>
      <w:r w:rsidR="007A1471" w:rsidRPr="00AB5FED">
        <w:tab/>
      </w:r>
      <w:r w:rsidR="007A1471">
        <w:t>Transmit media</w:t>
      </w:r>
      <w:r w:rsidR="007A1471" w:rsidRPr="00AB5FED">
        <w:t xml:space="preserve"> </w:t>
      </w:r>
      <w:r w:rsidR="007A1471">
        <w:t xml:space="preserve">cancel </w:t>
      </w:r>
      <w:r w:rsidR="007A1471" w:rsidRPr="00AB5FED">
        <w:t>request</w:t>
      </w:r>
      <w:bookmarkEnd w:id="910"/>
    </w:p>
    <w:p w14:paraId="3461EC08" w14:textId="77777777" w:rsidR="007A1471" w:rsidRPr="00AB5FED" w:rsidRDefault="007A1471" w:rsidP="007A1471">
      <w:r w:rsidRPr="00AB5FED">
        <w:t>Table </w:t>
      </w:r>
      <w:r w:rsidR="0011731D">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2BA8AC20" w14:textId="77777777" w:rsidR="007A1471" w:rsidRPr="00AB5FED" w:rsidRDefault="007A1471" w:rsidP="007A1471">
      <w:pPr>
        <w:pStyle w:val="TH"/>
        <w:rPr>
          <w:lang w:val="en-US"/>
        </w:rPr>
      </w:pPr>
      <w:r w:rsidRPr="00AB5FED">
        <w:t>Table </w:t>
      </w:r>
      <w:r w:rsidR="0011731D">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2943B82E"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00E00A77"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FE2B9B"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BB1E1" w14:textId="77777777" w:rsidR="007A1471" w:rsidRPr="00AB5FED" w:rsidRDefault="007A1471" w:rsidP="007A1471">
            <w:pPr>
              <w:pStyle w:val="TAH"/>
            </w:pPr>
            <w:r w:rsidRPr="00AB5FED">
              <w:t>Description</w:t>
            </w:r>
          </w:p>
        </w:tc>
      </w:tr>
      <w:tr w:rsidR="007A1471" w:rsidRPr="00AB5FED" w14:paraId="56CB68EA"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5FD77B8" w14:textId="77777777" w:rsidR="007A1471" w:rsidRPr="00AB5FED" w:rsidRDefault="007A1471" w:rsidP="007A1471">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7E6961E" w14:textId="77777777" w:rsidR="007A1471" w:rsidRPr="00AB5FED" w:rsidRDefault="007A1471" w:rsidP="007A1471">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9A493" w14:textId="77777777" w:rsidR="007A1471" w:rsidRPr="00AB5FED" w:rsidRDefault="007A1471" w:rsidP="007A1471">
            <w:pPr>
              <w:pStyle w:val="TAL"/>
            </w:pPr>
            <w:r>
              <w:t>Identity of the user whose media transmission is requested for cancellation</w:t>
            </w:r>
          </w:p>
        </w:tc>
      </w:tr>
      <w:tr w:rsidR="007A1471" w:rsidRPr="00AB5FED" w14:paraId="75DD5F2B"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5484C278"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255582"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4DFC86" w14:textId="77777777" w:rsidR="007A1471" w:rsidRPr="00AB5FED" w:rsidRDefault="007A1471" w:rsidP="007A1471">
            <w:pPr>
              <w:pStyle w:val="TAL"/>
            </w:pPr>
            <w:r w:rsidRPr="00AB5FED">
              <w:t>Identifies the communication, e.g. by identifying the media flow within a media multiplex, present only if media multiplexing</w:t>
            </w:r>
          </w:p>
        </w:tc>
      </w:tr>
    </w:tbl>
    <w:p w14:paraId="4898E131" w14:textId="77777777" w:rsidR="007A1471" w:rsidRPr="00AB5FED" w:rsidRDefault="007A1471" w:rsidP="007A1471"/>
    <w:p w14:paraId="2C03F649" w14:textId="77777777" w:rsidR="007A1471" w:rsidRPr="00AB5FED" w:rsidRDefault="0011731D" w:rsidP="007A1471">
      <w:pPr>
        <w:pStyle w:val="Heading5"/>
      </w:pPr>
      <w:bookmarkStart w:id="911" w:name="_Toc154698446"/>
      <w:r>
        <w:t>7.7</w:t>
      </w:r>
      <w:r w:rsidR="007A1471" w:rsidRPr="00AB5FED">
        <w:t>.1.2.</w:t>
      </w:r>
      <w:r w:rsidR="007A1471">
        <w:t>13</w:t>
      </w:r>
      <w:r w:rsidR="007A1471" w:rsidRPr="00AB5FED">
        <w:tab/>
      </w:r>
      <w:r w:rsidR="007A1471">
        <w:t>Transmit media</w:t>
      </w:r>
      <w:r w:rsidR="007A1471" w:rsidRPr="00AB5FED">
        <w:t xml:space="preserve"> </w:t>
      </w:r>
      <w:r w:rsidR="007A1471">
        <w:t xml:space="preserve">cancel </w:t>
      </w:r>
      <w:r w:rsidR="007A1471" w:rsidRPr="00AB5FED">
        <w:t>re</w:t>
      </w:r>
      <w:r w:rsidR="007A1471">
        <w:t>sponse</w:t>
      </w:r>
      <w:bookmarkEnd w:id="911"/>
    </w:p>
    <w:p w14:paraId="2F0C0E0F" w14:textId="77777777" w:rsidR="007A1471" w:rsidRPr="00AB5FED" w:rsidRDefault="007A1471" w:rsidP="007A1471">
      <w:r w:rsidRPr="00AB5FED">
        <w:t>Table </w:t>
      </w:r>
      <w:r w:rsidR="0011731D">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7C84307C" w14:textId="77777777" w:rsidR="007A1471" w:rsidRPr="00AB5FED" w:rsidRDefault="007A1471" w:rsidP="007A1471">
      <w:pPr>
        <w:pStyle w:val="TH"/>
        <w:rPr>
          <w:lang w:val="en-US"/>
        </w:rPr>
      </w:pPr>
      <w:r w:rsidRPr="00AB5FED">
        <w:t>Table </w:t>
      </w:r>
      <w:r w:rsidR="0011731D">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3C22D9AB"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644F97C"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F23EE60"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7CBB1B" w14:textId="77777777" w:rsidR="007A1471" w:rsidRPr="00AB5FED" w:rsidRDefault="007A1471" w:rsidP="007A1471">
            <w:pPr>
              <w:pStyle w:val="TAH"/>
            </w:pPr>
            <w:r w:rsidRPr="00AB5FED">
              <w:t>Description</w:t>
            </w:r>
          </w:p>
        </w:tc>
      </w:tr>
      <w:tr w:rsidR="007A1471" w:rsidRPr="00AB5FED" w14:paraId="702B11F1"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0054D50"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673C7E3"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8106E" w14:textId="77777777" w:rsidR="007A1471" w:rsidRPr="00AB5FED" w:rsidRDefault="007A1471" w:rsidP="007A1471">
            <w:pPr>
              <w:pStyle w:val="TAL"/>
            </w:pPr>
            <w:r w:rsidRPr="00AB5FED">
              <w:t>Identifies the communication, e.g. by identifying the media flow within a media multiplex, present only if media multiplexing</w:t>
            </w:r>
          </w:p>
        </w:tc>
      </w:tr>
    </w:tbl>
    <w:p w14:paraId="3F5C3D6B" w14:textId="77777777" w:rsidR="007A1471" w:rsidRPr="00AB5FED" w:rsidRDefault="007A1471" w:rsidP="007A1471"/>
    <w:p w14:paraId="50ACF6E1" w14:textId="77777777" w:rsidR="007A1471" w:rsidRPr="00AB5FED" w:rsidRDefault="0011731D" w:rsidP="007A1471">
      <w:pPr>
        <w:pStyle w:val="Heading5"/>
      </w:pPr>
      <w:bookmarkStart w:id="912" w:name="_Toc154698447"/>
      <w:r>
        <w:t>7.7</w:t>
      </w:r>
      <w:r w:rsidR="007A1471" w:rsidRPr="00AB5FED">
        <w:t>.1.2.</w:t>
      </w:r>
      <w:r w:rsidR="007A1471">
        <w:t>14</w:t>
      </w:r>
      <w:r w:rsidR="007A1471" w:rsidRPr="00AB5FED">
        <w:tab/>
      </w:r>
      <w:r w:rsidR="007A1471">
        <w:t>Transmit media</w:t>
      </w:r>
      <w:r w:rsidR="007A1471" w:rsidRPr="00AB5FED">
        <w:t xml:space="preserve"> </w:t>
      </w:r>
      <w:r w:rsidR="007A1471">
        <w:t>cancel request notify</w:t>
      </w:r>
      <w:bookmarkEnd w:id="912"/>
    </w:p>
    <w:p w14:paraId="1687FABF" w14:textId="77777777" w:rsidR="007A1471" w:rsidRPr="00AB5FED" w:rsidRDefault="007A1471" w:rsidP="007A1471">
      <w:r w:rsidRPr="00AB5FED">
        <w:t>Table </w:t>
      </w:r>
      <w:r w:rsidR="0011731D">
        <w:t>7.7</w:t>
      </w:r>
      <w:r w:rsidRPr="00AB5FED">
        <w:rPr>
          <w:lang w:eastAsia="zh-CN"/>
        </w:rPr>
        <w:t>.1.2.</w:t>
      </w:r>
      <w:r>
        <w:rPr>
          <w:lang w:eastAsia="zh-CN"/>
        </w:rPr>
        <w:t>1</w:t>
      </w:r>
      <w:r w:rsidR="0011731D">
        <w:rPr>
          <w:lang w:eastAsia="zh-CN"/>
        </w:rPr>
        <w:t>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79AB1F2A" w14:textId="77777777" w:rsidR="007A1471" w:rsidRPr="00AB5FED" w:rsidRDefault="007A1471" w:rsidP="007A1471">
      <w:pPr>
        <w:pStyle w:val="TH"/>
        <w:rPr>
          <w:lang w:val="en-US"/>
        </w:rPr>
      </w:pPr>
      <w:r w:rsidRPr="00AB5FED">
        <w:lastRenderedPageBreak/>
        <w:t>Table </w:t>
      </w:r>
      <w:r w:rsidR="0011731D">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77CF35DC"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34D78DC9"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C6737DA"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68C40" w14:textId="77777777" w:rsidR="007A1471" w:rsidRPr="00AB5FED" w:rsidRDefault="007A1471" w:rsidP="007A1471">
            <w:pPr>
              <w:pStyle w:val="TAH"/>
            </w:pPr>
            <w:r w:rsidRPr="00AB5FED">
              <w:t>Description</w:t>
            </w:r>
          </w:p>
        </w:tc>
      </w:tr>
      <w:tr w:rsidR="007A1471" w:rsidRPr="00AB5FED" w14:paraId="2831B317"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6352251E"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66D4D3"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F9631" w14:textId="77777777" w:rsidR="007A1471" w:rsidRPr="00AB5FED" w:rsidRDefault="007A1471" w:rsidP="007A1471">
            <w:pPr>
              <w:pStyle w:val="TAL"/>
            </w:pPr>
            <w:r w:rsidRPr="00AB5FED">
              <w:t>Identifies the communication, e.g. by identifying the media flow within a media multiplex, present only if media multiplexing</w:t>
            </w:r>
          </w:p>
        </w:tc>
      </w:tr>
    </w:tbl>
    <w:p w14:paraId="15B0324E" w14:textId="77777777" w:rsidR="007A1471" w:rsidRPr="00AB5FED" w:rsidRDefault="007A1471" w:rsidP="007A1471"/>
    <w:p w14:paraId="23868F9D" w14:textId="77777777" w:rsidR="007A1471" w:rsidRPr="00AB5FED" w:rsidRDefault="0011731D" w:rsidP="007A1471">
      <w:pPr>
        <w:pStyle w:val="Heading5"/>
      </w:pPr>
      <w:bookmarkStart w:id="913" w:name="_Toc154698448"/>
      <w:r>
        <w:t>7.7</w:t>
      </w:r>
      <w:r w:rsidR="007A1471" w:rsidRPr="00AB5FED">
        <w:t>.1.2.</w:t>
      </w:r>
      <w:r w:rsidR="007A1471">
        <w:t>15</w:t>
      </w:r>
      <w:r w:rsidR="007A1471" w:rsidRPr="00AB5FED">
        <w:tab/>
      </w:r>
      <w:r w:rsidR="007A1471">
        <w:t>Transmit media</w:t>
      </w:r>
      <w:r w:rsidR="007A1471" w:rsidRPr="00AB5FED">
        <w:t xml:space="preserve"> </w:t>
      </w:r>
      <w:r w:rsidR="007A1471">
        <w:t>end request</w:t>
      </w:r>
      <w:bookmarkEnd w:id="913"/>
    </w:p>
    <w:p w14:paraId="7C403321" w14:textId="77777777" w:rsidR="007A1471" w:rsidRPr="00AB5FED" w:rsidRDefault="007A1471" w:rsidP="007A1471">
      <w:r w:rsidRPr="00AB5FED">
        <w:t>Table </w:t>
      </w:r>
      <w:r w:rsidR="0011731D">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45F66290" w14:textId="77777777" w:rsidR="007A1471" w:rsidRPr="00AB5FED" w:rsidRDefault="007A1471" w:rsidP="007A1471">
      <w:pPr>
        <w:pStyle w:val="TH"/>
        <w:rPr>
          <w:lang w:val="en-US"/>
        </w:rPr>
      </w:pPr>
      <w:r w:rsidRPr="00AB5FED">
        <w:t>Table </w:t>
      </w:r>
      <w:r w:rsidR="0011731D">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717E3577"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1830059B"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553D63E"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EAE36" w14:textId="77777777" w:rsidR="007A1471" w:rsidRPr="00AB5FED" w:rsidRDefault="007A1471" w:rsidP="007A1471">
            <w:pPr>
              <w:pStyle w:val="TAH"/>
            </w:pPr>
            <w:r w:rsidRPr="00AB5FED">
              <w:t>Description</w:t>
            </w:r>
          </w:p>
        </w:tc>
      </w:tr>
      <w:tr w:rsidR="007A1471" w:rsidRPr="00AB5FED" w14:paraId="77AEF483"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11D60D25" w14:textId="77777777" w:rsidR="007A1471" w:rsidRPr="00AB5FED" w:rsidRDefault="007A1471" w:rsidP="007A1471">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5BC3021B" w14:textId="77777777" w:rsidR="007A1471" w:rsidRPr="00AB5FED" w:rsidRDefault="007A1471" w:rsidP="007A1471">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4B274" w14:textId="77777777" w:rsidR="007A1471" w:rsidRPr="00AB5FED" w:rsidRDefault="007A1471" w:rsidP="007A1471">
            <w:pPr>
              <w:pStyle w:val="TAL"/>
            </w:pPr>
            <w:r>
              <w:t>Identity of the user whose media transmission is requested to be terminated.</w:t>
            </w:r>
          </w:p>
        </w:tc>
      </w:tr>
      <w:tr w:rsidR="007A1471" w:rsidRPr="00AB5FED" w14:paraId="7F694359"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0DE746C5"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92ACBC"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998D7" w14:textId="77777777" w:rsidR="007A1471" w:rsidRPr="00AB5FED" w:rsidRDefault="007A1471" w:rsidP="007A1471">
            <w:pPr>
              <w:pStyle w:val="TAL"/>
            </w:pPr>
            <w:r w:rsidRPr="00AB5FED">
              <w:t>Identifies the communication, e.g. by identifying the media flow within a media multiplex, present only if media multiplexing</w:t>
            </w:r>
          </w:p>
        </w:tc>
      </w:tr>
    </w:tbl>
    <w:p w14:paraId="0449A5F8" w14:textId="77777777" w:rsidR="007A1471" w:rsidRPr="00AB5FED" w:rsidRDefault="007A1471" w:rsidP="007A1471"/>
    <w:p w14:paraId="1870DFA8" w14:textId="77777777" w:rsidR="007A1471" w:rsidRPr="00AB5FED" w:rsidRDefault="0011731D" w:rsidP="007A1471">
      <w:pPr>
        <w:pStyle w:val="Heading5"/>
      </w:pPr>
      <w:bookmarkStart w:id="914" w:name="_Toc154698449"/>
      <w:r>
        <w:t>7.7</w:t>
      </w:r>
      <w:r w:rsidR="007A1471" w:rsidRPr="00AB5FED">
        <w:t>.1.2.</w:t>
      </w:r>
      <w:r w:rsidR="007A1471">
        <w:t>16</w:t>
      </w:r>
      <w:r w:rsidR="007A1471" w:rsidRPr="00AB5FED">
        <w:tab/>
      </w:r>
      <w:r w:rsidR="007A1471">
        <w:t>Transmit media</w:t>
      </w:r>
      <w:r w:rsidR="007A1471" w:rsidRPr="00AB5FED">
        <w:t xml:space="preserve"> </w:t>
      </w:r>
      <w:r w:rsidR="007A1471">
        <w:t>end response</w:t>
      </w:r>
      <w:bookmarkEnd w:id="914"/>
    </w:p>
    <w:p w14:paraId="3D40EB3A" w14:textId="77777777" w:rsidR="007A1471" w:rsidRPr="00AB5FED" w:rsidRDefault="007A1471" w:rsidP="007A1471">
      <w:r w:rsidRPr="00AB5FED">
        <w:t>Table </w:t>
      </w:r>
      <w:r w:rsidR="0011731D">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7E8CD693" w14:textId="77777777" w:rsidR="007A1471" w:rsidRPr="00AB5FED" w:rsidRDefault="007A1471" w:rsidP="007A1471">
      <w:pPr>
        <w:pStyle w:val="TH"/>
        <w:rPr>
          <w:lang w:val="en-US"/>
        </w:rPr>
      </w:pPr>
      <w:r w:rsidRPr="00AB5FED">
        <w:t>Table </w:t>
      </w:r>
      <w:r w:rsidR="0011731D">
        <w:t>7.7</w:t>
      </w:r>
      <w:r w:rsidRPr="00AB5FED">
        <w:t>.1.</w:t>
      </w:r>
      <w:r w:rsidRPr="00AB5FED">
        <w:rPr>
          <w:lang w:val="en-US"/>
        </w:rPr>
        <w:t>2</w:t>
      </w:r>
      <w:r w:rsidRPr="00AB5FED">
        <w:t>.</w:t>
      </w:r>
      <w:r>
        <w:t>1</w:t>
      </w:r>
      <w:r w:rsidR="0011731D">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7F05D796"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C10C2AE"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A098207"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E00E9" w14:textId="77777777" w:rsidR="007A1471" w:rsidRPr="00AB5FED" w:rsidRDefault="007A1471" w:rsidP="007A1471">
            <w:pPr>
              <w:pStyle w:val="TAH"/>
            </w:pPr>
            <w:r w:rsidRPr="00AB5FED">
              <w:t>Description</w:t>
            </w:r>
          </w:p>
        </w:tc>
      </w:tr>
      <w:tr w:rsidR="007A1471" w:rsidRPr="00AB5FED" w14:paraId="1C148CEB"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1E2C99BE"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012D86E"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5B599" w14:textId="77777777" w:rsidR="007A1471" w:rsidRPr="00AB5FED" w:rsidRDefault="007A1471" w:rsidP="007A1471">
            <w:pPr>
              <w:pStyle w:val="TAL"/>
            </w:pPr>
            <w:r w:rsidRPr="00AB5FED">
              <w:t>Identifies the communication, e.g. by identifying the media flow within a media multiplex, present only if media multiplexing</w:t>
            </w:r>
          </w:p>
        </w:tc>
      </w:tr>
    </w:tbl>
    <w:p w14:paraId="5B6EE125" w14:textId="77777777" w:rsidR="007A1471" w:rsidRPr="00AB5FED" w:rsidRDefault="007A1471" w:rsidP="007A1471"/>
    <w:p w14:paraId="47C0371C" w14:textId="77777777" w:rsidR="007A1471" w:rsidRPr="00AB5FED" w:rsidRDefault="0011731D" w:rsidP="007A1471">
      <w:pPr>
        <w:pStyle w:val="Heading5"/>
      </w:pPr>
      <w:bookmarkStart w:id="915" w:name="_Toc154698450"/>
      <w:r>
        <w:t>7.7</w:t>
      </w:r>
      <w:r w:rsidR="007A1471" w:rsidRPr="00AB5FED">
        <w:t>.1.2.</w:t>
      </w:r>
      <w:r w:rsidR="007A1471">
        <w:t>17</w:t>
      </w:r>
      <w:r w:rsidR="007A1471" w:rsidRPr="00AB5FED">
        <w:tab/>
      </w:r>
      <w:r w:rsidR="007A1471">
        <w:t>Remote transmit media</w:t>
      </w:r>
      <w:r w:rsidR="007A1471" w:rsidRPr="00AB5FED">
        <w:t xml:space="preserve"> request</w:t>
      </w:r>
      <w:bookmarkEnd w:id="915"/>
    </w:p>
    <w:p w14:paraId="340F11E0" w14:textId="77777777" w:rsidR="007A1471" w:rsidRPr="00AB5FED" w:rsidRDefault="007A1471" w:rsidP="007A1471">
      <w:r w:rsidRPr="00AB5FED">
        <w:t>Table </w:t>
      </w:r>
      <w:r w:rsidR="0011731D">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412D9D02" w14:textId="77777777" w:rsidR="007A1471" w:rsidRPr="00AB5FED" w:rsidRDefault="007A1471" w:rsidP="007A1471">
      <w:pPr>
        <w:pStyle w:val="TH"/>
        <w:rPr>
          <w:lang w:val="en-US"/>
        </w:rPr>
      </w:pPr>
      <w:r w:rsidRPr="00AB5FED">
        <w:t>Table </w:t>
      </w:r>
      <w:r w:rsidR="0011731D">
        <w:t>7.7</w:t>
      </w:r>
      <w:r w:rsidRPr="00AB5FED">
        <w:t>.1.</w:t>
      </w:r>
      <w:r w:rsidRPr="00AB5FED">
        <w:rPr>
          <w:lang w:val="en-US"/>
        </w:rPr>
        <w:t>2</w:t>
      </w:r>
      <w:r w:rsidRPr="00AB5FED">
        <w:t>.</w:t>
      </w:r>
      <w:r>
        <w:rPr>
          <w:lang w:val="en-US"/>
        </w:rPr>
        <w:t>17</w:t>
      </w:r>
      <w:r w:rsidRPr="00AB5FED">
        <w:t xml:space="preserve">-1: </w:t>
      </w:r>
      <w:r>
        <w:t>Remote t</w:t>
      </w:r>
      <w:r>
        <w:rPr>
          <w:lang w:val="en-US"/>
        </w:rPr>
        <w: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21618C38"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0DED3F61"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A5240F"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539A7" w14:textId="77777777" w:rsidR="007A1471" w:rsidRPr="00AB5FED" w:rsidRDefault="007A1471" w:rsidP="007A1471">
            <w:pPr>
              <w:pStyle w:val="TAH"/>
            </w:pPr>
            <w:r w:rsidRPr="00AB5FED">
              <w:t>Description</w:t>
            </w:r>
          </w:p>
        </w:tc>
      </w:tr>
      <w:tr w:rsidR="00294C02" w:rsidRPr="00AB5FED" w14:paraId="0F7E5A14"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364CFDF0" w14:textId="77777777" w:rsidR="00294C02" w:rsidRPr="00AB5FED" w:rsidRDefault="00294C02" w:rsidP="007A1471">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2B69F81" w14:textId="77777777" w:rsidR="00294C02" w:rsidRPr="00AB5FED" w:rsidRDefault="00294C02" w:rsidP="007A1471">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1DDFE" w14:textId="77777777" w:rsidR="00294C02" w:rsidRDefault="00294C02" w:rsidP="007A1471">
            <w:pPr>
              <w:pStyle w:val="TAL"/>
            </w:pPr>
            <w:r>
              <w:t>Identity of the user who remotely initiated the media transmission of another user.</w:t>
            </w:r>
          </w:p>
        </w:tc>
      </w:tr>
      <w:tr w:rsidR="007A1471" w:rsidRPr="00AB5FED" w14:paraId="31143C32"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D526E07" w14:textId="77777777" w:rsidR="007A1471" w:rsidRPr="00AB5FED" w:rsidRDefault="007A1471" w:rsidP="007A1471">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5E540EA8" w14:textId="77777777" w:rsidR="007A1471" w:rsidRPr="00AB5FED" w:rsidRDefault="007A1471" w:rsidP="007A1471">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C336A5" w14:textId="77777777" w:rsidR="007A1471" w:rsidRPr="00AB5FED" w:rsidRDefault="007A1471" w:rsidP="007A1471">
            <w:pPr>
              <w:pStyle w:val="TAL"/>
            </w:pPr>
            <w:r>
              <w:t>Identity of the user whose media transmission is requested</w:t>
            </w:r>
          </w:p>
        </w:tc>
      </w:tr>
      <w:tr w:rsidR="007A1471" w:rsidRPr="00AB5FED" w14:paraId="482D5B45"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0562559"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3E3C9B5"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E00B1" w14:textId="77777777" w:rsidR="007A1471" w:rsidRPr="00AB5FED" w:rsidRDefault="007A1471" w:rsidP="007A1471">
            <w:pPr>
              <w:pStyle w:val="TAL"/>
            </w:pPr>
            <w:r w:rsidRPr="00AB5FED">
              <w:t>Identifies the communication, e.g. by identifying the media flow within a media multiplex, present only if media multiplexing</w:t>
            </w:r>
          </w:p>
        </w:tc>
      </w:tr>
      <w:tr w:rsidR="00A5276B" w:rsidRPr="00AB5FED" w14:paraId="16B7992E"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0F133F29" w14:textId="77777777" w:rsidR="00A5276B" w:rsidRDefault="00A5276B" w:rsidP="00A5276B">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06ABA3E" w14:textId="77777777" w:rsidR="00A5276B" w:rsidRPr="00AB5FED" w:rsidRDefault="00A5276B" w:rsidP="00A5276B">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7DF20" w14:textId="77777777" w:rsidR="00A5276B" w:rsidRPr="00AB5FED" w:rsidRDefault="00A5276B" w:rsidP="00A5276B">
            <w:pPr>
              <w:pStyle w:val="TAL"/>
            </w:pPr>
            <w:r>
              <w:rPr>
                <w:rFonts w:hint="eastAsia"/>
                <w:lang w:eastAsia="zh-CN"/>
              </w:rPr>
              <w:t>Priority</w:t>
            </w:r>
            <w:r>
              <w:rPr>
                <w:lang w:eastAsia="zh-CN"/>
              </w:rPr>
              <w:t xml:space="preserve"> of the media</w:t>
            </w:r>
          </w:p>
        </w:tc>
      </w:tr>
    </w:tbl>
    <w:p w14:paraId="1C7C494A" w14:textId="77777777" w:rsidR="007A1471" w:rsidRPr="00AB5FED" w:rsidRDefault="007A1471" w:rsidP="007A1471"/>
    <w:p w14:paraId="67144B9C" w14:textId="77777777" w:rsidR="007A1471" w:rsidRPr="00AB5FED" w:rsidRDefault="0011731D" w:rsidP="007A1471">
      <w:pPr>
        <w:pStyle w:val="Heading5"/>
      </w:pPr>
      <w:bookmarkStart w:id="916" w:name="_Toc154698451"/>
      <w:r>
        <w:t>7.7</w:t>
      </w:r>
      <w:r w:rsidR="007A1471" w:rsidRPr="00AB5FED">
        <w:t>.1.2.</w:t>
      </w:r>
      <w:r w:rsidR="007A1471">
        <w:t>18</w:t>
      </w:r>
      <w:r w:rsidR="007A1471" w:rsidRPr="00AB5FED">
        <w:tab/>
      </w:r>
      <w:r w:rsidR="007A1471">
        <w:t>Remote transmit media</w:t>
      </w:r>
      <w:r w:rsidR="007A1471" w:rsidRPr="00AB5FED">
        <w:t xml:space="preserve"> re</w:t>
      </w:r>
      <w:r w:rsidR="007A1471">
        <w:t>sponse</w:t>
      </w:r>
      <w:bookmarkEnd w:id="916"/>
    </w:p>
    <w:p w14:paraId="10A59490" w14:textId="77777777" w:rsidR="007A1471" w:rsidRPr="00AB5FED" w:rsidRDefault="007A1471" w:rsidP="007A1471">
      <w:r w:rsidRPr="00AB5FED">
        <w:t>Table </w:t>
      </w:r>
      <w:r w:rsidR="0011731D">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3B411993" w14:textId="77777777" w:rsidR="007A1471" w:rsidRPr="00AB5FED" w:rsidRDefault="007A1471" w:rsidP="007A1471">
      <w:pPr>
        <w:pStyle w:val="TH"/>
        <w:rPr>
          <w:lang w:val="en-US"/>
        </w:rPr>
      </w:pPr>
      <w:r w:rsidRPr="00AB5FED">
        <w:lastRenderedPageBreak/>
        <w:t>Table </w:t>
      </w:r>
      <w:r w:rsidR="0011731D">
        <w:t>7.7</w:t>
      </w:r>
      <w:r w:rsidRPr="00AB5FED">
        <w:t>.1.</w:t>
      </w:r>
      <w:r w:rsidRPr="00AB5FED">
        <w:rPr>
          <w:lang w:val="en-US"/>
        </w:rPr>
        <w:t>2</w:t>
      </w:r>
      <w:r w:rsidRPr="00AB5FED">
        <w:t>.</w:t>
      </w:r>
      <w:r>
        <w:rPr>
          <w:lang w:val="en-US"/>
        </w:rPr>
        <w:t>18</w:t>
      </w:r>
      <w:r w:rsidRPr="00AB5FED">
        <w:t xml:space="preserve">-1: </w:t>
      </w:r>
      <w:r>
        <w:t>Remote t</w:t>
      </w:r>
      <w:r>
        <w:rPr>
          <w:lang w:val="en-US"/>
        </w:rPr>
        <w:t>ransmit media</w:t>
      </w:r>
      <w:r w:rsidRPr="00AB5FED">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3E080082"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4B7EFE42"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ED0C5B"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FEBDA" w14:textId="77777777" w:rsidR="007A1471" w:rsidRPr="00AB5FED" w:rsidRDefault="007A1471" w:rsidP="007A1471">
            <w:pPr>
              <w:pStyle w:val="TAH"/>
            </w:pPr>
            <w:r w:rsidRPr="00AB5FED">
              <w:t>Description</w:t>
            </w:r>
          </w:p>
        </w:tc>
      </w:tr>
      <w:tr w:rsidR="007A1471" w:rsidRPr="00AB5FED" w14:paraId="25E4C944"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54084DCC"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D9D6B64"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DC4D3" w14:textId="77777777" w:rsidR="007A1471" w:rsidRPr="00AB5FED" w:rsidRDefault="007A1471" w:rsidP="007A1471">
            <w:pPr>
              <w:pStyle w:val="TAL"/>
            </w:pPr>
            <w:r w:rsidRPr="00AB5FED">
              <w:t>Identifies the communication, e.g. by identifying the media flow within a media multiplex, present only if media multiplexing</w:t>
            </w:r>
          </w:p>
        </w:tc>
      </w:tr>
    </w:tbl>
    <w:p w14:paraId="5509FDDC" w14:textId="77777777" w:rsidR="007A1471" w:rsidRPr="00AB5FED" w:rsidRDefault="007A1471" w:rsidP="007A1471"/>
    <w:p w14:paraId="7B5CB7AF" w14:textId="77777777" w:rsidR="007A1471" w:rsidRPr="00AB5FED" w:rsidRDefault="0011731D" w:rsidP="007A1471">
      <w:pPr>
        <w:pStyle w:val="Heading5"/>
      </w:pPr>
      <w:bookmarkStart w:id="917" w:name="_Toc154698452"/>
      <w:r>
        <w:t>7.7</w:t>
      </w:r>
      <w:r w:rsidR="007A1471" w:rsidRPr="00AB5FED">
        <w:t>.1.2.</w:t>
      </w:r>
      <w:r w:rsidR="007A1471">
        <w:t>19</w:t>
      </w:r>
      <w:r w:rsidR="007A1471" w:rsidRPr="00AB5FED">
        <w:tab/>
      </w:r>
      <w:r w:rsidR="007A1471">
        <w:t>Remote transmit media</w:t>
      </w:r>
      <w:r w:rsidR="007A1471" w:rsidRPr="00AB5FED">
        <w:t xml:space="preserve"> </w:t>
      </w:r>
      <w:r w:rsidR="004F02DA">
        <w:rPr>
          <w:rFonts w:hint="eastAsia"/>
          <w:lang w:eastAsia="zh-CN"/>
        </w:rPr>
        <w:t>end</w:t>
      </w:r>
      <w:r w:rsidR="007A1471">
        <w:t xml:space="preserve"> </w:t>
      </w:r>
      <w:r w:rsidR="007A1471" w:rsidRPr="00AB5FED">
        <w:t>request</w:t>
      </w:r>
      <w:bookmarkEnd w:id="917"/>
    </w:p>
    <w:p w14:paraId="2EFFC1D1" w14:textId="77777777" w:rsidR="007A1471" w:rsidRPr="00AB5FED" w:rsidRDefault="007A1471" w:rsidP="007A1471">
      <w:r w:rsidRPr="00AB5FED">
        <w:t>Table </w:t>
      </w:r>
      <w:r w:rsidR="0011731D">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sidR="004F02DA">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24BB318A" w14:textId="77777777" w:rsidR="007A1471" w:rsidRPr="00AB5FED" w:rsidRDefault="007A1471" w:rsidP="007A1471">
      <w:pPr>
        <w:pStyle w:val="TH"/>
        <w:rPr>
          <w:lang w:val="en-US"/>
        </w:rPr>
      </w:pPr>
      <w:r w:rsidRPr="00AB5FED">
        <w:t>Table </w:t>
      </w:r>
      <w:r w:rsidR="0011731D">
        <w:t>7.7</w:t>
      </w:r>
      <w:r w:rsidRPr="00AB5FED">
        <w:t>.1.</w:t>
      </w:r>
      <w:r w:rsidRPr="00AB5FED">
        <w:rPr>
          <w:lang w:val="en-US"/>
        </w:rPr>
        <w:t>2</w:t>
      </w:r>
      <w:r w:rsidRPr="00AB5FED">
        <w:t>.</w:t>
      </w:r>
      <w:r>
        <w:t>19</w:t>
      </w:r>
      <w:r w:rsidRPr="00AB5FED">
        <w:t xml:space="preserve">-1: </w:t>
      </w:r>
      <w:r>
        <w:t>Remote t</w:t>
      </w:r>
      <w:r>
        <w:rPr>
          <w:lang w:val="en-US"/>
        </w:rPr>
        <w:t>ransmit media</w:t>
      </w:r>
      <w:r w:rsidRPr="00AB5FED">
        <w:rPr>
          <w:lang w:val="en-US"/>
        </w:rPr>
        <w:t xml:space="preserve"> </w:t>
      </w:r>
      <w:r w:rsidR="004F02DA">
        <w:rPr>
          <w:rFonts w:hint="eastAsia"/>
          <w:lang w:eastAsia="zh-CN"/>
        </w:rPr>
        <w:t>end</w:t>
      </w:r>
      <w:r>
        <w:rPr>
          <w:lang w:val="en-US"/>
        </w:rPr>
        <w:t xml:space="preserve">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4B3CC653"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3C6840F7"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69128AA"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1A893" w14:textId="77777777" w:rsidR="007A1471" w:rsidRPr="00AB5FED" w:rsidRDefault="007A1471" w:rsidP="007A1471">
            <w:pPr>
              <w:pStyle w:val="TAH"/>
            </w:pPr>
            <w:r w:rsidRPr="00AB5FED">
              <w:t>Description</w:t>
            </w:r>
          </w:p>
        </w:tc>
      </w:tr>
      <w:tr w:rsidR="007A1471" w:rsidRPr="00AB5FED" w14:paraId="14E1823D"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75913D75" w14:textId="77777777" w:rsidR="007A1471" w:rsidRPr="00AB5FED" w:rsidRDefault="007A1471" w:rsidP="007A1471">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5FEFB381" w14:textId="77777777" w:rsidR="007A1471" w:rsidRPr="00AB5FED" w:rsidRDefault="007A1471" w:rsidP="007A1471">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3B67" w14:textId="77777777" w:rsidR="007A1471" w:rsidRPr="00AB5FED" w:rsidRDefault="007A1471" w:rsidP="007A1471">
            <w:pPr>
              <w:pStyle w:val="TAL"/>
            </w:pPr>
            <w:r>
              <w:t>Identity of the user whose media transmission is requested for cancellation</w:t>
            </w:r>
          </w:p>
        </w:tc>
      </w:tr>
      <w:tr w:rsidR="007A1471" w:rsidRPr="00AB5FED" w14:paraId="2BFFB989"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2A4E0AE5"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F04B788"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182B2" w14:textId="77777777" w:rsidR="007A1471" w:rsidRPr="00AB5FED" w:rsidRDefault="007A1471" w:rsidP="007A1471">
            <w:pPr>
              <w:pStyle w:val="TAL"/>
            </w:pPr>
            <w:r w:rsidRPr="00AB5FED">
              <w:t>Identifies the communication, e.g. by identifying the media flow within a media multiplex, present only if media multiplexing</w:t>
            </w:r>
          </w:p>
        </w:tc>
      </w:tr>
    </w:tbl>
    <w:p w14:paraId="0C7D9291" w14:textId="77777777" w:rsidR="007A1471" w:rsidRPr="00AB5FED" w:rsidRDefault="007A1471" w:rsidP="007A1471"/>
    <w:p w14:paraId="486C7754" w14:textId="77777777" w:rsidR="007A1471" w:rsidRPr="00AB5FED" w:rsidRDefault="0011731D" w:rsidP="007A1471">
      <w:pPr>
        <w:pStyle w:val="Heading5"/>
      </w:pPr>
      <w:bookmarkStart w:id="918" w:name="_Toc154698453"/>
      <w:r>
        <w:t>7.7</w:t>
      </w:r>
      <w:r w:rsidR="007A1471" w:rsidRPr="00AB5FED">
        <w:t>.1.2.</w:t>
      </w:r>
      <w:r w:rsidR="007A1471">
        <w:t>20</w:t>
      </w:r>
      <w:r w:rsidR="007A1471" w:rsidRPr="00AB5FED">
        <w:tab/>
      </w:r>
      <w:r w:rsidR="007A1471">
        <w:t>Remote transmit media</w:t>
      </w:r>
      <w:r w:rsidR="007A1471" w:rsidRPr="00AB5FED">
        <w:t xml:space="preserve"> </w:t>
      </w:r>
      <w:r w:rsidR="007A1471">
        <w:t xml:space="preserve">cancel </w:t>
      </w:r>
      <w:r w:rsidR="007A1471" w:rsidRPr="00AB5FED">
        <w:t>re</w:t>
      </w:r>
      <w:r w:rsidR="007A1471">
        <w:t>sponse</w:t>
      </w:r>
      <w:bookmarkEnd w:id="918"/>
    </w:p>
    <w:p w14:paraId="042AA344" w14:textId="77777777" w:rsidR="007A1471" w:rsidRPr="00AB5FED" w:rsidRDefault="007A1471" w:rsidP="007A1471">
      <w:r w:rsidRPr="00AB5FED">
        <w:t>Table </w:t>
      </w:r>
      <w:r w:rsidR="0011731D">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 xml:space="preserve">media </w:t>
      </w:r>
      <w:r w:rsidR="004F02DA">
        <w:t>end</w:t>
      </w:r>
      <w:r>
        <w:t xml:space="preserve">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72C621B2" w14:textId="77777777" w:rsidR="007A1471" w:rsidRPr="00AB5FED" w:rsidRDefault="007A1471" w:rsidP="007A1471">
      <w:pPr>
        <w:pStyle w:val="TH"/>
        <w:rPr>
          <w:lang w:val="en-US"/>
        </w:rPr>
      </w:pPr>
      <w:r w:rsidRPr="00AB5FED">
        <w:t>Table </w:t>
      </w:r>
      <w:r w:rsidR="0011731D">
        <w:t>7.7</w:t>
      </w:r>
      <w:r w:rsidRPr="00AB5FED">
        <w:t>.1.</w:t>
      </w:r>
      <w:r w:rsidRPr="00AB5FED">
        <w:rPr>
          <w:lang w:val="en-US"/>
        </w:rPr>
        <w:t>2</w:t>
      </w:r>
      <w:r w:rsidRPr="00AB5FED">
        <w:t>.</w:t>
      </w:r>
      <w:r>
        <w:t>20</w:t>
      </w:r>
      <w:r w:rsidRPr="00AB5FED">
        <w:t xml:space="preserve">-1: </w:t>
      </w:r>
      <w:r>
        <w:t>Remote t</w:t>
      </w:r>
      <w:r>
        <w:rPr>
          <w:lang w:val="en-US"/>
        </w:rPr>
        <w:t>ransmit media</w:t>
      </w:r>
      <w:r w:rsidRPr="00AB5FED">
        <w:rPr>
          <w:lang w:val="en-US"/>
        </w:rPr>
        <w:t xml:space="preserve"> </w:t>
      </w:r>
      <w:r w:rsidR="004F02DA">
        <w:rPr>
          <w:lang w:val="en-US"/>
        </w:rPr>
        <w:t>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A1471" w:rsidRPr="00AB5FED" w14:paraId="04AF9C40"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36079A22" w14:textId="77777777" w:rsidR="007A1471" w:rsidRPr="00AB5FED" w:rsidRDefault="007A1471" w:rsidP="007A1471">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B0D68D" w14:textId="77777777" w:rsidR="007A1471" w:rsidRPr="00AB5FED" w:rsidRDefault="007A1471" w:rsidP="007A1471">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3D504" w14:textId="77777777" w:rsidR="007A1471" w:rsidRPr="00AB5FED" w:rsidRDefault="007A1471" w:rsidP="007A1471">
            <w:pPr>
              <w:pStyle w:val="TAH"/>
            </w:pPr>
            <w:r w:rsidRPr="00AB5FED">
              <w:t>Description</w:t>
            </w:r>
          </w:p>
        </w:tc>
      </w:tr>
      <w:tr w:rsidR="007A1471" w:rsidRPr="00AB5FED" w14:paraId="0B3584EC" w14:textId="77777777" w:rsidTr="007A1471">
        <w:trPr>
          <w:jc w:val="center"/>
        </w:trPr>
        <w:tc>
          <w:tcPr>
            <w:tcW w:w="2880" w:type="dxa"/>
            <w:tcBorders>
              <w:top w:val="single" w:sz="4" w:space="0" w:color="000000"/>
              <w:left w:val="single" w:sz="4" w:space="0" w:color="000000"/>
              <w:bottom w:val="single" w:sz="4" w:space="0" w:color="000000"/>
            </w:tcBorders>
            <w:shd w:val="clear" w:color="auto" w:fill="auto"/>
          </w:tcPr>
          <w:p w14:paraId="6009F3A7" w14:textId="77777777" w:rsidR="007A1471" w:rsidRPr="00AB5FED" w:rsidRDefault="007A1471" w:rsidP="007A1471">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8D5348B" w14:textId="77777777" w:rsidR="007A1471" w:rsidRPr="00AB5FED" w:rsidRDefault="007A1471" w:rsidP="007A1471">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DA166" w14:textId="77777777" w:rsidR="007A1471" w:rsidRPr="00AB5FED" w:rsidRDefault="007A1471" w:rsidP="007A1471">
            <w:pPr>
              <w:pStyle w:val="TAL"/>
            </w:pPr>
            <w:r w:rsidRPr="00AB5FED">
              <w:t>Identifies the communication, e.g. by identifying the media flow within a media multiplex, present only if media multiplexing</w:t>
            </w:r>
          </w:p>
        </w:tc>
      </w:tr>
    </w:tbl>
    <w:p w14:paraId="1F39146C" w14:textId="77777777" w:rsidR="007A1471" w:rsidRPr="00AB5FED" w:rsidRDefault="007A1471" w:rsidP="007A1471"/>
    <w:p w14:paraId="6BD14009" w14:textId="77777777" w:rsidR="00C95176" w:rsidRPr="00AB5FED" w:rsidRDefault="00C95176" w:rsidP="00C95176">
      <w:pPr>
        <w:pStyle w:val="Heading5"/>
      </w:pPr>
      <w:bookmarkStart w:id="919" w:name="_Toc154698454"/>
      <w:r>
        <w:t>7.7</w:t>
      </w:r>
      <w:r w:rsidRPr="00AB5FED">
        <w:t>.1.2.</w:t>
      </w:r>
      <w:r>
        <w:t>21</w:t>
      </w:r>
      <w:r w:rsidRPr="00AB5FED">
        <w:tab/>
      </w:r>
      <w:r>
        <w:t>Media reception end request</w:t>
      </w:r>
      <w:bookmarkEnd w:id="919"/>
    </w:p>
    <w:p w14:paraId="55927A13" w14:textId="77777777" w:rsidR="00C95176" w:rsidRPr="00AB5FED" w:rsidRDefault="00C95176" w:rsidP="00C95176">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6F621ED0" w14:textId="77777777" w:rsidR="00C95176" w:rsidRPr="00AB5FED" w:rsidRDefault="00C95176" w:rsidP="00C95176">
      <w:pPr>
        <w:pStyle w:val="TH"/>
        <w:rPr>
          <w:lang w:val="en-US"/>
        </w:rPr>
      </w:pPr>
      <w:r w:rsidRPr="00AB5FED">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C95176" w:rsidRPr="00AB5FED" w14:paraId="25343802"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224511B1" w14:textId="77777777" w:rsidR="00C95176" w:rsidRPr="00AB5FED" w:rsidRDefault="00C95176" w:rsidP="00890DAB">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EC47E27" w14:textId="77777777" w:rsidR="00C95176" w:rsidRPr="00AB5FED" w:rsidRDefault="00C95176" w:rsidP="00890DA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28899D" w14:textId="77777777" w:rsidR="00C95176" w:rsidRPr="00AB5FED" w:rsidRDefault="00C95176" w:rsidP="00890DAB">
            <w:pPr>
              <w:pStyle w:val="TAH"/>
            </w:pPr>
            <w:r w:rsidRPr="00AB5FED">
              <w:t>Description</w:t>
            </w:r>
          </w:p>
        </w:tc>
      </w:tr>
      <w:tr w:rsidR="00C95176" w:rsidRPr="00AB5FED" w14:paraId="6B2FF204"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5F5574C0" w14:textId="77777777" w:rsidR="00C95176" w:rsidRPr="00AB5FED" w:rsidRDefault="00C95176" w:rsidP="00890DAB">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C6CC349" w14:textId="77777777" w:rsidR="00C95176" w:rsidRPr="00AB5FED" w:rsidRDefault="00C95176" w:rsidP="00890DA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CCA0C" w14:textId="77777777" w:rsidR="00C95176" w:rsidRPr="00AB5FED" w:rsidRDefault="00C95176" w:rsidP="00890DAB">
            <w:pPr>
              <w:pStyle w:val="TAL"/>
            </w:pPr>
            <w:r>
              <w:t>Identity of the user whose media receipt is requested for cancellation</w:t>
            </w:r>
          </w:p>
        </w:tc>
      </w:tr>
      <w:tr w:rsidR="00C95176" w:rsidRPr="00AB5FED" w14:paraId="104B53E5"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2964847B" w14:textId="77777777" w:rsidR="00C95176" w:rsidRPr="00AB5FED" w:rsidRDefault="00C95176" w:rsidP="00890DAB">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03B346F" w14:textId="77777777" w:rsidR="00C95176" w:rsidRPr="00AB5FED" w:rsidRDefault="00C95176" w:rsidP="00890DAB">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74052" w14:textId="77777777" w:rsidR="00C95176" w:rsidRPr="00AB5FED" w:rsidRDefault="00C95176" w:rsidP="00890DAB">
            <w:pPr>
              <w:pStyle w:val="TAL"/>
            </w:pPr>
            <w:r w:rsidRPr="00AB5FED">
              <w:t>Identifies the communication, e.g. by identifying the media flow within a media multiplex, present only if media multiplexing</w:t>
            </w:r>
          </w:p>
        </w:tc>
      </w:tr>
    </w:tbl>
    <w:p w14:paraId="34DE4452" w14:textId="77777777" w:rsidR="008C2296" w:rsidRDefault="008C2296" w:rsidP="008C2296"/>
    <w:p w14:paraId="4DEFC63F" w14:textId="77777777" w:rsidR="00C95176" w:rsidRPr="00AB5FED" w:rsidRDefault="00C95176" w:rsidP="00C95176">
      <w:pPr>
        <w:pStyle w:val="Heading5"/>
      </w:pPr>
      <w:bookmarkStart w:id="920" w:name="_Toc154698455"/>
      <w:r>
        <w:t>7.7</w:t>
      </w:r>
      <w:r w:rsidRPr="00AB5FED">
        <w:t>.1.2.</w:t>
      </w:r>
      <w:r>
        <w:t>22</w:t>
      </w:r>
      <w:r w:rsidRPr="00AB5FED">
        <w:tab/>
      </w:r>
      <w:r>
        <w:t>Media reception end response</w:t>
      </w:r>
      <w:bookmarkEnd w:id="920"/>
    </w:p>
    <w:p w14:paraId="02952B2B" w14:textId="77777777" w:rsidR="00C95176" w:rsidRPr="00AB5FED" w:rsidRDefault="00C95176" w:rsidP="00C95176">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2FA5C0A7" w14:textId="77777777" w:rsidR="00C95176" w:rsidRPr="00AB5FED" w:rsidRDefault="00C95176" w:rsidP="00C95176">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5176" w:rsidRPr="00AB5FED" w14:paraId="2DB9BF92"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04DC8AB6" w14:textId="77777777" w:rsidR="00C95176" w:rsidRPr="00AB5FED" w:rsidRDefault="00C95176" w:rsidP="00890DAB">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2098A" w14:textId="77777777" w:rsidR="00C95176" w:rsidRPr="00AB5FED" w:rsidRDefault="00C95176" w:rsidP="00890DA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4A70E" w14:textId="77777777" w:rsidR="00C95176" w:rsidRPr="00AB5FED" w:rsidRDefault="00C95176" w:rsidP="00890DAB">
            <w:pPr>
              <w:pStyle w:val="TAH"/>
            </w:pPr>
            <w:r w:rsidRPr="00AB5FED">
              <w:t>Description</w:t>
            </w:r>
          </w:p>
        </w:tc>
      </w:tr>
      <w:tr w:rsidR="00C95176" w:rsidRPr="00AB5FED" w14:paraId="2FA254DE"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49F704B4" w14:textId="77777777" w:rsidR="00C95176" w:rsidRPr="00AB5FED" w:rsidRDefault="00C95176" w:rsidP="00890DAB">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47C3DDE" w14:textId="77777777" w:rsidR="00C95176" w:rsidRPr="00AB5FED" w:rsidRDefault="00C95176" w:rsidP="00890DAB">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E2445" w14:textId="77777777" w:rsidR="00C95176" w:rsidRPr="00AB5FED" w:rsidRDefault="00C95176" w:rsidP="00890DAB">
            <w:pPr>
              <w:pStyle w:val="TAL"/>
            </w:pPr>
            <w:r w:rsidRPr="00AB5FED">
              <w:t>Identifies the communication, e.g. by identifying the media flow within a media multiplex, present only if media multiplexing</w:t>
            </w:r>
          </w:p>
        </w:tc>
      </w:tr>
    </w:tbl>
    <w:p w14:paraId="019E8E69" w14:textId="77777777" w:rsidR="00C95176" w:rsidRDefault="00C95176" w:rsidP="00C95176"/>
    <w:p w14:paraId="3ACA09BE" w14:textId="77777777" w:rsidR="00C95176" w:rsidRPr="00AB5FED" w:rsidRDefault="00C95176" w:rsidP="00C95176">
      <w:pPr>
        <w:pStyle w:val="Heading5"/>
      </w:pPr>
      <w:bookmarkStart w:id="921" w:name="_Toc154698456"/>
      <w:r>
        <w:lastRenderedPageBreak/>
        <w:t>7.7</w:t>
      </w:r>
      <w:r w:rsidRPr="00AB5FED">
        <w:t>.1.2.</w:t>
      </w:r>
      <w:r>
        <w:t>23</w:t>
      </w:r>
      <w:r w:rsidRPr="00AB5FED">
        <w:tab/>
      </w:r>
      <w:r>
        <w:t>Media reception override notification</w:t>
      </w:r>
      <w:bookmarkEnd w:id="921"/>
    </w:p>
    <w:p w14:paraId="73E48F52" w14:textId="77777777" w:rsidR="00C95176" w:rsidRPr="00AB5FED" w:rsidRDefault="00C95176" w:rsidP="00C95176">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225B252B" w14:textId="77777777" w:rsidR="00C95176" w:rsidRDefault="00C95176" w:rsidP="00C95176">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C95176" w:rsidRPr="00AB5FED" w14:paraId="189C14EE"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1DAD9726" w14:textId="77777777" w:rsidR="00C95176" w:rsidRPr="00AB5FED" w:rsidRDefault="00C95176" w:rsidP="00890DAB">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8C4CF2" w14:textId="77777777" w:rsidR="00C95176" w:rsidRPr="00AB5FED" w:rsidRDefault="00C95176" w:rsidP="00890DA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0A5F9" w14:textId="77777777" w:rsidR="00C95176" w:rsidRPr="00AB5FED" w:rsidRDefault="00C95176" w:rsidP="00890DAB">
            <w:pPr>
              <w:pStyle w:val="TAH"/>
            </w:pPr>
            <w:r w:rsidRPr="00AB5FED">
              <w:t>Description</w:t>
            </w:r>
          </w:p>
        </w:tc>
      </w:tr>
      <w:tr w:rsidR="00C95176" w:rsidRPr="00736CD3" w14:paraId="02DAA962"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36DBAF46" w14:textId="77777777" w:rsidR="00C95176" w:rsidRPr="00736CD3" w:rsidRDefault="00C95176" w:rsidP="00890DAB">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24DFEED7" w14:textId="77777777" w:rsidR="00C95176" w:rsidRPr="00736CD3" w:rsidRDefault="00C95176" w:rsidP="00890DAB">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A82DA" w14:textId="77777777" w:rsidR="00C95176" w:rsidRPr="00736CD3" w:rsidRDefault="00C95176" w:rsidP="00890DAB">
            <w:pPr>
              <w:pStyle w:val="TAH"/>
              <w:jc w:val="left"/>
              <w:rPr>
                <w:b w:val="0"/>
              </w:rPr>
            </w:pPr>
            <w:r w:rsidRPr="00736CD3">
              <w:rPr>
                <w:b w:val="0"/>
              </w:rPr>
              <w:t>Identity of the user who is requesting the reception of the media</w:t>
            </w:r>
          </w:p>
        </w:tc>
      </w:tr>
      <w:tr w:rsidR="00C95176" w:rsidRPr="00736CD3" w14:paraId="3D463AB4"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19A0D352" w14:textId="77777777" w:rsidR="00C95176" w:rsidRPr="00736CD3" w:rsidRDefault="00C95176" w:rsidP="00890DAB">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49D7A58A" w14:textId="77777777" w:rsidR="00C95176" w:rsidRPr="00736CD3" w:rsidRDefault="00C95176" w:rsidP="00890DAB">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68B2D" w14:textId="77777777" w:rsidR="00C95176" w:rsidRPr="00736CD3" w:rsidRDefault="00C95176" w:rsidP="00890DAB">
            <w:pPr>
              <w:pStyle w:val="TAH"/>
              <w:jc w:val="left"/>
              <w:rPr>
                <w:b w:val="0"/>
              </w:rPr>
            </w:pPr>
            <w:r w:rsidRPr="00736CD3">
              <w:rPr>
                <w:b w:val="0"/>
              </w:rPr>
              <w:t xml:space="preserve">Identify of the user </w:t>
            </w:r>
            <w:r>
              <w:rPr>
                <w:b w:val="0"/>
              </w:rPr>
              <w:t xml:space="preserve">of the overriding media </w:t>
            </w:r>
          </w:p>
        </w:tc>
      </w:tr>
      <w:tr w:rsidR="00C95176" w:rsidRPr="00736CD3" w14:paraId="20FCA1FF"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4A46E0E2" w14:textId="77777777" w:rsidR="00C95176" w:rsidRPr="00736CD3" w:rsidRDefault="00C95176" w:rsidP="00890DAB">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C2E219C" w14:textId="77777777" w:rsidR="00C95176" w:rsidRPr="00736CD3" w:rsidRDefault="00C95176" w:rsidP="00890DAB">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CC198A" w14:textId="77777777" w:rsidR="00C95176" w:rsidRPr="00736CD3" w:rsidRDefault="00C95176" w:rsidP="00890DAB">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C95176" w:rsidRPr="00736CD3" w14:paraId="617102B4"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16DF6578" w14:textId="77777777" w:rsidR="00C95176" w:rsidRPr="00736CD3" w:rsidRDefault="00C95176" w:rsidP="00890DAB">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344580E" w14:textId="77777777" w:rsidR="00C95176" w:rsidRPr="00736CD3" w:rsidRDefault="00C95176" w:rsidP="00890DAB">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2D20D" w14:textId="77777777" w:rsidR="00C95176" w:rsidRPr="00736CD3" w:rsidRDefault="00C95176" w:rsidP="00890DAB">
            <w:pPr>
              <w:pStyle w:val="TAH"/>
              <w:jc w:val="left"/>
              <w:rPr>
                <w:b w:val="0"/>
              </w:rPr>
            </w:pPr>
            <w:r w:rsidRPr="00736CD3">
              <w:rPr>
                <w:b w:val="0"/>
              </w:rPr>
              <w:t xml:space="preserve">Identify of the user </w:t>
            </w:r>
            <w:r>
              <w:rPr>
                <w:b w:val="0"/>
              </w:rPr>
              <w:t xml:space="preserve">of the overridden media </w:t>
            </w:r>
          </w:p>
        </w:tc>
      </w:tr>
      <w:tr w:rsidR="00C95176" w:rsidRPr="00736CD3" w14:paraId="6B3CB979" w14:textId="77777777" w:rsidTr="00890DAB">
        <w:trPr>
          <w:jc w:val="center"/>
        </w:trPr>
        <w:tc>
          <w:tcPr>
            <w:tcW w:w="2880" w:type="dxa"/>
            <w:tcBorders>
              <w:top w:val="single" w:sz="4" w:space="0" w:color="000000"/>
              <w:left w:val="single" w:sz="4" w:space="0" w:color="000000"/>
              <w:bottom w:val="single" w:sz="4" w:space="0" w:color="000000"/>
            </w:tcBorders>
            <w:shd w:val="clear" w:color="auto" w:fill="auto"/>
          </w:tcPr>
          <w:p w14:paraId="4781A641" w14:textId="77777777" w:rsidR="00C95176" w:rsidRPr="00736CD3" w:rsidRDefault="00C95176" w:rsidP="00890DAB">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53D3F6E9" w14:textId="77777777" w:rsidR="00C95176" w:rsidRPr="00736CD3" w:rsidRDefault="00C95176" w:rsidP="00890DAB">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B426AF" w14:textId="77777777" w:rsidR="00C95176" w:rsidRPr="00736CD3" w:rsidRDefault="00C95176" w:rsidP="00890DAB">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13A4561D" w14:textId="77777777" w:rsidR="007A1471" w:rsidRDefault="007A1471" w:rsidP="007A1471"/>
    <w:p w14:paraId="22885374" w14:textId="77777777" w:rsidR="00294C02" w:rsidRPr="00AB5FED" w:rsidRDefault="00294C02" w:rsidP="00294C02">
      <w:pPr>
        <w:pStyle w:val="Heading5"/>
      </w:pPr>
      <w:bookmarkStart w:id="922" w:name="_Toc154698457"/>
      <w:r>
        <w:t>7.7</w:t>
      </w:r>
      <w:r w:rsidRPr="00AB5FED">
        <w:t>.1.2.</w:t>
      </w:r>
      <w:r>
        <w:t>24</w:t>
      </w:r>
      <w:r w:rsidRPr="00AB5FED">
        <w:tab/>
      </w:r>
      <w:r>
        <w:t>Transmit media</w:t>
      </w:r>
      <w:r w:rsidRPr="00AB5FED">
        <w:t xml:space="preserve"> </w:t>
      </w:r>
      <w:r>
        <w:t>end notify</w:t>
      </w:r>
      <w:bookmarkEnd w:id="922"/>
    </w:p>
    <w:p w14:paraId="62F65677" w14:textId="77777777" w:rsidR="00294C02" w:rsidRPr="00AB5FED" w:rsidRDefault="00294C02" w:rsidP="00294C02">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F5FFE75" w14:textId="77777777" w:rsidR="00294C02" w:rsidRPr="00AB5FED" w:rsidRDefault="00294C02" w:rsidP="00294C02">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294C02" w:rsidRPr="00AB5FED" w14:paraId="330A4600" w14:textId="77777777" w:rsidTr="005B7422">
        <w:trPr>
          <w:jc w:val="center"/>
        </w:trPr>
        <w:tc>
          <w:tcPr>
            <w:tcW w:w="2880" w:type="dxa"/>
            <w:tcBorders>
              <w:top w:val="single" w:sz="4" w:space="0" w:color="000000"/>
              <w:left w:val="single" w:sz="4" w:space="0" w:color="000000"/>
              <w:bottom w:val="single" w:sz="4" w:space="0" w:color="000000"/>
            </w:tcBorders>
            <w:shd w:val="clear" w:color="auto" w:fill="auto"/>
          </w:tcPr>
          <w:p w14:paraId="40B17F35" w14:textId="77777777" w:rsidR="00294C02" w:rsidRPr="00AB5FED" w:rsidRDefault="00294C02" w:rsidP="005B742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469F0A3" w14:textId="77777777" w:rsidR="00294C02" w:rsidRPr="00AB5FED" w:rsidRDefault="00294C02" w:rsidP="005B742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19BFF" w14:textId="77777777" w:rsidR="00294C02" w:rsidRPr="00AB5FED" w:rsidRDefault="00294C02" w:rsidP="005B7422">
            <w:pPr>
              <w:pStyle w:val="TAH"/>
            </w:pPr>
            <w:r w:rsidRPr="00AB5FED">
              <w:t>Description</w:t>
            </w:r>
          </w:p>
        </w:tc>
      </w:tr>
      <w:tr w:rsidR="00294C02" w:rsidRPr="00AB5FED" w14:paraId="46D84DD7" w14:textId="77777777" w:rsidTr="005B7422">
        <w:trPr>
          <w:jc w:val="center"/>
        </w:trPr>
        <w:tc>
          <w:tcPr>
            <w:tcW w:w="2880" w:type="dxa"/>
            <w:tcBorders>
              <w:top w:val="single" w:sz="4" w:space="0" w:color="000000"/>
              <w:left w:val="single" w:sz="4" w:space="0" w:color="000000"/>
              <w:bottom w:val="single" w:sz="4" w:space="0" w:color="000000"/>
            </w:tcBorders>
            <w:shd w:val="clear" w:color="auto" w:fill="auto"/>
          </w:tcPr>
          <w:p w14:paraId="2C2C48F7" w14:textId="77777777" w:rsidR="00294C02" w:rsidRPr="00AB5FED" w:rsidRDefault="00294C02" w:rsidP="005B7422">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9F7F2D7" w14:textId="77777777" w:rsidR="00294C02" w:rsidRPr="00AB5FED" w:rsidRDefault="00294C02" w:rsidP="005B742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BE40A" w14:textId="77777777" w:rsidR="00294C02" w:rsidRPr="00AB5FED" w:rsidRDefault="00294C02" w:rsidP="005B7422">
            <w:pPr>
              <w:pStyle w:val="TAL"/>
            </w:pPr>
            <w:r>
              <w:t>Identity of the user whose media transmission has been released</w:t>
            </w:r>
          </w:p>
        </w:tc>
      </w:tr>
      <w:tr w:rsidR="00294C02" w:rsidRPr="00AB5FED" w14:paraId="677A9CE8" w14:textId="77777777" w:rsidTr="005B7422">
        <w:trPr>
          <w:jc w:val="center"/>
        </w:trPr>
        <w:tc>
          <w:tcPr>
            <w:tcW w:w="2880" w:type="dxa"/>
            <w:tcBorders>
              <w:top w:val="single" w:sz="4" w:space="0" w:color="000000"/>
              <w:left w:val="single" w:sz="4" w:space="0" w:color="000000"/>
              <w:bottom w:val="single" w:sz="4" w:space="0" w:color="000000"/>
            </w:tcBorders>
            <w:shd w:val="clear" w:color="auto" w:fill="auto"/>
          </w:tcPr>
          <w:p w14:paraId="732F14D5" w14:textId="77777777" w:rsidR="00294C02" w:rsidRPr="00AB5FED" w:rsidRDefault="00294C02" w:rsidP="005B7422">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03F2683" w14:textId="77777777" w:rsidR="00294C02" w:rsidRPr="00AB5FED" w:rsidRDefault="00294C02" w:rsidP="005B742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6899" w14:textId="77777777" w:rsidR="00294C02" w:rsidRPr="00AB5FED" w:rsidRDefault="00294C02" w:rsidP="005B7422">
            <w:pPr>
              <w:pStyle w:val="TAL"/>
            </w:pPr>
            <w:r w:rsidRPr="00AB5FED">
              <w:t>Identifies the communication, e.g. by identifying the media flow within a media multiplex, present only if media multiplexing</w:t>
            </w:r>
          </w:p>
        </w:tc>
      </w:tr>
    </w:tbl>
    <w:p w14:paraId="65E25CA0" w14:textId="77777777" w:rsidR="00294C02" w:rsidRPr="00AB5FED" w:rsidRDefault="00294C02" w:rsidP="007A1471"/>
    <w:p w14:paraId="0B2CD5AA" w14:textId="62690B8F" w:rsidR="00B94542" w:rsidRPr="00AB5FED" w:rsidRDefault="00B94542" w:rsidP="00B94542">
      <w:pPr>
        <w:pStyle w:val="Heading5"/>
      </w:pPr>
      <w:bookmarkStart w:id="923" w:name="_Toc460616157"/>
      <w:bookmarkStart w:id="924" w:name="_Toc460617018"/>
      <w:bookmarkStart w:id="925" w:name="_Toc460662407"/>
      <w:bookmarkStart w:id="926" w:name="_Toc138279911"/>
      <w:bookmarkStart w:id="927" w:name="_Toc154698458"/>
      <w:r>
        <w:t>7.7</w:t>
      </w:r>
      <w:r w:rsidRPr="00AB5FED">
        <w:t>.1.2</w:t>
      </w:r>
      <w:r>
        <w:t>.25</w:t>
      </w:r>
      <w:r w:rsidRPr="00AB5FED">
        <w:tab/>
      </w:r>
      <w:r>
        <w:t>Transmi</w:t>
      </w:r>
      <w:bookmarkEnd w:id="926"/>
      <w:r>
        <w:t>ssion idle</w:t>
      </w:r>
      <w:bookmarkEnd w:id="927"/>
      <w:r>
        <w:t xml:space="preserve"> </w:t>
      </w:r>
    </w:p>
    <w:p w14:paraId="520D932E" w14:textId="3AC77BD4" w:rsidR="00B94542" w:rsidRPr="00AB5FED" w:rsidRDefault="00B94542" w:rsidP="00B94542">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6DD41CEE" w14:textId="4D278D69" w:rsidR="00B94542" w:rsidRPr="00AB5FED" w:rsidRDefault="00B94542" w:rsidP="00B94542">
      <w:pPr>
        <w:pStyle w:val="TH"/>
        <w:rPr>
          <w:lang w:val="en-US"/>
        </w:rPr>
      </w:pPr>
      <w:r w:rsidRPr="00AB5FED">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B94542" w:rsidRPr="00AB5FED" w14:paraId="49CB3C36" w14:textId="77777777" w:rsidTr="000B67D3">
        <w:trPr>
          <w:jc w:val="center"/>
        </w:trPr>
        <w:tc>
          <w:tcPr>
            <w:tcW w:w="2880" w:type="dxa"/>
            <w:tcBorders>
              <w:top w:val="single" w:sz="4" w:space="0" w:color="000000"/>
              <w:left w:val="single" w:sz="4" w:space="0" w:color="000000"/>
              <w:bottom w:val="single" w:sz="4" w:space="0" w:color="000000"/>
            </w:tcBorders>
            <w:shd w:val="clear" w:color="auto" w:fill="auto"/>
          </w:tcPr>
          <w:p w14:paraId="7D66D2C3" w14:textId="77777777" w:rsidR="00B94542" w:rsidRPr="00AB5FED" w:rsidRDefault="00B94542" w:rsidP="000B67D3">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B0903A" w14:textId="77777777" w:rsidR="00B94542" w:rsidRPr="00AB5FED" w:rsidRDefault="00B94542" w:rsidP="000B67D3">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9F7FB" w14:textId="77777777" w:rsidR="00B94542" w:rsidRPr="00AB5FED" w:rsidRDefault="00B94542" w:rsidP="000B67D3">
            <w:pPr>
              <w:pStyle w:val="TAH"/>
            </w:pPr>
            <w:r w:rsidRPr="00AB5FED">
              <w:t>Description</w:t>
            </w:r>
          </w:p>
        </w:tc>
      </w:tr>
      <w:tr w:rsidR="00B94542" w:rsidRPr="00AB5FED" w14:paraId="798AF9C7" w14:textId="77777777" w:rsidTr="000B67D3">
        <w:trPr>
          <w:jc w:val="center"/>
        </w:trPr>
        <w:tc>
          <w:tcPr>
            <w:tcW w:w="2880" w:type="dxa"/>
            <w:tcBorders>
              <w:top w:val="single" w:sz="4" w:space="0" w:color="000000"/>
              <w:left w:val="single" w:sz="4" w:space="0" w:color="000000"/>
              <w:bottom w:val="single" w:sz="4" w:space="0" w:color="000000"/>
            </w:tcBorders>
            <w:shd w:val="clear" w:color="auto" w:fill="auto"/>
          </w:tcPr>
          <w:p w14:paraId="14D1D044" w14:textId="77777777" w:rsidR="00B94542" w:rsidRPr="00AB5FED" w:rsidRDefault="00B94542" w:rsidP="000B67D3">
            <w:pPr>
              <w:pStyle w:val="TAL"/>
            </w:pPr>
            <w:r>
              <w:t>Media identifier</w:t>
            </w:r>
          </w:p>
        </w:tc>
        <w:tc>
          <w:tcPr>
            <w:tcW w:w="1440" w:type="dxa"/>
            <w:tcBorders>
              <w:top w:val="single" w:sz="4" w:space="0" w:color="000000"/>
              <w:left w:val="single" w:sz="4" w:space="0" w:color="000000"/>
              <w:bottom w:val="single" w:sz="4" w:space="0" w:color="000000"/>
            </w:tcBorders>
            <w:shd w:val="clear" w:color="auto" w:fill="auto"/>
          </w:tcPr>
          <w:p w14:paraId="502F82B7" w14:textId="77777777" w:rsidR="00B94542" w:rsidRPr="00AB5FED" w:rsidRDefault="00B94542" w:rsidP="000B67D3">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6814B" w14:textId="77777777" w:rsidR="00B94542" w:rsidRPr="00AB5FED" w:rsidRDefault="00B94542" w:rsidP="000B67D3">
            <w:pPr>
              <w:pStyle w:val="TAL"/>
            </w:pPr>
            <w:r>
              <w:t xml:space="preserve">Identity of the communication, </w:t>
            </w:r>
            <w:r w:rsidRPr="00640B69">
              <w:t>e.g., by identifying the media flow within a media multiplex, present only if media multiplexing</w:t>
            </w:r>
          </w:p>
        </w:tc>
      </w:tr>
      <w:tr w:rsidR="00B94542" w:rsidRPr="00AB5FED" w14:paraId="3507327C" w14:textId="77777777" w:rsidTr="000B67D3">
        <w:trPr>
          <w:jc w:val="center"/>
        </w:trPr>
        <w:tc>
          <w:tcPr>
            <w:tcW w:w="2880" w:type="dxa"/>
            <w:tcBorders>
              <w:top w:val="single" w:sz="4" w:space="0" w:color="000000"/>
              <w:left w:val="single" w:sz="4" w:space="0" w:color="000000"/>
              <w:bottom w:val="single" w:sz="4" w:space="0" w:color="000000"/>
            </w:tcBorders>
            <w:shd w:val="clear" w:color="auto" w:fill="auto"/>
          </w:tcPr>
          <w:p w14:paraId="639D37D5" w14:textId="77777777" w:rsidR="00B94542" w:rsidRPr="00AB5FED" w:rsidRDefault="00B94542" w:rsidP="000B67D3">
            <w:pPr>
              <w:pStyle w:val="TAL"/>
            </w:pPr>
            <w:r>
              <w:t>Acknowledgement required</w:t>
            </w:r>
          </w:p>
        </w:tc>
        <w:tc>
          <w:tcPr>
            <w:tcW w:w="1440" w:type="dxa"/>
            <w:tcBorders>
              <w:top w:val="single" w:sz="4" w:space="0" w:color="000000"/>
              <w:left w:val="single" w:sz="4" w:space="0" w:color="000000"/>
              <w:bottom w:val="single" w:sz="4" w:space="0" w:color="000000"/>
            </w:tcBorders>
            <w:shd w:val="clear" w:color="auto" w:fill="auto"/>
          </w:tcPr>
          <w:p w14:paraId="2173DFFD" w14:textId="77777777" w:rsidR="00B94542" w:rsidRPr="00AB5FED" w:rsidRDefault="00B94542" w:rsidP="000B67D3">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4BF2E" w14:textId="77777777" w:rsidR="00B94542" w:rsidRPr="00AB5FED" w:rsidRDefault="00B94542" w:rsidP="000B67D3">
            <w:pPr>
              <w:pStyle w:val="TAL"/>
            </w:pPr>
            <w:r>
              <w:t>Indicates if acknowledgment from the transmission control participant(s) is required</w:t>
            </w:r>
          </w:p>
        </w:tc>
      </w:tr>
    </w:tbl>
    <w:p w14:paraId="702892BD" w14:textId="77777777" w:rsidR="00B94542" w:rsidRPr="00BD1F66" w:rsidRDefault="00B94542" w:rsidP="00B94542"/>
    <w:p w14:paraId="380858FE" w14:textId="77777777" w:rsidR="007A1471" w:rsidRPr="00AB5FED" w:rsidRDefault="0011731D" w:rsidP="007A1471">
      <w:pPr>
        <w:pStyle w:val="Heading4"/>
        <w:rPr>
          <w:lang w:val="en-US"/>
        </w:rPr>
      </w:pPr>
      <w:bookmarkStart w:id="928" w:name="_Toc154698459"/>
      <w:r>
        <w:rPr>
          <w:lang w:val="en-US"/>
        </w:rPr>
        <w:t>7.7</w:t>
      </w:r>
      <w:r w:rsidR="007A1471" w:rsidRPr="00AB5FED">
        <w:rPr>
          <w:lang w:val="en-US"/>
        </w:rPr>
        <w:t>.1.3</w:t>
      </w:r>
      <w:r w:rsidR="007A1471" w:rsidRPr="00AB5FED">
        <w:rPr>
          <w:lang w:val="en-US"/>
        </w:rPr>
        <w:tab/>
      </w:r>
      <w:r w:rsidR="007A1471">
        <w:rPr>
          <w:lang w:val="en-US"/>
        </w:rPr>
        <w:t>Transmission</w:t>
      </w:r>
      <w:r w:rsidR="007A1471" w:rsidRPr="00AB5FED">
        <w:rPr>
          <w:lang w:val="en-US"/>
        </w:rPr>
        <w:t xml:space="preserve"> control within one MC system</w:t>
      </w:r>
      <w:bookmarkEnd w:id="923"/>
      <w:bookmarkEnd w:id="924"/>
      <w:bookmarkEnd w:id="925"/>
      <w:r w:rsidR="007A1471">
        <w:rPr>
          <w:lang w:val="en-US"/>
        </w:rPr>
        <w:t xml:space="preserve"> for MCVideo service</w:t>
      </w:r>
      <w:bookmarkEnd w:id="928"/>
    </w:p>
    <w:p w14:paraId="334ACD35" w14:textId="77777777" w:rsidR="007A1471" w:rsidRPr="00AB5FED" w:rsidRDefault="0011731D" w:rsidP="007A1471">
      <w:pPr>
        <w:pStyle w:val="Heading5"/>
      </w:pPr>
      <w:bookmarkStart w:id="929" w:name="_Toc433209820"/>
      <w:bookmarkStart w:id="930" w:name="_Toc460616158"/>
      <w:bookmarkStart w:id="931" w:name="_Toc460617019"/>
      <w:bookmarkStart w:id="932" w:name="_Toc460662408"/>
      <w:bookmarkStart w:id="933" w:name="_Toc154698460"/>
      <w:r>
        <w:t>7.7</w:t>
      </w:r>
      <w:r w:rsidR="007A1471" w:rsidRPr="00AB5FED">
        <w:t>.1.3.1</w:t>
      </w:r>
      <w:r w:rsidR="007A1471" w:rsidRPr="00AB5FED">
        <w:tab/>
      </w:r>
      <w:r w:rsidR="007A1471">
        <w:t>Transmission control</w:t>
      </w:r>
      <w:r w:rsidR="007A1471" w:rsidRPr="00AB5FED">
        <w:t xml:space="preserve"> during an MC</w:t>
      </w:r>
      <w:r w:rsidR="007A1471">
        <w:t>Video</w:t>
      </w:r>
      <w:r w:rsidR="007A1471" w:rsidRPr="00AB5FED">
        <w:t xml:space="preserve"> session</w:t>
      </w:r>
      <w:bookmarkEnd w:id="929"/>
      <w:bookmarkEnd w:id="930"/>
      <w:bookmarkEnd w:id="931"/>
      <w:bookmarkEnd w:id="932"/>
      <w:bookmarkEnd w:id="933"/>
    </w:p>
    <w:p w14:paraId="57AF484A" w14:textId="77777777" w:rsidR="007A1471" w:rsidRPr="00AB5FED" w:rsidRDefault="007A1471" w:rsidP="007A1471">
      <w:r w:rsidRPr="00AB5FED">
        <w:t>Figure </w:t>
      </w:r>
      <w:r w:rsidR="0011731D">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7A751725" w14:textId="77777777" w:rsidR="007A1471" w:rsidRPr="00AB5FED" w:rsidRDefault="007A1471" w:rsidP="007A1471">
      <w:r w:rsidRPr="00AB5FED">
        <w:t>Pre-condition:</w:t>
      </w:r>
    </w:p>
    <w:p w14:paraId="7905E597" w14:textId="77777777" w:rsidR="007A1471" w:rsidRDefault="007A1471" w:rsidP="007A147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245DB7F" w14:textId="77777777" w:rsidR="007A1471" w:rsidRDefault="007A1471" w:rsidP="007A1471">
      <w:pPr>
        <w:pStyle w:val="B1"/>
      </w:pPr>
      <w:r>
        <w:lastRenderedPageBreak/>
        <w:t>2.</w:t>
      </w:r>
      <w:r>
        <w:tab/>
        <w:t>T</w:t>
      </w:r>
      <w:r w:rsidRPr="00E06473">
        <w:t>ransmission control is established between transmission control participants and transmission control server</w:t>
      </w:r>
      <w:r>
        <w:t xml:space="preserve"> and there is no ongoing media transmission</w:t>
      </w:r>
      <w:r w:rsidRPr="00AB5FED">
        <w:t>.</w:t>
      </w:r>
    </w:p>
    <w:p w14:paraId="7D028AE6" w14:textId="77777777" w:rsidR="007A1471" w:rsidRPr="00AB5FED" w:rsidRDefault="007A1471" w:rsidP="007A1471">
      <w:pPr>
        <w:pStyle w:val="TH"/>
      </w:pPr>
      <w:r>
        <w:object w:dxaOrig="8904" w:dyaOrig="5988" w14:anchorId="06D680C8">
          <v:shape id="_x0000_i1086" type="#_x0000_t75" style="width:445.2pt;height:299.4pt" o:ole="">
            <v:imagedata r:id="rId129" o:title=""/>
          </v:shape>
          <o:OLEObject Type="Embed" ProgID="Visio.Drawing.15" ShapeID="_x0000_i1086" DrawAspect="Content" ObjectID="_1765310999" r:id="rId130"/>
        </w:object>
      </w:r>
    </w:p>
    <w:p w14:paraId="65978BD2" w14:textId="77777777" w:rsidR="007A1471" w:rsidRPr="00AB5FED" w:rsidRDefault="007A1471" w:rsidP="007A1471">
      <w:pPr>
        <w:pStyle w:val="TF"/>
      </w:pPr>
      <w:r w:rsidRPr="00AB5FED">
        <w:t>Figure </w:t>
      </w:r>
      <w:r w:rsidR="0011731D">
        <w:t>7.7</w:t>
      </w:r>
      <w:r w:rsidRPr="00AB5FED">
        <w:t xml:space="preserve">.1.3.1-1: </w:t>
      </w:r>
      <w:r>
        <w:t>Transmission control</w:t>
      </w:r>
      <w:r w:rsidRPr="00AB5FED">
        <w:t xml:space="preserve"> during an MC</w:t>
      </w:r>
      <w:r>
        <w:t>Video</w:t>
      </w:r>
      <w:r w:rsidRPr="00AB5FED">
        <w:t xml:space="preserve"> session</w:t>
      </w:r>
    </w:p>
    <w:p w14:paraId="01DBD148" w14:textId="77777777" w:rsidR="007A1471" w:rsidRPr="00AB5FED" w:rsidRDefault="007A1471" w:rsidP="007A1471">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68F87066" w14:textId="77777777" w:rsidR="007A1471" w:rsidRPr="00AB5FED" w:rsidRDefault="007A1471" w:rsidP="007A1471">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DFCF092" w14:textId="77777777" w:rsidR="007A1471" w:rsidRPr="00AB5FED" w:rsidRDefault="007A1471" w:rsidP="007A1471">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0BA5D0A8" w14:textId="77777777" w:rsidR="007A1471" w:rsidRPr="00AB5FED" w:rsidRDefault="007A1471" w:rsidP="007A1471">
      <w:pPr>
        <w:pStyle w:val="B1"/>
      </w:pPr>
      <w:r>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734278AC" w14:textId="77777777" w:rsidR="007A1471" w:rsidRPr="00AB5FED" w:rsidRDefault="007A1471" w:rsidP="007A1471">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581C4ECD" w14:textId="77777777" w:rsidR="007A1471" w:rsidRPr="00AB5FED" w:rsidRDefault="007A1471" w:rsidP="007A1471">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5107F31A" w14:textId="77777777" w:rsidR="007A1471" w:rsidRPr="008928EF" w:rsidRDefault="0011731D" w:rsidP="008928EF">
      <w:pPr>
        <w:pStyle w:val="Heading5"/>
      </w:pPr>
      <w:bookmarkStart w:id="934" w:name="_Toc154698461"/>
      <w:r w:rsidRPr="008928EF">
        <w:t>7.7</w:t>
      </w:r>
      <w:r w:rsidR="007A1471" w:rsidRPr="008928EF">
        <w:t>.1.3.2</w:t>
      </w:r>
      <w:r w:rsidR="007A1471" w:rsidRPr="008928EF">
        <w:tab/>
        <w:t>Reception control during an MCVideo session</w:t>
      </w:r>
      <w:bookmarkEnd w:id="934"/>
    </w:p>
    <w:p w14:paraId="3906041D" w14:textId="77777777" w:rsidR="007A1471" w:rsidRPr="00AB5FED" w:rsidRDefault="007A1471" w:rsidP="007A1471">
      <w:r w:rsidRPr="00AB5FED">
        <w:t>Figure </w:t>
      </w:r>
      <w:r w:rsidR="0011731D">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36D893F1" w14:textId="77777777" w:rsidR="007A1471" w:rsidRPr="00AB5FED" w:rsidRDefault="007A1471" w:rsidP="007A1471">
      <w:r w:rsidRPr="00AB5FED">
        <w:t>Pre-condition:</w:t>
      </w:r>
    </w:p>
    <w:p w14:paraId="2DB0625D" w14:textId="77777777" w:rsidR="007A1471" w:rsidRDefault="007A1471" w:rsidP="007A147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BA4D25" w14:textId="77777777" w:rsidR="007A1471" w:rsidRDefault="007A1471" w:rsidP="007A1471">
      <w:pPr>
        <w:pStyle w:val="B1"/>
      </w:pPr>
      <w:r>
        <w:t>2.</w:t>
      </w:r>
      <w:r>
        <w:tab/>
        <w:t>T</w:t>
      </w:r>
      <w:r w:rsidRPr="00E06473">
        <w:t>ransmission control is established between transmission control participants and transmission control server</w:t>
      </w:r>
      <w:r>
        <w:t>.</w:t>
      </w:r>
    </w:p>
    <w:p w14:paraId="202E6999" w14:textId="77777777" w:rsidR="007A1471" w:rsidRDefault="007A1471" w:rsidP="007A1471">
      <w:pPr>
        <w:pStyle w:val="B1"/>
      </w:pPr>
      <w:r>
        <w:t>3.</w:t>
      </w:r>
      <w:r>
        <w:tab/>
        <w:t>Transmission control participant A has been granted the permission to transmit media</w:t>
      </w:r>
      <w:r w:rsidRPr="00AB5FED">
        <w:t>.</w:t>
      </w:r>
    </w:p>
    <w:p w14:paraId="2F95CE4D" w14:textId="77777777" w:rsidR="007A1471" w:rsidRPr="00AB5FED" w:rsidRDefault="007A1471" w:rsidP="007A1471">
      <w:pPr>
        <w:pStyle w:val="TH"/>
      </w:pPr>
      <w:r>
        <w:object w:dxaOrig="8892" w:dyaOrig="6553" w14:anchorId="6E1722D7">
          <v:shape id="_x0000_i1087" type="#_x0000_t75" style="width:444.75pt;height:327.65pt" o:ole="">
            <v:imagedata r:id="rId131" o:title=""/>
          </v:shape>
          <o:OLEObject Type="Embed" ProgID="Visio.Drawing.15" ShapeID="_x0000_i1087" DrawAspect="Content" ObjectID="_1765311000" r:id="rId132"/>
        </w:object>
      </w:r>
    </w:p>
    <w:p w14:paraId="211830E6" w14:textId="77777777" w:rsidR="007A1471" w:rsidRPr="00AB5FED" w:rsidRDefault="007A1471" w:rsidP="007A1471">
      <w:pPr>
        <w:pStyle w:val="TF"/>
      </w:pPr>
      <w:r w:rsidRPr="00AB5FED">
        <w:t>Figure </w:t>
      </w:r>
      <w:r w:rsidR="0011731D">
        <w:t>7.7</w:t>
      </w:r>
      <w:r w:rsidRPr="00AB5FED">
        <w:t>.1.3.</w:t>
      </w:r>
      <w:r>
        <w:t>2</w:t>
      </w:r>
      <w:r w:rsidRPr="00AB5FED">
        <w:t xml:space="preserve">-1: </w:t>
      </w:r>
      <w:r>
        <w:t>Reception control</w:t>
      </w:r>
      <w:r w:rsidRPr="00AB5FED">
        <w:t xml:space="preserve"> during an MC</w:t>
      </w:r>
      <w:r>
        <w:t>Video</w:t>
      </w:r>
      <w:r w:rsidRPr="00AB5FED">
        <w:t xml:space="preserve"> session</w:t>
      </w:r>
    </w:p>
    <w:p w14:paraId="3818A1A0" w14:textId="77777777" w:rsidR="007A1471" w:rsidRPr="00AB5FED" w:rsidRDefault="007A1471" w:rsidP="007A1471">
      <w:pPr>
        <w:pStyle w:val="B1"/>
      </w:pPr>
      <w:r>
        <w:t>1</w:t>
      </w:r>
      <w:r w:rsidRPr="00AB5FED">
        <w:t>.</w:t>
      </w:r>
      <w:r w:rsidRPr="00AB5FED">
        <w:tab/>
      </w:r>
      <w:r>
        <w:t xml:space="preserve">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w:t>
      </w:r>
      <w:r w:rsidR="00E911E0">
        <w:t>Annex A</w:t>
      </w:r>
      <w:r>
        <w:t>.</w:t>
      </w:r>
    </w:p>
    <w:p w14:paraId="23FD4833" w14:textId="77777777" w:rsidR="007A1471" w:rsidRPr="00AB5FED" w:rsidRDefault="007A1471" w:rsidP="007A1471">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46C79489" w14:textId="77777777" w:rsidR="007A1471" w:rsidRPr="00AB5FED" w:rsidRDefault="007A1471" w:rsidP="007A1471">
      <w:pPr>
        <w:pStyle w:val="B1"/>
      </w:pPr>
      <w:r>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 xml:space="preserve">the details of video </w:t>
      </w:r>
      <w:r w:rsidR="00D91F3D">
        <w:t>transmission</w:t>
      </w:r>
      <w:r>
        <w:t xml:space="preserve"> and the video transmitter</w:t>
      </w:r>
      <w:r w:rsidRPr="00AB5FED">
        <w:t>.</w:t>
      </w:r>
    </w:p>
    <w:p w14:paraId="719A1499" w14:textId="77777777" w:rsidR="007A1471" w:rsidRPr="00AB5FED" w:rsidRDefault="007A1471" w:rsidP="007A1471">
      <w:pPr>
        <w:pStyle w:val="B1"/>
      </w:pPr>
      <w:r>
        <w:t>4</w:t>
      </w:r>
      <w:r w:rsidRPr="00AB5FED">
        <w:t>.</w:t>
      </w:r>
      <w:r w:rsidRPr="00AB5FED">
        <w:tab/>
      </w:r>
      <w:r>
        <w:t>Based on the notification received, the user of UE B may want take actions (receive, reject or cancel) regarding the media available for reception.</w:t>
      </w:r>
    </w:p>
    <w:p w14:paraId="3F1520B3" w14:textId="77777777" w:rsidR="007A1471" w:rsidRDefault="007A1471" w:rsidP="007A1471">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28945B41" w14:textId="77777777" w:rsidR="007A1471" w:rsidRDefault="007A1471" w:rsidP="007A1471">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5E7D997D" w14:textId="77777777" w:rsidR="007A1471" w:rsidRPr="00AB5FED" w:rsidRDefault="007A1471" w:rsidP="007A1471">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13763830" w14:textId="77777777" w:rsidR="007A1471" w:rsidRDefault="007A1471" w:rsidP="007A1471">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395652DE" w14:textId="77777777" w:rsidR="007A1471" w:rsidRPr="00AB5FED" w:rsidRDefault="007A1471" w:rsidP="007A1471">
      <w:pPr>
        <w:pStyle w:val="B1"/>
      </w:pPr>
      <w:r>
        <w:t>9. Optionally, the transmission control server sends media reception notification message to transmission control participant A which includes the information about the video recipient (transmission control participant B).</w:t>
      </w:r>
    </w:p>
    <w:p w14:paraId="3FB5E8CA" w14:textId="77777777" w:rsidR="00C95176" w:rsidRDefault="00C95176" w:rsidP="00C95176">
      <w:pPr>
        <w:pStyle w:val="Heading5"/>
      </w:pPr>
      <w:bookmarkStart w:id="935" w:name="_Toc154698462"/>
      <w:r w:rsidRPr="008928EF">
        <w:lastRenderedPageBreak/>
        <w:t>7.7.1.3.2</w:t>
      </w:r>
      <w:r>
        <w:t>A</w:t>
      </w:r>
      <w:r w:rsidRPr="008928EF">
        <w:tab/>
      </w:r>
      <w:r>
        <w:t>End media reception – receiving user initiated</w:t>
      </w:r>
      <w:bookmarkEnd w:id="935"/>
    </w:p>
    <w:p w14:paraId="40B05491" w14:textId="77777777" w:rsidR="00C95176" w:rsidRPr="00AB5FED" w:rsidRDefault="00C95176" w:rsidP="00C95176">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47A90795" w14:textId="77777777" w:rsidR="00C95176" w:rsidRPr="00AB5FED" w:rsidRDefault="00C95176" w:rsidP="00C95176">
      <w:r w:rsidRPr="00AB5FED">
        <w:t>Pre-condition:</w:t>
      </w:r>
    </w:p>
    <w:p w14:paraId="3A94AEDA" w14:textId="77777777" w:rsidR="00C95176" w:rsidRDefault="00C95176" w:rsidP="00C95176">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504C539" w14:textId="77777777" w:rsidR="00C95176" w:rsidRDefault="00C95176" w:rsidP="00C95176">
      <w:pPr>
        <w:pStyle w:val="B1"/>
      </w:pPr>
      <w:r>
        <w:t>2.</w:t>
      </w:r>
      <w:r>
        <w:tab/>
        <w:t>T</w:t>
      </w:r>
      <w:r w:rsidRPr="00E06473">
        <w:t>ransmission control is established between transmission control participants and transmission control server</w:t>
      </w:r>
      <w:r>
        <w:t>.</w:t>
      </w:r>
    </w:p>
    <w:p w14:paraId="530F085A" w14:textId="77777777" w:rsidR="00C95176" w:rsidRDefault="00C95176" w:rsidP="00C95176">
      <w:pPr>
        <w:pStyle w:val="B1"/>
      </w:pPr>
      <w:r>
        <w:t>3.</w:t>
      </w:r>
      <w:r>
        <w:tab/>
        <w:t>Transmission control participant A has been granted the permission to transmit media</w:t>
      </w:r>
      <w:r w:rsidRPr="00AB5FED">
        <w:t>.</w:t>
      </w:r>
    </w:p>
    <w:p w14:paraId="02C04D39" w14:textId="77777777" w:rsidR="00C95176" w:rsidRPr="00AB5FED" w:rsidRDefault="00C95176" w:rsidP="00C95176">
      <w:pPr>
        <w:pStyle w:val="TH"/>
      </w:pPr>
      <w:r>
        <w:object w:dxaOrig="8910" w:dyaOrig="3870" w14:anchorId="08A07610">
          <v:shape id="_x0000_i1088" type="#_x0000_t75" style="width:445.65pt;height:193.65pt" o:ole="">
            <v:imagedata r:id="rId133" o:title=""/>
          </v:shape>
          <o:OLEObject Type="Embed" ProgID="Visio.Drawing.15" ShapeID="_x0000_i1088" DrawAspect="Content" ObjectID="_1765311001" r:id="rId134"/>
        </w:object>
      </w:r>
    </w:p>
    <w:p w14:paraId="265F4618" w14:textId="77777777" w:rsidR="00C95176" w:rsidRPr="00AB5FED" w:rsidRDefault="00C95176" w:rsidP="00C95176">
      <w:pPr>
        <w:pStyle w:val="TF"/>
      </w:pPr>
      <w:r w:rsidRPr="00AB5FED">
        <w:t>Figure </w:t>
      </w:r>
      <w:r>
        <w:t>7.7</w:t>
      </w:r>
      <w:r w:rsidRPr="00AB5FED">
        <w:t>.1.3.</w:t>
      </w:r>
      <w:r>
        <w:t>2A</w:t>
      </w:r>
      <w:r w:rsidRPr="00AB5FED">
        <w:t xml:space="preserve">-1: </w:t>
      </w:r>
      <w:r>
        <w:t>End media reception – receiving user initiated</w:t>
      </w:r>
    </w:p>
    <w:p w14:paraId="3010DE04" w14:textId="77777777" w:rsidR="00C95176" w:rsidRDefault="00C95176" w:rsidP="00C95176">
      <w:pPr>
        <w:pStyle w:val="B1"/>
      </w:pPr>
      <w:r>
        <w:t>1</w:t>
      </w:r>
      <w:r w:rsidRPr="00AB5FED">
        <w:t>.</w:t>
      </w:r>
      <w:r w:rsidRPr="00AB5FED">
        <w:tab/>
      </w:r>
      <w:r>
        <w:t>The MCVideo user determines to end a receiving video stream.</w:t>
      </w:r>
    </w:p>
    <w:p w14:paraId="1221FB06" w14:textId="77777777" w:rsidR="00C95176" w:rsidRDefault="00C95176" w:rsidP="00C95176">
      <w:pPr>
        <w:pStyle w:val="B1"/>
      </w:pPr>
      <w:r>
        <w:t>2.</w:t>
      </w:r>
      <w:r>
        <w:tab/>
        <w:t>The user sends an media reception end request including the video stream to be ended to the transmission control server.</w:t>
      </w:r>
    </w:p>
    <w:p w14:paraId="3CA7D82B" w14:textId="77777777" w:rsidR="00C95176" w:rsidRDefault="00C95176" w:rsidP="00C95176">
      <w:pPr>
        <w:pStyle w:val="B1"/>
      </w:pPr>
      <w:r>
        <w:t>3.</w:t>
      </w:r>
      <w:r>
        <w:tab/>
        <w:t>The transmission control server returns a media reception end response.</w:t>
      </w:r>
    </w:p>
    <w:p w14:paraId="0E1CABF0" w14:textId="77777777" w:rsidR="00C95176" w:rsidRDefault="00C95176" w:rsidP="00C95176">
      <w:pPr>
        <w:pStyle w:val="B1"/>
      </w:pPr>
      <w:r>
        <w:t>4.</w:t>
      </w:r>
      <w:r>
        <w:tab/>
        <w:t xml:space="preserve">Upon receiving the media reception end request, the transmission control server stops sending the video stream selected to the transmission control participant B. </w:t>
      </w:r>
    </w:p>
    <w:p w14:paraId="7CFCC025" w14:textId="77777777" w:rsidR="00C95176" w:rsidRPr="00A37E2C" w:rsidRDefault="00C95176" w:rsidP="00C95176">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w:t>
      </w:r>
      <w:r w:rsidR="00E9673A">
        <w:t> </w:t>
      </w:r>
      <w:r>
        <w:t>7.7.1.3.6.2.</w:t>
      </w:r>
    </w:p>
    <w:p w14:paraId="076440DC" w14:textId="77777777" w:rsidR="00C95176" w:rsidRDefault="00C95176" w:rsidP="00C95176">
      <w:pPr>
        <w:pStyle w:val="Heading5"/>
      </w:pPr>
      <w:bookmarkStart w:id="936" w:name="_Toc154698463"/>
      <w:r w:rsidRPr="008928EF">
        <w:t>7.7.1.3.2</w:t>
      </w:r>
      <w:r>
        <w:t>B</w:t>
      </w:r>
      <w:r w:rsidRPr="008928EF">
        <w:tab/>
      </w:r>
      <w:r>
        <w:t>End media reception – transmission control server initiated</w:t>
      </w:r>
      <w:bookmarkEnd w:id="936"/>
    </w:p>
    <w:p w14:paraId="2C18DD50" w14:textId="77777777" w:rsidR="00C95176" w:rsidRPr="00AB5FED" w:rsidRDefault="00C95176" w:rsidP="00C95176">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50EF120A" w14:textId="77777777" w:rsidR="00C95176" w:rsidRPr="00AB5FED" w:rsidRDefault="00C95176" w:rsidP="00C95176">
      <w:r w:rsidRPr="00AB5FED">
        <w:t>Pre-condition:</w:t>
      </w:r>
    </w:p>
    <w:p w14:paraId="7E93EA83" w14:textId="77777777" w:rsidR="00C95176" w:rsidRDefault="00C95176" w:rsidP="00C95176">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B989E7A" w14:textId="77777777" w:rsidR="00C95176" w:rsidRDefault="00C95176" w:rsidP="00C95176">
      <w:pPr>
        <w:pStyle w:val="B1"/>
      </w:pPr>
      <w:r>
        <w:t>2.</w:t>
      </w:r>
      <w:r>
        <w:tab/>
        <w:t>T</w:t>
      </w:r>
      <w:r w:rsidRPr="00E06473">
        <w:t>ransmission control is established between transmission control participants and transmission control server</w:t>
      </w:r>
      <w:r>
        <w:t>.</w:t>
      </w:r>
    </w:p>
    <w:p w14:paraId="79045D99" w14:textId="77777777" w:rsidR="00C95176" w:rsidRDefault="00C95176" w:rsidP="00C95176">
      <w:pPr>
        <w:pStyle w:val="B1"/>
      </w:pPr>
      <w:r>
        <w:t>3.</w:t>
      </w:r>
      <w:r>
        <w:tab/>
        <w:t>Transmission control participant A has been granted the permission to transmit media</w:t>
      </w:r>
      <w:r w:rsidRPr="00AB5FED">
        <w:t>.</w:t>
      </w:r>
    </w:p>
    <w:p w14:paraId="3787A806" w14:textId="77777777" w:rsidR="00C95176" w:rsidRDefault="00C95176" w:rsidP="00C95176">
      <w:pPr>
        <w:pStyle w:val="TH"/>
      </w:pPr>
    </w:p>
    <w:p w14:paraId="6A45C851" w14:textId="77777777" w:rsidR="00C95176" w:rsidRPr="00AB5FED" w:rsidRDefault="00C95176" w:rsidP="00C95176">
      <w:pPr>
        <w:pStyle w:val="TH"/>
      </w:pPr>
      <w:r>
        <w:object w:dxaOrig="9165" w:dyaOrig="4560" w14:anchorId="0EDE0348">
          <v:shape id="_x0000_i1089" type="#_x0000_t75" style="width:458.45pt;height:227.85pt" o:ole="">
            <v:imagedata r:id="rId135" o:title=""/>
          </v:shape>
          <o:OLEObject Type="Embed" ProgID="Visio.Drawing.15" ShapeID="_x0000_i1089" DrawAspect="Content" ObjectID="_1765311002" r:id="rId136"/>
        </w:object>
      </w:r>
    </w:p>
    <w:p w14:paraId="1222B8F9" w14:textId="77777777" w:rsidR="00C95176" w:rsidRPr="00AB5FED" w:rsidRDefault="00C95176" w:rsidP="00C95176">
      <w:pPr>
        <w:pStyle w:val="TF"/>
      </w:pPr>
      <w:r w:rsidRPr="00AB5FED">
        <w:t>Figure </w:t>
      </w:r>
      <w:r>
        <w:t>7.7</w:t>
      </w:r>
      <w:r w:rsidRPr="00AB5FED">
        <w:t>.1.3.</w:t>
      </w:r>
      <w:r>
        <w:t>2B</w:t>
      </w:r>
      <w:r w:rsidRPr="00AB5FED">
        <w:t xml:space="preserve">-1: </w:t>
      </w:r>
      <w:r>
        <w:t>End media reception – transmission control server initiated</w:t>
      </w:r>
    </w:p>
    <w:p w14:paraId="591EF15C" w14:textId="77777777" w:rsidR="00C95176" w:rsidRDefault="00C95176" w:rsidP="00C95176">
      <w:pPr>
        <w:pStyle w:val="B1"/>
      </w:pPr>
      <w:r>
        <w:t>1</w:t>
      </w:r>
      <w:r w:rsidRPr="00AB5FED">
        <w:t>.</w:t>
      </w:r>
      <w:r w:rsidRPr="00AB5FED">
        <w:tab/>
      </w:r>
      <w:r>
        <w:t>The transmission control server determines to end a video stream transmitting to transmission control participant B according to events or configurations.</w:t>
      </w:r>
    </w:p>
    <w:p w14:paraId="131E4C83" w14:textId="77777777" w:rsidR="00C95176" w:rsidRDefault="00C95176" w:rsidP="00C95176">
      <w:pPr>
        <w:pStyle w:val="B1"/>
      </w:pPr>
      <w:r>
        <w:t>2.</w:t>
      </w:r>
      <w:r>
        <w:tab/>
        <w:t>The transmission control server sends an media reception end request including the video stream to be ended to the</w:t>
      </w:r>
      <w:r w:rsidRPr="009C12CA">
        <w:t xml:space="preserve"> </w:t>
      </w:r>
      <w:r>
        <w:t>transmission control participant B.</w:t>
      </w:r>
    </w:p>
    <w:p w14:paraId="0C69FB42" w14:textId="77777777" w:rsidR="00C95176" w:rsidRDefault="00C95176" w:rsidP="00C95176">
      <w:pPr>
        <w:pStyle w:val="B1"/>
      </w:pPr>
      <w:r>
        <w:t>3.</w:t>
      </w:r>
      <w:r>
        <w:tab/>
        <w:t>The MCVideo user is notified about the media reception end.</w:t>
      </w:r>
    </w:p>
    <w:p w14:paraId="58D8D942" w14:textId="77777777" w:rsidR="00C95176" w:rsidRDefault="00C95176" w:rsidP="00C95176">
      <w:pPr>
        <w:pStyle w:val="B1"/>
      </w:pPr>
      <w:r>
        <w:t>4.</w:t>
      </w:r>
      <w:r>
        <w:tab/>
        <w:t>The transmission control participants B returns a media reception end response.</w:t>
      </w:r>
    </w:p>
    <w:p w14:paraId="1213A15B" w14:textId="77777777" w:rsidR="00C95176" w:rsidRDefault="00C95176" w:rsidP="00C95176">
      <w:pPr>
        <w:pStyle w:val="B1"/>
      </w:pPr>
      <w:r>
        <w:t>5.</w:t>
      </w:r>
      <w:r>
        <w:tab/>
        <w:t xml:space="preserve">The transmission control server stops sending the video stream selected to the transmission control participant B. </w:t>
      </w:r>
    </w:p>
    <w:p w14:paraId="1621D483" w14:textId="77777777" w:rsidR="00C95176" w:rsidRDefault="00C95176" w:rsidP="00C95176">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w:t>
      </w:r>
      <w:r w:rsidR="00E9673A">
        <w:t> </w:t>
      </w:r>
      <w:r>
        <w:t>7.7.1.3.6.2.</w:t>
      </w:r>
    </w:p>
    <w:p w14:paraId="2AE25EC3" w14:textId="77777777" w:rsidR="00C95176" w:rsidRDefault="00C95176" w:rsidP="00C95176">
      <w:pPr>
        <w:pStyle w:val="Heading5"/>
      </w:pPr>
      <w:bookmarkStart w:id="937" w:name="_Toc154698464"/>
      <w:r w:rsidRPr="008928EF">
        <w:t>7.7.1.3.2</w:t>
      </w:r>
      <w:r>
        <w:t>C</w:t>
      </w:r>
      <w:r w:rsidRPr="008928EF">
        <w:tab/>
        <w:t>Reception c</w:t>
      </w:r>
      <w:r>
        <w:t>ontrol on overridden – mandatory mode</w:t>
      </w:r>
      <w:bookmarkEnd w:id="937"/>
    </w:p>
    <w:p w14:paraId="495A2905" w14:textId="77777777" w:rsidR="00C95176" w:rsidRPr="00AB5FED" w:rsidRDefault="00C95176" w:rsidP="00C95176">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2E477EA" w14:textId="77777777" w:rsidR="00C95176" w:rsidRPr="00AB5FED" w:rsidRDefault="00C95176" w:rsidP="00C95176">
      <w:r w:rsidRPr="00AB5FED">
        <w:t>Pre-condition:</w:t>
      </w:r>
    </w:p>
    <w:p w14:paraId="31D91058" w14:textId="77777777" w:rsidR="00C95176" w:rsidRDefault="00C95176" w:rsidP="00C95176">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6F54CC9E" w14:textId="77777777" w:rsidR="00C95176" w:rsidRDefault="00C95176" w:rsidP="00C95176">
      <w:pPr>
        <w:pStyle w:val="B1"/>
      </w:pPr>
      <w:r>
        <w:t>2.</w:t>
      </w:r>
      <w:r>
        <w:tab/>
        <w:t>T</w:t>
      </w:r>
      <w:r w:rsidRPr="00E06473">
        <w:t>ransmission control is established between transmission control participants and transmission control server</w:t>
      </w:r>
      <w:r>
        <w:t>.</w:t>
      </w:r>
    </w:p>
    <w:p w14:paraId="233AC2A2" w14:textId="77777777" w:rsidR="00C95176" w:rsidRDefault="00C95176" w:rsidP="00C95176">
      <w:pPr>
        <w:pStyle w:val="B1"/>
      </w:pPr>
      <w:r>
        <w:t>3.</w:t>
      </w:r>
      <w:r>
        <w:tab/>
        <w:t>Transmission control participant A has been granted the permission to transmit media</w:t>
      </w:r>
      <w:r w:rsidRPr="00AB5FED">
        <w:t>.</w:t>
      </w:r>
    </w:p>
    <w:p w14:paraId="204996CC" w14:textId="77777777" w:rsidR="00C95176" w:rsidRPr="00AB5FED" w:rsidRDefault="00C95176" w:rsidP="00C95176">
      <w:pPr>
        <w:pStyle w:val="TH"/>
      </w:pPr>
      <w:r>
        <w:object w:dxaOrig="8880" w:dyaOrig="5055" w14:anchorId="76308EDC">
          <v:shape id="_x0000_i1090" type="#_x0000_t75" style="width:443.85pt;height:252.9pt" o:ole="">
            <v:imagedata r:id="rId137" o:title=""/>
          </v:shape>
          <o:OLEObject Type="Embed" ProgID="Visio.Drawing.15" ShapeID="_x0000_i1090" DrawAspect="Content" ObjectID="_1765311003" r:id="rId138"/>
        </w:object>
      </w:r>
    </w:p>
    <w:p w14:paraId="422AD0B3" w14:textId="77777777" w:rsidR="00C95176" w:rsidRPr="00AB5FED" w:rsidRDefault="00C95176" w:rsidP="00C95176">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7F952C87" w14:textId="77777777" w:rsidR="00C95176" w:rsidRPr="00AB5FED" w:rsidRDefault="00C95176" w:rsidP="00C95176">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18DA3E84" w14:textId="77777777" w:rsidR="00C95176" w:rsidRPr="00AB5FED" w:rsidRDefault="00C95176" w:rsidP="00C95176">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79D1105" w14:textId="77777777" w:rsidR="00C95176" w:rsidRDefault="00C95176" w:rsidP="00C95176">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2FA28FBC" w14:textId="77777777" w:rsidR="00C95176" w:rsidRPr="00AB5FED" w:rsidRDefault="00C95176" w:rsidP="00C95176">
      <w:pPr>
        <w:pStyle w:val="B1"/>
      </w:pPr>
      <w:r>
        <w:t>4.</w:t>
      </w:r>
      <w:r>
        <w:tab/>
        <w:t>The transmission control server initiates the media reception end procedure as described in subclause</w:t>
      </w:r>
      <w:r w:rsidR="00E9673A">
        <w:t> </w:t>
      </w:r>
      <w:r>
        <w:t>7.7.1.3.2B. 5</w:t>
      </w:r>
      <w:r w:rsidRPr="00AB5FED">
        <w:t>.</w:t>
      </w:r>
      <w:r w:rsidRPr="00AB5FED">
        <w:tab/>
      </w:r>
      <w:r>
        <w:t>The transmission control server performs the normal reception control procedure as described in subclause</w:t>
      </w:r>
      <w:r w:rsidR="00E9673A">
        <w:t> </w:t>
      </w:r>
      <w:r>
        <w:t>7.7.1.3.2.</w:t>
      </w:r>
    </w:p>
    <w:p w14:paraId="0A70EB81" w14:textId="77777777" w:rsidR="00C95176" w:rsidRDefault="00C95176" w:rsidP="00C95176">
      <w:pPr>
        <w:pStyle w:val="Heading5"/>
      </w:pPr>
      <w:bookmarkStart w:id="938" w:name="_Toc154698465"/>
      <w:r w:rsidRPr="008928EF">
        <w:t>7.7.1.3.2</w:t>
      </w:r>
      <w:r>
        <w:t>D</w:t>
      </w:r>
      <w:r w:rsidRPr="008928EF">
        <w:tab/>
        <w:t>Reception c</w:t>
      </w:r>
      <w:r>
        <w:t>ontrol on overridden – negotiated mode</w:t>
      </w:r>
      <w:bookmarkEnd w:id="938"/>
    </w:p>
    <w:p w14:paraId="29075CED" w14:textId="77777777" w:rsidR="00C95176" w:rsidRPr="00AB5FED" w:rsidRDefault="00C95176" w:rsidP="00C95176">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A84B842" w14:textId="77777777" w:rsidR="00C95176" w:rsidRPr="00AB5FED" w:rsidRDefault="00C95176" w:rsidP="00C95176">
      <w:r w:rsidRPr="00AB5FED">
        <w:t>Pre-condition:</w:t>
      </w:r>
    </w:p>
    <w:p w14:paraId="709D6C61" w14:textId="77777777" w:rsidR="00C95176" w:rsidRDefault="00C95176" w:rsidP="00C95176">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53AC1D" w14:textId="77777777" w:rsidR="00C95176" w:rsidRDefault="00C95176" w:rsidP="00C95176">
      <w:pPr>
        <w:pStyle w:val="B1"/>
      </w:pPr>
      <w:r>
        <w:t>2.</w:t>
      </w:r>
      <w:r>
        <w:tab/>
        <w:t>T</w:t>
      </w:r>
      <w:r w:rsidRPr="00E06473">
        <w:t>ransmission control is established between transmission control participants and transmission control server</w:t>
      </w:r>
      <w:r>
        <w:t>.</w:t>
      </w:r>
    </w:p>
    <w:p w14:paraId="3EFEBD83" w14:textId="77777777" w:rsidR="00C95176" w:rsidRDefault="00C95176" w:rsidP="00C95176">
      <w:pPr>
        <w:pStyle w:val="B1"/>
      </w:pPr>
      <w:r>
        <w:t>3.</w:t>
      </w:r>
      <w:r>
        <w:tab/>
        <w:t xml:space="preserve">Transmission control participant A has been granted the permission to transmit media. </w:t>
      </w:r>
    </w:p>
    <w:p w14:paraId="4DB9106C" w14:textId="77777777" w:rsidR="00C95176" w:rsidRDefault="00C95176" w:rsidP="00C95176">
      <w:pPr>
        <w:pStyle w:val="TH"/>
      </w:pPr>
    </w:p>
    <w:p w14:paraId="4FB7E42A" w14:textId="77777777" w:rsidR="00C95176" w:rsidRPr="00AB5FED" w:rsidRDefault="00C95176" w:rsidP="00C95176">
      <w:pPr>
        <w:pStyle w:val="TH"/>
      </w:pPr>
      <w:r>
        <w:object w:dxaOrig="8880" w:dyaOrig="5235" w14:anchorId="3FE5867B">
          <v:shape id="_x0000_i1091" type="#_x0000_t75" style="width:443.85pt;height:261.55pt" o:ole="">
            <v:imagedata r:id="rId139" o:title=""/>
          </v:shape>
          <o:OLEObject Type="Embed" ProgID="Visio.Drawing.15" ShapeID="_x0000_i1091" DrawAspect="Content" ObjectID="_1765311004" r:id="rId140"/>
        </w:object>
      </w:r>
    </w:p>
    <w:p w14:paraId="5CB8EC6F" w14:textId="77777777" w:rsidR="00C95176" w:rsidRPr="00AB5FED" w:rsidRDefault="00C95176" w:rsidP="00C95176">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3D533B9C" w14:textId="77777777" w:rsidR="00C95176" w:rsidRPr="00AB5FED" w:rsidRDefault="00C95176" w:rsidP="00C95176">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3D22AEFB" w14:textId="77777777" w:rsidR="00C95176" w:rsidRPr="00AB5FED" w:rsidRDefault="00C95176" w:rsidP="00C95176">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69FAED1" w14:textId="77777777" w:rsidR="00C95176" w:rsidRDefault="00C95176" w:rsidP="00C95176">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67028DBF" w14:textId="77777777" w:rsidR="00C95176" w:rsidRDefault="00C95176" w:rsidP="00C95176">
      <w:pPr>
        <w:pStyle w:val="B1"/>
      </w:pPr>
      <w:r>
        <w:t>4.</w:t>
      </w:r>
      <w:r>
        <w:tab/>
        <w:t xml:space="preserve">The transmission control </w:t>
      </w:r>
      <w:r w:rsidRPr="007C5A05">
        <w:t>pa</w:t>
      </w:r>
      <w:r>
        <w:t>r</w:t>
      </w:r>
      <w:r w:rsidRPr="007C5A05">
        <w:t>ticipant</w:t>
      </w:r>
      <w:r>
        <w:t xml:space="preserve"> initiates the media reception end procedure as described in subclause</w:t>
      </w:r>
      <w:r w:rsidR="00E9673A">
        <w:t> </w:t>
      </w:r>
      <w:r>
        <w:t xml:space="preserve">7.7.1.3.2A. </w:t>
      </w:r>
    </w:p>
    <w:p w14:paraId="6804C21C" w14:textId="77777777" w:rsidR="007A1471" w:rsidRPr="00C95176" w:rsidRDefault="00C95176" w:rsidP="00C95176">
      <w:pPr>
        <w:pStyle w:val="B1"/>
      </w:pPr>
      <w:r>
        <w:t>5</w:t>
      </w:r>
      <w:r w:rsidRPr="00AB5FED">
        <w:t>.</w:t>
      </w:r>
      <w:r w:rsidRPr="00AB5FED">
        <w:tab/>
      </w:r>
      <w:r>
        <w:t>Then the transmission control participant B requests to receive the new video stream as the normal reception control procedure described in subclause</w:t>
      </w:r>
      <w:r w:rsidR="00E9673A">
        <w:t> </w:t>
      </w:r>
      <w:r>
        <w:t>7.7.1.3.2.</w:t>
      </w:r>
    </w:p>
    <w:p w14:paraId="19979154" w14:textId="77777777" w:rsidR="007A1471" w:rsidRPr="00AB5FED" w:rsidRDefault="0011731D" w:rsidP="007A1471">
      <w:pPr>
        <w:pStyle w:val="Heading5"/>
      </w:pPr>
      <w:bookmarkStart w:id="939" w:name="_Toc154698466"/>
      <w:r>
        <w:t>7.7</w:t>
      </w:r>
      <w:r w:rsidR="007A1471" w:rsidRPr="00AB5FED">
        <w:t>.1.3.</w:t>
      </w:r>
      <w:r w:rsidR="007A1471">
        <w:t>3</w:t>
      </w:r>
      <w:r w:rsidR="007A1471" w:rsidRPr="00AB5FED">
        <w:tab/>
      </w:r>
      <w:r w:rsidR="007A1471">
        <w:t>Transmission revoke</w:t>
      </w:r>
      <w:r w:rsidR="007A1471" w:rsidRPr="00AB5FED">
        <w:t xml:space="preserve"> during an MC</w:t>
      </w:r>
      <w:r w:rsidR="007A1471">
        <w:t>Video</w:t>
      </w:r>
      <w:r w:rsidR="007A1471" w:rsidRPr="00AB5FED">
        <w:t xml:space="preserve"> session</w:t>
      </w:r>
      <w:bookmarkEnd w:id="939"/>
    </w:p>
    <w:p w14:paraId="66AEFF3B" w14:textId="77777777" w:rsidR="007A1471" w:rsidRPr="00AB5FED" w:rsidRDefault="007A1471" w:rsidP="007A1471">
      <w:r w:rsidRPr="00AB5FED">
        <w:t>Figure </w:t>
      </w:r>
      <w:r w:rsidR="0011731D">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628271B8" w14:textId="77777777" w:rsidR="007A1471" w:rsidRPr="00AB5FED" w:rsidRDefault="007A1471" w:rsidP="007A1471">
      <w:r w:rsidRPr="00AB5FED">
        <w:t>Pre-condition:</w:t>
      </w:r>
    </w:p>
    <w:p w14:paraId="41518047" w14:textId="77777777" w:rsidR="007A1471" w:rsidRDefault="007A1471" w:rsidP="007A147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EB2F4DD" w14:textId="77777777" w:rsidR="007A1471" w:rsidRDefault="007A1471" w:rsidP="007A1471">
      <w:pPr>
        <w:pStyle w:val="B1"/>
      </w:pPr>
      <w:r>
        <w:t>2.</w:t>
      </w:r>
      <w:r>
        <w:tab/>
        <w:t>T</w:t>
      </w:r>
      <w:r w:rsidRPr="00E06473">
        <w:t>ransmission control is established between transmission control participants and transmission control server</w:t>
      </w:r>
      <w:r>
        <w:t>.</w:t>
      </w:r>
    </w:p>
    <w:p w14:paraId="6268B0A7" w14:textId="77777777" w:rsidR="007A1471" w:rsidRDefault="007A1471" w:rsidP="007A1471">
      <w:pPr>
        <w:pStyle w:val="B1"/>
      </w:pPr>
      <w:r>
        <w:t>3.</w:t>
      </w:r>
      <w:r>
        <w:tab/>
        <w:t>Transmission control participant B has been granted the permission to transmit media and there may be ongoing media transmission from transmission control participant B</w:t>
      </w:r>
      <w:r w:rsidRPr="00AB5FED">
        <w:t>.</w:t>
      </w:r>
    </w:p>
    <w:p w14:paraId="654DE5EF" w14:textId="77777777" w:rsidR="007A1471" w:rsidRDefault="007A1471" w:rsidP="007A1471">
      <w:pPr>
        <w:pStyle w:val="B1"/>
      </w:pPr>
      <w:r>
        <w:t>4.</w:t>
      </w:r>
      <w:r>
        <w:tab/>
        <w:t xml:space="preserve">The maximum media transmission limit for the MCVideo session is reached. </w:t>
      </w:r>
    </w:p>
    <w:p w14:paraId="787AF7E8" w14:textId="77777777" w:rsidR="007A1471" w:rsidRPr="00AB5FED" w:rsidRDefault="007A1471" w:rsidP="007A1471">
      <w:pPr>
        <w:pStyle w:val="TH"/>
      </w:pPr>
      <w:r>
        <w:object w:dxaOrig="9336" w:dyaOrig="5988" w14:anchorId="63650090">
          <v:shape id="_x0000_i1092" type="#_x0000_t75" style="width:466.65pt;height:299.4pt" o:ole="">
            <v:imagedata r:id="rId141" o:title=""/>
          </v:shape>
          <o:OLEObject Type="Embed" ProgID="Visio.Drawing.15" ShapeID="_x0000_i1092" DrawAspect="Content" ObjectID="_1765311005" r:id="rId142"/>
        </w:object>
      </w:r>
    </w:p>
    <w:p w14:paraId="208589AD" w14:textId="77777777" w:rsidR="007A1471" w:rsidRPr="00AB5FED" w:rsidRDefault="007A1471" w:rsidP="007A1471">
      <w:pPr>
        <w:pStyle w:val="TF"/>
      </w:pPr>
      <w:r w:rsidRPr="00AB5FED">
        <w:t>Figure </w:t>
      </w:r>
      <w:r w:rsidR="0011731D">
        <w:t>7.7</w:t>
      </w:r>
      <w:r w:rsidRPr="00AB5FED">
        <w:t>.1.3.</w:t>
      </w:r>
      <w:r>
        <w:t>3</w:t>
      </w:r>
      <w:r w:rsidRPr="00AB5FED">
        <w:t xml:space="preserve">-1: </w:t>
      </w:r>
      <w:r>
        <w:t>Transmission revoke</w:t>
      </w:r>
      <w:r w:rsidRPr="00AB5FED">
        <w:t xml:space="preserve"> during an MC</w:t>
      </w:r>
      <w:r>
        <w:t>Video</w:t>
      </w:r>
      <w:r w:rsidRPr="00AB5FED">
        <w:t xml:space="preserve"> session</w:t>
      </w:r>
    </w:p>
    <w:p w14:paraId="3DFF7835" w14:textId="77777777" w:rsidR="007A1471" w:rsidRPr="00AB5FED" w:rsidRDefault="007A1471" w:rsidP="007A1471">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0CB3523D" w14:textId="77777777" w:rsidR="007A1471" w:rsidRPr="00AB5FED" w:rsidRDefault="007A1471" w:rsidP="007A1471">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6669E7D" w14:textId="77777777" w:rsidR="007A1471" w:rsidRPr="00AB5FED" w:rsidRDefault="007A1471" w:rsidP="007A1471">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39DB0152" w14:textId="77777777" w:rsidR="007A1471" w:rsidRPr="00AB5FED" w:rsidRDefault="007A1471" w:rsidP="007A1471">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21CE6D73" w14:textId="77777777" w:rsidR="007A1471" w:rsidRPr="00AB5FED" w:rsidRDefault="007A1471" w:rsidP="007A1471">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7499345" w14:textId="77777777" w:rsidR="007A1471" w:rsidRPr="00AB5FED" w:rsidRDefault="007A1471" w:rsidP="007A1471">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2CA38447" w14:textId="77777777" w:rsidR="007A1471" w:rsidRPr="00AB5FED" w:rsidRDefault="0011731D" w:rsidP="007A1471">
      <w:pPr>
        <w:pStyle w:val="Heading5"/>
      </w:pPr>
      <w:bookmarkStart w:id="940" w:name="_Toc433209824"/>
      <w:bookmarkStart w:id="941" w:name="_Toc460616162"/>
      <w:bookmarkStart w:id="942" w:name="_Toc460617023"/>
      <w:bookmarkStart w:id="943" w:name="_Toc465162649"/>
      <w:bookmarkStart w:id="944" w:name="_Toc154698467"/>
      <w:r>
        <w:t>7.7</w:t>
      </w:r>
      <w:r w:rsidR="007A1471" w:rsidRPr="00AB5FED">
        <w:t>.1.3.</w:t>
      </w:r>
      <w:r w:rsidR="007A1471">
        <w:t>4</w:t>
      </w:r>
      <w:r w:rsidR="007A1471" w:rsidRPr="00AB5FED">
        <w:tab/>
        <w:t>Queue position during an MC</w:t>
      </w:r>
      <w:r w:rsidR="007A1471">
        <w:t>Video</w:t>
      </w:r>
      <w:r w:rsidR="007A1471" w:rsidRPr="00AB5FED">
        <w:t xml:space="preserve"> session</w:t>
      </w:r>
      <w:bookmarkEnd w:id="940"/>
      <w:bookmarkEnd w:id="941"/>
      <w:bookmarkEnd w:id="942"/>
      <w:bookmarkEnd w:id="943"/>
      <w:bookmarkEnd w:id="944"/>
      <w:r w:rsidR="007A1471" w:rsidRPr="00AB5FED">
        <w:t xml:space="preserve"> </w:t>
      </w:r>
    </w:p>
    <w:p w14:paraId="181652D7" w14:textId="77777777" w:rsidR="007A1471" w:rsidRPr="00AB5FED" w:rsidRDefault="007A1471" w:rsidP="007A1471">
      <w:r w:rsidRPr="00AB5FED">
        <w:t>Figure </w:t>
      </w:r>
      <w:r w:rsidR="0011731D">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B74BAAE" w14:textId="77777777" w:rsidR="007A1471" w:rsidRPr="00AB5FED" w:rsidRDefault="007A1471" w:rsidP="007A1471">
      <w:pPr>
        <w:pStyle w:val="TH"/>
      </w:pPr>
      <w:r>
        <w:object w:dxaOrig="8988" w:dyaOrig="4848" w14:anchorId="34D37306">
          <v:shape id="_x0000_i1093" type="#_x0000_t75" style="width:449.3pt;height:242.45pt" o:ole="">
            <v:imagedata r:id="rId143" o:title=""/>
          </v:shape>
          <o:OLEObject Type="Embed" ProgID="Visio.Drawing.15" ShapeID="_x0000_i1093" DrawAspect="Content" ObjectID="_1765311006" r:id="rId144"/>
        </w:object>
      </w:r>
    </w:p>
    <w:p w14:paraId="382A5E02" w14:textId="77777777" w:rsidR="007A1471" w:rsidRPr="00AB5FED" w:rsidRDefault="007A1471" w:rsidP="007A1471">
      <w:pPr>
        <w:pStyle w:val="TF"/>
        <w:rPr>
          <w:lang w:val="en-US"/>
        </w:rPr>
      </w:pPr>
      <w:r w:rsidRPr="00AB5FED">
        <w:rPr>
          <w:lang w:val="en-US"/>
        </w:rPr>
        <w:t>Figure </w:t>
      </w:r>
      <w:r w:rsidR="0011731D">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4C65406D" w14:textId="77777777" w:rsidR="007A1471" w:rsidRPr="00AB5FED" w:rsidRDefault="007A1471" w:rsidP="007A1471">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63657D4C" w14:textId="77777777" w:rsidR="007A1471" w:rsidRPr="00AB5FED" w:rsidRDefault="007A1471" w:rsidP="007A1471">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4784B56F" w14:textId="77777777" w:rsidR="007A1471" w:rsidRPr="00AB5FED" w:rsidRDefault="007A1471" w:rsidP="007A1471">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49314195" w14:textId="77777777" w:rsidR="007A1471" w:rsidRPr="00AB5FED" w:rsidRDefault="007A1471" w:rsidP="007A1471">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01ADDE4E" w14:textId="77777777" w:rsidR="007A1471" w:rsidRPr="00AB5FED" w:rsidRDefault="007A1471" w:rsidP="007A1471">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635FC67" w14:textId="77777777" w:rsidR="007A1471" w:rsidRPr="00AB5FED" w:rsidRDefault="007A1471" w:rsidP="007A1471">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6020B962" w14:textId="77777777" w:rsidR="007A1471" w:rsidRPr="00AB5FED" w:rsidRDefault="0011731D" w:rsidP="007A1471">
      <w:pPr>
        <w:pStyle w:val="Heading5"/>
      </w:pPr>
      <w:bookmarkStart w:id="945" w:name="_Toc433209825"/>
      <w:bookmarkStart w:id="946" w:name="_Toc460616163"/>
      <w:bookmarkStart w:id="947" w:name="_Toc460617024"/>
      <w:bookmarkStart w:id="948" w:name="_Toc465162650"/>
      <w:bookmarkStart w:id="949" w:name="_Toc154698468"/>
      <w:r>
        <w:t>7.7</w:t>
      </w:r>
      <w:r w:rsidR="007A1471" w:rsidRPr="00AB5FED">
        <w:t>.1.3.</w:t>
      </w:r>
      <w:r w:rsidR="007A1471">
        <w:t>5</w:t>
      </w:r>
      <w:r w:rsidR="007A1471" w:rsidRPr="00AB5FED">
        <w:tab/>
      </w:r>
      <w:r w:rsidR="007A1471">
        <w:t>Transmit media</w:t>
      </w:r>
      <w:r w:rsidR="007A1471" w:rsidRPr="00AB5FED">
        <w:t xml:space="preserve"> request cancellation from the </w:t>
      </w:r>
      <w:r w:rsidR="007A1471">
        <w:t>video transmission</w:t>
      </w:r>
      <w:r w:rsidR="007A1471" w:rsidRPr="00AB5FED">
        <w:t xml:space="preserve"> queue</w:t>
      </w:r>
      <w:bookmarkEnd w:id="945"/>
      <w:bookmarkEnd w:id="946"/>
      <w:bookmarkEnd w:id="947"/>
      <w:bookmarkEnd w:id="948"/>
      <w:bookmarkEnd w:id="949"/>
    </w:p>
    <w:p w14:paraId="6274DDC0" w14:textId="77777777" w:rsidR="007A1471" w:rsidRPr="00AB5FED" w:rsidRDefault="0011731D" w:rsidP="007A1471">
      <w:pPr>
        <w:pStyle w:val="Heading6"/>
      </w:pPr>
      <w:bookmarkStart w:id="950" w:name="_Toc433209826"/>
      <w:bookmarkStart w:id="951" w:name="_Toc460616164"/>
      <w:bookmarkStart w:id="952" w:name="_Toc460617025"/>
      <w:bookmarkStart w:id="953" w:name="_Toc465162651"/>
      <w:bookmarkStart w:id="954" w:name="_Toc154698469"/>
      <w:r>
        <w:t>7.7</w:t>
      </w:r>
      <w:r w:rsidR="007A1471" w:rsidRPr="00AB5FED">
        <w:t>.1.3.</w:t>
      </w:r>
      <w:r w:rsidR="007A1471">
        <w:t>5</w:t>
      </w:r>
      <w:r w:rsidR="007A1471" w:rsidRPr="00AB5FED">
        <w:t>.1</w:t>
      </w:r>
      <w:r w:rsidR="007A1471" w:rsidRPr="00AB5FED">
        <w:tab/>
      </w:r>
      <w:r w:rsidR="007A1471">
        <w:t>Transmit media</w:t>
      </w:r>
      <w:r w:rsidR="007A1471" w:rsidRPr="00AB5FED">
        <w:t xml:space="preserve"> request cancellation from the queue – </w:t>
      </w:r>
      <w:r w:rsidR="007A1471">
        <w:t>MCVideo</w:t>
      </w:r>
      <w:r w:rsidR="007A1471" w:rsidRPr="00AB5FED">
        <w:t xml:space="preserve"> user initiated</w:t>
      </w:r>
      <w:bookmarkEnd w:id="950"/>
      <w:bookmarkEnd w:id="951"/>
      <w:bookmarkEnd w:id="952"/>
      <w:bookmarkEnd w:id="953"/>
      <w:bookmarkEnd w:id="954"/>
    </w:p>
    <w:p w14:paraId="386BF4A7" w14:textId="77777777" w:rsidR="007A1471" w:rsidRPr="00AB5FED" w:rsidRDefault="007A1471" w:rsidP="007A1471">
      <w:pPr>
        <w:rPr>
          <w:rFonts w:hint="eastAsia"/>
          <w:lang w:eastAsia="zh-CN"/>
        </w:rPr>
      </w:pPr>
      <w:r w:rsidRPr="00AB5FED">
        <w:t>Figure </w:t>
      </w:r>
      <w:r w:rsidR="0011731D">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209585B5" w14:textId="77777777" w:rsidR="007A1471" w:rsidRPr="00AB5FED" w:rsidRDefault="007A1471" w:rsidP="007A1471">
      <w:pPr>
        <w:rPr>
          <w:rFonts w:hint="eastAsia"/>
          <w:lang w:eastAsia="zh-CN"/>
        </w:rPr>
      </w:pPr>
      <w:r w:rsidRPr="00AB5FED">
        <w:rPr>
          <w:rFonts w:hint="eastAsia"/>
          <w:lang w:eastAsia="zh-CN"/>
        </w:rPr>
        <w:t>Pre-conditions:</w:t>
      </w:r>
    </w:p>
    <w:p w14:paraId="23373ED5" w14:textId="77777777" w:rsidR="007A1471" w:rsidRPr="00AB5FED" w:rsidRDefault="007A1471" w:rsidP="007A1471">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19722F33" w14:textId="77777777" w:rsidR="007A1471" w:rsidRPr="00AB5FED" w:rsidRDefault="007A1471" w:rsidP="007A1471">
      <w:pPr>
        <w:pStyle w:val="TH"/>
      </w:pPr>
      <w:r>
        <w:object w:dxaOrig="8544" w:dyaOrig="5148" w14:anchorId="2EF0776F">
          <v:shape id="_x0000_i1094" type="#_x0000_t75" style="width:427pt;height:257.45pt" o:ole="">
            <v:imagedata r:id="rId145" o:title=""/>
          </v:shape>
          <o:OLEObject Type="Embed" ProgID="Visio.Drawing.15" ShapeID="_x0000_i1094" DrawAspect="Content" ObjectID="_1765311007" r:id="rId146"/>
        </w:object>
      </w:r>
    </w:p>
    <w:p w14:paraId="4C896562" w14:textId="77777777" w:rsidR="007A1471" w:rsidRPr="00AB5FED" w:rsidRDefault="007A1471" w:rsidP="007A1471">
      <w:pPr>
        <w:pStyle w:val="TF"/>
        <w:rPr>
          <w:lang w:val="en-US"/>
        </w:rPr>
      </w:pPr>
      <w:r w:rsidRPr="00AB5FED">
        <w:rPr>
          <w:lang w:val="en-US"/>
        </w:rPr>
        <w:t>Figure </w:t>
      </w:r>
      <w:r w:rsidR="0011731D">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4E0340BC" w14:textId="77777777" w:rsidR="007A1471" w:rsidRPr="00AB5FED" w:rsidRDefault="007A1471" w:rsidP="007A1471">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DD747DB" w14:textId="77777777" w:rsidR="007A1471" w:rsidRPr="00AB5FED" w:rsidRDefault="007A1471" w:rsidP="007A1471">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76EC9B69" w14:textId="77777777" w:rsidR="007A1471" w:rsidRPr="00AB5FED" w:rsidRDefault="007A1471" w:rsidP="007A1471">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6E12F8E9" w14:textId="77777777" w:rsidR="007A1471" w:rsidRPr="00AB5FED" w:rsidRDefault="007A1471" w:rsidP="007A1471">
      <w:pPr>
        <w:pStyle w:val="B1"/>
        <w:rPr>
          <w:rFonts w:hint="eastAsia"/>
        </w:rPr>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68E406E4" w14:textId="77777777" w:rsidR="007A1471" w:rsidRPr="00AB5FED" w:rsidRDefault="007A1471" w:rsidP="007A1471">
      <w:pPr>
        <w:pStyle w:val="B1"/>
        <w:rPr>
          <w:rFonts w:hint="eastAsia"/>
        </w:rPr>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0EE94999" w14:textId="77777777" w:rsidR="007A1471" w:rsidRPr="00AB5FED" w:rsidRDefault="0011731D" w:rsidP="007A1471">
      <w:pPr>
        <w:pStyle w:val="Heading6"/>
        <w:rPr>
          <w:lang w:val="en-US"/>
        </w:rPr>
      </w:pPr>
      <w:bookmarkStart w:id="955" w:name="_Toc433209827"/>
      <w:bookmarkStart w:id="956" w:name="_Toc460616165"/>
      <w:bookmarkStart w:id="957" w:name="_Toc460617026"/>
      <w:bookmarkStart w:id="958" w:name="_Toc465162652"/>
      <w:bookmarkStart w:id="959" w:name="_Toc154698470"/>
      <w:r>
        <w:rPr>
          <w:lang w:val="en-US"/>
        </w:rPr>
        <w:t>7.7</w:t>
      </w:r>
      <w:r w:rsidR="007A1471" w:rsidRPr="00AB5FED">
        <w:rPr>
          <w:lang w:val="en-US"/>
        </w:rPr>
        <w:t>.1.3.</w:t>
      </w:r>
      <w:r w:rsidR="007A1471">
        <w:rPr>
          <w:lang w:val="en-US"/>
        </w:rPr>
        <w:t>5</w:t>
      </w:r>
      <w:r w:rsidR="007A1471" w:rsidRPr="00AB5FED">
        <w:rPr>
          <w:lang w:val="en-US"/>
        </w:rPr>
        <w:t>.2</w:t>
      </w:r>
      <w:r w:rsidR="007A1471" w:rsidRPr="00AB5FED">
        <w:rPr>
          <w:lang w:val="en-US"/>
        </w:rPr>
        <w:tab/>
      </w:r>
      <w:r w:rsidR="007A1471">
        <w:rPr>
          <w:lang w:val="en-US"/>
        </w:rPr>
        <w:t>Transmit media</w:t>
      </w:r>
      <w:r w:rsidR="007A1471" w:rsidRPr="00AB5FED">
        <w:rPr>
          <w:lang w:val="en-US"/>
        </w:rPr>
        <w:t xml:space="preserve"> request cancellation from the queue - </w:t>
      </w:r>
      <w:r w:rsidR="007A1471">
        <w:rPr>
          <w:lang w:val="en-US"/>
        </w:rPr>
        <w:t>transmission</w:t>
      </w:r>
      <w:r w:rsidR="007A1471" w:rsidRPr="00AB5FED">
        <w:rPr>
          <w:lang w:val="en-US"/>
        </w:rPr>
        <w:t xml:space="preserve"> control server initiated</w:t>
      </w:r>
      <w:bookmarkEnd w:id="955"/>
      <w:bookmarkEnd w:id="956"/>
      <w:bookmarkEnd w:id="957"/>
      <w:bookmarkEnd w:id="958"/>
      <w:bookmarkEnd w:id="959"/>
    </w:p>
    <w:p w14:paraId="26B93439" w14:textId="77777777" w:rsidR="007A1471" w:rsidRPr="00AB5FED" w:rsidRDefault="007A1471" w:rsidP="007A1471">
      <w:pPr>
        <w:rPr>
          <w:rFonts w:hint="eastAsia"/>
          <w:lang w:eastAsia="zh-CN"/>
        </w:rPr>
      </w:pPr>
      <w:r w:rsidRPr="00AB5FED">
        <w:t>Figure </w:t>
      </w:r>
      <w:r w:rsidR="0011731D">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2A1526AE" w14:textId="77777777" w:rsidR="007A1471" w:rsidRPr="00AB5FED" w:rsidRDefault="007A1471" w:rsidP="007A1471">
      <w:pPr>
        <w:rPr>
          <w:rFonts w:hint="eastAsia"/>
          <w:lang w:eastAsia="zh-CN"/>
        </w:rPr>
      </w:pPr>
      <w:r w:rsidRPr="00AB5FED">
        <w:rPr>
          <w:rFonts w:hint="eastAsia"/>
          <w:lang w:eastAsia="zh-CN"/>
        </w:rPr>
        <w:t>Pre-conditions:</w:t>
      </w:r>
    </w:p>
    <w:p w14:paraId="0879AEFD" w14:textId="77777777" w:rsidR="007A1471" w:rsidRPr="00AB5FED" w:rsidRDefault="007A1471" w:rsidP="007A1471">
      <w:pPr>
        <w:pStyle w:val="B1"/>
        <w:rPr>
          <w:rFonts w:hint="eastAsia"/>
        </w:rPr>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3F3AE837" w14:textId="77777777" w:rsidR="007A1471" w:rsidRPr="00AB5FED" w:rsidRDefault="007A1471" w:rsidP="007A1471">
      <w:pPr>
        <w:pStyle w:val="TH"/>
      </w:pPr>
      <w:r>
        <w:object w:dxaOrig="8185" w:dyaOrig="3864" w14:anchorId="5A22B763">
          <v:shape id="_x0000_i1095" type="#_x0000_t75" style="width:409.2pt;height:193.2pt" o:ole="">
            <v:imagedata r:id="rId147" o:title=""/>
          </v:shape>
          <o:OLEObject Type="Embed" ProgID="Visio.Drawing.15" ShapeID="_x0000_i1095" DrawAspect="Content" ObjectID="_1765311008" r:id="rId148"/>
        </w:object>
      </w:r>
    </w:p>
    <w:p w14:paraId="51EB6AAF" w14:textId="77777777" w:rsidR="007A1471" w:rsidRPr="00AB5FED" w:rsidRDefault="007A1471" w:rsidP="007A1471">
      <w:pPr>
        <w:pStyle w:val="TF"/>
        <w:rPr>
          <w:rFonts w:hint="eastAsia"/>
          <w:lang w:val="en-US" w:eastAsia="zh-CN"/>
        </w:rPr>
      </w:pPr>
      <w:r w:rsidRPr="00AB5FED">
        <w:rPr>
          <w:lang w:val="en-US"/>
        </w:rPr>
        <w:t>Figure </w:t>
      </w:r>
      <w:r w:rsidR="0011731D">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4F689A35" w14:textId="77777777" w:rsidR="007A1471" w:rsidRPr="00AB5FED" w:rsidRDefault="007A1471" w:rsidP="007A1471">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7AF0CCE6" w14:textId="77777777" w:rsidR="007A1471" w:rsidRPr="00AB5FED" w:rsidRDefault="007A1471" w:rsidP="007A1471">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02F1981B" w14:textId="77777777" w:rsidR="007A1471" w:rsidRPr="00AB5FED" w:rsidRDefault="007A1471" w:rsidP="007A147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096503BA" w14:textId="77777777" w:rsidR="007A1471" w:rsidRPr="00AB5FED" w:rsidRDefault="0011731D" w:rsidP="007A1471">
      <w:pPr>
        <w:pStyle w:val="Heading5"/>
      </w:pPr>
      <w:bookmarkStart w:id="960" w:name="_Toc154698471"/>
      <w:r>
        <w:t>7.7</w:t>
      </w:r>
      <w:r w:rsidR="007A1471" w:rsidRPr="00AB5FED">
        <w:t>.1.3.</w:t>
      </w:r>
      <w:r w:rsidR="007A1471">
        <w:t>6</w:t>
      </w:r>
      <w:r w:rsidR="007A1471" w:rsidRPr="00AB5FED">
        <w:tab/>
      </w:r>
      <w:r w:rsidR="007A1471">
        <w:t>End a media transmission</w:t>
      </w:r>
      <w:r w:rsidR="007A1471" w:rsidRPr="00AB5FED">
        <w:t xml:space="preserve"> during an MC</w:t>
      </w:r>
      <w:r w:rsidR="007A1471">
        <w:t>Video</w:t>
      </w:r>
      <w:r w:rsidR="007A1471" w:rsidRPr="00AB5FED">
        <w:t xml:space="preserve"> session</w:t>
      </w:r>
      <w:bookmarkEnd w:id="960"/>
    </w:p>
    <w:p w14:paraId="034CA7BB" w14:textId="77777777" w:rsidR="007A1471" w:rsidRPr="00AB5FED" w:rsidRDefault="0011731D" w:rsidP="007A1471">
      <w:pPr>
        <w:pStyle w:val="Heading6"/>
      </w:pPr>
      <w:bookmarkStart w:id="961" w:name="_Toc154698472"/>
      <w:r>
        <w:t>7.7</w:t>
      </w:r>
      <w:r w:rsidR="007A1471" w:rsidRPr="00AB5FED">
        <w:t>.1.3.</w:t>
      </w:r>
      <w:r w:rsidR="007A1471">
        <w:t>6</w:t>
      </w:r>
      <w:r w:rsidR="007A1471" w:rsidRPr="00AB5FED">
        <w:t>.1</w:t>
      </w:r>
      <w:r w:rsidR="007A1471" w:rsidRPr="00AB5FED">
        <w:tab/>
      </w:r>
      <w:r w:rsidR="007A1471">
        <w:t>End a media transmission</w:t>
      </w:r>
      <w:r w:rsidR="007A1471" w:rsidRPr="00AB5FED">
        <w:t xml:space="preserve"> – </w:t>
      </w:r>
      <w:r w:rsidR="007A1471">
        <w:t>MCVideo</w:t>
      </w:r>
      <w:r w:rsidR="007A1471" w:rsidRPr="00AB5FED">
        <w:t xml:space="preserve"> user initiated</w:t>
      </w:r>
      <w:bookmarkEnd w:id="961"/>
    </w:p>
    <w:p w14:paraId="2ECB5B09" w14:textId="77777777" w:rsidR="007A1471" w:rsidRPr="00AB5FED" w:rsidRDefault="007A1471" w:rsidP="007A1471">
      <w:r w:rsidRPr="00AB5FED">
        <w:t>Figure </w:t>
      </w:r>
      <w:r w:rsidR="0011731D">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4A703600" w14:textId="77777777" w:rsidR="007A1471" w:rsidRPr="00AB5FED" w:rsidRDefault="007A1471" w:rsidP="007A1471">
      <w:r w:rsidRPr="00AB5FED">
        <w:t>Pre-condition:</w:t>
      </w:r>
    </w:p>
    <w:p w14:paraId="4DD47DC2" w14:textId="77777777" w:rsidR="007A1471" w:rsidRDefault="007A1471" w:rsidP="007A147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BE95A8F" w14:textId="77777777" w:rsidR="007A1471" w:rsidRDefault="007A1471" w:rsidP="007A1471">
      <w:pPr>
        <w:pStyle w:val="B1"/>
      </w:pPr>
      <w:r>
        <w:t>2.</w:t>
      </w:r>
      <w:r>
        <w:tab/>
        <w:t>T</w:t>
      </w:r>
      <w:r w:rsidRPr="00E06473">
        <w:t>ransmission control is established between transmission control participants and transmission control server</w:t>
      </w:r>
      <w:r>
        <w:t>.</w:t>
      </w:r>
    </w:p>
    <w:p w14:paraId="72440D0B" w14:textId="77777777" w:rsidR="007A1471" w:rsidRDefault="007A1471" w:rsidP="007A1471">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7B54AD2" w14:textId="77777777" w:rsidR="007A1471" w:rsidRPr="00AB5FED" w:rsidRDefault="007A1471" w:rsidP="007A1471">
      <w:pPr>
        <w:pStyle w:val="TH"/>
      </w:pPr>
      <w:r>
        <w:object w:dxaOrig="8904" w:dyaOrig="3504" w14:anchorId="00E2378C">
          <v:shape id="_x0000_i1096" type="#_x0000_t75" style="width:445.2pt;height:175pt" o:ole="">
            <v:imagedata r:id="rId149" o:title=""/>
          </v:shape>
          <o:OLEObject Type="Embed" ProgID="Visio.Drawing.15" ShapeID="_x0000_i1096" DrawAspect="Content" ObjectID="_1765311009" r:id="rId150"/>
        </w:object>
      </w:r>
    </w:p>
    <w:p w14:paraId="41041C73" w14:textId="77777777" w:rsidR="007A1471" w:rsidRPr="00AB5FED" w:rsidRDefault="007A1471" w:rsidP="007A1471">
      <w:pPr>
        <w:pStyle w:val="TF"/>
      </w:pPr>
      <w:r w:rsidRPr="00AB5FED">
        <w:t>Figure </w:t>
      </w:r>
      <w:r w:rsidR="0011731D">
        <w:t>7.7</w:t>
      </w:r>
      <w:r w:rsidRPr="00AB5FED">
        <w:t>.1.3.</w:t>
      </w:r>
      <w:r>
        <w:t>6.1</w:t>
      </w:r>
      <w:r w:rsidRPr="00AB5FED">
        <w:t xml:space="preserve">-1: </w:t>
      </w:r>
      <w:r>
        <w:t>End a media transmission by a</w:t>
      </w:r>
      <w:r w:rsidR="00E911E0">
        <w:t>n</w:t>
      </w:r>
      <w:r>
        <w:t xml:space="preserve"> MCVideo user</w:t>
      </w:r>
    </w:p>
    <w:p w14:paraId="55C45087" w14:textId="77777777" w:rsidR="007A1471" w:rsidRPr="00AB5FED" w:rsidRDefault="007A1471" w:rsidP="007A1471">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7522255" w14:textId="77777777" w:rsidR="007A1471" w:rsidRPr="00AB5FED" w:rsidRDefault="007A1471" w:rsidP="007A1471">
      <w:pPr>
        <w:pStyle w:val="B1"/>
      </w:pPr>
      <w:r>
        <w:t>2</w:t>
      </w:r>
      <w:r w:rsidRPr="00AB5FED">
        <w:t>.</w:t>
      </w:r>
      <w:r w:rsidRPr="00AB5FED">
        <w:tab/>
      </w:r>
      <w:r>
        <w:t>Transmission control server terminates the on-going media transmission from transmission control participant A.</w:t>
      </w:r>
    </w:p>
    <w:p w14:paraId="54FC082B" w14:textId="77777777" w:rsidR="007A1471" w:rsidRDefault="007A1471" w:rsidP="007A1471">
      <w:pPr>
        <w:pStyle w:val="B1"/>
      </w:pPr>
      <w:r>
        <w:t>3</w:t>
      </w:r>
      <w:r w:rsidRPr="00AB5FED">
        <w:t>.</w:t>
      </w:r>
      <w:r w:rsidRPr="00AB5FED">
        <w:tab/>
      </w:r>
      <w:r>
        <w:t>Transmission</w:t>
      </w:r>
      <w:r w:rsidRPr="00AB5FED">
        <w:t xml:space="preserve"> control server responds with a </w:t>
      </w:r>
      <w:r>
        <w:t xml:space="preserve">transmit media end </w:t>
      </w:r>
      <w:r w:rsidR="00D91F3D">
        <w:t>response</w:t>
      </w:r>
      <w:r>
        <w:t xml:space="preserve"> message </w:t>
      </w:r>
      <w:r w:rsidRPr="00AB5FED">
        <w:t xml:space="preserve">to </w:t>
      </w:r>
      <w:r>
        <w:t>transmission control</w:t>
      </w:r>
      <w:r w:rsidRPr="00AB5FED">
        <w:t xml:space="preserve"> participant </w:t>
      </w:r>
      <w:r>
        <w:t xml:space="preserve">A indicating that the transmission control server has terminated the media </w:t>
      </w:r>
      <w:r w:rsidR="00D91F3D">
        <w:t>transmission</w:t>
      </w:r>
      <w:r>
        <w:t xml:space="preserve">. </w:t>
      </w:r>
    </w:p>
    <w:p w14:paraId="63D24C09" w14:textId="77777777" w:rsidR="007A1471" w:rsidRPr="00AB5FED" w:rsidRDefault="007A1471" w:rsidP="007A1471">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15BBDD20" w14:textId="77777777" w:rsidR="007A1471" w:rsidRPr="00AB5FED" w:rsidRDefault="007A1471" w:rsidP="007A1471">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631EBEA8" w14:textId="77777777" w:rsidR="007A1471" w:rsidRPr="00AB5FED" w:rsidRDefault="0011731D" w:rsidP="007A1471">
      <w:pPr>
        <w:pStyle w:val="Heading6"/>
      </w:pPr>
      <w:bookmarkStart w:id="962" w:name="_Toc154698473"/>
      <w:r>
        <w:t>7.7</w:t>
      </w:r>
      <w:r w:rsidR="007A1471" w:rsidRPr="00AB5FED">
        <w:t>.1.3.</w:t>
      </w:r>
      <w:r w:rsidR="007A1471">
        <w:t>6</w:t>
      </w:r>
      <w:r w:rsidR="007A1471" w:rsidRPr="00AB5FED">
        <w:t>.</w:t>
      </w:r>
      <w:r w:rsidR="007A1471">
        <w:t>2</w:t>
      </w:r>
      <w:r w:rsidR="007A1471" w:rsidRPr="00AB5FED">
        <w:tab/>
      </w:r>
      <w:r w:rsidR="007A1471">
        <w:t>End a media transmission</w:t>
      </w:r>
      <w:r w:rsidR="007A1471" w:rsidRPr="00AB5FED">
        <w:t xml:space="preserve"> – </w:t>
      </w:r>
      <w:r w:rsidR="007A1471">
        <w:t>transmission control server</w:t>
      </w:r>
      <w:r w:rsidR="007A1471" w:rsidRPr="00AB5FED">
        <w:t xml:space="preserve"> initiated</w:t>
      </w:r>
      <w:bookmarkEnd w:id="962"/>
    </w:p>
    <w:p w14:paraId="2D852F6A" w14:textId="77777777" w:rsidR="007A1471" w:rsidRPr="00AB5FED" w:rsidRDefault="007A1471" w:rsidP="007A1471">
      <w:r w:rsidRPr="00AB5FED">
        <w:t>Figure </w:t>
      </w:r>
      <w:r w:rsidR="0011731D">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6978BD10" w14:textId="77777777" w:rsidR="007A1471" w:rsidRPr="00AB5FED" w:rsidRDefault="007A1471" w:rsidP="007A1471">
      <w:r w:rsidRPr="00AB5FED">
        <w:t>Pre-condition:</w:t>
      </w:r>
    </w:p>
    <w:p w14:paraId="57F9FA8F" w14:textId="77777777" w:rsidR="007A1471" w:rsidRDefault="007A1471" w:rsidP="007A147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2C0E216F" w14:textId="77777777" w:rsidR="007A1471" w:rsidRDefault="007A1471" w:rsidP="007A1471">
      <w:pPr>
        <w:pStyle w:val="B1"/>
      </w:pPr>
      <w:r>
        <w:t>2.</w:t>
      </w:r>
      <w:r>
        <w:tab/>
        <w:t>T</w:t>
      </w:r>
      <w:r w:rsidRPr="00E06473">
        <w:t>ransmission control is established between transmission control participants and transmission control server</w:t>
      </w:r>
      <w:r>
        <w:t>.</w:t>
      </w:r>
    </w:p>
    <w:p w14:paraId="35255EDD" w14:textId="77777777" w:rsidR="007A1471" w:rsidRDefault="007A1471" w:rsidP="007A1471">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75B51F52" w14:textId="77777777" w:rsidR="007A1471" w:rsidRPr="00AB5FED" w:rsidRDefault="007A1471" w:rsidP="007A1471">
      <w:pPr>
        <w:pStyle w:val="TH"/>
      </w:pPr>
      <w:r>
        <w:object w:dxaOrig="8904" w:dyaOrig="3504" w14:anchorId="01799C87">
          <v:shape id="_x0000_i1097" type="#_x0000_t75" style="width:445.2pt;height:175pt" o:ole="">
            <v:imagedata r:id="rId151" o:title=""/>
          </v:shape>
          <o:OLEObject Type="Embed" ProgID="Visio.Drawing.15" ShapeID="_x0000_i1097" DrawAspect="Content" ObjectID="_1765311010" r:id="rId152"/>
        </w:object>
      </w:r>
    </w:p>
    <w:p w14:paraId="407F813A" w14:textId="77777777" w:rsidR="007A1471" w:rsidRPr="00AB5FED" w:rsidRDefault="007A1471" w:rsidP="007A1471">
      <w:pPr>
        <w:pStyle w:val="TF"/>
      </w:pPr>
      <w:r w:rsidRPr="00AB5FED">
        <w:t>Figure </w:t>
      </w:r>
      <w:r w:rsidR="0011731D">
        <w:t>7.7</w:t>
      </w:r>
      <w:r w:rsidRPr="00AB5FED">
        <w:t>.1.3.</w:t>
      </w:r>
      <w:r>
        <w:t>6.2</w:t>
      </w:r>
      <w:r w:rsidRPr="00AB5FED">
        <w:t xml:space="preserve">-1: </w:t>
      </w:r>
      <w:r>
        <w:t>End a media transmission by the transmission control server</w:t>
      </w:r>
    </w:p>
    <w:p w14:paraId="768D7265" w14:textId="77777777" w:rsidR="007A1471" w:rsidRPr="00AB5FED" w:rsidRDefault="007A1471" w:rsidP="007A1471">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w:t>
      </w:r>
      <w:r w:rsidR="00F24C6D">
        <w:t xml:space="preserve"> or there are no receiving participants</w:t>
      </w:r>
      <w:r>
        <w:t>).</w:t>
      </w:r>
    </w:p>
    <w:p w14:paraId="2B6A9536" w14:textId="77777777" w:rsidR="007A1471" w:rsidRPr="00AB5FED" w:rsidRDefault="007A1471" w:rsidP="007A1471">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32EB10A9" w14:textId="77777777" w:rsidR="007A1471" w:rsidRDefault="007A1471" w:rsidP="007A1471">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w:t>
      </w:r>
      <w:r w:rsidR="00D91F3D">
        <w:t>response</w:t>
      </w:r>
      <w:r>
        <w:t xml:space="preserve"> message </w:t>
      </w:r>
      <w:r w:rsidRPr="00AB5FED">
        <w:t xml:space="preserve">to </w:t>
      </w:r>
      <w:r>
        <w:t>transmission control</w:t>
      </w:r>
      <w:r w:rsidRPr="00AB5FED">
        <w:t xml:space="preserve"> </w:t>
      </w:r>
      <w:r>
        <w:t xml:space="preserve">server as acknowledgement  </w:t>
      </w:r>
    </w:p>
    <w:p w14:paraId="7EEAE747" w14:textId="77777777" w:rsidR="007A1471" w:rsidRPr="00AB5FED" w:rsidRDefault="007A1471" w:rsidP="007A1471">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14B77E5D" w14:textId="77777777" w:rsidR="007A1471" w:rsidRPr="00AD7C25" w:rsidRDefault="007A1471" w:rsidP="007A1471">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5E777B18" w14:textId="77777777" w:rsidR="007A1471" w:rsidRPr="00AB5FED" w:rsidRDefault="0011731D" w:rsidP="007A1471">
      <w:pPr>
        <w:pStyle w:val="Heading6"/>
      </w:pPr>
      <w:bookmarkStart w:id="963" w:name="_Toc154698474"/>
      <w:r>
        <w:t>7.7</w:t>
      </w:r>
      <w:r w:rsidR="007A1471" w:rsidRPr="00AB5FED">
        <w:t>.1.3.</w:t>
      </w:r>
      <w:r w:rsidR="007A1471">
        <w:t>6</w:t>
      </w:r>
      <w:r w:rsidR="007A1471" w:rsidRPr="00AB5FED">
        <w:t>.</w:t>
      </w:r>
      <w:r w:rsidR="007A1471">
        <w:t>3</w:t>
      </w:r>
      <w:r w:rsidR="007A1471" w:rsidRPr="00AB5FED">
        <w:tab/>
      </w:r>
      <w:r w:rsidR="007A1471">
        <w:t>End a media transmission</w:t>
      </w:r>
      <w:r w:rsidR="007A1471" w:rsidRPr="00AB5FED">
        <w:t xml:space="preserve"> – </w:t>
      </w:r>
      <w:r w:rsidR="007A1471">
        <w:t>remote MCVideo</w:t>
      </w:r>
      <w:r w:rsidR="007A1471" w:rsidRPr="00AB5FED">
        <w:t xml:space="preserve"> user initiated</w:t>
      </w:r>
      <w:bookmarkEnd w:id="963"/>
    </w:p>
    <w:p w14:paraId="28BA223C" w14:textId="77777777" w:rsidR="007A1471" w:rsidRPr="00AB5FED" w:rsidRDefault="007A1471" w:rsidP="007A1471">
      <w:r w:rsidRPr="00AB5FED">
        <w:t>Figure </w:t>
      </w:r>
      <w:r w:rsidR="0011731D">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07C01B76" w14:textId="77777777" w:rsidR="007A1471" w:rsidRPr="00AB5FED" w:rsidRDefault="007A1471" w:rsidP="007A1471">
      <w:r w:rsidRPr="00AB5FED">
        <w:t>Pre-condition:</w:t>
      </w:r>
    </w:p>
    <w:p w14:paraId="6FEA322A" w14:textId="77777777" w:rsidR="007A1471" w:rsidRDefault="007A1471" w:rsidP="007A147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6936D39" w14:textId="77777777" w:rsidR="007A1471" w:rsidRDefault="007A1471" w:rsidP="007A1471">
      <w:pPr>
        <w:pStyle w:val="B1"/>
      </w:pPr>
      <w:r>
        <w:t>2.</w:t>
      </w:r>
      <w:r>
        <w:tab/>
        <w:t>T</w:t>
      </w:r>
      <w:r w:rsidRPr="00E06473">
        <w:t>ransmission control is established between transmission control participants and transmission control server</w:t>
      </w:r>
      <w:r>
        <w:t>.</w:t>
      </w:r>
    </w:p>
    <w:p w14:paraId="60D1CFD7" w14:textId="77777777" w:rsidR="007A1471" w:rsidRDefault="007A1471" w:rsidP="007A1471">
      <w:pPr>
        <w:pStyle w:val="B1"/>
      </w:pPr>
      <w:r>
        <w:t>3.</w:t>
      </w:r>
      <w:r>
        <w:tab/>
        <w:t>Transmission control participant B has been granted the permission to transmit media and there is ongoing media transmission from transmission control participant B</w:t>
      </w:r>
      <w:r w:rsidRPr="00AB5FED">
        <w:t>.</w:t>
      </w:r>
    </w:p>
    <w:p w14:paraId="6C1F446B" w14:textId="77777777" w:rsidR="007A1471" w:rsidRDefault="007A1471" w:rsidP="007A1471">
      <w:pPr>
        <w:pStyle w:val="B1"/>
      </w:pPr>
      <w:r>
        <w:t>4.</w:t>
      </w:r>
      <w:r>
        <w:tab/>
        <w:t xml:space="preserve">Transmission control participant A is authorized to </w:t>
      </w:r>
      <w:r w:rsidR="00294C02">
        <w:t xml:space="preserve">end </w:t>
      </w:r>
      <w:r>
        <w:t>the on-going media termination from transmission control participant B.</w:t>
      </w:r>
    </w:p>
    <w:p w14:paraId="0690AA7F" w14:textId="77777777" w:rsidR="007A1471" w:rsidRPr="00AB5FED" w:rsidRDefault="007A1471" w:rsidP="007A1471">
      <w:pPr>
        <w:pStyle w:val="TH"/>
      </w:pPr>
      <w:r>
        <w:object w:dxaOrig="8724" w:dyaOrig="3504" w14:anchorId="31769008">
          <v:shape id="_x0000_i1098" type="#_x0000_t75" style="width:436.1pt;height:175pt" o:ole="">
            <v:imagedata r:id="rId153" o:title=""/>
          </v:shape>
          <o:OLEObject Type="Embed" ProgID="Visio.Drawing.15" ShapeID="_x0000_i1098" DrawAspect="Content" ObjectID="_1765311011" r:id="rId154"/>
        </w:object>
      </w:r>
    </w:p>
    <w:p w14:paraId="76E973B8" w14:textId="77777777" w:rsidR="007A1471" w:rsidRPr="00AB5FED" w:rsidRDefault="007A1471" w:rsidP="007A1471">
      <w:pPr>
        <w:pStyle w:val="TF"/>
      </w:pPr>
      <w:r w:rsidRPr="00AB5FED">
        <w:t>Figure </w:t>
      </w:r>
      <w:r w:rsidR="0011731D">
        <w:t>7.7</w:t>
      </w:r>
      <w:r w:rsidRPr="00AB5FED">
        <w:t>.1.3.</w:t>
      </w:r>
      <w:r>
        <w:t>6.</w:t>
      </w:r>
      <w:r w:rsidR="00E911E0">
        <w:t>3</w:t>
      </w:r>
      <w:r w:rsidRPr="00AB5FED">
        <w:t xml:space="preserve">-1: </w:t>
      </w:r>
      <w:r>
        <w:t>End a media transmission by a remote MCVideo user</w:t>
      </w:r>
    </w:p>
    <w:p w14:paraId="750952C6" w14:textId="77777777" w:rsidR="007A1471" w:rsidRPr="00AB5FED" w:rsidRDefault="007A1471" w:rsidP="007A1471">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w:t>
      </w:r>
      <w:r w:rsidR="00294C02">
        <w:t xml:space="preserve">control </w:t>
      </w:r>
      <w:r>
        <w:t>participant B</w:t>
      </w:r>
      <w:r w:rsidR="00294C02">
        <w:t xml:space="preserve"> and the MCVideo ID of the user at the UE of the transmission control participant A</w:t>
      </w:r>
      <w:r>
        <w:t>.</w:t>
      </w:r>
    </w:p>
    <w:p w14:paraId="01B97CBB" w14:textId="77777777" w:rsidR="007A1471" w:rsidRPr="00AB5FED" w:rsidRDefault="007A1471" w:rsidP="007A1471">
      <w:pPr>
        <w:pStyle w:val="B1"/>
      </w:pPr>
      <w:r>
        <w:t>2</w:t>
      </w:r>
      <w:r w:rsidRPr="00AB5FED">
        <w:t>.</w:t>
      </w:r>
      <w:r w:rsidRPr="00AB5FED">
        <w:tab/>
      </w:r>
      <w:r>
        <w:t xml:space="preserve">Transmission control server checks whether the user at the UE of transmission control participant A is authorized to </w:t>
      </w:r>
      <w:r w:rsidR="00294C02">
        <w:t xml:space="preserve">end </w:t>
      </w:r>
      <w:r>
        <w:t xml:space="preserve">the on-going media transmission from transmission control participant </w:t>
      </w:r>
      <w:r w:rsidR="00294C02">
        <w:t>B</w:t>
      </w:r>
      <w:r>
        <w:t xml:space="preserve">. If authorized, the transmission control server </w:t>
      </w:r>
      <w:r w:rsidR="00294C02">
        <w:t xml:space="preserve">ends </w:t>
      </w:r>
      <w:r>
        <w:t>the media transmission from transmission control participant B.</w:t>
      </w:r>
    </w:p>
    <w:p w14:paraId="43F2BCB8" w14:textId="77777777" w:rsidR="007A1471" w:rsidRPr="00AB5FED" w:rsidRDefault="007A1471" w:rsidP="007A1471">
      <w:pPr>
        <w:pStyle w:val="B1"/>
      </w:pPr>
      <w:r>
        <w:t>3.</w:t>
      </w:r>
      <w:r>
        <w:tab/>
        <w:t>Transmission</w:t>
      </w:r>
      <w:r w:rsidRPr="00AB5FED">
        <w:t xml:space="preserve"> control server </w:t>
      </w:r>
      <w:r w:rsidR="00294C02">
        <w:t xml:space="preserve">ends </w:t>
      </w:r>
      <w:r>
        <w:t>the on-going media transmission from transmission control participant B.</w:t>
      </w:r>
      <w:r w:rsidR="00294C02" w:rsidRPr="00294C02">
        <w:t xml:space="preserve"> </w:t>
      </w:r>
      <w:r w:rsidR="00294C02">
        <w:t>The transmission control server shall send transmit media end notify messages to the transmission control participants receiving the media transmission from transmission control participant B, indicating that the transmission has ended.</w:t>
      </w:r>
    </w:p>
    <w:p w14:paraId="523EADD2" w14:textId="77777777" w:rsidR="007A1471" w:rsidRDefault="007A1471" w:rsidP="007A1471">
      <w:pPr>
        <w:pStyle w:val="B1"/>
      </w:pPr>
      <w:r>
        <w:lastRenderedPageBreak/>
        <w:t>4</w:t>
      </w:r>
      <w:r w:rsidRPr="00AB5FED">
        <w:t>.</w:t>
      </w:r>
      <w:r w:rsidRPr="00AB5FED">
        <w:tab/>
      </w:r>
      <w:r>
        <w:t>Transmission</w:t>
      </w:r>
      <w:r w:rsidRPr="00AB5FED">
        <w:t xml:space="preserve"> control server responds with a </w:t>
      </w:r>
      <w:r>
        <w:t xml:space="preserve">remote transmit media end </w:t>
      </w:r>
      <w:r w:rsidR="00D91F3D">
        <w:t>response</w:t>
      </w:r>
      <w:r>
        <w:t xml:space="preserve"> message </w:t>
      </w:r>
      <w:r w:rsidRPr="00AB5FED">
        <w:t xml:space="preserve">to </w:t>
      </w:r>
      <w:r>
        <w:t>transmission control</w:t>
      </w:r>
      <w:r w:rsidRPr="00AB5FED">
        <w:t xml:space="preserve"> participant </w:t>
      </w:r>
      <w:r>
        <w:t xml:space="preserve">A indicating that the transmission control server has </w:t>
      </w:r>
      <w:r w:rsidR="00294C02">
        <w:t xml:space="preserve">ended </w:t>
      </w:r>
      <w:r>
        <w:t xml:space="preserve">the requested media transmission. </w:t>
      </w:r>
    </w:p>
    <w:p w14:paraId="499F2D00" w14:textId="77777777" w:rsidR="007A1471" w:rsidRPr="00AB5FED" w:rsidRDefault="0011731D" w:rsidP="007A1471">
      <w:pPr>
        <w:pStyle w:val="Heading5"/>
      </w:pPr>
      <w:bookmarkStart w:id="964" w:name="_Toc154698475"/>
      <w:r>
        <w:t>7.7</w:t>
      </w:r>
      <w:r w:rsidR="007A1471" w:rsidRPr="00AB5FED">
        <w:t>.1.3.</w:t>
      </w:r>
      <w:r w:rsidR="007A1471">
        <w:t>7</w:t>
      </w:r>
      <w:r w:rsidR="007A1471" w:rsidRPr="00AB5FED">
        <w:tab/>
      </w:r>
      <w:r w:rsidR="007A1471">
        <w:t>Remotely initiated media transmission</w:t>
      </w:r>
      <w:r w:rsidR="007A1471" w:rsidRPr="00AB5FED">
        <w:t xml:space="preserve"> during an MC</w:t>
      </w:r>
      <w:r w:rsidR="007A1471">
        <w:t>Video</w:t>
      </w:r>
      <w:r w:rsidR="007A1471" w:rsidRPr="00AB5FED">
        <w:t xml:space="preserve"> session</w:t>
      </w:r>
      <w:bookmarkEnd w:id="964"/>
    </w:p>
    <w:p w14:paraId="7A8E3F6C" w14:textId="77777777" w:rsidR="007A1471" w:rsidRPr="00AB5FED" w:rsidRDefault="007A1471" w:rsidP="007A1471">
      <w:r w:rsidRPr="00AB5FED">
        <w:t>Figure </w:t>
      </w:r>
      <w:r w:rsidR="0011731D">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3E241E0D" w14:textId="77777777" w:rsidR="007A1471" w:rsidRPr="00AB5FED" w:rsidRDefault="007A1471" w:rsidP="007A1471">
      <w:r w:rsidRPr="00AB5FED">
        <w:t>Pre-condition:</w:t>
      </w:r>
    </w:p>
    <w:p w14:paraId="0AA1B078" w14:textId="77777777" w:rsidR="007A1471" w:rsidRDefault="007A1471" w:rsidP="007A147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7FB939A" w14:textId="77777777" w:rsidR="007A1471" w:rsidRDefault="007A1471" w:rsidP="007A1471">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095A7B00" w14:textId="77777777" w:rsidR="007A1471" w:rsidRDefault="007A1471" w:rsidP="007A1471">
      <w:pPr>
        <w:pStyle w:val="B1"/>
      </w:pPr>
      <w:r>
        <w:t>3.</w:t>
      </w:r>
      <w:r>
        <w:tab/>
        <w:t>The user of the UE at the transmission control participant A is authorized to remotely initiate</w:t>
      </w:r>
      <w:r w:rsidR="00294C02">
        <w:t xml:space="preserve"> a</w:t>
      </w:r>
      <w:r>
        <w:t xml:space="preserve"> media transmission from transmission control participant B</w:t>
      </w:r>
    </w:p>
    <w:p w14:paraId="6F2D72CF" w14:textId="77777777" w:rsidR="007A1471" w:rsidRPr="00AB5FED" w:rsidRDefault="007A1471" w:rsidP="007A1471">
      <w:pPr>
        <w:pStyle w:val="TH"/>
      </w:pPr>
      <w:r>
        <w:object w:dxaOrig="8472" w:dyaOrig="3780" w14:anchorId="2C804F98">
          <v:shape id="_x0000_i1099" type="#_x0000_t75" style="width:423.8pt;height:189.1pt" o:ole="">
            <v:imagedata r:id="rId155" o:title=""/>
          </v:shape>
          <o:OLEObject Type="Embed" ProgID="Visio.Drawing.15" ShapeID="_x0000_i1099" DrawAspect="Content" ObjectID="_1765311012" r:id="rId156"/>
        </w:object>
      </w:r>
    </w:p>
    <w:p w14:paraId="3D9A57CD" w14:textId="77777777" w:rsidR="007A1471" w:rsidRPr="00AB5FED" w:rsidRDefault="007A1471" w:rsidP="007A1471">
      <w:pPr>
        <w:pStyle w:val="TF"/>
      </w:pPr>
      <w:r w:rsidRPr="00AB5FED">
        <w:t>Figure </w:t>
      </w:r>
      <w:r w:rsidR="0011731D">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65271CD3" w14:textId="77777777" w:rsidR="007A1471" w:rsidRPr="00AB5FED" w:rsidRDefault="007A1471" w:rsidP="007A1471">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 xml:space="preserve">including the MCVideo ID of the user at the UE of the transmission </w:t>
      </w:r>
      <w:r w:rsidR="00294C02">
        <w:t xml:space="preserve">control </w:t>
      </w:r>
      <w:r>
        <w:t>participant B</w:t>
      </w:r>
      <w:r w:rsidR="00294C02">
        <w:t xml:space="preserve"> and the MCVideo ID of the user at the UE of the transmission control participant A</w:t>
      </w:r>
      <w:r>
        <w:t>.</w:t>
      </w:r>
    </w:p>
    <w:p w14:paraId="2889C430" w14:textId="77777777" w:rsidR="007A1471" w:rsidRPr="00AB5FED" w:rsidRDefault="007A1471" w:rsidP="007A1471">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w:t>
      </w:r>
      <w:r w:rsidR="00294C02">
        <w:t>B</w:t>
      </w:r>
      <w:r>
        <w:t xml:space="preserve">.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483830BE" w14:textId="77777777" w:rsidR="007A1471" w:rsidRDefault="007A1471" w:rsidP="007A1471">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2EB2B18E" w14:textId="77777777" w:rsidR="007A1471" w:rsidRPr="00AB5FED" w:rsidRDefault="007A1471" w:rsidP="007A1471">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005C69B5" w:rsidRPr="005C69B5">
        <w:t xml:space="preserve"> </w:t>
      </w:r>
      <w:r w:rsidR="005C69B5">
        <w:t>indicating success (media transmission occurs from transmission control participant B) or a failure reason</w:t>
      </w:r>
      <w:r>
        <w:t>.</w:t>
      </w:r>
    </w:p>
    <w:p w14:paraId="185267D6" w14:textId="77777777" w:rsidR="007A1471" w:rsidRDefault="007A1471" w:rsidP="007A1471">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26352079" w14:textId="3BDB25F0" w:rsidR="00B94542" w:rsidRDefault="00B94542" w:rsidP="00B94542">
      <w:pPr>
        <w:pStyle w:val="Heading5"/>
      </w:pPr>
      <w:bookmarkStart w:id="965" w:name="_Toc154698476"/>
      <w:r>
        <w:t>7.7.1.3.8</w:t>
      </w:r>
      <w:r>
        <w:tab/>
        <w:t>Transmission idle during an MCVideo session</w:t>
      </w:r>
      <w:bookmarkEnd w:id="965"/>
      <w:r>
        <w:t xml:space="preserve"> </w:t>
      </w:r>
    </w:p>
    <w:p w14:paraId="5F2B92CE" w14:textId="77777777" w:rsidR="00B94542" w:rsidRPr="00D33D27" w:rsidRDefault="00B94542" w:rsidP="00B94542">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25ABC24D" w14:textId="5277EB72" w:rsidR="00B94542" w:rsidRPr="00AB5FED" w:rsidRDefault="00B94542" w:rsidP="00B94542">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4949D92A" w14:textId="77777777" w:rsidR="00B94542" w:rsidRDefault="00B94542" w:rsidP="00B94542">
      <w:r w:rsidRPr="00AB5FED">
        <w:t>Pre-condition:</w:t>
      </w:r>
    </w:p>
    <w:p w14:paraId="311D0E41" w14:textId="77777777" w:rsidR="00B94542" w:rsidRDefault="00B94542" w:rsidP="00B94542">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42B89FF7" w14:textId="77777777" w:rsidR="00B94542" w:rsidRDefault="00B94542" w:rsidP="00B94542">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3FDDA417" w14:textId="77777777" w:rsidR="00B94542" w:rsidRDefault="00B94542" w:rsidP="00B94542">
      <w:pPr>
        <w:pStyle w:val="B1"/>
      </w:pPr>
      <w:r>
        <w:t>3.</w:t>
      </w:r>
      <w:r>
        <w:tab/>
        <w:t>The transmission control participant A has been granted the permission to transmit media.</w:t>
      </w:r>
    </w:p>
    <w:p w14:paraId="34ECECA2" w14:textId="77777777" w:rsidR="00B94542" w:rsidRDefault="00B94542" w:rsidP="00606D61">
      <w:pPr>
        <w:pStyle w:val="TH"/>
      </w:pPr>
      <w:r>
        <w:object w:dxaOrig="7232" w:dyaOrig="3384" w14:anchorId="0A1A18C6">
          <v:shape id="_x0000_i1118" type="#_x0000_t75" style="width:361.8pt;height:169.05pt" o:ole="">
            <v:imagedata r:id="rId157" o:title=""/>
          </v:shape>
          <o:OLEObject Type="Embed" ProgID="Visio.Drawing.15" ShapeID="_x0000_i1118" DrawAspect="Content" ObjectID="_1765311013" r:id="rId158"/>
        </w:object>
      </w:r>
    </w:p>
    <w:p w14:paraId="003EDA5F" w14:textId="41BF2902" w:rsidR="00B94542" w:rsidRPr="003F5151" w:rsidRDefault="00B94542" w:rsidP="00B94542">
      <w:pPr>
        <w:pStyle w:val="TF"/>
      </w:pPr>
      <w:r w:rsidRPr="00AB5FED">
        <w:t>Figure</w:t>
      </w:r>
      <w:r>
        <w:t> 7.7.1.3.8</w:t>
      </w:r>
      <w:r w:rsidRPr="00AB5FED">
        <w:t xml:space="preserve">-1: </w:t>
      </w:r>
      <w:r>
        <w:t xml:space="preserve">Transmission idle </w:t>
      </w:r>
    </w:p>
    <w:p w14:paraId="064C27FC" w14:textId="77777777" w:rsidR="00B94542" w:rsidRDefault="00B94542" w:rsidP="00B94542">
      <w:pPr>
        <w:pStyle w:val="B1"/>
        <w:ind w:left="709" w:hanging="425"/>
      </w:pPr>
      <w:r w:rsidRPr="00AB5FED">
        <w:t>1.</w:t>
      </w:r>
      <w:r w:rsidRPr="00AB5FED">
        <w:tab/>
      </w:r>
      <w:r>
        <w:t>The media transmission has ended according to clause 7.7.1.3.6.</w:t>
      </w:r>
    </w:p>
    <w:p w14:paraId="32A6AE3D" w14:textId="77777777" w:rsidR="00B94542" w:rsidRPr="00AB5FED" w:rsidRDefault="00B94542" w:rsidP="00B94542">
      <w:pPr>
        <w:pStyle w:val="B1"/>
        <w:ind w:left="709" w:hanging="425"/>
      </w:pPr>
      <w:r>
        <w:t>2a – 2c.</w:t>
      </w:r>
      <w:r>
        <w:tab/>
        <w:t>If no other MCVideo user has permission to transmit the media, then the transmission control server sends the transmission idle message to the transmission control participants.</w:t>
      </w:r>
    </w:p>
    <w:p w14:paraId="3F772B25" w14:textId="77777777" w:rsidR="00B94542" w:rsidRPr="003F5151" w:rsidRDefault="00B94542" w:rsidP="00B94542">
      <w:pPr>
        <w:pStyle w:val="B1"/>
        <w:ind w:left="709" w:hanging="425"/>
      </w:pPr>
      <w:r>
        <w:t>3</w:t>
      </w:r>
      <w:r w:rsidRPr="00AB5FED">
        <w:t>.</w:t>
      </w:r>
      <w:r w:rsidRPr="00AB5FED">
        <w:tab/>
      </w:r>
      <w:r>
        <w:t>The transmission control</w:t>
      </w:r>
      <w:r w:rsidRPr="00AB5FED">
        <w:t xml:space="preserve"> par</w:t>
      </w:r>
      <w:r>
        <w:t>ticipants may notify the MCVideo users about the transmission idle i.e., silent period.</w:t>
      </w:r>
    </w:p>
    <w:p w14:paraId="2C6628A7" w14:textId="488C6D27" w:rsidR="007A1471" w:rsidRPr="00606D61" w:rsidRDefault="00B94542" w:rsidP="00606D61">
      <w:pPr>
        <w:pStyle w:val="NO"/>
      </w:pPr>
      <w:r w:rsidRPr="00AB5FED">
        <w:t>NOTE:</w:t>
      </w:r>
      <w:r w:rsidRPr="00AB5FED">
        <w:tab/>
      </w:r>
      <w:r>
        <w:t>The transmission idle may be sent multiple times during the MCVideo session</w:t>
      </w:r>
      <w:r w:rsidRPr="00AB5FED">
        <w:t xml:space="preserve">. </w:t>
      </w:r>
    </w:p>
    <w:p w14:paraId="66325313" w14:textId="77777777" w:rsidR="00B93EF2" w:rsidRPr="0004537F" w:rsidRDefault="0011731D" w:rsidP="00B93EF2">
      <w:pPr>
        <w:pStyle w:val="Heading3"/>
        <w:rPr>
          <w:lang w:val="en-IN" w:eastAsia="zh-CN"/>
        </w:rPr>
      </w:pPr>
      <w:bookmarkStart w:id="966" w:name="_Toc454349310"/>
      <w:bookmarkStart w:id="967" w:name="_Toc154698477"/>
      <w:r>
        <w:rPr>
          <w:lang w:val="en-IN" w:eastAsia="zh-CN"/>
        </w:rPr>
        <w:t>7.7</w:t>
      </w:r>
      <w:r w:rsidR="00B93EF2">
        <w:rPr>
          <w:lang w:val="en-IN" w:eastAsia="zh-CN"/>
        </w:rPr>
        <w:t>.2</w:t>
      </w:r>
      <w:r w:rsidR="00B93EF2" w:rsidRPr="0004537F">
        <w:rPr>
          <w:lang w:val="en-IN"/>
        </w:rPr>
        <w:tab/>
        <w:t>Off-network transmission control</w:t>
      </w:r>
      <w:bookmarkEnd w:id="967"/>
    </w:p>
    <w:p w14:paraId="33A9F9E3" w14:textId="77777777" w:rsidR="00B93EF2" w:rsidRDefault="0011731D" w:rsidP="00B93EF2">
      <w:pPr>
        <w:pStyle w:val="Heading4"/>
        <w:rPr>
          <w:lang w:val="en-IN"/>
        </w:rPr>
      </w:pPr>
      <w:bookmarkStart w:id="968" w:name="_Toc154698478"/>
      <w:r>
        <w:rPr>
          <w:lang w:val="en-IN" w:eastAsia="zh-CN"/>
        </w:rPr>
        <w:t>7.7</w:t>
      </w:r>
      <w:r w:rsidR="00B93EF2">
        <w:rPr>
          <w:lang w:val="en-IN" w:eastAsia="zh-CN"/>
        </w:rPr>
        <w:t>.2</w:t>
      </w:r>
      <w:r w:rsidR="00B93EF2" w:rsidRPr="0004537F">
        <w:rPr>
          <w:lang w:val="en-IN"/>
        </w:rPr>
        <w:t>.1</w:t>
      </w:r>
      <w:r w:rsidR="00B93EF2" w:rsidRPr="0004537F">
        <w:rPr>
          <w:lang w:val="en-IN"/>
        </w:rPr>
        <w:tab/>
        <w:t>General</w:t>
      </w:r>
      <w:bookmarkEnd w:id="968"/>
    </w:p>
    <w:p w14:paraId="1AE44838" w14:textId="77777777" w:rsidR="007A518C" w:rsidRDefault="00C93295" w:rsidP="007A518C">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007A518C" w:rsidRPr="007A518C">
        <w:t xml:space="preserve"> </w:t>
      </w:r>
    </w:p>
    <w:p w14:paraId="42B33C26" w14:textId="77777777" w:rsidR="00C93295" w:rsidRDefault="007A518C" w:rsidP="00C93295">
      <w:r>
        <w:rPr>
          <w:lang w:eastAsia="zh-CN"/>
        </w:rPr>
        <w:t xml:space="preserve">Off-network </w:t>
      </w:r>
      <w:r>
        <w:t>transmission control is based on ProSe capabilities as described in clause 7.18.</w:t>
      </w:r>
    </w:p>
    <w:p w14:paraId="7117534C" w14:textId="77777777" w:rsidR="00734A1F" w:rsidRPr="00E010FD" w:rsidRDefault="00734A1F" w:rsidP="00734A1F">
      <w:r w:rsidRPr="00E010FD">
        <w:t>Transmission control in off-network can be performed in two ways:</w:t>
      </w:r>
    </w:p>
    <w:p w14:paraId="26E36E1E" w14:textId="77777777" w:rsidR="00734A1F" w:rsidRPr="00E010FD" w:rsidRDefault="00734A1F" w:rsidP="00734A1F">
      <w:pPr>
        <w:pStyle w:val="B1"/>
      </w:pPr>
      <w:r w:rsidRPr="00E010FD">
        <w:t>-</w:t>
      </w:r>
      <w:r w:rsidRPr="00E010FD">
        <w:tab/>
        <w:t>Single arbitrator: transmission participants rely on a single participant designated as transmission arbitrator for the arbitraton of transmission requests.</w:t>
      </w:r>
    </w:p>
    <w:p w14:paraId="7E0430C3" w14:textId="77777777" w:rsidR="00734A1F" w:rsidRPr="00E010FD" w:rsidRDefault="00734A1F" w:rsidP="00734A1F">
      <w:pPr>
        <w:pStyle w:val="B1"/>
      </w:pPr>
      <w:r w:rsidRPr="00E010FD">
        <w:t>-</w:t>
      </w:r>
      <w:r w:rsidRPr="00E010FD">
        <w:tab/>
        <w:t>Self arbitration: each transmsission participant arbitrates its own transmission based on its view of the topology.</w:t>
      </w:r>
    </w:p>
    <w:p w14:paraId="01CFAE11" w14:textId="77777777" w:rsidR="00734A1F" w:rsidRPr="00E010FD" w:rsidRDefault="00734A1F" w:rsidP="00734A1F">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17557428" w14:textId="77777777" w:rsidR="00734A1F" w:rsidRPr="00E010FD" w:rsidRDefault="00734A1F" w:rsidP="00734A1F">
      <w:r w:rsidRPr="00E010FD">
        <w:t xml:space="preserve">In the single arbitrator approach, one MCVideo client assumes the responsibility for arbitration of transmission requests for all group members within range. All requests for transmission are directed to the arbitrator, and the arbitrator checks </w:t>
      </w:r>
      <w:r w:rsidRPr="00E010FD">
        <w:lastRenderedPageBreak/>
        <w:t>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4455DBEE" w14:textId="77777777" w:rsidR="00734A1F" w:rsidRPr="00E010FD" w:rsidRDefault="00734A1F" w:rsidP="00734A1F">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2CE30930" w14:textId="77777777" w:rsidR="00734A1F" w:rsidRDefault="00734A1F" w:rsidP="00734A1F">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1CE4341B" w14:textId="77777777" w:rsidR="00734A1F" w:rsidRPr="004C45B2" w:rsidRDefault="00734A1F" w:rsidP="00734A1F">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79AFB617" w14:textId="77777777" w:rsidR="00734A1F" w:rsidRPr="00C93295" w:rsidRDefault="00734A1F" w:rsidP="00C93295">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64E978BB" w14:textId="77777777" w:rsidR="00B93EF2" w:rsidRPr="0004537F" w:rsidRDefault="0011731D" w:rsidP="00B93EF2">
      <w:pPr>
        <w:pStyle w:val="Heading4"/>
        <w:rPr>
          <w:lang w:val="en-IN" w:eastAsia="zh-CN"/>
        </w:rPr>
      </w:pPr>
      <w:bookmarkStart w:id="969" w:name="_Toc154698479"/>
      <w:r>
        <w:rPr>
          <w:lang w:val="en-IN" w:eastAsia="zh-CN"/>
        </w:rPr>
        <w:t>7.7</w:t>
      </w:r>
      <w:r w:rsidR="00B93EF2">
        <w:rPr>
          <w:lang w:val="en-IN" w:eastAsia="zh-CN"/>
        </w:rPr>
        <w:t>.2</w:t>
      </w:r>
      <w:r w:rsidR="00B93EF2" w:rsidRPr="0004537F">
        <w:rPr>
          <w:lang w:val="en-IN"/>
        </w:rPr>
        <w:t>.2</w:t>
      </w:r>
      <w:r w:rsidR="00B93EF2" w:rsidRPr="0004537F">
        <w:rPr>
          <w:lang w:val="en-IN"/>
        </w:rPr>
        <w:tab/>
        <w:t>Information flows for o</w:t>
      </w:r>
      <w:r w:rsidR="00B93EF2" w:rsidRPr="0004537F">
        <w:rPr>
          <w:lang w:val="en-IN" w:eastAsia="zh-CN"/>
        </w:rPr>
        <w:t>ff-network transmission control</w:t>
      </w:r>
      <w:bookmarkEnd w:id="969"/>
    </w:p>
    <w:p w14:paraId="6BC978D2" w14:textId="77777777" w:rsidR="00B93EF2" w:rsidRPr="0004537F" w:rsidRDefault="0011731D" w:rsidP="00B93EF2">
      <w:pPr>
        <w:pStyle w:val="Heading5"/>
        <w:rPr>
          <w:lang w:val="en-IN"/>
        </w:rPr>
      </w:pPr>
      <w:bookmarkStart w:id="970" w:name="_Toc154698480"/>
      <w:bookmarkEnd w:id="966"/>
      <w:r>
        <w:rPr>
          <w:lang w:val="en-IN"/>
        </w:rPr>
        <w:t>7.7</w:t>
      </w:r>
      <w:r w:rsidR="00B93EF2">
        <w:rPr>
          <w:lang w:val="en-IN"/>
        </w:rPr>
        <w:t>.2</w:t>
      </w:r>
      <w:r w:rsidR="00B93EF2" w:rsidRPr="0004537F">
        <w:rPr>
          <w:lang w:val="en-IN"/>
        </w:rPr>
        <w:t>.2.1</w:t>
      </w:r>
      <w:r w:rsidR="00B93EF2" w:rsidRPr="0004537F">
        <w:rPr>
          <w:lang w:val="en-IN"/>
        </w:rPr>
        <w:tab/>
        <w:t>Transmission request</w:t>
      </w:r>
      <w:bookmarkEnd w:id="970"/>
    </w:p>
    <w:p w14:paraId="2B2CF6CB" w14:textId="77777777" w:rsidR="00B93EF2" w:rsidRPr="0004537F" w:rsidRDefault="00B93EF2" w:rsidP="00B93EF2">
      <w:r w:rsidRPr="0004537F">
        <w:t>Table </w:t>
      </w:r>
      <w:r w:rsidR="0011731D">
        <w:t>7.7</w:t>
      </w:r>
      <w:r>
        <w:t>.2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77048FCD" w14:textId="77777777" w:rsidR="00B93EF2" w:rsidRPr="0004537F" w:rsidRDefault="00B93EF2" w:rsidP="00B93EF2">
      <w:pPr>
        <w:pStyle w:val="TH"/>
      </w:pPr>
      <w:r w:rsidRPr="0004537F">
        <w:t>Table </w:t>
      </w:r>
      <w:r w:rsidR="0011731D">
        <w:t>7.7</w:t>
      </w:r>
      <w:r>
        <w:t>.2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B93EF2" w:rsidRPr="0004537F" w14:paraId="7D5DF0AC"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050DA54F" w14:textId="77777777" w:rsidR="00B93EF2" w:rsidRPr="0004537F" w:rsidRDefault="00B93EF2" w:rsidP="003E1340">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78B88A9" w14:textId="77777777" w:rsidR="00B93EF2" w:rsidRPr="0004537F" w:rsidRDefault="00B93EF2" w:rsidP="003E1340">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6A7BE" w14:textId="77777777" w:rsidR="00B93EF2" w:rsidRPr="0004537F" w:rsidRDefault="00B93EF2" w:rsidP="003E1340">
            <w:pPr>
              <w:pStyle w:val="TAH"/>
            </w:pPr>
            <w:r w:rsidRPr="0004537F">
              <w:t>Description</w:t>
            </w:r>
          </w:p>
        </w:tc>
      </w:tr>
      <w:tr w:rsidR="00B93EF2" w:rsidRPr="0004537F" w14:paraId="7B4D3DF5"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17E6EFB9" w14:textId="77777777" w:rsidR="00B93EF2" w:rsidRPr="0004537F" w:rsidRDefault="00B93EF2" w:rsidP="003E1340">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873BCA" w14:textId="77777777" w:rsidR="00B93EF2" w:rsidRPr="0004537F" w:rsidRDefault="00B93EF2" w:rsidP="003E1340">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D74F9" w14:textId="77777777" w:rsidR="00B93EF2" w:rsidRPr="0004537F" w:rsidRDefault="00B93EF2" w:rsidP="003E1340">
            <w:pPr>
              <w:pStyle w:val="TAL"/>
            </w:pPr>
            <w:r w:rsidRPr="0004537F">
              <w:t>The identity of the MCVideo user requesting the transmission permission</w:t>
            </w:r>
          </w:p>
        </w:tc>
      </w:tr>
      <w:tr w:rsidR="00B93EF2" w:rsidRPr="0004537F" w14:paraId="4F7A684E"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5D4EE779" w14:textId="77777777" w:rsidR="00B93EF2" w:rsidRPr="0004537F" w:rsidRDefault="00B93EF2" w:rsidP="003E1340">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3712F662" w14:textId="77777777" w:rsidR="00B93EF2" w:rsidRPr="0004537F" w:rsidRDefault="00B93EF2" w:rsidP="003E1340">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2D6E1" w14:textId="77777777" w:rsidR="00B93EF2" w:rsidRPr="0004537F" w:rsidRDefault="00B93EF2" w:rsidP="003E1340">
            <w:pPr>
              <w:pStyle w:val="TAL"/>
            </w:pPr>
            <w:r w:rsidRPr="0004537F">
              <w:t>Priority of the request</w:t>
            </w:r>
          </w:p>
        </w:tc>
      </w:tr>
      <w:tr w:rsidR="00B93EF2" w:rsidRPr="0004537F" w14:paraId="6455C292"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260047D6" w14:textId="77777777" w:rsidR="00B93EF2" w:rsidRPr="0004537F" w:rsidRDefault="00B93EF2" w:rsidP="003E1340">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73D0ABDD" w14:textId="77777777" w:rsidR="00B93EF2" w:rsidRPr="0004537F" w:rsidRDefault="00B93EF2" w:rsidP="003E1340">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E364C" w14:textId="77777777" w:rsidR="00B93EF2" w:rsidRPr="0004537F" w:rsidRDefault="00B93EF2" w:rsidP="003E1340">
            <w:pPr>
              <w:pStyle w:val="TAL"/>
            </w:pPr>
            <w:r w:rsidRPr="0004537F">
              <w:t>Identifies the communication, e.g. by identifying the media flow within a media multiplex, present only if media multiplexing</w:t>
            </w:r>
          </w:p>
        </w:tc>
      </w:tr>
    </w:tbl>
    <w:p w14:paraId="49164763" w14:textId="77777777" w:rsidR="00B93EF2" w:rsidRPr="0004537F" w:rsidRDefault="00B93EF2" w:rsidP="00B93EF2"/>
    <w:p w14:paraId="76BD6D77" w14:textId="77777777" w:rsidR="00B93EF2" w:rsidRPr="0004537F" w:rsidRDefault="0011731D" w:rsidP="00B93EF2">
      <w:pPr>
        <w:pStyle w:val="Heading5"/>
        <w:rPr>
          <w:lang w:val="en-IN"/>
        </w:rPr>
      </w:pPr>
      <w:bookmarkStart w:id="971" w:name="_Toc454349311"/>
      <w:bookmarkStart w:id="972" w:name="_Toc154698481"/>
      <w:r>
        <w:rPr>
          <w:lang w:val="en-IN"/>
        </w:rPr>
        <w:t>7.7</w:t>
      </w:r>
      <w:r w:rsidR="00B93EF2">
        <w:rPr>
          <w:lang w:val="en-IN"/>
        </w:rPr>
        <w:t>.2</w:t>
      </w:r>
      <w:r w:rsidR="00B93EF2" w:rsidRPr="0004537F">
        <w:rPr>
          <w:lang w:val="en-IN"/>
        </w:rPr>
        <w:t>.2.2</w:t>
      </w:r>
      <w:r w:rsidR="00B93EF2" w:rsidRPr="0004537F">
        <w:rPr>
          <w:lang w:val="en-IN"/>
        </w:rPr>
        <w:tab/>
        <w:t>Transmission granted</w:t>
      </w:r>
      <w:bookmarkEnd w:id="971"/>
      <w:bookmarkEnd w:id="972"/>
    </w:p>
    <w:p w14:paraId="5C1D5987" w14:textId="77777777" w:rsidR="00B93EF2" w:rsidRPr="0004537F" w:rsidRDefault="00B93EF2" w:rsidP="00B93EF2">
      <w:r w:rsidRPr="0004537F">
        <w:t>Table </w:t>
      </w:r>
      <w:r w:rsidR="0011731D">
        <w:t>7.7</w:t>
      </w:r>
      <w:r>
        <w:t>.2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6D006E13" w14:textId="77777777" w:rsidR="00B93EF2" w:rsidRPr="0004537F" w:rsidRDefault="00B93EF2" w:rsidP="00B93EF2">
      <w:pPr>
        <w:pStyle w:val="TH"/>
      </w:pPr>
      <w:r w:rsidRPr="0004537F">
        <w:lastRenderedPageBreak/>
        <w:t>Table </w:t>
      </w:r>
      <w:r w:rsidR="0011731D">
        <w:t>7.7</w:t>
      </w:r>
      <w:r>
        <w:t>.2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B93EF2" w:rsidRPr="0004537F" w14:paraId="75409EA6"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448BCD88" w14:textId="77777777" w:rsidR="00B93EF2" w:rsidRPr="0004537F" w:rsidRDefault="00B93EF2" w:rsidP="003E1340">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4258B359" w14:textId="77777777" w:rsidR="00B93EF2" w:rsidRPr="0004537F" w:rsidRDefault="00B93EF2" w:rsidP="003E1340">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281C" w14:textId="77777777" w:rsidR="00B93EF2" w:rsidRPr="0004537F" w:rsidRDefault="00B93EF2" w:rsidP="003E1340">
            <w:pPr>
              <w:pStyle w:val="TAH"/>
            </w:pPr>
            <w:r w:rsidRPr="0004537F">
              <w:t>Description</w:t>
            </w:r>
          </w:p>
        </w:tc>
      </w:tr>
      <w:tr w:rsidR="00B93EF2" w:rsidRPr="0004537F" w14:paraId="4CB1D08B"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4B133666" w14:textId="77777777" w:rsidR="00B93EF2" w:rsidRPr="0004537F" w:rsidRDefault="00B93EF2" w:rsidP="00734A1F">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B1AB6B4" w14:textId="77777777" w:rsidR="00B93EF2" w:rsidRPr="0004537F" w:rsidRDefault="00B93EF2" w:rsidP="003E1340">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FF475" w14:textId="77777777" w:rsidR="00B93EF2" w:rsidRPr="0004537F" w:rsidRDefault="00734A1F" w:rsidP="00734A1F">
            <w:pPr>
              <w:pStyle w:val="TAL"/>
            </w:pPr>
            <w:r>
              <w:t>Identity of the user whose client is acting as t</w:t>
            </w:r>
            <w:r w:rsidR="00B93EF2" w:rsidRPr="0004537F">
              <w:t>ransmission arbitrator</w:t>
            </w:r>
          </w:p>
        </w:tc>
      </w:tr>
      <w:tr w:rsidR="00B93EF2" w:rsidRPr="0004537F" w14:paraId="7E1CD999"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5C9A4C7F" w14:textId="77777777" w:rsidR="00B93EF2" w:rsidRPr="0004537F" w:rsidRDefault="00B93EF2" w:rsidP="00734A1F">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6758279" w14:textId="77777777" w:rsidR="00B93EF2" w:rsidRPr="0004537F" w:rsidRDefault="00B93EF2" w:rsidP="003E1340">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1B29BD" w14:textId="77777777" w:rsidR="00B93EF2" w:rsidRPr="0004537F" w:rsidRDefault="00734A1F" w:rsidP="00734A1F">
            <w:pPr>
              <w:pStyle w:val="TAL"/>
            </w:pPr>
            <w:r>
              <w:t>Identity of the user that has been g</w:t>
            </w:r>
            <w:r w:rsidR="00B93EF2" w:rsidRPr="0004537F">
              <w:t xml:space="preserve">ranted </w:t>
            </w:r>
            <w:r>
              <w:t>transmission permission</w:t>
            </w:r>
          </w:p>
        </w:tc>
      </w:tr>
      <w:tr w:rsidR="00B93EF2" w:rsidRPr="0004537F" w14:paraId="67667EED"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33D4CDA6" w14:textId="77777777" w:rsidR="00B93EF2" w:rsidRPr="0004537F" w:rsidRDefault="00B93EF2" w:rsidP="003E1340">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05E237F1" w14:textId="77777777" w:rsidR="00B93EF2" w:rsidRPr="0004537F" w:rsidRDefault="00B93EF2" w:rsidP="003E1340">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8DBD6" w14:textId="77777777" w:rsidR="00B93EF2" w:rsidRPr="0004537F" w:rsidRDefault="00B93EF2" w:rsidP="003E1340">
            <w:pPr>
              <w:pStyle w:val="TAL"/>
            </w:pPr>
            <w:r w:rsidRPr="0004537F">
              <w:t>The time for which the granted party is allowed to transmit</w:t>
            </w:r>
          </w:p>
        </w:tc>
      </w:tr>
      <w:tr w:rsidR="00B93EF2" w:rsidRPr="0004537F" w14:paraId="5BE120BE"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6220304C" w14:textId="77777777" w:rsidR="00B93EF2" w:rsidRPr="0004537F" w:rsidRDefault="00B93EF2" w:rsidP="003E1340">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07E9CA86" w14:textId="77777777" w:rsidR="00B93EF2" w:rsidRPr="0004537F" w:rsidRDefault="00B93EF2" w:rsidP="003E1340">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B3446" w14:textId="77777777" w:rsidR="00B93EF2" w:rsidRPr="0004537F" w:rsidRDefault="00B93EF2" w:rsidP="003E1340">
            <w:pPr>
              <w:pStyle w:val="TAL"/>
            </w:pPr>
            <w:r w:rsidRPr="0004537F">
              <w:t>Identifies the communication, e.g. by identifying the media flow within a media multiplex, present only if media multiplexing</w:t>
            </w:r>
          </w:p>
        </w:tc>
      </w:tr>
      <w:tr w:rsidR="00B93EF2" w:rsidRPr="0004537F" w14:paraId="1AC4A468"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66B20584" w14:textId="77777777" w:rsidR="00B93EF2" w:rsidRPr="0004537F" w:rsidRDefault="00B93EF2" w:rsidP="003E1340">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568A99C1" w14:textId="77777777" w:rsidR="00B93EF2" w:rsidRPr="0004537F" w:rsidRDefault="00B93EF2" w:rsidP="003E1340">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39642C" w14:textId="77777777" w:rsidR="00B93EF2" w:rsidRPr="0004537F" w:rsidRDefault="00B93EF2" w:rsidP="003E1340">
            <w:pPr>
              <w:pStyle w:val="TAL"/>
            </w:pPr>
            <w:r w:rsidRPr="0004537F">
              <w:t>Subsequent transmission arbitrator's identity</w:t>
            </w:r>
          </w:p>
        </w:tc>
      </w:tr>
      <w:tr w:rsidR="00B93EF2" w:rsidRPr="0004537F" w14:paraId="063A7E64"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04E3FB02" w14:textId="77777777" w:rsidR="00B93EF2" w:rsidRPr="0004537F" w:rsidRDefault="00B93EF2" w:rsidP="003E1340">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39212B4F" w14:textId="77777777" w:rsidR="00B93EF2" w:rsidRPr="0004537F" w:rsidRDefault="00B93EF2" w:rsidP="003E1340">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7364A" w14:textId="77777777" w:rsidR="00B93EF2" w:rsidRPr="0004537F" w:rsidRDefault="00B93EF2" w:rsidP="003E1340">
            <w:pPr>
              <w:pStyle w:val="TAL"/>
            </w:pPr>
            <w:r w:rsidRPr="0004537F">
              <w:t>Indicates if acknowledgement from the transmission participant is required</w:t>
            </w:r>
          </w:p>
        </w:tc>
      </w:tr>
    </w:tbl>
    <w:p w14:paraId="0D0F7D13" w14:textId="77777777" w:rsidR="00B93EF2" w:rsidRPr="0004537F" w:rsidRDefault="00B93EF2" w:rsidP="00B93EF2"/>
    <w:p w14:paraId="263E04F7" w14:textId="77777777" w:rsidR="00B93EF2" w:rsidRPr="0004537F" w:rsidRDefault="0011731D" w:rsidP="00B93EF2">
      <w:pPr>
        <w:pStyle w:val="Heading5"/>
        <w:rPr>
          <w:lang w:val="en-IN"/>
        </w:rPr>
      </w:pPr>
      <w:bookmarkStart w:id="973" w:name="_Toc154698482"/>
      <w:r>
        <w:rPr>
          <w:lang w:val="en-IN"/>
        </w:rPr>
        <w:t>7.7</w:t>
      </w:r>
      <w:r w:rsidR="00B93EF2">
        <w:rPr>
          <w:lang w:val="en-IN"/>
        </w:rPr>
        <w:t>.2</w:t>
      </w:r>
      <w:r w:rsidR="00B93EF2" w:rsidRPr="0004537F">
        <w:rPr>
          <w:lang w:val="en-IN"/>
        </w:rPr>
        <w:t>.2.3</w:t>
      </w:r>
      <w:r w:rsidR="00B93EF2" w:rsidRPr="0004537F">
        <w:rPr>
          <w:lang w:val="en-IN"/>
        </w:rPr>
        <w:tab/>
        <w:t>Transmission release</w:t>
      </w:r>
      <w:bookmarkEnd w:id="973"/>
    </w:p>
    <w:p w14:paraId="34514103" w14:textId="77777777" w:rsidR="00B93EF2" w:rsidRPr="0004537F" w:rsidRDefault="00B93EF2" w:rsidP="00B93EF2">
      <w:r w:rsidRPr="0004537F">
        <w:t>Table </w:t>
      </w:r>
      <w:r w:rsidR="0011731D">
        <w:t>7.7</w:t>
      </w:r>
      <w:r>
        <w:t>.2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2C37DC4B" w14:textId="77777777" w:rsidR="00B93EF2" w:rsidRPr="0004537F" w:rsidRDefault="00B93EF2" w:rsidP="00B93EF2">
      <w:pPr>
        <w:pStyle w:val="TH"/>
      </w:pPr>
      <w:r w:rsidRPr="0004537F">
        <w:t>Table </w:t>
      </w:r>
      <w:r w:rsidR="0011731D">
        <w:t>7.7</w:t>
      </w:r>
      <w:r>
        <w:t>.2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B93EF2" w:rsidRPr="0004537F" w14:paraId="0782CEB8"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760AF8AB" w14:textId="77777777" w:rsidR="00B93EF2" w:rsidRPr="0004537F" w:rsidRDefault="00B93EF2" w:rsidP="003E1340">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DF2A6A5" w14:textId="77777777" w:rsidR="00B93EF2" w:rsidRPr="0004537F" w:rsidRDefault="00B93EF2" w:rsidP="003E1340">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FB86D" w14:textId="77777777" w:rsidR="00B93EF2" w:rsidRPr="0004537F" w:rsidRDefault="00B93EF2" w:rsidP="003E1340">
            <w:pPr>
              <w:pStyle w:val="TAH"/>
            </w:pPr>
            <w:r w:rsidRPr="0004537F">
              <w:t>Description</w:t>
            </w:r>
          </w:p>
        </w:tc>
      </w:tr>
      <w:tr w:rsidR="00B93EF2" w:rsidRPr="0004537F" w14:paraId="25E5A517"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40412743" w14:textId="77777777" w:rsidR="00B93EF2" w:rsidRPr="0004537F" w:rsidRDefault="00B93EF2" w:rsidP="003E1340">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E8C0015" w14:textId="77777777" w:rsidR="00B93EF2" w:rsidRPr="0004537F" w:rsidRDefault="00B93EF2" w:rsidP="003E1340">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BF367" w14:textId="77777777" w:rsidR="00B93EF2" w:rsidRPr="0004537F" w:rsidRDefault="00734A1F" w:rsidP="00734A1F">
            <w:pPr>
              <w:pStyle w:val="TAL"/>
            </w:pPr>
            <w:r>
              <w:t>Identity of user releasing t</w:t>
            </w:r>
            <w:r w:rsidR="00B93EF2" w:rsidRPr="0004537F">
              <w:t>ransmission</w:t>
            </w:r>
          </w:p>
        </w:tc>
      </w:tr>
      <w:tr w:rsidR="00B93EF2" w:rsidRPr="0004537F" w14:paraId="7CFFD35C"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75FB21C5" w14:textId="77777777" w:rsidR="00B93EF2" w:rsidRPr="0004537F" w:rsidRDefault="00B93EF2" w:rsidP="003E1340">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3E4B682B" w14:textId="77777777" w:rsidR="00B93EF2" w:rsidRPr="0004537F" w:rsidRDefault="00B93EF2" w:rsidP="003E1340">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81F25" w14:textId="77777777" w:rsidR="00B93EF2" w:rsidRPr="0004537F" w:rsidRDefault="00B93EF2" w:rsidP="003E1340">
            <w:pPr>
              <w:pStyle w:val="TAL"/>
            </w:pPr>
            <w:r w:rsidRPr="0004537F">
              <w:t>Identifies the communication, e.g. by identifying the media flow within a media multiplex, present only if media multiplexing</w:t>
            </w:r>
          </w:p>
        </w:tc>
      </w:tr>
    </w:tbl>
    <w:p w14:paraId="7D5C799D" w14:textId="77777777" w:rsidR="00B93EF2" w:rsidRPr="0004537F" w:rsidRDefault="00B93EF2" w:rsidP="00B93EF2"/>
    <w:p w14:paraId="5FB26C5A" w14:textId="77777777" w:rsidR="00B93EF2" w:rsidRPr="0004537F" w:rsidRDefault="0011731D" w:rsidP="00B93EF2">
      <w:pPr>
        <w:pStyle w:val="Heading5"/>
        <w:rPr>
          <w:lang w:val="en-IN"/>
        </w:rPr>
      </w:pPr>
      <w:bookmarkStart w:id="974" w:name="_Toc454349312"/>
      <w:bookmarkStart w:id="975" w:name="_Toc154698483"/>
      <w:r>
        <w:rPr>
          <w:lang w:val="en-IN"/>
        </w:rPr>
        <w:t>7.7</w:t>
      </w:r>
      <w:r w:rsidR="00B93EF2">
        <w:rPr>
          <w:lang w:val="en-IN"/>
        </w:rPr>
        <w:t>.2</w:t>
      </w:r>
      <w:r w:rsidR="00B93EF2" w:rsidRPr="0004537F">
        <w:rPr>
          <w:lang w:val="en-IN"/>
        </w:rPr>
        <w:t>.2.4</w:t>
      </w:r>
      <w:r w:rsidR="00B93EF2" w:rsidRPr="0004537F">
        <w:rPr>
          <w:lang w:val="en-IN"/>
        </w:rPr>
        <w:tab/>
        <w:t>Transmission rejected</w:t>
      </w:r>
      <w:bookmarkEnd w:id="974"/>
      <w:bookmarkEnd w:id="975"/>
    </w:p>
    <w:p w14:paraId="5AF39D53" w14:textId="77777777" w:rsidR="00B93EF2" w:rsidRPr="0004537F" w:rsidRDefault="00B93EF2" w:rsidP="00B93EF2">
      <w:r w:rsidRPr="0004537F">
        <w:t>Table </w:t>
      </w:r>
      <w:r w:rsidR="0011731D">
        <w:t>7.7</w:t>
      </w:r>
      <w:r>
        <w:t>.2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4EE750D1" w14:textId="77777777" w:rsidR="00B93EF2" w:rsidRPr="0004537F" w:rsidRDefault="00B93EF2" w:rsidP="00B93EF2">
      <w:pPr>
        <w:pStyle w:val="TH"/>
      </w:pPr>
      <w:r w:rsidRPr="0004537F">
        <w:t>Table </w:t>
      </w:r>
      <w:r w:rsidR="0011731D">
        <w:t>7.7</w:t>
      </w:r>
      <w:r>
        <w:t>.2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Change w:id="976">
          <w:tblGrid>
            <w:gridCol w:w="2880"/>
            <w:gridCol w:w="1440"/>
            <w:gridCol w:w="4320"/>
          </w:tblGrid>
        </w:tblGridChange>
      </w:tblGrid>
      <w:tr w:rsidR="00B93EF2" w:rsidRPr="0004537F" w14:paraId="0C1ADC71"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1B144FB3" w14:textId="77777777" w:rsidR="00B93EF2" w:rsidRPr="0004537F" w:rsidRDefault="00B93EF2" w:rsidP="003E1340">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5423D79" w14:textId="77777777" w:rsidR="00B93EF2" w:rsidRPr="0004537F" w:rsidRDefault="00B93EF2" w:rsidP="003E1340">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D34AF" w14:textId="77777777" w:rsidR="00B93EF2" w:rsidRPr="0004537F" w:rsidRDefault="00B93EF2" w:rsidP="003E1340">
            <w:pPr>
              <w:pStyle w:val="TAH"/>
            </w:pPr>
            <w:r w:rsidRPr="0004537F">
              <w:t>Description</w:t>
            </w:r>
          </w:p>
        </w:tc>
      </w:tr>
      <w:tr w:rsidR="00B93EF2" w:rsidRPr="0004537F" w14:paraId="1BF7F546" w14:textId="77777777" w:rsidTr="003E1340">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7D879DBC" w14:textId="77777777" w:rsidR="00B93EF2" w:rsidRPr="0004537F" w:rsidRDefault="00B93EF2" w:rsidP="00734A1F">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6BB2876" w14:textId="77777777" w:rsidR="00B93EF2" w:rsidRPr="0004537F" w:rsidRDefault="00B93EF2" w:rsidP="003E1340">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C17BF" w14:textId="77777777" w:rsidR="00B93EF2" w:rsidRPr="0004537F" w:rsidRDefault="00734A1F" w:rsidP="00734A1F">
            <w:pPr>
              <w:pStyle w:val="TAL"/>
            </w:pPr>
            <w:r w:rsidRPr="00505FA9">
              <w:t xml:space="preserve">Identity of the user whose client is acting as </w:t>
            </w:r>
            <w:r>
              <w:t>t</w:t>
            </w:r>
            <w:r w:rsidR="00B93EF2" w:rsidRPr="0004537F">
              <w:t>ransmission arbitrator</w:t>
            </w:r>
          </w:p>
        </w:tc>
      </w:tr>
      <w:tr w:rsidR="00B93EF2" w:rsidRPr="0004537F" w14:paraId="2B5EE9C7" w14:textId="77777777" w:rsidTr="003E1340">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12892DB6" w14:textId="77777777" w:rsidR="00B93EF2" w:rsidRPr="0004537F" w:rsidRDefault="00B93EF2" w:rsidP="003E1340">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33AB6A32" w14:textId="77777777" w:rsidR="00B93EF2" w:rsidRPr="0004537F" w:rsidRDefault="00B93EF2" w:rsidP="003E1340">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5DA27" w14:textId="77777777" w:rsidR="00B93EF2" w:rsidRPr="0004537F" w:rsidRDefault="00734A1F" w:rsidP="00734A1F">
            <w:pPr>
              <w:pStyle w:val="TAL"/>
            </w:pPr>
            <w:r>
              <w:t>Identity of user whose transmission request has been r</w:t>
            </w:r>
            <w:r w:rsidR="00B93EF2" w:rsidRPr="0004537F">
              <w:t>ejected</w:t>
            </w:r>
          </w:p>
        </w:tc>
      </w:tr>
      <w:tr w:rsidR="00B93EF2" w:rsidRPr="0004537F" w14:paraId="662FC97C" w14:textId="77777777" w:rsidTr="003E1340">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733B4870" w14:textId="77777777" w:rsidR="00B93EF2" w:rsidRPr="0004537F" w:rsidRDefault="00B93EF2" w:rsidP="003E1340">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456E606" w14:textId="77777777" w:rsidR="00B93EF2" w:rsidRPr="0004537F" w:rsidRDefault="00B93EF2" w:rsidP="003E1340">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5F67" w14:textId="77777777" w:rsidR="00B93EF2" w:rsidRPr="0004537F" w:rsidRDefault="00B93EF2" w:rsidP="003E1340">
            <w:pPr>
              <w:pStyle w:val="TAL"/>
            </w:pPr>
            <w:r w:rsidRPr="0004537F">
              <w:t>Identifies the communication, e.g. by identifying the media flow within a media multiplex, present only if media multiplexing</w:t>
            </w:r>
          </w:p>
        </w:tc>
      </w:tr>
      <w:tr w:rsidR="00B93EF2" w:rsidRPr="0004537F" w14:paraId="2C897DEE"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5251766F" w14:textId="77777777" w:rsidR="00B93EF2" w:rsidRPr="0004537F" w:rsidRDefault="00B93EF2" w:rsidP="003E1340">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1A3958BE" w14:textId="77777777" w:rsidR="00B93EF2" w:rsidRPr="0004537F" w:rsidRDefault="00B93EF2" w:rsidP="003E1340">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E3164" w14:textId="77777777" w:rsidR="00B93EF2" w:rsidRPr="0004537F" w:rsidRDefault="00B93EF2" w:rsidP="003E1340">
            <w:pPr>
              <w:pStyle w:val="TAL"/>
            </w:pPr>
            <w:r w:rsidRPr="0004537F">
              <w:t>Indicates the cause for transmission rejection</w:t>
            </w:r>
          </w:p>
        </w:tc>
      </w:tr>
      <w:tr w:rsidR="00B93EF2" w:rsidRPr="0004537F" w14:paraId="01F6B36B"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31B0DA92" w14:textId="77777777" w:rsidR="00B93EF2" w:rsidRPr="0004537F" w:rsidRDefault="00B93EF2" w:rsidP="003E1340">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8BDD4F9" w14:textId="77777777" w:rsidR="00B93EF2" w:rsidRPr="0004537F" w:rsidRDefault="00B93EF2" w:rsidP="003E1340">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A04EAA" w14:textId="77777777" w:rsidR="00B93EF2" w:rsidRPr="0004537F" w:rsidRDefault="00B93EF2" w:rsidP="003E1340">
            <w:pPr>
              <w:pStyle w:val="TAL"/>
            </w:pPr>
            <w:r w:rsidRPr="0004537F">
              <w:t>Indicates if acknowledgement from the transmission participant is required</w:t>
            </w:r>
          </w:p>
        </w:tc>
      </w:tr>
    </w:tbl>
    <w:p w14:paraId="704DB34F" w14:textId="77777777" w:rsidR="00B93EF2" w:rsidRPr="0004537F" w:rsidRDefault="00B93EF2" w:rsidP="00B93EF2"/>
    <w:p w14:paraId="6FE4DAAE" w14:textId="77777777" w:rsidR="00B93EF2" w:rsidRPr="0004537F" w:rsidRDefault="0011731D" w:rsidP="00B93EF2">
      <w:pPr>
        <w:pStyle w:val="Heading5"/>
        <w:rPr>
          <w:lang w:val="en-IN"/>
        </w:rPr>
      </w:pPr>
      <w:bookmarkStart w:id="977" w:name="_Toc154698484"/>
      <w:r>
        <w:rPr>
          <w:lang w:val="en-IN"/>
        </w:rPr>
        <w:t>7.7</w:t>
      </w:r>
      <w:r w:rsidR="00B93EF2">
        <w:rPr>
          <w:lang w:val="en-IN"/>
        </w:rPr>
        <w:t>.2</w:t>
      </w:r>
      <w:r w:rsidR="00B93EF2" w:rsidRPr="0004537F">
        <w:rPr>
          <w:lang w:val="en-IN"/>
        </w:rPr>
        <w:t>.2.5</w:t>
      </w:r>
      <w:r w:rsidR="00B93EF2" w:rsidRPr="0004537F">
        <w:rPr>
          <w:lang w:val="en-IN"/>
        </w:rPr>
        <w:tab/>
        <w:t>Transmission revoked</w:t>
      </w:r>
      <w:bookmarkEnd w:id="977"/>
    </w:p>
    <w:p w14:paraId="39A6353B" w14:textId="77777777" w:rsidR="00B93EF2" w:rsidRPr="0004537F" w:rsidRDefault="00B93EF2" w:rsidP="00B93EF2">
      <w:r w:rsidRPr="0004537F">
        <w:t>Table </w:t>
      </w:r>
      <w:r w:rsidR="0011731D">
        <w:t>7.7</w:t>
      </w:r>
      <w:r>
        <w:t>.2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3854E131" w14:textId="77777777" w:rsidR="00B93EF2" w:rsidRPr="0004537F" w:rsidRDefault="00B93EF2" w:rsidP="00B93EF2">
      <w:pPr>
        <w:pStyle w:val="TH"/>
      </w:pPr>
      <w:r w:rsidRPr="0004537F">
        <w:lastRenderedPageBreak/>
        <w:t>Table </w:t>
      </w:r>
      <w:r w:rsidR="0011731D">
        <w:t>7.7</w:t>
      </w:r>
      <w:r>
        <w:t>.2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B93EF2" w:rsidRPr="0004537F" w14:paraId="5FA873B7"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2B4FD697" w14:textId="77777777" w:rsidR="00B93EF2" w:rsidRPr="0004537F" w:rsidRDefault="00B93EF2" w:rsidP="003E1340">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30E824C4" w14:textId="77777777" w:rsidR="00B93EF2" w:rsidRPr="0004537F" w:rsidRDefault="00B93EF2" w:rsidP="003E1340">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738BC" w14:textId="77777777" w:rsidR="00B93EF2" w:rsidRPr="0004537F" w:rsidRDefault="00B93EF2" w:rsidP="003E1340">
            <w:pPr>
              <w:pStyle w:val="TAH"/>
            </w:pPr>
            <w:r w:rsidRPr="0004537F">
              <w:t>Description</w:t>
            </w:r>
          </w:p>
        </w:tc>
      </w:tr>
      <w:tr w:rsidR="00B93EF2" w:rsidRPr="0004537F" w14:paraId="097B888C"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5C6C1124" w14:textId="77777777" w:rsidR="00B93EF2" w:rsidRPr="0004537F" w:rsidRDefault="00B93EF2" w:rsidP="00734A1F">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8DA6DDE" w14:textId="77777777" w:rsidR="00B93EF2" w:rsidRPr="0004537F" w:rsidRDefault="00B93EF2" w:rsidP="003E1340">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5A4AF" w14:textId="77777777" w:rsidR="00B93EF2" w:rsidRPr="0004537F" w:rsidRDefault="00734A1F" w:rsidP="00734A1F">
            <w:pPr>
              <w:pStyle w:val="TAL"/>
            </w:pPr>
            <w:r w:rsidRPr="00505FA9">
              <w:t xml:space="preserve">Identity of the </w:t>
            </w:r>
            <w:r>
              <w:t>user whose client is acting as t</w:t>
            </w:r>
            <w:r w:rsidR="00B93EF2" w:rsidRPr="0004537F">
              <w:t>ransmission arbitrator</w:t>
            </w:r>
          </w:p>
        </w:tc>
      </w:tr>
      <w:tr w:rsidR="00B93EF2" w:rsidRPr="0004537F" w14:paraId="06090637"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63321476" w14:textId="77777777" w:rsidR="00B93EF2" w:rsidRPr="0004537F" w:rsidRDefault="00B93EF2" w:rsidP="00734A1F">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1347D626" w14:textId="77777777" w:rsidR="00B93EF2" w:rsidRPr="0004537F" w:rsidRDefault="00B93EF2" w:rsidP="003E1340">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F3D21" w14:textId="77777777" w:rsidR="00B93EF2" w:rsidRPr="0004537F" w:rsidRDefault="00734A1F" w:rsidP="00734A1F">
            <w:pPr>
              <w:pStyle w:val="TAL"/>
            </w:pPr>
            <w:r>
              <w:t>Identity of user whose transmission permission has been r</w:t>
            </w:r>
            <w:r w:rsidR="00B93EF2" w:rsidRPr="0004537F">
              <w:t>evoked</w:t>
            </w:r>
          </w:p>
        </w:tc>
      </w:tr>
      <w:tr w:rsidR="00B93EF2" w:rsidRPr="0004537F" w14:paraId="0E68A963"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23401CB0" w14:textId="77777777" w:rsidR="00B93EF2" w:rsidRPr="0004537F" w:rsidRDefault="00B93EF2" w:rsidP="003E1340">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D9941F5" w14:textId="77777777" w:rsidR="00B93EF2" w:rsidRPr="0004537F" w:rsidRDefault="00B93EF2" w:rsidP="003E1340">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452C9" w14:textId="77777777" w:rsidR="00B93EF2" w:rsidRPr="0004537F" w:rsidRDefault="00B93EF2" w:rsidP="003E1340">
            <w:pPr>
              <w:pStyle w:val="TAL"/>
            </w:pPr>
            <w:r w:rsidRPr="0004537F">
              <w:t>Identifies the communication, e.g. by identifying the media flow within a media multiplex, present only if media multiplexing</w:t>
            </w:r>
          </w:p>
        </w:tc>
      </w:tr>
      <w:tr w:rsidR="00B93EF2" w:rsidRPr="0004537F" w14:paraId="2623DEDA"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6036EF90" w14:textId="77777777" w:rsidR="00B93EF2" w:rsidRPr="0004537F" w:rsidRDefault="00B93EF2" w:rsidP="003E1340">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369154C9" w14:textId="77777777" w:rsidR="00B93EF2" w:rsidRPr="0004537F" w:rsidRDefault="00B93EF2" w:rsidP="003E1340">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E64F6" w14:textId="77777777" w:rsidR="00B93EF2" w:rsidRPr="0004537F" w:rsidRDefault="00B93EF2" w:rsidP="003E1340">
            <w:pPr>
              <w:pStyle w:val="TAL"/>
            </w:pPr>
            <w:r w:rsidRPr="0004537F">
              <w:t>Indicates if acknowledgement from the transmission participant is required</w:t>
            </w:r>
          </w:p>
        </w:tc>
      </w:tr>
    </w:tbl>
    <w:p w14:paraId="49290E7D" w14:textId="77777777" w:rsidR="00B93EF2" w:rsidRPr="0004537F" w:rsidRDefault="00B93EF2" w:rsidP="00B93EF2"/>
    <w:p w14:paraId="471DA6B7" w14:textId="77777777" w:rsidR="00B93EF2" w:rsidRPr="0004537F" w:rsidRDefault="0011731D" w:rsidP="00B93EF2">
      <w:pPr>
        <w:pStyle w:val="Heading5"/>
        <w:rPr>
          <w:lang w:val="en-IN"/>
        </w:rPr>
      </w:pPr>
      <w:bookmarkStart w:id="978" w:name="_Toc454349318"/>
      <w:bookmarkStart w:id="979" w:name="_Toc154698485"/>
      <w:r>
        <w:rPr>
          <w:lang w:val="en-IN"/>
        </w:rPr>
        <w:t>7.7</w:t>
      </w:r>
      <w:r w:rsidR="00B93EF2">
        <w:rPr>
          <w:lang w:val="en-IN"/>
        </w:rPr>
        <w:t>.2</w:t>
      </w:r>
      <w:r w:rsidR="00B93EF2" w:rsidRPr="0004537F">
        <w:rPr>
          <w:lang w:val="en-IN"/>
        </w:rPr>
        <w:t>.2.6</w:t>
      </w:r>
      <w:r w:rsidR="00B93EF2" w:rsidRPr="0004537F">
        <w:rPr>
          <w:lang w:val="en-IN"/>
        </w:rPr>
        <w:tab/>
        <w:t>Transmission arbitration taken</w:t>
      </w:r>
      <w:bookmarkEnd w:id="978"/>
      <w:bookmarkEnd w:id="979"/>
    </w:p>
    <w:p w14:paraId="57919FC8" w14:textId="77777777" w:rsidR="00B93EF2" w:rsidRPr="0004537F" w:rsidRDefault="00B93EF2" w:rsidP="00B93EF2">
      <w:r w:rsidRPr="0004537F">
        <w:t>Table </w:t>
      </w:r>
      <w:r w:rsidR="0011731D">
        <w:t>7.7</w:t>
      </w:r>
      <w:r>
        <w:t>.2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08ABABAE" w14:textId="77777777" w:rsidR="00B93EF2" w:rsidRPr="0004537F" w:rsidRDefault="00B93EF2" w:rsidP="00B93EF2">
      <w:pPr>
        <w:pStyle w:val="TH"/>
      </w:pPr>
      <w:r w:rsidRPr="0004537F">
        <w:t>Table </w:t>
      </w:r>
      <w:r w:rsidR="0011731D">
        <w:t>7.7</w:t>
      </w:r>
      <w:r>
        <w:t>.2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B93EF2" w:rsidRPr="0004537F" w14:paraId="3EE8799B"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3CE5D487" w14:textId="77777777" w:rsidR="00B93EF2" w:rsidRPr="0004537F" w:rsidRDefault="00B93EF2" w:rsidP="003E1340">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58172039" w14:textId="77777777" w:rsidR="00B93EF2" w:rsidRPr="0004537F" w:rsidRDefault="00B93EF2" w:rsidP="003E1340">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C1B1A" w14:textId="77777777" w:rsidR="00B93EF2" w:rsidRPr="0004537F" w:rsidRDefault="00B93EF2" w:rsidP="003E1340">
            <w:pPr>
              <w:pStyle w:val="TAH"/>
            </w:pPr>
            <w:r w:rsidRPr="0004537F">
              <w:t>Description</w:t>
            </w:r>
          </w:p>
        </w:tc>
      </w:tr>
      <w:tr w:rsidR="00B93EF2" w:rsidRPr="0004537F" w14:paraId="2DAA8553"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778DFBE2" w14:textId="77777777" w:rsidR="00B93EF2" w:rsidRPr="0004537F" w:rsidRDefault="00B93EF2" w:rsidP="003E1340">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D04FF5F" w14:textId="77777777" w:rsidR="00B93EF2" w:rsidRPr="0004537F" w:rsidRDefault="00B93EF2" w:rsidP="003E1340">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59323" w14:textId="77777777" w:rsidR="00B93EF2" w:rsidRPr="0004537F" w:rsidRDefault="00B93EF2" w:rsidP="003E1340">
            <w:pPr>
              <w:pStyle w:val="TAL"/>
            </w:pPr>
            <w:r w:rsidRPr="0004537F">
              <w:t>Identity of the MCVideo user taking responsibility of transmission arbitration</w:t>
            </w:r>
          </w:p>
        </w:tc>
      </w:tr>
      <w:tr w:rsidR="00B93EF2" w:rsidRPr="0004537F" w14:paraId="08F9720C"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01C9924E" w14:textId="77777777" w:rsidR="00B93EF2" w:rsidRPr="0004537F" w:rsidRDefault="00B93EF2" w:rsidP="003E1340">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CFE62F3" w14:textId="77777777" w:rsidR="00B93EF2" w:rsidRPr="0004537F" w:rsidRDefault="00B93EF2" w:rsidP="003E1340">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26C8FD" w14:textId="77777777" w:rsidR="00B93EF2" w:rsidRPr="0004537F" w:rsidRDefault="00B93EF2" w:rsidP="003E1340">
            <w:pPr>
              <w:pStyle w:val="TAL"/>
            </w:pPr>
            <w:r w:rsidRPr="0004537F">
              <w:t>Identifies the communication, e.g. by identifying the media flow within a media multiplex, present only if media multiplexing</w:t>
            </w:r>
          </w:p>
        </w:tc>
      </w:tr>
      <w:tr w:rsidR="00B93EF2" w:rsidRPr="0004537F" w14:paraId="53163171"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6498EB8E" w14:textId="77777777" w:rsidR="00B93EF2" w:rsidRPr="0004537F" w:rsidRDefault="00B93EF2" w:rsidP="003E1340">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5991A570" w14:textId="77777777" w:rsidR="00B93EF2" w:rsidRPr="0004537F" w:rsidRDefault="00B93EF2" w:rsidP="003E1340">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4A762" w14:textId="77777777" w:rsidR="00B93EF2" w:rsidRPr="0004537F" w:rsidRDefault="00B93EF2" w:rsidP="003E1340">
            <w:pPr>
              <w:pStyle w:val="TAL"/>
            </w:pPr>
            <w:r w:rsidRPr="0004537F">
              <w:t>Indicates whether receiving parties are allowed to request the transmission or not (e.g. broadcast call).</w:t>
            </w:r>
          </w:p>
        </w:tc>
      </w:tr>
      <w:tr w:rsidR="00B93EF2" w:rsidRPr="0004537F" w14:paraId="3A0CEF31"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1573A9E6" w14:textId="77777777" w:rsidR="00B93EF2" w:rsidRPr="0004537F" w:rsidRDefault="00B93EF2" w:rsidP="003E1340">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1499AF9" w14:textId="77777777" w:rsidR="00B93EF2" w:rsidRPr="0004537F" w:rsidRDefault="00B93EF2" w:rsidP="003E1340">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B01B2" w14:textId="77777777" w:rsidR="00B93EF2" w:rsidRPr="0004537F" w:rsidRDefault="00B93EF2" w:rsidP="003E1340">
            <w:pPr>
              <w:pStyle w:val="TAL"/>
            </w:pPr>
            <w:r w:rsidRPr="0004537F">
              <w:t>Indicates if acknowledgement from the transmission participant is required</w:t>
            </w:r>
          </w:p>
        </w:tc>
      </w:tr>
    </w:tbl>
    <w:p w14:paraId="1D41095D" w14:textId="77777777" w:rsidR="00B93EF2" w:rsidRPr="0004537F" w:rsidRDefault="00B93EF2" w:rsidP="00B93EF2"/>
    <w:p w14:paraId="6310F11A" w14:textId="77777777" w:rsidR="00B93EF2" w:rsidRPr="0004537F" w:rsidRDefault="0011731D" w:rsidP="00B93EF2">
      <w:pPr>
        <w:pStyle w:val="Heading5"/>
        <w:rPr>
          <w:lang w:val="en-IN"/>
        </w:rPr>
      </w:pPr>
      <w:bookmarkStart w:id="980" w:name="_Toc454349340"/>
      <w:bookmarkStart w:id="981" w:name="_Toc154698486"/>
      <w:r>
        <w:rPr>
          <w:lang w:val="en-IN"/>
        </w:rPr>
        <w:t>7.7</w:t>
      </w:r>
      <w:r w:rsidR="00B93EF2">
        <w:rPr>
          <w:lang w:val="en-IN"/>
        </w:rPr>
        <w:t>.2</w:t>
      </w:r>
      <w:r w:rsidR="00B93EF2" w:rsidRPr="0004537F">
        <w:rPr>
          <w:lang w:val="en-IN"/>
        </w:rPr>
        <w:t>.2.7</w:t>
      </w:r>
      <w:r w:rsidR="00B93EF2" w:rsidRPr="0004537F">
        <w:rPr>
          <w:lang w:val="en-IN"/>
        </w:rPr>
        <w:tab/>
        <w:t>Transmission arbitration release</w:t>
      </w:r>
      <w:bookmarkEnd w:id="981"/>
    </w:p>
    <w:p w14:paraId="1BFE54C1" w14:textId="77777777" w:rsidR="00B93EF2" w:rsidRPr="0004537F" w:rsidRDefault="00B93EF2" w:rsidP="00B93EF2">
      <w:r w:rsidRPr="0004537F">
        <w:t>Table </w:t>
      </w:r>
      <w:r w:rsidR="0011731D">
        <w:t>7.7</w:t>
      </w:r>
      <w:r>
        <w:t>.2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07062F95" w14:textId="77777777" w:rsidR="00B93EF2" w:rsidRPr="0004537F" w:rsidRDefault="00B93EF2" w:rsidP="00B93EF2">
      <w:pPr>
        <w:pStyle w:val="TH"/>
      </w:pPr>
      <w:r w:rsidRPr="0004537F">
        <w:t>Table </w:t>
      </w:r>
      <w:r w:rsidR="0011731D">
        <w:t>7.7</w:t>
      </w:r>
      <w:r>
        <w:t>.2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B93EF2" w:rsidRPr="0004537F" w14:paraId="5F8FB903"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135C14D7" w14:textId="77777777" w:rsidR="00B93EF2" w:rsidRPr="0004537F" w:rsidRDefault="00B93EF2" w:rsidP="003E1340">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4E9827F0" w14:textId="77777777" w:rsidR="00B93EF2" w:rsidRPr="0004537F" w:rsidRDefault="00B93EF2" w:rsidP="003E1340">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105FE" w14:textId="77777777" w:rsidR="00B93EF2" w:rsidRPr="0004537F" w:rsidRDefault="00B93EF2" w:rsidP="003E1340">
            <w:pPr>
              <w:pStyle w:val="TAH"/>
            </w:pPr>
            <w:r w:rsidRPr="0004537F">
              <w:t>Description</w:t>
            </w:r>
          </w:p>
        </w:tc>
      </w:tr>
      <w:tr w:rsidR="00B93EF2" w:rsidRPr="0004537F" w14:paraId="697D2E0A"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27B99CD4" w14:textId="77777777" w:rsidR="00B93EF2" w:rsidRPr="0004537F" w:rsidRDefault="00B93EF2" w:rsidP="00734A1F">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6C24AB5" w14:textId="77777777" w:rsidR="00B93EF2" w:rsidRPr="0004537F" w:rsidRDefault="00B93EF2" w:rsidP="003E1340">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C57D" w14:textId="77777777" w:rsidR="00B93EF2" w:rsidRPr="0004537F" w:rsidRDefault="00734A1F" w:rsidP="00734A1F">
            <w:pPr>
              <w:pStyle w:val="TAL"/>
            </w:pPr>
            <w:r w:rsidRPr="0047248B">
              <w:t xml:space="preserve">Identity of the user whose client is acting as </w:t>
            </w:r>
            <w:r>
              <w:t>t</w:t>
            </w:r>
            <w:r w:rsidR="00B93EF2" w:rsidRPr="0004537F">
              <w:t>ransmission arbitrator</w:t>
            </w:r>
          </w:p>
        </w:tc>
      </w:tr>
      <w:tr w:rsidR="00734A1F" w:rsidRPr="0004537F" w14:paraId="333BDE54"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025C297A" w14:textId="77777777" w:rsidR="00734A1F" w:rsidRPr="0004537F" w:rsidRDefault="00734A1F" w:rsidP="00734A1F">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24AFD9C1" w14:textId="77777777" w:rsidR="00734A1F" w:rsidRPr="0004537F" w:rsidRDefault="00734A1F" w:rsidP="003E1340">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18FF2" w14:textId="77777777" w:rsidR="00734A1F" w:rsidRPr="0047248B" w:rsidRDefault="00734A1F" w:rsidP="00734A1F">
            <w:pPr>
              <w:pStyle w:val="TAL"/>
            </w:pPr>
            <w:r>
              <w:t>Identity of the user whose client is being d</w:t>
            </w:r>
            <w:r w:rsidRPr="00E010FD">
              <w:t>elegated transmission arbitrator</w:t>
            </w:r>
            <w:r>
              <w:t xml:space="preserve"> function</w:t>
            </w:r>
          </w:p>
        </w:tc>
      </w:tr>
      <w:tr w:rsidR="00B93EF2" w:rsidRPr="0004537F" w14:paraId="42E573EE" w14:textId="77777777" w:rsidTr="003E1340">
        <w:trPr>
          <w:jc w:val="center"/>
        </w:trPr>
        <w:tc>
          <w:tcPr>
            <w:tcW w:w="2880" w:type="dxa"/>
            <w:tcBorders>
              <w:top w:val="single" w:sz="4" w:space="0" w:color="000000"/>
              <w:left w:val="single" w:sz="4" w:space="0" w:color="000000"/>
              <w:bottom w:val="single" w:sz="4" w:space="0" w:color="000000"/>
            </w:tcBorders>
            <w:shd w:val="clear" w:color="auto" w:fill="auto"/>
          </w:tcPr>
          <w:p w14:paraId="1ACD04D3" w14:textId="77777777" w:rsidR="00B93EF2" w:rsidRPr="0004537F" w:rsidRDefault="00B93EF2" w:rsidP="003E1340">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63ED0FE" w14:textId="77777777" w:rsidR="00B93EF2" w:rsidRPr="0004537F" w:rsidRDefault="00B93EF2" w:rsidP="003E1340">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47EE8" w14:textId="77777777" w:rsidR="00B93EF2" w:rsidRPr="0004537F" w:rsidRDefault="00B93EF2" w:rsidP="003E1340">
            <w:pPr>
              <w:pStyle w:val="TAL"/>
            </w:pPr>
            <w:r w:rsidRPr="0004537F">
              <w:t>Identifies the communication, e.g. by identifying the media flow within a media multiplex, present only if media multiplexing</w:t>
            </w:r>
          </w:p>
        </w:tc>
      </w:tr>
    </w:tbl>
    <w:p w14:paraId="779D4FCB" w14:textId="77777777" w:rsidR="00B93EF2" w:rsidRPr="0004537F" w:rsidRDefault="00B93EF2" w:rsidP="00B93EF2"/>
    <w:p w14:paraId="690B12E2" w14:textId="77777777" w:rsidR="00B93EF2" w:rsidRPr="0004537F" w:rsidRDefault="0011731D" w:rsidP="00B93EF2">
      <w:pPr>
        <w:pStyle w:val="Heading4"/>
        <w:rPr>
          <w:lang w:val="en-IN" w:eastAsia="ko-KR"/>
        </w:rPr>
      </w:pPr>
      <w:bookmarkStart w:id="982" w:name="_Toc154698487"/>
      <w:r>
        <w:rPr>
          <w:lang w:val="en-IN"/>
        </w:rPr>
        <w:t>7.7</w:t>
      </w:r>
      <w:r w:rsidR="00B93EF2">
        <w:rPr>
          <w:lang w:val="en-IN"/>
        </w:rPr>
        <w:t>.2</w:t>
      </w:r>
      <w:r w:rsidR="00B93EF2" w:rsidRPr="0004537F">
        <w:rPr>
          <w:lang w:val="en-IN" w:eastAsia="ko-KR"/>
        </w:rPr>
        <w:t>.3</w:t>
      </w:r>
      <w:r w:rsidR="00B93EF2" w:rsidRPr="0004537F">
        <w:rPr>
          <w:lang w:val="en-IN"/>
        </w:rPr>
        <w:tab/>
        <w:t xml:space="preserve">Initializing </w:t>
      </w:r>
      <w:r w:rsidR="00B93EF2" w:rsidRPr="0004537F">
        <w:rPr>
          <w:lang w:val="en-IN" w:eastAsia="ko-KR"/>
        </w:rPr>
        <w:t>transmission control</w:t>
      </w:r>
      <w:bookmarkEnd w:id="980"/>
      <w:r w:rsidR="007E57A4">
        <w:rPr>
          <w:lang w:val="en-IN" w:eastAsia="ko-KR"/>
        </w:rPr>
        <w:t xml:space="preserve"> </w:t>
      </w:r>
      <w:r w:rsidR="00734A1F">
        <w:rPr>
          <w:lang w:val="en-IN" w:eastAsia="ko-KR"/>
        </w:rPr>
        <w:t>– single arbitrator approach</w:t>
      </w:r>
      <w:bookmarkEnd w:id="982"/>
    </w:p>
    <w:p w14:paraId="68E056EB" w14:textId="77777777" w:rsidR="00734A1F" w:rsidRPr="00E010FD" w:rsidRDefault="00734A1F" w:rsidP="00734A1F">
      <w:r w:rsidRPr="00E010FD">
        <w:t>This subclause is applicable only in single arbitrator approach.</w:t>
      </w:r>
    </w:p>
    <w:p w14:paraId="01736804" w14:textId="77777777" w:rsidR="00B93EF2" w:rsidRPr="0004537F" w:rsidRDefault="00B93EF2" w:rsidP="00B93EF2">
      <w:r w:rsidRPr="0004537F">
        <w:t>Figure </w:t>
      </w:r>
      <w:r w:rsidR="0011731D">
        <w:t>7.7</w:t>
      </w:r>
      <w:r>
        <w:t>.2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rsidR="00734A1F">
        <w:t xml:space="preserve"> This procedure applies when either there have been no recent MCVideo transmissions within the MCVideo group and therefore no arbitrator has been selected, or where there have been recent</w:t>
      </w:r>
      <w:r w:rsidR="00734A1F" w:rsidRPr="007F7ED9">
        <w:t xml:space="preserve"> </w:t>
      </w:r>
      <w:r w:rsidR="00734A1F">
        <w:t xml:space="preserve">MCVideo transmissions which may still be ongoing, but </w:t>
      </w:r>
      <w:r w:rsidR="00734A1F">
        <w:lastRenderedPageBreak/>
        <w:t>the arbitrator cannot be reached, e.g. where MCVideo client that wants to transmit video has gone out of range of the arbitrator.</w:t>
      </w:r>
    </w:p>
    <w:p w14:paraId="436A117B" w14:textId="77777777" w:rsidR="00B93EF2" w:rsidRPr="0004537F" w:rsidRDefault="00B93EF2" w:rsidP="00B93EF2">
      <w:r w:rsidRPr="0004537F">
        <w:t xml:space="preserve">Pre-conditions: </w:t>
      </w:r>
    </w:p>
    <w:p w14:paraId="572D8615" w14:textId="77777777" w:rsidR="00734A1F" w:rsidRDefault="00B93EF2" w:rsidP="00734A1F">
      <w:pPr>
        <w:pStyle w:val="B1"/>
      </w:pPr>
      <w:r w:rsidRPr="0004537F">
        <w:t>1.</w:t>
      </w:r>
      <w:r w:rsidRPr="0004537F">
        <w:tab/>
        <w:t>An off-network group communication has been established.</w:t>
      </w:r>
    </w:p>
    <w:p w14:paraId="087DB63D" w14:textId="77777777" w:rsidR="00B93EF2" w:rsidRPr="0004537F" w:rsidRDefault="00734A1F" w:rsidP="00734A1F">
      <w:pPr>
        <w:pStyle w:val="B1"/>
      </w:pPr>
      <w:r>
        <w:t>2.</w:t>
      </w:r>
      <w:r>
        <w:tab/>
        <w:t>MCVideo client 1 wishes to transmit video, and has determined that the pre-configured limit on the number of transmissions within the MCVideo group has not been reached.</w:t>
      </w:r>
    </w:p>
    <w:p w14:paraId="59C4F722" w14:textId="77777777" w:rsidR="00B93EF2" w:rsidRPr="0004537F" w:rsidRDefault="00B93EF2" w:rsidP="00B93EF2"/>
    <w:p w14:paraId="7449BD4C" w14:textId="77777777" w:rsidR="00B93EF2" w:rsidRPr="0004537F" w:rsidRDefault="00E911E0" w:rsidP="00416AA4">
      <w:pPr>
        <w:pStyle w:val="TH"/>
      </w:pPr>
      <w:r w:rsidRPr="0004537F">
        <w:object w:dxaOrig="8078" w:dyaOrig="4174" w14:anchorId="517A4CC0">
          <v:shape id="_x0000_i1100" type="#_x0000_t75" style="width:464.35pt;height:239.7pt" o:ole="">
            <v:imagedata r:id="rId159" o:title=""/>
          </v:shape>
          <o:OLEObject Type="Embed" ProgID="Visio.Drawing.11" ShapeID="_x0000_i1100" DrawAspect="Content" ObjectID="_1765311014" r:id="rId160"/>
        </w:object>
      </w:r>
    </w:p>
    <w:p w14:paraId="4BF006AB" w14:textId="77777777" w:rsidR="00B93EF2" w:rsidRPr="0004537F" w:rsidRDefault="00B93EF2" w:rsidP="00B93EF2">
      <w:pPr>
        <w:pStyle w:val="TF"/>
        <w:rPr>
          <w:lang w:eastAsia="ko-KR"/>
        </w:rPr>
      </w:pPr>
      <w:r w:rsidRPr="0004537F">
        <w:t>Figure </w:t>
      </w:r>
      <w:r w:rsidR="0011731D">
        <w:t>7.7</w:t>
      </w:r>
      <w:r>
        <w:t>.2</w:t>
      </w:r>
      <w:r w:rsidRPr="0004537F">
        <w:t>.</w:t>
      </w:r>
      <w:r w:rsidRPr="0004537F">
        <w:rPr>
          <w:lang w:eastAsia="ko-KR"/>
        </w:rPr>
        <w:t>3</w:t>
      </w:r>
      <w:r w:rsidRPr="0004537F">
        <w:t>-1: Initializing transmission control</w:t>
      </w:r>
      <w:r w:rsidR="00A85694">
        <w:t>, single arbitrator case</w:t>
      </w:r>
    </w:p>
    <w:p w14:paraId="523CA3EA" w14:textId="77777777" w:rsidR="00B93EF2" w:rsidRPr="0004537F" w:rsidRDefault="00B93EF2" w:rsidP="00B93EF2">
      <w:pPr>
        <w:pStyle w:val="B1"/>
        <w:rPr>
          <w:lang w:eastAsia="ko-KR"/>
        </w:rPr>
      </w:pPr>
      <w:r w:rsidRPr="0004537F">
        <w:t>1.</w:t>
      </w:r>
      <w:r w:rsidRPr="0004537F">
        <w:tab/>
      </w:r>
      <w:r w:rsidRPr="0004537F">
        <w:rPr>
          <w:lang w:eastAsia="ko-KR"/>
        </w:rPr>
        <w:t xml:space="preserve">MCVideo client 1 sends a transmission request message to the MCVideo group. </w:t>
      </w:r>
    </w:p>
    <w:p w14:paraId="7B692105" w14:textId="77777777" w:rsidR="00B93EF2" w:rsidRPr="0004537F" w:rsidRDefault="00B93EF2" w:rsidP="00B93EF2">
      <w:pPr>
        <w:pStyle w:val="B1"/>
        <w:rPr>
          <w:lang w:eastAsia="ko-KR"/>
        </w:rPr>
      </w:pPr>
      <w:r w:rsidRPr="0004537F">
        <w:rPr>
          <w:lang w:eastAsia="ko-KR"/>
        </w:rPr>
        <w:t>2.</w:t>
      </w:r>
      <w:r w:rsidRPr="0004537F">
        <w:rPr>
          <w:lang w:eastAsia="ko-KR"/>
        </w:rPr>
        <w:tab/>
        <w:t>MCVideo client 1 does not detect any response to the transmission request.</w:t>
      </w:r>
    </w:p>
    <w:p w14:paraId="0B24B4EE" w14:textId="77777777" w:rsidR="00B93EF2" w:rsidRPr="0004537F" w:rsidRDefault="00B93EF2" w:rsidP="00B93EF2">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1A3DC888" w14:textId="77777777" w:rsidR="00B93EF2" w:rsidRPr="0004537F" w:rsidRDefault="00B93EF2" w:rsidP="00B93EF2">
      <w:pPr>
        <w:pStyle w:val="B1"/>
        <w:rPr>
          <w:lang w:eastAsia="ko-KR"/>
        </w:rPr>
      </w:pPr>
      <w:r w:rsidRPr="0004537F">
        <w:rPr>
          <w:lang w:eastAsia="ko-KR"/>
        </w:rPr>
        <w:t>3b.</w:t>
      </w:r>
      <w:r w:rsidRPr="0004537F">
        <w:rPr>
          <w:lang w:eastAsia="ko-KR"/>
        </w:rPr>
        <w:tab/>
        <w:t>MCVideo user may be notified that the video can now be transmitted.</w:t>
      </w:r>
    </w:p>
    <w:p w14:paraId="4F42DA7A" w14:textId="77777777" w:rsidR="00B93EF2" w:rsidRDefault="00B93EF2" w:rsidP="00B93EF2">
      <w:pPr>
        <w:pStyle w:val="B1"/>
        <w:rPr>
          <w:lang w:eastAsia="ko-KR"/>
        </w:rPr>
      </w:pPr>
      <w:r w:rsidRPr="0004537F">
        <w:t>4.</w:t>
      </w:r>
      <w:r w:rsidRPr="0004537F">
        <w:tab/>
      </w:r>
      <w:r w:rsidRPr="0004537F">
        <w:rPr>
          <w:lang w:eastAsia="ko-KR"/>
        </w:rPr>
        <w:t>MCVideo client 1 transmits video to the MCVideo group.</w:t>
      </w:r>
    </w:p>
    <w:p w14:paraId="52C468B0" w14:textId="77777777" w:rsidR="00A85694" w:rsidRPr="00E010FD" w:rsidRDefault="00A85694" w:rsidP="00A85694">
      <w:pPr>
        <w:pStyle w:val="Heading4"/>
        <w:rPr>
          <w:lang w:val="en-IN" w:eastAsia="ko-KR"/>
        </w:rPr>
      </w:pPr>
      <w:bookmarkStart w:id="983" w:name="_Toc154698488"/>
      <w:r w:rsidRPr="00E010FD">
        <w:rPr>
          <w:lang w:val="en-IN"/>
        </w:rPr>
        <w:t>7.7.2</w:t>
      </w:r>
      <w:r w:rsidRPr="00E010FD">
        <w:rPr>
          <w:lang w:val="en-IN" w:eastAsia="ko-KR"/>
        </w:rPr>
        <w:t>.3</w:t>
      </w:r>
      <w:r w:rsidR="007E57A4">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983"/>
    </w:p>
    <w:p w14:paraId="53F11721" w14:textId="77777777" w:rsidR="00A85694" w:rsidRPr="00E010FD" w:rsidRDefault="00A85694" w:rsidP="00A85694">
      <w:r w:rsidRPr="00E010FD">
        <w:t xml:space="preserve">This subclause is applicable only in </w:t>
      </w:r>
      <w:r>
        <w:t xml:space="preserve">self arbitration </w:t>
      </w:r>
      <w:r w:rsidRPr="00E010FD">
        <w:t>approach.</w:t>
      </w:r>
    </w:p>
    <w:p w14:paraId="63113C1B" w14:textId="77777777" w:rsidR="00A85694" w:rsidRPr="00E010FD" w:rsidRDefault="00A85694" w:rsidP="00A85694">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73BBFF6" w14:textId="77777777" w:rsidR="00A85694" w:rsidRPr="00E010FD" w:rsidRDefault="00A85694" w:rsidP="00A85694">
      <w:r w:rsidRPr="00E010FD">
        <w:t xml:space="preserve">Pre-conditions: </w:t>
      </w:r>
    </w:p>
    <w:p w14:paraId="3A400647" w14:textId="77777777" w:rsidR="00A85694" w:rsidRDefault="00A85694" w:rsidP="00A85694">
      <w:pPr>
        <w:pStyle w:val="B1"/>
      </w:pPr>
      <w:r w:rsidRPr="00E010FD">
        <w:t>1.</w:t>
      </w:r>
      <w:r w:rsidRPr="00E010FD">
        <w:tab/>
        <w:t>An off-network group communication has been established.</w:t>
      </w:r>
    </w:p>
    <w:p w14:paraId="453D9754" w14:textId="77777777" w:rsidR="00A85694" w:rsidRPr="00E010FD" w:rsidRDefault="00A85694" w:rsidP="00A85694">
      <w:pPr>
        <w:pStyle w:val="B1"/>
      </w:pPr>
      <w:r>
        <w:t>2.</w:t>
      </w:r>
      <w:r>
        <w:tab/>
        <w:t>MCVideo client 1 wishes to transmit video.</w:t>
      </w:r>
    </w:p>
    <w:p w14:paraId="66E33A92" w14:textId="77777777" w:rsidR="00A85694" w:rsidRPr="00E010FD" w:rsidRDefault="00A85694" w:rsidP="00A85694"/>
    <w:p w14:paraId="364AD0B3" w14:textId="77777777" w:rsidR="00A85694" w:rsidRPr="00E010FD" w:rsidRDefault="00A85694" w:rsidP="00A85694">
      <w:pPr>
        <w:pStyle w:val="TH"/>
      </w:pPr>
      <w:r w:rsidRPr="00E010FD">
        <w:object w:dxaOrig="8078" w:dyaOrig="3193" w14:anchorId="5BDF51BB">
          <v:shape id="_x0000_i1101" type="#_x0000_t75" style="width:464.35pt;height:183.65pt" o:ole="">
            <v:imagedata r:id="rId161" o:title=""/>
          </v:shape>
          <o:OLEObject Type="Embed" ProgID="Visio.Drawing.11" ShapeID="_x0000_i1101" DrawAspect="Content" ObjectID="_1765311015" r:id="rId162"/>
        </w:object>
      </w:r>
    </w:p>
    <w:p w14:paraId="6F353ED0" w14:textId="77777777" w:rsidR="00A85694" w:rsidRPr="00E010FD" w:rsidRDefault="00A85694" w:rsidP="00A85694">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68B79EF5" w14:textId="77777777" w:rsidR="00A85694" w:rsidRDefault="00A85694" w:rsidP="00A85694">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6759FE55" w14:textId="77777777" w:rsidR="00A85694" w:rsidRDefault="00A85694" w:rsidP="00A85694">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027F0136" w14:textId="77777777" w:rsidR="00A85694" w:rsidRPr="00E010FD" w:rsidRDefault="00A85694" w:rsidP="00A85694">
      <w:pPr>
        <w:pStyle w:val="B1"/>
        <w:rPr>
          <w:lang w:eastAsia="ko-KR"/>
        </w:rPr>
      </w:pPr>
      <w:r>
        <w:t>2.</w:t>
      </w:r>
      <w:r>
        <w:tab/>
      </w:r>
      <w:r w:rsidRPr="00E010FD">
        <w:rPr>
          <w:lang w:eastAsia="ko-KR"/>
        </w:rPr>
        <w:t xml:space="preserve">MCVideo client 1 sends a transmission arbitration taken message to the MCVideo group. </w:t>
      </w:r>
    </w:p>
    <w:p w14:paraId="5D5E3188" w14:textId="77777777" w:rsidR="00A85694" w:rsidRPr="0004537F" w:rsidRDefault="00A85694" w:rsidP="00A85694">
      <w:pPr>
        <w:pStyle w:val="B1"/>
        <w:rPr>
          <w:lang w:eastAsia="ko-KR"/>
        </w:rPr>
      </w:pPr>
      <w:r>
        <w:t>3</w:t>
      </w:r>
      <w:r w:rsidRPr="00E010FD">
        <w:t>.</w:t>
      </w:r>
      <w:r w:rsidRPr="00E010FD">
        <w:tab/>
      </w:r>
      <w:r w:rsidRPr="00E010FD">
        <w:rPr>
          <w:lang w:eastAsia="ko-KR"/>
        </w:rPr>
        <w:t>MCVideo client 1 transmits video to the MCVideo group.</w:t>
      </w:r>
    </w:p>
    <w:p w14:paraId="019F221A" w14:textId="77777777" w:rsidR="00B93EF2" w:rsidRPr="0004537F" w:rsidRDefault="0011731D" w:rsidP="00B93EF2">
      <w:pPr>
        <w:pStyle w:val="Heading4"/>
        <w:rPr>
          <w:lang w:val="en-IN" w:eastAsia="ko-KR"/>
        </w:rPr>
      </w:pPr>
      <w:bookmarkStart w:id="984" w:name="_Toc154698489"/>
      <w:r>
        <w:rPr>
          <w:lang w:val="en-IN"/>
        </w:rPr>
        <w:t>7.7</w:t>
      </w:r>
      <w:r w:rsidR="00B93EF2">
        <w:rPr>
          <w:lang w:val="en-IN"/>
        </w:rPr>
        <w:t>.2</w:t>
      </w:r>
      <w:r w:rsidR="00B93EF2" w:rsidRPr="0004537F">
        <w:rPr>
          <w:lang w:val="en-IN" w:eastAsia="ko-KR"/>
        </w:rPr>
        <w:t>.4</w:t>
      </w:r>
      <w:r w:rsidR="00B93EF2" w:rsidRPr="0004537F">
        <w:rPr>
          <w:lang w:val="en-IN"/>
        </w:rPr>
        <w:tab/>
      </w:r>
      <w:r w:rsidR="00B93EF2">
        <w:rPr>
          <w:lang w:val="en-IN"/>
        </w:rPr>
        <w:t>T</w:t>
      </w:r>
      <w:r w:rsidR="00B93EF2" w:rsidRPr="0004537F">
        <w:rPr>
          <w:lang w:val="en-IN" w:eastAsia="ko-KR"/>
        </w:rPr>
        <w:t>ransmission permission</w:t>
      </w:r>
      <w:r w:rsidR="00B93EF2">
        <w:rPr>
          <w:lang w:val="en-IN" w:eastAsia="ko-KR"/>
        </w:rPr>
        <w:t xml:space="preserve"> granted</w:t>
      </w:r>
      <w:bookmarkEnd w:id="984"/>
    </w:p>
    <w:p w14:paraId="50EBF4F2" w14:textId="77777777" w:rsidR="00A85694" w:rsidRPr="00E010FD" w:rsidRDefault="00A85694" w:rsidP="00A85694">
      <w:r w:rsidRPr="00E010FD">
        <w:t>This subclause is applicable only in single arbitrator approach.</w:t>
      </w:r>
    </w:p>
    <w:p w14:paraId="0720B5EB" w14:textId="77777777" w:rsidR="00B93EF2" w:rsidRPr="0004537F" w:rsidRDefault="00B93EF2" w:rsidP="00B93EF2">
      <w:r w:rsidRPr="0004537F">
        <w:t>Figure </w:t>
      </w:r>
      <w:r w:rsidR="0011731D">
        <w:t>7.7</w:t>
      </w:r>
      <w:r>
        <w:t>.2</w:t>
      </w:r>
      <w:r w:rsidRPr="0004537F">
        <w:t>.</w:t>
      </w:r>
      <w:r w:rsidRPr="0004537F">
        <w:rPr>
          <w:lang w:eastAsia="ko-KR"/>
        </w:rPr>
        <w:t>4</w:t>
      </w:r>
      <w:r w:rsidRPr="0004537F">
        <w:t xml:space="preserve">-1 describes procedures for transmission participants when an MCVideo client requests for transmission permission. </w:t>
      </w:r>
    </w:p>
    <w:p w14:paraId="0CEFBAB0" w14:textId="77777777" w:rsidR="00B93EF2" w:rsidRPr="0004537F" w:rsidRDefault="00B93EF2" w:rsidP="00B93EF2">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63D99BE5" w14:textId="77777777" w:rsidR="00B93EF2" w:rsidRPr="0004537F" w:rsidRDefault="00B93EF2" w:rsidP="00B93EF2">
      <w:r w:rsidRPr="0004537F">
        <w:t xml:space="preserve">Pre-conditions: </w:t>
      </w:r>
    </w:p>
    <w:p w14:paraId="2E3E959B" w14:textId="77777777" w:rsidR="00B93EF2" w:rsidRPr="0004537F" w:rsidRDefault="00B93EF2" w:rsidP="00B93EF2">
      <w:pPr>
        <w:pStyle w:val="B1"/>
      </w:pPr>
      <w:r w:rsidRPr="0004537F">
        <w:t>1.</w:t>
      </w:r>
      <w:r w:rsidRPr="0004537F">
        <w:tab/>
        <w:t>An off-network group communication has been established.</w:t>
      </w:r>
    </w:p>
    <w:p w14:paraId="31FE26FD" w14:textId="77777777" w:rsidR="00B93EF2" w:rsidRPr="0004537F" w:rsidRDefault="00B93EF2" w:rsidP="00B93EF2">
      <w:pPr>
        <w:pStyle w:val="B1"/>
      </w:pPr>
      <w:r w:rsidRPr="0004537F">
        <w:t>2.</w:t>
      </w:r>
      <w:r w:rsidRPr="0004537F">
        <w:tab/>
        <w:t>At least one participant is currently transmitting video.</w:t>
      </w:r>
    </w:p>
    <w:p w14:paraId="7E2A7CEA" w14:textId="77777777" w:rsidR="00B93EF2" w:rsidRPr="0004537F" w:rsidRDefault="00B93EF2" w:rsidP="00B93EF2"/>
    <w:p w14:paraId="3F072860" w14:textId="77777777" w:rsidR="00E911E0" w:rsidRDefault="00B93EF2" w:rsidP="00E911E0">
      <w:pPr>
        <w:pStyle w:val="TH"/>
      </w:pPr>
      <w:r w:rsidRPr="0004537F">
        <w:object w:dxaOrig="7245" w:dyaOrig="3454" w14:anchorId="214F4B5A">
          <v:shape id="_x0000_i1102" type="#_x0000_t75" style="width:464.8pt;height:221pt" o:ole="">
            <v:imagedata r:id="rId163" o:title=""/>
          </v:shape>
          <o:OLEObject Type="Embed" ProgID="Visio.Drawing.11" ShapeID="_x0000_i1102" DrawAspect="Content" ObjectID="_1765311016" r:id="rId164"/>
        </w:object>
      </w:r>
    </w:p>
    <w:p w14:paraId="10A4BF06" w14:textId="77777777" w:rsidR="00B93EF2" w:rsidRPr="0004537F" w:rsidRDefault="00B93EF2" w:rsidP="002738AD">
      <w:pPr>
        <w:pStyle w:val="TF"/>
        <w:rPr>
          <w:lang w:eastAsia="ko-KR"/>
        </w:rPr>
      </w:pPr>
      <w:r w:rsidRPr="0004537F">
        <w:t>Figure </w:t>
      </w:r>
      <w:r w:rsidR="0011731D">
        <w:t>7.7</w:t>
      </w:r>
      <w:r>
        <w:t>.2</w:t>
      </w:r>
      <w:r w:rsidRPr="0004537F">
        <w:t>.</w:t>
      </w:r>
      <w:r w:rsidRPr="0004537F">
        <w:rPr>
          <w:lang w:eastAsia="ko-KR"/>
        </w:rPr>
        <w:t>4</w:t>
      </w:r>
      <w:r w:rsidRPr="0004537F">
        <w:t>-1: Requesting transmission permission</w:t>
      </w:r>
    </w:p>
    <w:p w14:paraId="1B40FBFC" w14:textId="77777777" w:rsidR="00B93EF2" w:rsidRPr="0004537F" w:rsidRDefault="00B93EF2" w:rsidP="00B93EF2">
      <w:pPr>
        <w:pStyle w:val="B1"/>
        <w:rPr>
          <w:lang w:eastAsia="ko-KR"/>
        </w:rPr>
      </w:pPr>
      <w:r w:rsidRPr="0004537F">
        <w:t>1.</w:t>
      </w:r>
      <w:r w:rsidRPr="0004537F">
        <w:tab/>
      </w:r>
      <w:r w:rsidRPr="0004537F">
        <w:rPr>
          <w:lang w:eastAsia="ko-KR"/>
        </w:rPr>
        <w:t xml:space="preserve">MCVideo client 2 sends a transmission request message to the MCVideo group. </w:t>
      </w:r>
    </w:p>
    <w:p w14:paraId="270FABDE" w14:textId="77777777" w:rsidR="00B93EF2" w:rsidRPr="0004537F" w:rsidRDefault="00B93EF2" w:rsidP="00B93EF2">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1F413BC4" w14:textId="77777777" w:rsidR="00B93EF2" w:rsidRPr="0004537F" w:rsidRDefault="00B93EF2" w:rsidP="00B93EF2">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249E990F" w14:textId="77777777" w:rsidR="00B93EF2" w:rsidRPr="0004537F" w:rsidRDefault="00B93EF2" w:rsidP="00B93EF2">
      <w:pPr>
        <w:pStyle w:val="B1"/>
        <w:rPr>
          <w:lang w:eastAsia="ko-KR"/>
        </w:rPr>
      </w:pPr>
      <w:r w:rsidRPr="0004537F">
        <w:rPr>
          <w:lang w:eastAsia="ko-KR"/>
        </w:rPr>
        <w:t>4.</w:t>
      </w:r>
      <w:r w:rsidRPr="0004537F">
        <w:rPr>
          <w:lang w:eastAsia="ko-KR"/>
        </w:rPr>
        <w:tab/>
        <w:t>MCVideo user at MCVideo client 2 may be notified that the video can now be transmitted.</w:t>
      </w:r>
    </w:p>
    <w:p w14:paraId="73629988" w14:textId="77777777" w:rsidR="00B93EF2" w:rsidRPr="0004537F" w:rsidRDefault="00B93EF2" w:rsidP="00B93EF2">
      <w:pPr>
        <w:pStyle w:val="B1"/>
        <w:rPr>
          <w:lang w:eastAsia="ko-KR"/>
        </w:rPr>
      </w:pPr>
      <w:r w:rsidRPr="0004537F">
        <w:t>5.</w:t>
      </w:r>
      <w:r w:rsidRPr="0004537F">
        <w:tab/>
      </w:r>
      <w:r w:rsidRPr="0004537F">
        <w:rPr>
          <w:lang w:eastAsia="ko-KR"/>
        </w:rPr>
        <w:t>MCVideo client 2 transmits video to the MCVideo group.</w:t>
      </w:r>
    </w:p>
    <w:p w14:paraId="28A8E261" w14:textId="77777777" w:rsidR="00B93EF2" w:rsidRPr="0004537F" w:rsidRDefault="0011731D" w:rsidP="00B93EF2">
      <w:pPr>
        <w:pStyle w:val="Heading4"/>
        <w:rPr>
          <w:lang w:val="en-IN" w:eastAsia="ko-KR"/>
        </w:rPr>
      </w:pPr>
      <w:bookmarkStart w:id="985" w:name="_Toc154698490"/>
      <w:r>
        <w:rPr>
          <w:lang w:val="en-IN"/>
        </w:rPr>
        <w:t>7.7</w:t>
      </w:r>
      <w:r w:rsidR="00B93EF2">
        <w:rPr>
          <w:lang w:val="en-IN"/>
        </w:rPr>
        <w:t>.2</w:t>
      </w:r>
      <w:r w:rsidR="00B93EF2" w:rsidRPr="0004537F">
        <w:rPr>
          <w:lang w:val="en-IN" w:eastAsia="ko-KR"/>
        </w:rPr>
        <w:t>.5</w:t>
      </w:r>
      <w:r w:rsidR="00B93EF2" w:rsidRPr="0004537F">
        <w:rPr>
          <w:lang w:val="en-IN"/>
        </w:rPr>
        <w:tab/>
      </w:r>
      <w:r w:rsidR="00B93EF2">
        <w:rPr>
          <w:lang w:val="en-IN" w:eastAsia="ko-KR"/>
        </w:rPr>
        <w:t>T</w:t>
      </w:r>
      <w:r w:rsidR="00B93EF2" w:rsidRPr="0004537F">
        <w:rPr>
          <w:lang w:val="en-IN" w:eastAsia="ko-KR"/>
        </w:rPr>
        <w:t>ransmission permission</w:t>
      </w:r>
      <w:r w:rsidR="00B93EF2">
        <w:rPr>
          <w:lang w:val="en-IN" w:eastAsia="ko-KR"/>
        </w:rPr>
        <w:t xml:space="preserve"> rejected</w:t>
      </w:r>
      <w:bookmarkEnd w:id="985"/>
    </w:p>
    <w:p w14:paraId="72017355" w14:textId="77777777" w:rsidR="00A85694" w:rsidRPr="00E010FD" w:rsidRDefault="00A85694" w:rsidP="00A85694">
      <w:r w:rsidRPr="00E010FD">
        <w:t>This subclause is applicable only in single arbitrator approach.</w:t>
      </w:r>
    </w:p>
    <w:p w14:paraId="3CB28AC0" w14:textId="77777777" w:rsidR="00B93EF2" w:rsidRPr="0004537F" w:rsidRDefault="00B93EF2" w:rsidP="00B93EF2">
      <w:r w:rsidRPr="0004537F">
        <w:t>Figure </w:t>
      </w:r>
      <w:r w:rsidR="0011731D">
        <w:t>7.7</w:t>
      </w:r>
      <w:r>
        <w:t>.2</w:t>
      </w:r>
      <w:r w:rsidRPr="0004537F">
        <w:t>.</w:t>
      </w:r>
      <w:r w:rsidRPr="0004537F">
        <w:rPr>
          <w:lang w:eastAsia="ko-KR"/>
        </w:rPr>
        <w:t>5</w:t>
      </w:r>
      <w:r w:rsidRPr="0004537F">
        <w:t xml:space="preserve">-1 describes procedures for transmission participants when an MCVideo client requests for transmission permission. </w:t>
      </w:r>
    </w:p>
    <w:p w14:paraId="2881BFCB" w14:textId="77777777" w:rsidR="00B93EF2" w:rsidRPr="0004537F" w:rsidRDefault="00B93EF2" w:rsidP="00B93EF2">
      <w:r w:rsidRPr="0004537F">
        <w:t>The MCVideo client has detected presence of a transmission arbitrator e.g., by receiving responses to transmission arbitration control message. The MCVideo client sends a transmission request and waits for a response.</w:t>
      </w:r>
    </w:p>
    <w:p w14:paraId="14A792A2" w14:textId="77777777" w:rsidR="00B93EF2" w:rsidRPr="0004537F" w:rsidRDefault="00B93EF2" w:rsidP="00B93EF2">
      <w:r w:rsidRPr="0004537F">
        <w:t xml:space="preserve">Pre-conditions: </w:t>
      </w:r>
    </w:p>
    <w:p w14:paraId="7BB11A0E" w14:textId="77777777" w:rsidR="00B93EF2" w:rsidRPr="0004537F" w:rsidRDefault="00B93EF2" w:rsidP="00B93EF2">
      <w:pPr>
        <w:pStyle w:val="B1"/>
      </w:pPr>
      <w:r w:rsidRPr="0004537F">
        <w:t>1.</w:t>
      </w:r>
      <w:r w:rsidRPr="0004537F">
        <w:tab/>
        <w:t>An off-network group communication has been established.</w:t>
      </w:r>
    </w:p>
    <w:p w14:paraId="544176AF" w14:textId="77777777" w:rsidR="00B93EF2" w:rsidRPr="0004537F" w:rsidRDefault="00B93EF2" w:rsidP="00B93EF2">
      <w:pPr>
        <w:pStyle w:val="B1"/>
      </w:pPr>
      <w:r w:rsidRPr="0004537F">
        <w:t>2.</w:t>
      </w:r>
      <w:r w:rsidRPr="0004537F">
        <w:tab/>
        <w:t>At least one participant is currently transmitting video.</w:t>
      </w:r>
    </w:p>
    <w:p w14:paraId="6E72EB1E" w14:textId="77777777" w:rsidR="00B93EF2" w:rsidRPr="0004537F" w:rsidRDefault="00B93EF2" w:rsidP="00B93EF2"/>
    <w:p w14:paraId="49B2CC0B" w14:textId="77777777" w:rsidR="00E911E0" w:rsidRDefault="00E911E0" w:rsidP="00E911E0">
      <w:pPr>
        <w:pStyle w:val="TH"/>
      </w:pPr>
      <w:r w:rsidRPr="0004537F">
        <w:object w:dxaOrig="7964" w:dyaOrig="3666" w14:anchorId="7A0A7C0E">
          <v:shape id="_x0000_i1103" type="#_x0000_t75" style="width:469.8pt;height:3in" o:ole="">
            <v:imagedata r:id="rId165" o:title=""/>
          </v:shape>
          <o:OLEObject Type="Embed" ProgID="Visio.Drawing.11" ShapeID="_x0000_i1103" DrawAspect="Content" ObjectID="_1765311017" r:id="rId166"/>
        </w:object>
      </w:r>
    </w:p>
    <w:p w14:paraId="6B4A9C6F" w14:textId="77777777" w:rsidR="00B93EF2" w:rsidRPr="0004537F" w:rsidRDefault="00B93EF2" w:rsidP="00E911E0">
      <w:pPr>
        <w:pStyle w:val="TF"/>
        <w:rPr>
          <w:lang w:eastAsia="ko-KR"/>
        </w:rPr>
      </w:pPr>
      <w:r w:rsidRPr="0004537F">
        <w:t>Figure </w:t>
      </w:r>
      <w:r w:rsidR="0011731D">
        <w:t>7.7</w:t>
      </w:r>
      <w:r>
        <w:t>.2</w:t>
      </w:r>
      <w:r w:rsidRPr="0004537F">
        <w:t>.</w:t>
      </w:r>
      <w:r w:rsidRPr="0004537F">
        <w:rPr>
          <w:lang w:eastAsia="ko-KR"/>
        </w:rPr>
        <w:t>5</w:t>
      </w:r>
      <w:r w:rsidRPr="0004537F">
        <w:t xml:space="preserve">-1: Requesting transmission </w:t>
      </w:r>
      <w:r w:rsidRPr="00E911E0">
        <w:t>permission</w:t>
      </w:r>
    </w:p>
    <w:p w14:paraId="28603162" w14:textId="77777777" w:rsidR="00B93EF2" w:rsidRPr="0004537F" w:rsidRDefault="00B93EF2" w:rsidP="00B93EF2">
      <w:pPr>
        <w:pStyle w:val="B1"/>
        <w:rPr>
          <w:lang w:eastAsia="ko-KR"/>
        </w:rPr>
      </w:pPr>
      <w:r w:rsidRPr="0004537F">
        <w:t>1.</w:t>
      </w:r>
      <w:r w:rsidRPr="0004537F">
        <w:tab/>
      </w:r>
      <w:r w:rsidRPr="0004537F">
        <w:rPr>
          <w:lang w:eastAsia="ko-KR"/>
        </w:rPr>
        <w:t xml:space="preserve">MCVideo client 2 sends a transmission request message to the MCVideo group. </w:t>
      </w:r>
    </w:p>
    <w:p w14:paraId="0D53352D" w14:textId="77777777" w:rsidR="00B93EF2" w:rsidRPr="0004537F" w:rsidRDefault="00B93EF2" w:rsidP="00B93EF2">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2BB825" w14:textId="77777777" w:rsidR="00B93EF2" w:rsidRPr="0004537F" w:rsidRDefault="00B93EF2" w:rsidP="00B93EF2">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sidR="00A85694">
        <w:rPr>
          <w:lang w:eastAsia="ko-KR"/>
        </w:rPr>
        <w:t>The transmission rejected message may include a rejection cause which indicates that the configured maximum transmissions limit has been reached.</w:t>
      </w:r>
    </w:p>
    <w:p w14:paraId="44443124" w14:textId="77777777" w:rsidR="00A85694" w:rsidRDefault="00B93EF2" w:rsidP="00A85694">
      <w:pPr>
        <w:pStyle w:val="B1"/>
        <w:rPr>
          <w:lang w:eastAsia="ko-KR"/>
        </w:rPr>
      </w:pPr>
      <w:r w:rsidRPr="0004537F">
        <w:rPr>
          <w:lang w:eastAsia="ko-KR"/>
        </w:rPr>
        <w:t>4.</w:t>
      </w:r>
      <w:r w:rsidRPr="0004537F">
        <w:rPr>
          <w:lang w:eastAsia="ko-KR"/>
        </w:rPr>
        <w:tab/>
        <w:t xml:space="preserve">MCVideo user at MCVideo client 2 may be notified that the video </w:t>
      </w:r>
      <w:r w:rsidR="00D91F3D" w:rsidRPr="0004537F">
        <w:rPr>
          <w:lang w:eastAsia="ko-KR"/>
        </w:rPr>
        <w:t>cannot</w:t>
      </w:r>
      <w:r w:rsidRPr="0004537F">
        <w:rPr>
          <w:lang w:eastAsia="ko-KR"/>
        </w:rPr>
        <w:t xml:space="preserve"> be transmitted right now.</w:t>
      </w:r>
      <w:r w:rsidR="00A85694" w:rsidRPr="00A85694">
        <w:rPr>
          <w:lang w:eastAsia="ko-KR"/>
        </w:rPr>
        <w:t xml:space="preserve"> </w:t>
      </w:r>
    </w:p>
    <w:p w14:paraId="071E19C8" w14:textId="77777777" w:rsidR="00B93EF2" w:rsidRPr="0004537F" w:rsidRDefault="00A85694" w:rsidP="00A85694">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w:t>
      </w:r>
      <w:r w:rsidR="00E9673A">
        <w:rPr>
          <w:lang w:eastAsia="ko-KR"/>
        </w:rPr>
        <w:t> </w:t>
      </w:r>
      <w:r>
        <w:rPr>
          <w:lang w:eastAsia="ko-KR"/>
        </w:rPr>
        <w:t>7.7.2.3.</w:t>
      </w:r>
    </w:p>
    <w:p w14:paraId="28CFD01F" w14:textId="77777777" w:rsidR="00B93EF2" w:rsidRPr="0004537F" w:rsidRDefault="0011731D" w:rsidP="00B93EF2">
      <w:pPr>
        <w:pStyle w:val="Heading4"/>
        <w:rPr>
          <w:lang w:val="en-IN" w:eastAsia="ko-KR"/>
        </w:rPr>
      </w:pPr>
      <w:bookmarkStart w:id="986" w:name="_Toc154698491"/>
      <w:r>
        <w:rPr>
          <w:lang w:val="en-IN"/>
        </w:rPr>
        <w:t>7.7</w:t>
      </w:r>
      <w:r w:rsidR="00B93EF2">
        <w:rPr>
          <w:lang w:val="en-IN"/>
        </w:rPr>
        <w:t>.2</w:t>
      </w:r>
      <w:r w:rsidR="00B93EF2" w:rsidRPr="0004537F">
        <w:rPr>
          <w:lang w:val="en-IN" w:eastAsia="ko-KR"/>
        </w:rPr>
        <w:t>.6</w:t>
      </w:r>
      <w:r w:rsidR="00B93EF2" w:rsidRPr="0004537F">
        <w:rPr>
          <w:lang w:val="en-IN"/>
        </w:rPr>
        <w:tab/>
        <w:t xml:space="preserve">Releasing </w:t>
      </w:r>
      <w:r w:rsidR="00B93EF2" w:rsidRPr="0004537F">
        <w:rPr>
          <w:lang w:val="en-IN" w:eastAsia="ko-KR"/>
        </w:rPr>
        <w:t>transmission permission</w:t>
      </w:r>
      <w:bookmarkEnd w:id="986"/>
    </w:p>
    <w:p w14:paraId="476FED28" w14:textId="77777777" w:rsidR="00A85694" w:rsidRPr="00E010FD" w:rsidRDefault="00A85694" w:rsidP="00A85694">
      <w:r w:rsidRPr="00E010FD">
        <w:t>This subclause is applicable in both the single arbitrator and self arbitration approaches.</w:t>
      </w:r>
    </w:p>
    <w:p w14:paraId="2BEA04B4" w14:textId="77777777" w:rsidR="00B93EF2" w:rsidRPr="0004537F" w:rsidRDefault="00B93EF2" w:rsidP="00B93EF2">
      <w:r w:rsidRPr="0004537F">
        <w:t>Figure </w:t>
      </w:r>
      <w:r w:rsidR="0011731D">
        <w:t>7.7</w:t>
      </w:r>
      <w:r>
        <w:t>.2</w:t>
      </w:r>
      <w:r w:rsidRPr="0004537F">
        <w:t>.</w:t>
      </w:r>
      <w:r w:rsidRPr="0004537F">
        <w:rPr>
          <w:lang w:eastAsia="ko-KR"/>
        </w:rPr>
        <w:t>6</w:t>
      </w:r>
      <w:r w:rsidRPr="0004537F">
        <w:t xml:space="preserve">-1 describes procedures for transmission participants when an MCVideo client releases transmission permission. </w:t>
      </w:r>
    </w:p>
    <w:p w14:paraId="4BC339D1" w14:textId="77777777" w:rsidR="00B93EF2" w:rsidRPr="0004537F" w:rsidRDefault="00B93EF2" w:rsidP="00B93EF2">
      <w:r w:rsidRPr="0004537F">
        <w:t>The MCVideo client has detected presence of a transmission arbitrator e.g., by receiving responses to transmission arbitration control message. The MCVideo client stops the video transmission and sends a transmission release request.</w:t>
      </w:r>
    </w:p>
    <w:p w14:paraId="1B8DEB42" w14:textId="77777777" w:rsidR="00B93EF2" w:rsidRPr="0004537F" w:rsidRDefault="00B93EF2" w:rsidP="00B93EF2">
      <w:r w:rsidRPr="0004537F">
        <w:t xml:space="preserve">Pre-conditions: </w:t>
      </w:r>
    </w:p>
    <w:p w14:paraId="2E86FEC5" w14:textId="77777777" w:rsidR="00B93EF2" w:rsidRPr="0004537F" w:rsidRDefault="00B93EF2" w:rsidP="00B93EF2">
      <w:pPr>
        <w:pStyle w:val="B1"/>
      </w:pPr>
      <w:r w:rsidRPr="0004537F">
        <w:t>1.</w:t>
      </w:r>
      <w:r w:rsidRPr="0004537F">
        <w:tab/>
        <w:t>An off-network group communication has been established.</w:t>
      </w:r>
    </w:p>
    <w:p w14:paraId="0BE8A376" w14:textId="77777777" w:rsidR="00B93EF2" w:rsidRPr="0004537F" w:rsidRDefault="00B93EF2" w:rsidP="00B93EF2">
      <w:pPr>
        <w:pStyle w:val="B1"/>
      </w:pPr>
      <w:r w:rsidRPr="0004537F">
        <w:t>2.</w:t>
      </w:r>
      <w:r w:rsidRPr="0004537F">
        <w:tab/>
        <w:t>MCVideo client has requested transmission permission and may have received transmission permission.</w:t>
      </w:r>
    </w:p>
    <w:p w14:paraId="76D39BD0" w14:textId="77777777" w:rsidR="00E911E0" w:rsidRDefault="00E911E0" w:rsidP="00E911E0">
      <w:pPr>
        <w:pStyle w:val="TH"/>
      </w:pPr>
      <w:r w:rsidRPr="0004537F">
        <w:object w:dxaOrig="7964" w:dyaOrig="2668" w14:anchorId="7F462669">
          <v:shape id="_x0000_i1104" type="#_x0000_t75" style="width:464.35pt;height:155.4pt" o:ole="">
            <v:imagedata r:id="rId167" o:title=""/>
          </v:shape>
          <o:OLEObject Type="Embed" ProgID="Visio.Drawing.11" ShapeID="_x0000_i1104" DrawAspect="Content" ObjectID="_1765311018" r:id="rId168"/>
        </w:object>
      </w:r>
    </w:p>
    <w:p w14:paraId="2F0D7260" w14:textId="77777777" w:rsidR="00B93EF2" w:rsidRPr="0004537F" w:rsidRDefault="00B93EF2" w:rsidP="00B93EF2">
      <w:pPr>
        <w:pStyle w:val="TF"/>
        <w:rPr>
          <w:lang w:eastAsia="ko-KR"/>
        </w:rPr>
      </w:pPr>
      <w:r w:rsidRPr="0004537F">
        <w:t>Figure </w:t>
      </w:r>
      <w:r w:rsidR="0011731D">
        <w:t>7.7</w:t>
      </w:r>
      <w:r>
        <w:t>.2</w:t>
      </w:r>
      <w:r w:rsidRPr="0004537F">
        <w:t>.</w:t>
      </w:r>
      <w:r w:rsidRPr="0004537F">
        <w:rPr>
          <w:lang w:eastAsia="ko-KR"/>
        </w:rPr>
        <w:t>6</w:t>
      </w:r>
      <w:r w:rsidRPr="0004537F">
        <w:t>-1: Requesting transmission permission</w:t>
      </w:r>
    </w:p>
    <w:p w14:paraId="31E99170" w14:textId="77777777" w:rsidR="00B93EF2" w:rsidRPr="0004537F" w:rsidRDefault="00B93EF2" w:rsidP="00B93EF2">
      <w:pPr>
        <w:pStyle w:val="B1"/>
      </w:pPr>
      <w:r w:rsidRPr="0004537F">
        <w:t>1.</w:t>
      </w:r>
      <w:r w:rsidRPr="0004537F">
        <w:tab/>
        <w:t>If transmitting, the MCVideo client 2 stops the transmission of the video.</w:t>
      </w:r>
    </w:p>
    <w:p w14:paraId="687D30E1" w14:textId="77777777" w:rsidR="00B93EF2" w:rsidRPr="0004537F" w:rsidRDefault="00B93EF2" w:rsidP="00B93EF2">
      <w:pPr>
        <w:pStyle w:val="B1"/>
        <w:rPr>
          <w:lang w:eastAsia="ko-KR"/>
        </w:rPr>
      </w:pPr>
      <w:r w:rsidRPr="0004537F">
        <w:t>2.</w:t>
      </w:r>
      <w:r w:rsidRPr="0004537F">
        <w:tab/>
      </w:r>
      <w:r w:rsidRPr="0004537F">
        <w:rPr>
          <w:lang w:eastAsia="ko-KR"/>
        </w:rPr>
        <w:t xml:space="preserve">MCVideo client 2 sends a transmission release message to the MCVideo group. </w:t>
      </w:r>
    </w:p>
    <w:p w14:paraId="25C9149C" w14:textId="77777777" w:rsidR="00B93EF2" w:rsidRPr="0004537F" w:rsidRDefault="00B93EF2" w:rsidP="00B93EF2">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2E287B97" w14:textId="77777777" w:rsidR="00B93EF2" w:rsidRPr="0004537F" w:rsidRDefault="00B93EF2" w:rsidP="00B93EF2">
      <w:pPr>
        <w:rPr>
          <w:lang w:eastAsia="ko-KR"/>
        </w:rPr>
      </w:pPr>
    </w:p>
    <w:p w14:paraId="621A1E4E" w14:textId="77777777" w:rsidR="00B93EF2" w:rsidRDefault="0011731D" w:rsidP="00B93EF2">
      <w:pPr>
        <w:pStyle w:val="Heading4"/>
        <w:rPr>
          <w:lang w:val="en-IN" w:eastAsia="ko-KR"/>
        </w:rPr>
      </w:pPr>
      <w:bookmarkStart w:id="987" w:name="_Toc154698492"/>
      <w:r>
        <w:rPr>
          <w:lang w:val="en-IN"/>
        </w:rPr>
        <w:t>7.7</w:t>
      </w:r>
      <w:r w:rsidR="00B93EF2">
        <w:rPr>
          <w:lang w:val="en-IN"/>
        </w:rPr>
        <w:t>.2</w:t>
      </w:r>
      <w:r w:rsidR="00B93EF2" w:rsidRPr="0004537F">
        <w:rPr>
          <w:lang w:val="en-IN" w:eastAsia="ko-KR"/>
        </w:rPr>
        <w:t>.7</w:t>
      </w:r>
      <w:r w:rsidR="00B93EF2" w:rsidRPr="0004537F">
        <w:rPr>
          <w:lang w:val="en-IN"/>
        </w:rPr>
        <w:tab/>
      </w:r>
      <w:r w:rsidR="00B93EF2" w:rsidRPr="0004537F">
        <w:rPr>
          <w:lang w:val="en-IN" w:eastAsia="ko-KR"/>
        </w:rPr>
        <w:t>Transmission override</w:t>
      </w:r>
      <w:bookmarkEnd w:id="987"/>
    </w:p>
    <w:p w14:paraId="1F0976FF" w14:textId="77777777" w:rsidR="00A85694" w:rsidRPr="00E010FD" w:rsidRDefault="00A85694" w:rsidP="00A85694">
      <w:r w:rsidRPr="00E010FD">
        <w:t xml:space="preserve">This subclause is applicable in </w:t>
      </w:r>
      <w:r>
        <w:t xml:space="preserve">the </w:t>
      </w:r>
      <w:r w:rsidRPr="00E010FD">
        <w:t xml:space="preserve">single arbitrator </w:t>
      </w:r>
      <w:r>
        <w:t xml:space="preserve">in the </w:t>
      </w:r>
      <w:r w:rsidRPr="00E010FD">
        <w:t>approach.</w:t>
      </w:r>
    </w:p>
    <w:p w14:paraId="4926D440" w14:textId="77777777" w:rsidR="00A85694" w:rsidRPr="00E010FD" w:rsidRDefault="00A85694" w:rsidP="00A85694">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71A97D41" w14:textId="77777777" w:rsidR="00A85694" w:rsidRPr="00E010FD" w:rsidRDefault="00A85694" w:rsidP="00A85694">
      <w:r w:rsidRPr="00E010FD">
        <w:t>The MCVideo client has detected presence of a transmission arbitrator e.g., by receiving responses to transmission arbitration control message. The MCVideo client sends a transmission request and waits for a response.</w:t>
      </w:r>
    </w:p>
    <w:p w14:paraId="0E3716EF" w14:textId="77777777" w:rsidR="00A85694" w:rsidRPr="00E010FD" w:rsidRDefault="00A85694" w:rsidP="00A85694">
      <w:r w:rsidRPr="00E010FD">
        <w:t xml:space="preserve">Pre-conditions: </w:t>
      </w:r>
    </w:p>
    <w:p w14:paraId="72778D16" w14:textId="77777777" w:rsidR="00A85694" w:rsidRPr="00E010FD" w:rsidRDefault="00A85694" w:rsidP="00A85694">
      <w:pPr>
        <w:pStyle w:val="B1"/>
      </w:pPr>
      <w:r w:rsidRPr="00E010FD">
        <w:t>1.</w:t>
      </w:r>
      <w:r w:rsidRPr="00E010FD">
        <w:tab/>
        <w:t>An off-network group communication has been established.</w:t>
      </w:r>
    </w:p>
    <w:p w14:paraId="6F6C8305" w14:textId="77777777" w:rsidR="00A85694" w:rsidRPr="00E010FD" w:rsidRDefault="00A85694" w:rsidP="00A85694">
      <w:pPr>
        <w:pStyle w:val="B1"/>
      </w:pPr>
      <w:r w:rsidRPr="00E010FD">
        <w:t>2.</w:t>
      </w:r>
      <w:r w:rsidRPr="00E010FD">
        <w:tab/>
        <w:t>Maximum simultaneous transmissions limit has been reached.</w:t>
      </w:r>
    </w:p>
    <w:p w14:paraId="30EB44BD" w14:textId="77777777" w:rsidR="00A85694" w:rsidRPr="00E010FD" w:rsidRDefault="00A85694" w:rsidP="00A85694"/>
    <w:p w14:paraId="4CB8CC1E" w14:textId="77777777" w:rsidR="00F426A6" w:rsidRDefault="00F426A6" w:rsidP="00F426A6">
      <w:pPr>
        <w:pStyle w:val="TH"/>
      </w:pPr>
      <w:r w:rsidRPr="00E010FD">
        <w:object w:dxaOrig="7965" w:dyaOrig="5220" w14:anchorId="413C77C4">
          <v:shape id="_x0000_i1105" type="#_x0000_t75" style="width:477.55pt;height:312.15pt" o:ole="">
            <v:imagedata r:id="rId169" o:title=""/>
          </v:shape>
          <o:OLEObject Type="Embed" ProgID="Visio.Drawing.11" ShapeID="_x0000_i1105" DrawAspect="Content" ObjectID="_1765311019" r:id="rId170"/>
        </w:object>
      </w:r>
    </w:p>
    <w:p w14:paraId="687B8359" w14:textId="77777777" w:rsidR="00A85694" w:rsidRPr="00E010FD" w:rsidRDefault="00A85694" w:rsidP="00A85694">
      <w:pPr>
        <w:pStyle w:val="TF"/>
        <w:rPr>
          <w:lang w:eastAsia="ko-KR"/>
        </w:rPr>
      </w:pPr>
      <w:r w:rsidRPr="00E010FD">
        <w:t>Figure 7.7.2.</w:t>
      </w:r>
      <w:r w:rsidRPr="00E010FD">
        <w:rPr>
          <w:lang w:eastAsia="ko-KR"/>
        </w:rPr>
        <w:t>7</w:t>
      </w:r>
      <w:r w:rsidRPr="00E010FD">
        <w:t>-1: Transmission override</w:t>
      </w:r>
    </w:p>
    <w:p w14:paraId="656ACF1D" w14:textId="77777777" w:rsidR="00A85694" w:rsidRPr="00E010FD" w:rsidRDefault="00A85694" w:rsidP="00A85694">
      <w:pPr>
        <w:pStyle w:val="B1"/>
        <w:rPr>
          <w:lang w:eastAsia="ko-KR"/>
        </w:rPr>
      </w:pPr>
      <w:r w:rsidRPr="00E010FD">
        <w:t>1.</w:t>
      </w:r>
      <w:r w:rsidRPr="00E010FD">
        <w:tab/>
      </w:r>
      <w:r w:rsidRPr="00E010FD">
        <w:rPr>
          <w:lang w:eastAsia="ko-KR"/>
        </w:rPr>
        <w:t xml:space="preserve">MCVideo client 2 sends a transmission request message to the MCVideo group. </w:t>
      </w:r>
    </w:p>
    <w:p w14:paraId="4D9866F2" w14:textId="77777777" w:rsidR="00A85694" w:rsidRPr="00E010FD" w:rsidRDefault="00A85694" w:rsidP="00A85694">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6AB242D4" w14:textId="77777777" w:rsidR="00A85694" w:rsidRPr="00E010FD" w:rsidRDefault="00A85694" w:rsidP="00A85694">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53BAB4F4" w14:textId="77777777" w:rsidR="00A85694" w:rsidRPr="00E010FD" w:rsidRDefault="00A85694" w:rsidP="00A85694">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CBCCABC" w14:textId="77777777" w:rsidR="00A85694" w:rsidRPr="00E010FD" w:rsidRDefault="00A85694" w:rsidP="00A85694">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31BA5CD3" w14:textId="77777777" w:rsidR="00A85694" w:rsidRPr="00E010FD" w:rsidRDefault="00A85694" w:rsidP="00A85694">
      <w:pPr>
        <w:pStyle w:val="B1"/>
        <w:rPr>
          <w:lang w:eastAsia="ko-KR"/>
        </w:rPr>
      </w:pPr>
      <w:r w:rsidRPr="00E010FD">
        <w:rPr>
          <w:lang w:eastAsia="ko-KR"/>
        </w:rPr>
        <w:t>6.</w:t>
      </w:r>
      <w:r w:rsidRPr="00E010FD">
        <w:rPr>
          <w:lang w:eastAsia="ko-KR"/>
        </w:rPr>
        <w:tab/>
        <w:t>MCVideo user at MCVideo client 2 may be notified that the video can now be transmitted.</w:t>
      </w:r>
    </w:p>
    <w:p w14:paraId="5587CBEA" w14:textId="77777777" w:rsidR="00A85694" w:rsidRPr="00A85694" w:rsidRDefault="00A85694" w:rsidP="00A85694">
      <w:pPr>
        <w:pStyle w:val="B1"/>
        <w:rPr>
          <w:lang w:eastAsia="ko-KR"/>
        </w:rPr>
      </w:pPr>
      <w:r w:rsidRPr="00E010FD">
        <w:rPr>
          <w:lang w:eastAsia="ko-KR"/>
        </w:rPr>
        <w:t>7.</w:t>
      </w:r>
      <w:r w:rsidRPr="00E010FD">
        <w:rPr>
          <w:lang w:eastAsia="ko-KR"/>
        </w:rPr>
        <w:tab/>
        <w:t>MCVideo client 2 transmits video to the MCVideo group.</w:t>
      </w:r>
    </w:p>
    <w:p w14:paraId="55A6B1DD" w14:textId="77777777" w:rsidR="00B93EF2" w:rsidRPr="0004537F" w:rsidRDefault="0011731D" w:rsidP="00B93EF2">
      <w:pPr>
        <w:pStyle w:val="Heading4"/>
        <w:rPr>
          <w:lang w:val="en-IN" w:eastAsia="ko-KR"/>
        </w:rPr>
      </w:pPr>
      <w:bookmarkStart w:id="988" w:name="_Toc154698493"/>
      <w:r>
        <w:rPr>
          <w:lang w:val="en-IN"/>
        </w:rPr>
        <w:t>7.7</w:t>
      </w:r>
      <w:r w:rsidR="00B93EF2">
        <w:rPr>
          <w:lang w:val="en-IN"/>
        </w:rPr>
        <w:t>.2</w:t>
      </w:r>
      <w:r w:rsidR="00B93EF2" w:rsidRPr="0004537F">
        <w:rPr>
          <w:lang w:val="en-IN" w:eastAsia="ko-KR"/>
        </w:rPr>
        <w:t>.8</w:t>
      </w:r>
      <w:r w:rsidR="00B93EF2" w:rsidRPr="0004537F">
        <w:rPr>
          <w:lang w:val="en-IN"/>
        </w:rPr>
        <w:tab/>
      </w:r>
      <w:r w:rsidR="00B93EF2" w:rsidRPr="0004537F">
        <w:rPr>
          <w:lang w:val="en-IN" w:eastAsia="ko-KR"/>
        </w:rPr>
        <w:t>Transmission override (revoke self)</w:t>
      </w:r>
      <w:bookmarkEnd w:id="988"/>
    </w:p>
    <w:p w14:paraId="77024DAA" w14:textId="77777777" w:rsidR="00A85694" w:rsidRDefault="00A85694" w:rsidP="00A85694">
      <w:r w:rsidRPr="00E010FD">
        <w:t>This subclause is applicable in the single arbitrator approach.</w:t>
      </w:r>
    </w:p>
    <w:p w14:paraId="2E6A5F8E" w14:textId="77777777" w:rsidR="00A85694" w:rsidRDefault="00A85694" w:rsidP="00A85694">
      <w:pPr>
        <w:pStyle w:val="EditorsNote"/>
      </w:pPr>
      <w:r>
        <w:t>Editor's note: transmission override in the self arbitration approach is FFS.</w:t>
      </w:r>
    </w:p>
    <w:p w14:paraId="41E09A89" w14:textId="77777777" w:rsidR="00B93EF2" w:rsidRPr="0004537F" w:rsidRDefault="00B93EF2" w:rsidP="00B93EF2">
      <w:r w:rsidRPr="0004537F">
        <w:t>Figure </w:t>
      </w:r>
      <w:r w:rsidR="0011731D">
        <w:t>7.7</w:t>
      </w:r>
      <w:r>
        <w:t>.2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60954C57" w14:textId="77777777" w:rsidR="00B93EF2" w:rsidRPr="0004537F" w:rsidRDefault="00B93EF2" w:rsidP="00B93EF2">
      <w:r w:rsidRPr="0004537F">
        <w:t>The MCVideo client has detected presence of a transmission arbitrator e.g., by receiving responses to transmission arbitration control message. The MCVideo client sends a transmission request and waits for a response.</w:t>
      </w:r>
    </w:p>
    <w:p w14:paraId="5A9E85E3" w14:textId="77777777" w:rsidR="00B93EF2" w:rsidRPr="0004537F" w:rsidRDefault="00B93EF2" w:rsidP="00B93EF2">
      <w:r w:rsidRPr="0004537F">
        <w:t xml:space="preserve">Pre-conditions: </w:t>
      </w:r>
    </w:p>
    <w:p w14:paraId="0E833EF8" w14:textId="77777777" w:rsidR="00B93EF2" w:rsidRPr="0004537F" w:rsidRDefault="00B93EF2" w:rsidP="00B93EF2">
      <w:pPr>
        <w:pStyle w:val="B1"/>
      </w:pPr>
      <w:r w:rsidRPr="0004537F">
        <w:t>1.</w:t>
      </w:r>
      <w:r w:rsidRPr="0004537F">
        <w:tab/>
        <w:t>An off-network group communication has been established.</w:t>
      </w:r>
    </w:p>
    <w:p w14:paraId="5C1359FA" w14:textId="77777777" w:rsidR="00B93EF2" w:rsidRPr="0004537F" w:rsidRDefault="00B93EF2" w:rsidP="00B93EF2">
      <w:pPr>
        <w:pStyle w:val="B1"/>
      </w:pPr>
      <w:r w:rsidRPr="0004537F">
        <w:lastRenderedPageBreak/>
        <w:t>2.</w:t>
      </w:r>
      <w:r w:rsidRPr="0004537F">
        <w:tab/>
        <w:t>Maximum simultaneous transmissions limit has been reached.</w:t>
      </w:r>
    </w:p>
    <w:p w14:paraId="6D6FBA43" w14:textId="77777777" w:rsidR="00E911E0" w:rsidRDefault="00E911E0" w:rsidP="00E911E0">
      <w:pPr>
        <w:pStyle w:val="TH"/>
      </w:pPr>
      <w:r w:rsidRPr="0004537F">
        <w:object w:dxaOrig="7965" w:dyaOrig="5220" w14:anchorId="47CB6A27">
          <v:shape id="_x0000_i1106" type="#_x0000_t75" style="width:469.8pt;height:307.15pt" o:ole="">
            <v:imagedata r:id="rId171" o:title=""/>
          </v:shape>
          <o:OLEObject Type="Embed" ProgID="Visio.Drawing.11" ShapeID="_x0000_i1106" DrawAspect="Content" ObjectID="_1765311020" r:id="rId172"/>
        </w:object>
      </w:r>
    </w:p>
    <w:p w14:paraId="72499280" w14:textId="77777777" w:rsidR="00B93EF2" w:rsidRPr="0004537F" w:rsidRDefault="00B93EF2" w:rsidP="00B93EF2">
      <w:pPr>
        <w:pStyle w:val="TF"/>
        <w:rPr>
          <w:lang w:eastAsia="ko-KR"/>
        </w:rPr>
      </w:pPr>
      <w:r w:rsidRPr="0004537F">
        <w:t>Figure </w:t>
      </w:r>
      <w:r w:rsidR="0011731D">
        <w:t>7.7</w:t>
      </w:r>
      <w:r>
        <w:t>.2</w:t>
      </w:r>
      <w:r w:rsidRPr="0004537F">
        <w:t>.</w:t>
      </w:r>
      <w:r w:rsidRPr="0004537F">
        <w:rPr>
          <w:lang w:eastAsia="ko-KR"/>
        </w:rPr>
        <w:t>8</w:t>
      </w:r>
      <w:r w:rsidRPr="0004537F">
        <w:t>-1: Transmission override</w:t>
      </w:r>
    </w:p>
    <w:p w14:paraId="0B862393" w14:textId="77777777" w:rsidR="00B93EF2" w:rsidRPr="0004537F" w:rsidRDefault="00B93EF2" w:rsidP="00B93EF2">
      <w:pPr>
        <w:pStyle w:val="B1"/>
        <w:rPr>
          <w:lang w:eastAsia="ko-KR"/>
        </w:rPr>
      </w:pPr>
      <w:r w:rsidRPr="0004537F">
        <w:t>1.</w:t>
      </w:r>
      <w:r w:rsidRPr="0004537F">
        <w:tab/>
      </w:r>
      <w:r w:rsidRPr="0004537F">
        <w:rPr>
          <w:lang w:eastAsia="ko-KR"/>
        </w:rPr>
        <w:t xml:space="preserve">MCVideo client 2 sends a transmission request message to the MCVideo group. </w:t>
      </w:r>
    </w:p>
    <w:p w14:paraId="340F879C" w14:textId="77777777" w:rsidR="00B93EF2" w:rsidRPr="0004537F" w:rsidRDefault="00B93EF2" w:rsidP="00B93EF2">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00A85694" w:rsidRPr="00E010FD">
        <w:rPr>
          <w:lang w:eastAsia="ko-KR"/>
        </w:rPr>
        <w:t>a</w:t>
      </w:r>
      <w:r w:rsidRPr="0004537F">
        <w:rPr>
          <w:lang w:eastAsia="ko-KR"/>
        </w:rPr>
        <w:t xml:space="preserve"> transmission arbitrator, checks the override policy.</w:t>
      </w:r>
    </w:p>
    <w:p w14:paraId="52D230E8" w14:textId="77777777" w:rsidR="00B93EF2" w:rsidRPr="0004537F" w:rsidRDefault="00B93EF2" w:rsidP="00B93EF2">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64AB07D3" w14:textId="77777777" w:rsidR="00B93EF2" w:rsidRPr="0004537F" w:rsidRDefault="00B93EF2" w:rsidP="00B93EF2">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105817CD" w14:textId="77777777" w:rsidR="00B93EF2" w:rsidRPr="0004537F" w:rsidRDefault="00B93EF2" w:rsidP="00B93EF2">
      <w:pPr>
        <w:pStyle w:val="B1"/>
        <w:rPr>
          <w:lang w:eastAsia="ko-KR"/>
        </w:rPr>
      </w:pPr>
      <w:r w:rsidRPr="0004537F">
        <w:t>5.</w:t>
      </w:r>
      <w:r w:rsidRPr="0004537F">
        <w:tab/>
      </w:r>
      <w:r w:rsidRPr="0004537F">
        <w:rPr>
          <w:lang w:eastAsia="ko-KR"/>
        </w:rPr>
        <w:t>MCVideo client 1 sends a transmission granted message to the MCVideo group. T</w:t>
      </w:r>
      <w:r w:rsidR="00A85694">
        <w:rPr>
          <w:lang w:eastAsia="ko-KR"/>
        </w:rPr>
        <w:t>he t</w:t>
      </w:r>
      <w:r w:rsidRPr="0004537F">
        <w:rPr>
          <w:lang w:eastAsia="ko-KR"/>
        </w:rPr>
        <w:t>ransmission granted message indicates MCVideo client 2 as the intended recipient and MCVideo client 2 as the subsequent transmission arbitrator.</w:t>
      </w:r>
    </w:p>
    <w:p w14:paraId="1E95C766" w14:textId="77777777" w:rsidR="00B93EF2" w:rsidRPr="0004537F" w:rsidRDefault="00B93EF2" w:rsidP="00B93EF2">
      <w:pPr>
        <w:pStyle w:val="B1"/>
        <w:rPr>
          <w:lang w:eastAsia="ko-KR"/>
        </w:rPr>
      </w:pPr>
      <w:r w:rsidRPr="0004537F">
        <w:t>6a.</w:t>
      </w:r>
      <w:r w:rsidRPr="0004537F">
        <w:tab/>
      </w:r>
      <w:r w:rsidRPr="0004537F">
        <w:rPr>
          <w:lang w:eastAsia="ko-KR"/>
        </w:rPr>
        <w:t>MCVideo client 2 sends a transmission arbitration taken message to the MCVideo group.</w:t>
      </w:r>
    </w:p>
    <w:p w14:paraId="730F692C" w14:textId="77777777" w:rsidR="00B93EF2" w:rsidRPr="0004537F" w:rsidRDefault="00B93EF2" w:rsidP="00B93EF2">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3142A403" w14:textId="77777777" w:rsidR="00B93EF2" w:rsidRPr="0004537F" w:rsidRDefault="00B93EF2" w:rsidP="00B93EF2">
      <w:pPr>
        <w:pStyle w:val="NO"/>
      </w:pPr>
      <w:r>
        <w:t>NOTE</w:t>
      </w:r>
      <w:r w:rsidRPr="0004537F">
        <w:t>:</w:t>
      </w:r>
      <w:r w:rsidRPr="0004537F">
        <w:tab/>
        <w:t>Step 6a and step 6b can occur in any order.</w:t>
      </w:r>
    </w:p>
    <w:p w14:paraId="649AD7A3" w14:textId="77777777" w:rsidR="00B93EF2" w:rsidRPr="0004537F" w:rsidRDefault="00B93EF2" w:rsidP="00B93EF2">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234F6C2C" w14:textId="77777777" w:rsidR="00B93EF2" w:rsidRPr="0004537F" w:rsidRDefault="00B93EF2" w:rsidP="00B93EF2">
      <w:pPr>
        <w:pStyle w:val="B1"/>
        <w:rPr>
          <w:lang w:eastAsia="ko-KR"/>
        </w:rPr>
      </w:pPr>
      <w:r w:rsidRPr="0004537F">
        <w:t>8.</w:t>
      </w:r>
      <w:r w:rsidRPr="0004537F">
        <w:tab/>
      </w:r>
      <w:r w:rsidRPr="0004537F">
        <w:rPr>
          <w:lang w:eastAsia="ko-KR"/>
        </w:rPr>
        <w:t>MCVideo client 2 transmits video to the MCVideo group.</w:t>
      </w:r>
    </w:p>
    <w:p w14:paraId="38F5934D" w14:textId="77777777" w:rsidR="00B93EF2" w:rsidRPr="0004537F" w:rsidRDefault="00B93EF2" w:rsidP="00B93EF2">
      <w:pPr>
        <w:rPr>
          <w:lang w:eastAsia="ko-KR"/>
        </w:rPr>
      </w:pPr>
    </w:p>
    <w:p w14:paraId="4020B71B" w14:textId="77777777" w:rsidR="00B93EF2" w:rsidRPr="0004537F" w:rsidRDefault="0011731D" w:rsidP="00B93EF2">
      <w:pPr>
        <w:pStyle w:val="Heading4"/>
        <w:rPr>
          <w:lang w:val="en-IN" w:eastAsia="ko-KR"/>
        </w:rPr>
      </w:pPr>
      <w:bookmarkStart w:id="989" w:name="_Toc154698494"/>
      <w:r>
        <w:rPr>
          <w:lang w:val="en-IN"/>
        </w:rPr>
        <w:lastRenderedPageBreak/>
        <w:t>7.7</w:t>
      </w:r>
      <w:r w:rsidR="00B93EF2">
        <w:rPr>
          <w:lang w:val="en-IN"/>
        </w:rPr>
        <w:t>.2</w:t>
      </w:r>
      <w:r w:rsidR="00B93EF2" w:rsidRPr="0004537F">
        <w:rPr>
          <w:lang w:val="en-IN" w:eastAsia="ko-KR"/>
        </w:rPr>
        <w:t>.9</w:t>
      </w:r>
      <w:r w:rsidR="00B93EF2" w:rsidRPr="0004537F">
        <w:rPr>
          <w:lang w:val="en-IN"/>
        </w:rPr>
        <w:tab/>
      </w:r>
      <w:r w:rsidR="00B93EF2" w:rsidRPr="0004537F">
        <w:rPr>
          <w:lang w:val="en-IN" w:eastAsia="ko-KR"/>
        </w:rPr>
        <w:t>Transmission arbitration release</w:t>
      </w:r>
      <w:bookmarkEnd w:id="989"/>
    </w:p>
    <w:p w14:paraId="421D613F" w14:textId="77777777" w:rsidR="00B93EF2" w:rsidRPr="00E911E0" w:rsidRDefault="0011731D" w:rsidP="00E911E0">
      <w:pPr>
        <w:pStyle w:val="Heading5"/>
      </w:pPr>
      <w:bookmarkStart w:id="990" w:name="_Toc154698495"/>
      <w:r w:rsidRPr="00E911E0">
        <w:t>7.7</w:t>
      </w:r>
      <w:r w:rsidR="00B93EF2" w:rsidRPr="00E911E0">
        <w:t>.2.9.1</w:t>
      </w:r>
      <w:r w:rsidR="00B93EF2" w:rsidRPr="00E911E0">
        <w:tab/>
        <w:t>Transmission arbitration release</w:t>
      </w:r>
      <w:bookmarkEnd w:id="990"/>
      <w:r w:rsidR="00B93EF2" w:rsidRPr="00E911E0">
        <w:t xml:space="preserve"> </w:t>
      </w:r>
    </w:p>
    <w:p w14:paraId="7C2890F0" w14:textId="77777777" w:rsidR="00A85694" w:rsidRPr="00E010FD" w:rsidRDefault="00A85694" w:rsidP="00A85694">
      <w:r w:rsidRPr="00E010FD">
        <w:t>This subclause is applicable only in single arbitrator approach.</w:t>
      </w:r>
    </w:p>
    <w:p w14:paraId="3B4D4C56" w14:textId="77777777" w:rsidR="00B93EF2" w:rsidRPr="0004537F" w:rsidRDefault="00B93EF2" w:rsidP="00B93EF2">
      <w:r w:rsidRPr="0004537F">
        <w:t>Figure </w:t>
      </w:r>
      <w:r w:rsidR="0011731D">
        <w:t>7.7</w:t>
      </w:r>
      <w:r>
        <w:t>.2</w:t>
      </w:r>
      <w:r w:rsidRPr="0004537F">
        <w:t>.9.1-1 describes procedures for an MCVideo client to release transmission arbitration. There is no other MCVideo client to which transmission arbitration can be delegated.</w:t>
      </w:r>
    </w:p>
    <w:p w14:paraId="1F76508B" w14:textId="77777777" w:rsidR="00B93EF2" w:rsidRPr="0004537F" w:rsidRDefault="00B93EF2" w:rsidP="00B93EF2">
      <w:r w:rsidRPr="0004537F">
        <w:t xml:space="preserve">Pre-conditions: </w:t>
      </w:r>
    </w:p>
    <w:p w14:paraId="18FC9B0C" w14:textId="77777777" w:rsidR="00B93EF2" w:rsidRPr="0004537F" w:rsidRDefault="00B93EF2" w:rsidP="00B93EF2">
      <w:pPr>
        <w:pStyle w:val="B1"/>
      </w:pPr>
      <w:r w:rsidRPr="0004537F">
        <w:t>1.</w:t>
      </w:r>
      <w:r w:rsidRPr="0004537F">
        <w:tab/>
        <w:t>An off-network group communication has been established.</w:t>
      </w:r>
    </w:p>
    <w:p w14:paraId="2DD4D7D4" w14:textId="77777777" w:rsidR="00B93EF2" w:rsidRPr="0004537F" w:rsidRDefault="00B93EF2" w:rsidP="00B93EF2">
      <w:pPr>
        <w:pStyle w:val="B1"/>
      </w:pPr>
      <w:r w:rsidRPr="0004537F">
        <w:t>2.</w:t>
      </w:r>
      <w:r w:rsidRPr="0004537F">
        <w:tab/>
        <w:t>Only MCVideo client 1 is transmitting a video.</w:t>
      </w:r>
    </w:p>
    <w:p w14:paraId="5968A9E5" w14:textId="77777777" w:rsidR="00B93EF2" w:rsidRPr="0004537F" w:rsidRDefault="00B93EF2" w:rsidP="00B93EF2"/>
    <w:p w14:paraId="1F4A93C7" w14:textId="77777777" w:rsidR="00E911E0" w:rsidRDefault="00E911E0" w:rsidP="00E911E0">
      <w:pPr>
        <w:pStyle w:val="TH"/>
      </w:pPr>
      <w:r w:rsidRPr="0004537F">
        <w:object w:dxaOrig="7964" w:dyaOrig="2804" w14:anchorId="61B42CBD">
          <v:shape id="_x0000_i1107" type="#_x0000_t75" style="width:478.05pt;height:168.15pt" o:ole="">
            <v:imagedata r:id="rId173" o:title=""/>
          </v:shape>
          <o:OLEObject Type="Embed" ProgID="Visio.Drawing.11" ShapeID="_x0000_i1107" DrawAspect="Content" ObjectID="_1765311021" r:id="rId174"/>
        </w:object>
      </w:r>
    </w:p>
    <w:p w14:paraId="0B140E1E" w14:textId="77777777" w:rsidR="00B93EF2" w:rsidRPr="0004537F" w:rsidRDefault="00B93EF2" w:rsidP="00B93EF2">
      <w:pPr>
        <w:pStyle w:val="TF"/>
        <w:rPr>
          <w:lang w:eastAsia="ko-KR"/>
        </w:rPr>
      </w:pPr>
      <w:r w:rsidRPr="0004537F">
        <w:t>Figure </w:t>
      </w:r>
      <w:r w:rsidR="0011731D">
        <w:t>7.7</w:t>
      </w:r>
      <w:r>
        <w:t>.2</w:t>
      </w:r>
      <w:r w:rsidRPr="0004537F">
        <w:t>.</w:t>
      </w:r>
      <w:r w:rsidRPr="0004537F">
        <w:rPr>
          <w:lang w:eastAsia="ko-KR"/>
        </w:rPr>
        <w:t>9.1</w:t>
      </w:r>
      <w:r w:rsidRPr="0004537F">
        <w:t>-1: Transmission arbitration release without delegation</w:t>
      </w:r>
    </w:p>
    <w:p w14:paraId="1B6E39B1" w14:textId="77777777" w:rsidR="00B93EF2" w:rsidRPr="0004537F" w:rsidRDefault="00B93EF2" w:rsidP="00B93EF2">
      <w:pPr>
        <w:pStyle w:val="B1"/>
        <w:rPr>
          <w:lang w:eastAsia="ko-KR"/>
        </w:rPr>
      </w:pPr>
      <w:r w:rsidRPr="0004537F">
        <w:t>1.</w:t>
      </w:r>
      <w:r w:rsidRPr="0004537F">
        <w:tab/>
      </w:r>
      <w:r w:rsidRPr="0004537F">
        <w:rPr>
          <w:lang w:eastAsia="ko-KR"/>
        </w:rPr>
        <w:t xml:space="preserve">MCVideo client 1 sends a transmission release message to the MCVideo group. </w:t>
      </w:r>
    </w:p>
    <w:p w14:paraId="6EA7F5E4" w14:textId="77777777" w:rsidR="00B93EF2" w:rsidRPr="0004537F" w:rsidRDefault="00B93EF2" w:rsidP="00B93EF2">
      <w:pPr>
        <w:pStyle w:val="B1"/>
        <w:rPr>
          <w:lang w:eastAsia="ko-KR"/>
        </w:rPr>
      </w:pPr>
      <w:r w:rsidRPr="0004537F">
        <w:rPr>
          <w:lang w:eastAsia="ko-KR"/>
        </w:rPr>
        <w:t>2.</w:t>
      </w:r>
      <w:r w:rsidRPr="0004537F">
        <w:rPr>
          <w:lang w:eastAsia="ko-KR"/>
        </w:rPr>
        <w:tab/>
        <w:t>MCVideo client 1 stops transmission of the video.</w:t>
      </w:r>
    </w:p>
    <w:p w14:paraId="3C912DAE" w14:textId="77777777" w:rsidR="00B93EF2" w:rsidRDefault="0011731D" w:rsidP="00E911E0">
      <w:pPr>
        <w:pStyle w:val="Heading5"/>
      </w:pPr>
      <w:bookmarkStart w:id="991" w:name="_Toc154698496"/>
      <w:r w:rsidRPr="00E911E0">
        <w:t>7.7</w:t>
      </w:r>
      <w:r w:rsidR="00B93EF2" w:rsidRPr="00E911E0">
        <w:t>.2.9.2</w:t>
      </w:r>
      <w:r w:rsidR="00B93EF2" w:rsidRPr="00E911E0">
        <w:tab/>
        <w:t>Transmission arbitration release with delegation</w:t>
      </w:r>
      <w:bookmarkEnd w:id="991"/>
    </w:p>
    <w:p w14:paraId="28923DCF" w14:textId="77777777" w:rsidR="00A85694" w:rsidRPr="00E010FD" w:rsidRDefault="00A85694" w:rsidP="00A85694">
      <w:r w:rsidRPr="00E010FD">
        <w:t>This subclause is applicable only in single arbitrator approach.</w:t>
      </w:r>
    </w:p>
    <w:p w14:paraId="0D5A00A0" w14:textId="77777777" w:rsidR="00A85694" w:rsidRPr="00E010FD" w:rsidRDefault="00A85694" w:rsidP="00A85694">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50D6A61B" w14:textId="77777777" w:rsidR="00A85694" w:rsidRPr="00E010FD" w:rsidRDefault="00A85694" w:rsidP="00A85694">
      <w:r w:rsidRPr="00E010FD">
        <w:t xml:space="preserve">Pre-conditions: </w:t>
      </w:r>
    </w:p>
    <w:p w14:paraId="55AF4B8C" w14:textId="77777777" w:rsidR="00A85694" w:rsidRPr="00E010FD" w:rsidRDefault="00A85694" w:rsidP="00A85694">
      <w:pPr>
        <w:pStyle w:val="B1"/>
      </w:pPr>
      <w:r w:rsidRPr="00E010FD">
        <w:t>1.</w:t>
      </w:r>
      <w:r w:rsidRPr="00E010FD">
        <w:tab/>
        <w:t>An off-network group communication has been established.</w:t>
      </w:r>
    </w:p>
    <w:p w14:paraId="40F22FB9" w14:textId="77777777" w:rsidR="00A85694" w:rsidRPr="00E010FD" w:rsidRDefault="00A85694" w:rsidP="00A85694">
      <w:pPr>
        <w:pStyle w:val="B1"/>
      </w:pPr>
      <w:r w:rsidRPr="00E010FD">
        <w:t>2.</w:t>
      </w:r>
      <w:r w:rsidRPr="00E010FD">
        <w:tab/>
        <w:t>At least one more MCVideo client is transmitting video other than the current transmission arbitrator.</w:t>
      </w:r>
    </w:p>
    <w:p w14:paraId="261D9B55" w14:textId="77777777" w:rsidR="00A85694" w:rsidRPr="00E010FD" w:rsidRDefault="00A85694" w:rsidP="00A85694"/>
    <w:p w14:paraId="58DCDE86" w14:textId="77777777" w:rsidR="004F761F" w:rsidRDefault="004F761F" w:rsidP="004F761F">
      <w:pPr>
        <w:pStyle w:val="TH"/>
      </w:pPr>
      <w:r w:rsidRPr="00E010FD">
        <w:object w:dxaOrig="7965" w:dyaOrig="5220" w14:anchorId="58252EF1">
          <v:shape id="_x0000_i1108" type="#_x0000_t75" style="width:475.3pt;height:310.8pt" o:ole="">
            <v:imagedata r:id="rId175" o:title=""/>
          </v:shape>
          <o:OLEObject Type="Embed" ProgID="Visio.Drawing.11" ShapeID="_x0000_i1108" DrawAspect="Content" ObjectID="_1765311022" r:id="rId176"/>
        </w:object>
      </w:r>
    </w:p>
    <w:p w14:paraId="2C51A1EF" w14:textId="77777777" w:rsidR="00A85694" w:rsidRPr="00E010FD" w:rsidRDefault="00A85694" w:rsidP="004F761F">
      <w:pPr>
        <w:pStyle w:val="TF"/>
        <w:rPr>
          <w:lang w:eastAsia="ko-KR"/>
        </w:rPr>
      </w:pPr>
      <w:r w:rsidRPr="00E010FD">
        <w:t>Figure 7.7.2.</w:t>
      </w:r>
      <w:r w:rsidRPr="00E010FD">
        <w:rPr>
          <w:lang w:eastAsia="ko-KR"/>
        </w:rPr>
        <w:t>9.2</w:t>
      </w:r>
      <w:r w:rsidRPr="00E010FD">
        <w:t>-1: Transmission arbitration release with delegation</w:t>
      </w:r>
    </w:p>
    <w:p w14:paraId="52BE0CD7" w14:textId="77777777" w:rsidR="00A85694" w:rsidRPr="00E010FD" w:rsidRDefault="00A85694" w:rsidP="00A85694">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5FFF64BA" w14:textId="77777777" w:rsidR="00A85694" w:rsidRPr="00E010FD" w:rsidRDefault="00A85694" w:rsidP="00A85694">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63C81E7E" w14:textId="77777777" w:rsidR="00A85694" w:rsidRPr="00E010FD" w:rsidRDefault="00A85694" w:rsidP="00A85694">
      <w:pPr>
        <w:pStyle w:val="B1"/>
        <w:rPr>
          <w:lang w:eastAsia="ko-KR"/>
        </w:rPr>
      </w:pPr>
      <w:r w:rsidRPr="00E010FD">
        <w:t>3.</w:t>
      </w:r>
      <w:r w:rsidRPr="00E010FD">
        <w:tab/>
        <w:t>MCVideo client 1 detects no response from MCVideo client 2.</w:t>
      </w:r>
    </w:p>
    <w:p w14:paraId="0F46A955" w14:textId="77777777" w:rsidR="00A85694" w:rsidRPr="00E010FD" w:rsidRDefault="00A85694" w:rsidP="00A85694">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24DAE863" w14:textId="77777777" w:rsidR="00A85694" w:rsidRPr="00E010FD" w:rsidRDefault="00A85694" w:rsidP="00A85694">
      <w:pPr>
        <w:pStyle w:val="B1"/>
        <w:rPr>
          <w:lang w:eastAsia="ko-KR"/>
        </w:rPr>
      </w:pPr>
      <w:r w:rsidRPr="00E010FD">
        <w:t>5.</w:t>
      </w:r>
      <w:r w:rsidRPr="00E010FD">
        <w:tab/>
      </w:r>
      <w:r w:rsidRPr="00E010FD">
        <w:rPr>
          <w:lang w:eastAsia="ko-KR"/>
        </w:rPr>
        <w:t>MCVideo client 3 sends a transmission arbitration taken message to the MCVideo group.</w:t>
      </w:r>
    </w:p>
    <w:p w14:paraId="7D11F4E1" w14:textId="77777777" w:rsidR="00A85694" w:rsidRPr="00A85694" w:rsidRDefault="00A85694" w:rsidP="00A85694">
      <w:pPr>
        <w:pStyle w:val="B1"/>
      </w:pPr>
      <w:r w:rsidRPr="00E010FD">
        <w:rPr>
          <w:lang w:eastAsia="ko-KR"/>
        </w:rPr>
        <w:t>6.</w:t>
      </w:r>
      <w:r w:rsidRPr="00E010FD">
        <w:rPr>
          <w:lang w:eastAsia="ko-KR"/>
        </w:rPr>
        <w:tab/>
        <w:t>MCVideo client 1, upon receiving the transmission arbitration taken message releases transmission arbitration.</w:t>
      </w:r>
    </w:p>
    <w:p w14:paraId="34EC508D" w14:textId="77777777" w:rsidR="00B93EF2" w:rsidRDefault="0011731D" w:rsidP="00B93EF2">
      <w:pPr>
        <w:pStyle w:val="Heading4"/>
        <w:rPr>
          <w:lang w:val="en-IN" w:eastAsia="ko-KR"/>
        </w:rPr>
      </w:pPr>
      <w:bookmarkStart w:id="992" w:name="_Toc154698497"/>
      <w:r>
        <w:rPr>
          <w:lang w:val="en-IN"/>
        </w:rPr>
        <w:t>7.7</w:t>
      </w:r>
      <w:r w:rsidR="00B93EF2">
        <w:rPr>
          <w:lang w:val="en-IN"/>
        </w:rPr>
        <w:t>.2</w:t>
      </w:r>
      <w:r w:rsidR="00B93EF2" w:rsidRPr="0004537F">
        <w:rPr>
          <w:lang w:val="en-IN" w:eastAsia="ko-KR"/>
        </w:rPr>
        <w:t>.10</w:t>
      </w:r>
      <w:r w:rsidR="00B93EF2" w:rsidRPr="0004537F">
        <w:rPr>
          <w:lang w:val="en-IN"/>
        </w:rPr>
        <w:tab/>
      </w:r>
      <w:r w:rsidR="00A85694" w:rsidRPr="001D67EF">
        <w:rPr>
          <w:lang w:val="en-IN" w:eastAsia="ko-KR"/>
        </w:rPr>
        <w:t xml:space="preserve">Simultaneous </w:t>
      </w:r>
      <w:r w:rsidR="00A85694">
        <w:rPr>
          <w:lang w:val="en-IN" w:eastAsia="ko-KR"/>
        </w:rPr>
        <w:t>transmission</w:t>
      </w:r>
      <w:r w:rsidR="00A85694" w:rsidRPr="001D67EF">
        <w:rPr>
          <w:lang w:val="en-IN" w:eastAsia="ko-KR"/>
        </w:rPr>
        <w:t xml:space="preserve"> requests</w:t>
      </w:r>
      <w:bookmarkEnd w:id="992"/>
    </w:p>
    <w:p w14:paraId="68DB11F4" w14:textId="77777777" w:rsidR="00A85694" w:rsidRPr="00E010FD" w:rsidRDefault="00A85694" w:rsidP="00A85694">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374CAA96" w14:textId="77777777" w:rsidR="00A85694" w:rsidRDefault="00A85694" w:rsidP="00A85694">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13391A61" w14:textId="77777777" w:rsidR="00A85694" w:rsidRDefault="00A85694" w:rsidP="00A85694">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10B5C592" w14:textId="77777777" w:rsidR="00A85694" w:rsidRDefault="00A85694" w:rsidP="00A85694">
      <w:pPr>
        <w:pStyle w:val="B3"/>
      </w:pPr>
      <w:r>
        <w:t>-</w:t>
      </w:r>
      <w:r>
        <w:tab/>
        <w:t>a single arbitrator approach  is used but there is currently no arbitrator; or</w:t>
      </w:r>
    </w:p>
    <w:p w14:paraId="28692CB6" w14:textId="77777777" w:rsidR="00A85694" w:rsidRPr="001D67EF" w:rsidRDefault="00A85694" w:rsidP="00A85694">
      <w:pPr>
        <w:pStyle w:val="B3"/>
      </w:pPr>
      <w:r>
        <w:t>-</w:t>
      </w:r>
      <w:r>
        <w:tab/>
        <w:t>self arbitration is used.</w:t>
      </w:r>
    </w:p>
    <w:p w14:paraId="65E4FE35" w14:textId="77777777" w:rsidR="00A85694" w:rsidRPr="001D67EF" w:rsidRDefault="00A85694" w:rsidP="00A85694">
      <w:r w:rsidRPr="001D67EF">
        <w:t xml:space="preserve">Pre-conditions: </w:t>
      </w:r>
    </w:p>
    <w:p w14:paraId="1CF92B05" w14:textId="77777777" w:rsidR="00A85694" w:rsidRPr="001D67EF" w:rsidRDefault="00A85694" w:rsidP="00A85694">
      <w:pPr>
        <w:pStyle w:val="B1"/>
      </w:pPr>
      <w:r w:rsidRPr="001D67EF">
        <w:t>1.</w:t>
      </w:r>
      <w:r w:rsidRPr="001D67EF">
        <w:tab/>
      </w:r>
      <w:r w:rsidRPr="00E010FD">
        <w:t>An off-network group com</w:t>
      </w:r>
      <w:r>
        <w:t>munication has been established</w:t>
      </w:r>
      <w:r w:rsidRPr="001D67EF">
        <w:t>.</w:t>
      </w:r>
    </w:p>
    <w:p w14:paraId="1DF42AA5" w14:textId="77777777" w:rsidR="00A85694" w:rsidRPr="001D67EF" w:rsidRDefault="00A85694" w:rsidP="00A85694">
      <w:pPr>
        <w:pStyle w:val="B1"/>
      </w:pPr>
      <w:r w:rsidRPr="001D67EF">
        <w:lastRenderedPageBreak/>
        <w:t>2.</w:t>
      </w:r>
      <w:r w:rsidRPr="001D67EF">
        <w:tab/>
      </w:r>
      <w:r w:rsidR="009036E3">
        <w:rPr>
          <w:rFonts w:hint="eastAsia"/>
          <w:lang w:eastAsia="zh-CN"/>
        </w:rPr>
        <w:t xml:space="preserve">MCVideo </w:t>
      </w:r>
      <w:r w:rsidRPr="001D67EF">
        <w:t xml:space="preserve">client 1 has higher </w:t>
      </w:r>
      <w:r>
        <w:t xml:space="preserve">transmission </w:t>
      </w:r>
      <w:r w:rsidRPr="001D67EF">
        <w:t xml:space="preserve">priority than </w:t>
      </w:r>
      <w:r w:rsidR="009036E3">
        <w:rPr>
          <w:rFonts w:hint="eastAsia"/>
          <w:lang w:eastAsia="zh-CN"/>
        </w:rPr>
        <w:t xml:space="preserve">MCVideo </w:t>
      </w:r>
      <w:r w:rsidRPr="001D67EF">
        <w:t>client 2.</w:t>
      </w:r>
    </w:p>
    <w:p w14:paraId="3B14CEE3" w14:textId="77777777" w:rsidR="00A85694" w:rsidRPr="001D67EF" w:rsidRDefault="00A85694" w:rsidP="00A85694">
      <w:pPr>
        <w:pStyle w:val="TH"/>
        <w:rPr>
          <w:lang w:eastAsia="ko-KR"/>
        </w:rPr>
      </w:pPr>
      <w:r w:rsidRPr="001D67EF">
        <w:object w:dxaOrig="8103" w:dyaOrig="4706" w14:anchorId="2586BD0D">
          <v:shape id="_x0000_i1109" type="#_x0000_t75" style="width:405.1pt;height:235.15pt" o:ole="">
            <v:imagedata r:id="rId177" o:title=""/>
          </v:shape>
          <o:OLEObject Type="Embed" ProgID="Visio.Drawing.11" ShapeID="_x0000_i1109" DrawAspect="Content" ObjectID="_1765311023" r:id="rId178"/>
        </w:object>
      </w:r>
    </w:p>
    <w:p w14:paraId="2851B73A" w14:textId="77777777" w:rsidR="00A85694" w:rsidRPr="001D67EF" w:rsidRDefault="00A85694" w:rsidP="00A85694">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61EF00F6" w14:textId="77777777" w:rsidR="00A85694" w:rsidRPr="001D67EF" w:rsidRDefault="00A85694" w:rsidP="00A85694">
      <w:pPr>
        <w:pStyle w:val="B1"/>
        <w:rPr>
          <w:lang w:eastAsia="ko-KR"/>
        </w:rPr>
      </w:pPr>
      <w:r w:rsidRPr="001D67EF">
        <w:t>1a.</w:t>
      </w:r>
      <w:r w:rsidRPr="001D67EF">
        <w:tab/>
        <w:t xml:space="preserve">The </w:t>
      </w:r>
      <w:r w:rsidR="009036E3">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sidR="009036E3">
        <w:rPr>
          <w:rFonts w:hint="eastAsia"/>
          <w:lang w:eastAsia="zh-CN"/>
        </w:rPr>
        <w:t xml:space="preserve">MCVideo </w:t>
      </w:r>
      <w:r w:rsidRPr="001D67EF">
        <w:rPr>
          <w:lang w:eastAsia="ko-KR"/>
        </w:rPr>
        <w:t xml:space="preserve">group. </w:t>
      </w:r>
    </w:p>
    <w:p w14:paraId="2904D5DB" w14:textId="77777777" w:rsidR="00A85694" w:rsidRPr="001D67EF" w:rsidRDefault="00A85694" w:rsidP="00A85694">
      <w:pPr>
        <w:pStyle w:val="B1"/>
        <w:rPr>
          <w:lang w:eastAsia="ko-KR"/>
        </w:rPr>
      </w:pPr>
      <w:r w:rsidRPr="001D67EF">
        <w:t>1b.</w:t>
      </w:r>
      <w:r w:rsidRPr="001D67EF">
        <w:tab/>
        <w:t xml:space="preserve">The </w:t>
      </w:r>
      <w:r w:rsidR="009036E3">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sidR="009036E3">
        <w:rPr>
          <w:rFonts w:hint="eastAsia"/>
          <w:lang w:eastAsia="zh-CN"/>
        </w:rPr>
        <w:t xml:space="preserve">MCVideo </w:t>
      </w:r>
      <w:r w:rsidRPr="001D67EF">
        <w:rPr>
          <w:lang w:eastAsia="ko-KR"/>
        </w:rPr>
        <w:t>group.</w:t>
      </w:r>
    </w:p>
    <w:p w14:paraId="398CE908" w14:textId="77777777" w:rsidR="00A85694" w:rsidRPr="001D67EF" w:rsidRDefault="00A85694" w:rsidP="00A85694">
      <w:pPr>
        <w:pStyle w:val="NO"/>
      </w:pPr>
      <w:r w:rsidRPr="001D67EF">
        <w:t>NOTE:</w:t>
      </w:r>
      <w:r w:rsidRPr="001D67EF">
        <w:tab/>
        <w:t xml:space="preserve">Step 1a and 1b happen in parallel </w:t>
      </w:r>
    </w:p>
    <w:p w14:paraId="6DD4B3C4" w14:textId="77777777" w:rsidR="00A85694" w:rsidRPr="001D67EF" w:rsidRDefault="00A85694" w:rsidP="00A85694">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14015A92" w14:textId="77777777" w:rsidR="00A85694" w:rsidRPr="001D67EF" w:rsidRDefault="00A85694" w:rsidP="00A85694">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12FC49F7" w14:textId="77777777" w:rsidR="00A85694" w:rsidRPr="00A85694" w:rsidRDefault="00A85694" w:rsidP="00A85694">
      <w:pPr>
        <w:pStyle w:val="B1"/>
      </w:pPr>
      <w:r w:rsidRPr="001D67EF">
        <w:t>4.</w:t>
      </w:r>
      <w:r w:rsidRPr="001D67EF">
        <w:tab/>
      </w:r>
      <w:r w:rsidRPr="00E010FD">
        <w:t>MCVideo user may be notified that the video can now be transmitted.</w:t>
      </w:r>
    </w:p>
    <w:p w14:paraId="73AE41AC" w14:textId="77777777" w:rsidR="00B93EF2" w:rsidRPr="0004537F" w:rsidRDefault="00B93EF2" w:rsidP="00E911E0">
      <w:pPr>
        <w:rPr>
          <w:lang w:eastAsia="ko-KR"/>
        </w:rPr>
      </w:pPr>
    </w:p>
    <w:p w14:paraId="7F1A657B" w14:textId="77777777" w:rsidR="004107CB" w:rsidRDefault="004107CB" w:rsidP="004107CB">
      <w:pPr>
        <w:pStyle w:val="Heading2"/>
        <w:rPr>
          <w:lang w:val="nl-NL"/>
        </w:rPr>
      </w:pPr>
      <w:bookmarkStart w:id="993" w:name="_Toc154698498"/>
      <w:r>
        <w:rPr>
          <w:lang w:val="nl-NL"/>
        </w:rPr>
        <w:t>7.</w:t>
      </w:r>
      <w:r w:rsidR="00F56754">
        <w:rPr>
          <w:lang w:val="nl-NL"/>
        </w:rPr>
        <w:t>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03"/>
      <w:bookmarkEnd w:id="804"/>
      <w:bookmarkEnd w:id="805"/>
      <w:bookmarkEnd w:id="806"/>
      <w:bookmarkEnd w:id="807"/>
      <w:bookmarkEnd w:id="808"/>
      <w:bookmarkEnd w:id="809"/>
      <w:bookmarkEnd w:id="810"/>
      <w:bookmarkEnd w:id="811"/>
      <w:bookmarkEnd w:id="993"/>
    </w:p>
    <w:p w14:paraId="32B42595" w14:textId="77777777" w:rsidR="004107CB" w:rsidRDefault="004107CB" w:rsidP="004107CB">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w:t>
      </w:r>
      <w:r w:rsidR="00F56754">
        <w:rPr>
          <w:noProof/>
          <w:lang w:eastAsia="ko-KR"/>
        </w:rPr>
        <w:t> </w:t>
      </w:r>
      <w:r>
        <w:rPr>
          <w:noProof/>
          <w:lang w:eastAsia="ko-KR"/>
        </w:rPr>
        <w:t>10.1 of 3GPP TS 23.280 [6]</w:t>
      </w:r>
      <w:r w:rsidRPr="002C3551">
        <w:t xml:space="preserve"> </w:t>
      </w:r>
      <w:r>
        <w:rPr>
          <w:noProof/>
          <w:lang w:eastAsia="ko-KR"/>
        </w:rPr>
        <w:t>with the following clarifications:</w:t>
      </w:r>
    </w:p>
    <w:p w14:paraId="44128F62" w14:textId="77777777" w:rsidR="004107CB" w:rsidRDefault="004107CB" w:rsidP="004107CB">
      <w:pPr>
        <w:pStyle w:val="B1"/>
        <w:rPr>
          <w:noProof/>
          <w:lang w:eastAsia="ko-KR"/>
        </w:rPr>
      </w:pPr>
      <w:r>
        <w:rPr>
          <w:noProof/>
          <w:lang w:eastAsia="ko-KR"/>
        </w:rPr>
        <w:t>-</w:t>
      </w:r>
      <w:r>
        <w:rPr>
          <w:noProof/>
          <w:lang w:eastAsia="ko-KR"/>
        </w:rPr>
        <w:tab/>
        <w:t>The MC service client is the MCVideo client;</w:t>
      </w:r>
    </w:p>
    <w:p w14:paraId="17137CAB" w14:textId="77777777" w:rsidR="004107CB" w:rsidRDefault="004107CB" w:rsidP="004107CB">
      <w:pPr>
        <w:pStyle w:val="B1"/>
        <w:rPr>
          <w:noProof/>
          <w:lang w:eastAsia="ko-KR"/>
        </w:rPr>
      </w:pPr>
      <w:r>
        <w:rPr>
          <w:noProof/>
          <w:lang w:eastAsia="ko-KR"/>
        </w:rPr>
        <w:t>-</w:t>
      </w:r>
      <w:r>
        <w:rPr>
          <w:noProof/>
          <w:lang w:eastAsia="ko-KR"/>
        </w:rPr>
        <w:tab/>
        <w:t>The MC service server is the MCVideo server;</w:t>
      </w:r>
    </w:p>
    <w:p w14:paraId="61A26C55" w14:textId="77777777" w:rsidR="004107CB" w:rsidRDefault="004107CB" w:rsidP="004107CB">
      <w:pPr>
        <w:pStyle w:val="B1"/>
        <w:rPr>
          <w:noProof/>
          <w:lang w:eastAsia="ko-KR"/>
        </w:rPr>
      </w:pPr>
      <w:r>
        <w:rPr>
          <w:noProof/>
          <w:lang w:eastAsia="ko-KR"/>
        </w:rPr>
        <w:t>-</w:t>
      </w:r>
      <w:r>
        <w:rPr>
          <w:noProof/>
          <w:lang w:eastAsia="ko-KR"/>
        </w:rPr>
        <w:tab/>
        <w:t>The MC service ID is the MCVideo ID; and</w:t>
      </w:r>
    </w:p>
    <w:p w14:paraId="2F22EC45" w14:textId="77777777" w:rsidR="004107CB" w:rsidRDefault="004107CB" w:rsidP="004107CB">
      <w:pPr>
        <w:pStyle w:val="B1"/>
        <w:rPr>
          <w:noProof/>
          <w:lang w:eastAsia="ko-KR"/>
        </w:rPr>
      </w:pPr>
      <w:r>
        <w:rPr>
          <w:noProof/>
          <w:lang w:eastAsia="ko-KR"/>
        </w:rPr>
        <w:t>-</w:t>
      </w:r>
      <w:r>
        <w:rPr>
          <w:noProof/>
          <w:lang w:eastAsia="ko-KR"/>
        </w:rPr>
        <w:tab/>
        <w:t>The MC service user profile index is the MCVideo user profile index.</w:t>
      </w:r>
    </w:p>
    <w:p w14:paraId="69CEE26A" w14:textId="77777777" w:rsidR="007D71C7" w:rsidRPr="00D15C1C" w:rsidRDefault="007D71C7" w:rsidP="00D15C1C">
      <w:pPr>
        <w:pStyle w:val="Heading2"/>
      </w:pPr>
      <w:bookmarkStart w:id="994" w:name="_Toc154698499"/>
      <w:r w:rsidRPr="00D15C1C">
        <w:t>7.</w:t>
      </w:r>
      <w:r w:rsidR="00F56754" w:rsidRPr="00D15C1C">
        <w:t>9</w:t>
      </w:r>
      <w:r w:rsidRPr="00D15C1C">
        <w:tab/>
        <w:t>Affiliation and de-affiliation to/from MCVideo group(s)</w:t>
      </w:r>
      <w:bookmarkEnd w:id="994"/>
    </w:p>
    <w:p w14:paraId="40D0E40F" w14:textId="77777777" w:rsidR="007D71C7" w:rsidRPr="00CE0141" w:rsidRDefault="007D71C7" w:rsidP="007D71C7">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28C9EE57" w14:textId="77777777" w:rsidR="007D71C7" w:rsidRDefault="007D71C7" w:rsidP="007D71C7">
      <w:pPr>
        <w:pStyle w:val="B1"/>
      </w:pPr>
      <w:r>
        <w:t>-</w:t>
      </w:r>
      <w:r>
        <w:tab/>
        <w:t>The MC service client is the MCVideo client;</w:t>
      </w:r>
    </w:p>
    <w:p w14:paraId="65C93FBE" w14:textId="77777777" w:rsidR="007D71C7" w:rsidRDefault="007D71C7" w:rsidP="007D71C7">
      <w:pPr>
        <w:pStyle w:val="B1"/>
      </w:pPr>
      <w:r>
        <w:lastRenderedPageBreak/>
        <w:t>-</w:t>
      </w:r>
      <w:r>
        <w:tab/>
        <w:t>The MC service server is the MCVideo server;</w:t>
      </w:r>
    </w:p>
    <w:p w14:paraId="749F4871" w14:textId="77777777" w:rsidR="007D71C7" w:rsidRDefault="007D71C7" w:rsidP="007D71C7">
      <w:pPr>
        <w:pStyle w:val="B1"/>
      </w:pPr>
      <w:r>
        <w:t>-</w:t>
      </w:r>
      <w:r>
        <w:tab/>
        <w:t>The MC service group is the MCVideo group;</w:t>
      </w:r>
    </w:p>
    <w:p w14:paraId="1DAB10E3" w14:textId="77777777" w:rsidR="007D71C7" w:rsidRDefault="007D71C7" w:rsidP="007D71C7">
      <w:pPr>
        <w:pStyle w:val="B1"/>
      </w:pPr>
      <w:r>
        <w:t>-</w:t>
      </w:r>
      <w:r>
        <w:tab/>
        <w:t>The MC service ID is the MCVideo ID; and</w:t>
      </w:r>
    </w:p>
    <w:p w14:paraId="46B3956D" w14:textId="77777777" w:rsidR="007D71C7" w:rsidRDefault="007D71C7" w:rsidP="007D71C7">
      <w:pPr>
        <w:pStyle w:val="B1"/>
      </w:pPr>
      <w:r>
        <w:t>-</w:t>
      </w:r>
      <w:r>
        <w:tab/>
        <w:t>The MC service group ID is the MCVideo group ID</w:t>
      </w:r>
      <w:r w:rsidRPr="00CE0141">
        <w:t>.</w:t>
      </w:r>
    </w:p>
    <w:p w14:paraId="727862F1" w14:textId="77777777" w:rsidR="007D71C7" w:rsidRDefault="007D71C7" w:rsidP="007D71C7">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0F78AA6B" w14:textId="77777777" w:rsidR="00040411" w:rsidRDefault="00040411" w:rsidP="00040411">
      <w:pPr>
        <w:pStyle w:val="Heading2"/>
      </w:pPr>
      <w:bookmarkStart w:id="995" w:name="_Toc433209846"/>
      <w:bookmarkStart w:id="996" w:name="_Toc433209842"/>
      <w:bookmarkStart w:id="997" w:name="_Toc460616182"/>
      <w:bookmarkStart w:id="998" w:name="_Toc460617043"/>
      <w:bookmarkStart w:id="999" w:name="_Toc465162669"/>
      <w:bookmarkStart w:id="1000" w:name="_Toc45530814"/>
      <w:bookmarkStart w:id="1001" w:name="_Toc154698500"/>
      <w:r>
        <w:t>7.9a</w:t>
      </w:r>
      <w:r>
        <w:tab/>
        <w:t>Functional alias</w:t>
      </w:r>
      <w:bookmarkEnd w:id="1000"/>
      <w:r>
        <w:t xml:space="preserve"> management</w:t>
      </w:r>
      <w:bookmarkEnd w:id="1001"/>
    </w:p>
    <w:p w14:paraId="232E8FE2" w14:textId="77777777" w:rsidR="00040411" w:rsidRDefault="00040411" w:rsidP="00040411">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4C528FBE" w14:textId="77777777" w:rsidR="00040411" w:rsidRDefault="00040411" w:rsidP="00040411">
      <w:pPr>
        <w:pStyle w:val="B1"/>
      </w:pPr>
      <w:r>
        <w:t>-</w:t>
      </w:r>
      <w:r>
        <w:tab/>
        <w:t>The MC service client is the MCVideo client;</w:t>
      </w:r>
    </w:p>
    <w:p w14:paraId="1661402C" w14:textId="77777777" w:rsidR="00040411" w:rsidRDefault="00040411" w:rsidP="00040411">
      <w:pPr>
        <w:pStyle w:val="B1"/>
      </w:pPr>
      <w:r>
        <w:t>-</w:t>
      </w:r>
      <w:r>
        <w:tab/>
        <w:t>The MC service server is the MCVideo server;</w:t>
      </w:r>
    </w:p>
    <w:p w14:paraId="2BE78ACA" w14:textId="77777777" w:rsidR="00040411" w:rsidRDefault="00040411" w:rsidP="00040411">
      <w:pPr>
        <w:pStyle w:val="B1"/>
        <w:rPr>
          <w:lang w:eastAsia="zh-CN"/>
        </w:rPr>
      </w:pPr>
      <w:r>
        <w:t>-</w:t>
      </w:r>
      <w:r>
        <w:tab/>
        <w:t>The MC service ID is the MCVideo ID.</w:t>
      </w:r>
    </w:p>
    <w:p w14:paraId="6CC420B3" w14:textId="77777777" w:rsidR="00E638F2" w:rsidRPr="006C2C43" w:rsidRDefault="00E638F2" w:rsidP="00E638F2">
      <w:pPr>
        <w:pStyle w:val="Heading2"/>
      </w:pPr>
      <w:bookmarkStart w:id="1002" w:name="_Toc154698501"/>
      <w:r w:rsidRPr="008F6E2F">
        <w:t>7.</w:t>
      </w:r>
      <w:r w:rsidR="00F56754">
        <w:t>10</w:t>
      </w:r>
      <w:r w:rsidRPr="006C2C43">
        <w:tab/>
        <w:t>Use of MBMS transmission</w:t>
      </w:r>
      <w:bookmarkEnd w:id="996"/>
      <w:r w:rsidRPr="006C2C43">
        <w:t xml:space="preserve"> (on-network)</w:t>
      </w:r>
      <w:bookmarkEnd w:id="997"/>
      <w:bookmarkEnd w:id="998"/>
      <w:bookmarkEnd w:id="999"/>
      <w:bookmarkEnd w:id="1002"/>
    </w:p>
    <w:p w14:paraId="3B277182" w14:textId="77777777" w:rsidR="00E638F2" w:rsidRPr="006C2C43" w:rsidRDefault="00E638F2" w:rsidP="00E638F2">
      <w:pPr>
        <w:pStyle w:val="Heading3"/>
      </w:pPr>
      <w:bookmarkStart w:id="1003" w:name="_Toc433209843"/>
      <w:bookmarkStart w:id="1004" w:name="_Toc460616183"/>
      <w:bookmarkStart w:id="1005" w:name="_Toc460617044"/>
      <w:bookmarkStart w:id="1006" w:name="_Toc465162670"/>
      <w:bookmarkStart w:id="1007" w:name="_Toc154698502"/>
      <w:r w:rsidRPr="006C2C43">
        <w:t>7.</w:t>
      </w:r>
      <w:r w:rsidR="00F56754">
        <w:t>10</w:t>
      </w:r>
      <w:r w:rsidRPr="006C2C43">
        <w:t>.1</w:t>
      </w:r>
      <w:r w:rsidRPr="006C2C43">
        <w:tab/>
        <w:t>Information flows for MBMS Transmission</w:t>
      </w:r>
      <w:bookmarkEnd w:id="1003"/>
      <w:bookmarkEnd w:id="1004"/>
      <w:bookmarkEnd w:id="1005"/>
      <w:bookmarkEnd w:id="1006"/>
      <w:bookmarkEnd w:id="1007"/>
    </w:p>
    <w:p w14:paraId="733A5314" w14:textId="77777777" w:rsidR="008F0932" w:rsidRPr="00112E30" w:rsidRDefault="008F0932" w:rsidP="008F0932">
      <w:pPr>
        <w:pStyle w:val="Heading4"/>
      </w:pPr>
      <w:bookmarkStart w:id="1008" w:name="_Toc154698503"/>
      <w:r>
        <w:t>7.10.1.1</w:t>
      </w:r>
      <w:r>
        <w:tab/>
        <w:t>General</w:t>
      </w:r>
      <w:bookmarkEnd w:id="1008"/>
    </w:p>
    <w:p w14:paraId="1F9211B7" w14:textId="77777777" w:rsidR="00E638F2" w:rsidRDefault="00E638F2" w:rsidP="00E638F2">
      <w:r w:rsidRPr="006C2C43">
        <w:t>Information flows for generic MBMS procedures are defined in 3GPP TS 23.280 [</w:t>
      </w:r>
      <w:r w:rsidR="00171C63">
        <w:t>6</w:t>
      </w:r>
      <w:r w:rsidRPr="006C2C43">
        <w:t>].</w:t>
      </w:r>
    </w:p>
    <w:p w14:paraId="41BE5F3D" w14:textId="77777777" w:rsidR="008F0932" w:rsidRPr="00AB5FED" w:rsidRDefault="008F0932" w:rsidP="008F0932">
      <w:pPr>
        <w:pStyle w:val="Heading4"/>
        <w:rPr>
          <w:lang w:val="en-US"/>
        </w:rPr>
      </w:pPr>
      <w:bookmarkStart w:id="1009" w:name="_Toc154698504"/>
      <w:r>
        <w:t>7.10.1.2</w:t>
      </w:r>
      <w:r>
        <w:tab/>
      </w:r>
      <w:r w:rsidRPr="00AB5FED">
        <w:t>MapGroupToBearer</w:t>
      </w:r>
      <w:bookmarkEnd w:id="1009"/>
    </w:p>
    <w:p w14:paraId="3F58851F" w14:textId="77777777" w:rsidR="008F0932" w:rsidRPr="00AB5FED" w:rsidRDefault="008F0932" w:rsidP="008F0932">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41F7C78F" w14:textId="77777777" w:rsidR="008F0932" w:rsidRPr="00AB5FED" w:rsidRDefault="008F0932" w:rsidP="008F0932">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8F0932" w:rsidRPr="00AB5FED" w14:paraId="3CFFC1DC" w14:textId="77777777" w:rsidTr="00890DAB">
        <w:trPr>
          <w:jc w:val="center"/>
        </w:trPr>
        <w:tc>
          <w:tcPr>
            <w:tcW w:w="2880" w:type="dxa"/>
            <w:tcBorders>
              <w:top w:val="single" w:sz="4" w:space="0" w:color="000000"/>
              <w:left w:val="single" w:sz="4" w:space="0" w:color="000000"/>
              <w:bottom w:val="single" w:sz="4" w:space="0" w:color="000000"/>
              <w:right w:val="nil"/>
            </w:tcBorders>
            <w:hideMark/>
          </w:tcPr>
          <w:p w14:paraId="59AF95DC" w14:textId="77777777" w:rsidR="008F0932" w:rsidRPr="00AB5FED" w:rsidRDefault="008F0932" w:rsidP="00890DA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014FBC1" w14:textId="77777777" w:rsidR="008F0932" w:rsidRPr="00AB5FED" w:rsidRDefault="008F0932" w:rsidP="00890DA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0AE4FF" w14:textId="77777777" w:rsidR="008F0932" w:rsidRPr="00AB5FED" w:rsidRDefault="008F0932" w:rsidP="00890DAB">
            <w:pPr>
              <w:pStyle w:val="TAH"/>
            </w:pPr>
            <w:r w:rsidRPr="00AB5FED">
              <w:t>Description</w:t>
            </w:r>
          </w:p>
        </w:tc>
      </w:tr>
      <w:tr w:rsidR="008F0932" w:rsidRPr="00AB5FED" w14:paraId="0E3587ED" w14:textId="77777777" w:rsidTr="00890DAB">
        <w:trPr>
          <w:jc w:val="center"/>
        </w:trPr>
        <w:tc>
          <w:tcPr>
            <w:tcW w:w="2880" w:type="dxa"/>
            <w:tcBorders>
              <w:top w:val="single" w:sz="4" w:space="0" w:color="000000"/>
              <w:left w:val="single" w:sz="4" w:space="0" w:color="000000"/>
              <w:bottom w:val="single" w:sz="4" w:space="0" w:color="000000"/>
              <w:right w:val="nil"/>
            </w:tcBorders>
            <w:hideMark/>
          </w:tcPr>
          <w:p w14:paraId="3ABCE9BE" w14:textId="77777777" w:rsidR="008F0932" w:rsidRPr="00AB5FED" w:rsidRDefault="008F0932" w:rsidP="00890DAB">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7C5FF6CF" w14:textId="77777777" w:rsidR="008F0932" w:rsidRPr="00AB5FED" w:rsidRDefault="008F0932" w:rsidP="00890DA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088C6CC5" w14:textId="77777777" w:rsidR="008F0932" w:rsidRPr="00AB5FED" w:rsidRDefault="008F0932" w:rsidP="00890DAB">
            <w:pPr>
              <w:pStyle w:val="TAL"/>
            </w:pPr>
            <w:r w:rsidRPr="00AB5FED">
              <w:t>T</w:t>
            </w:r>
            <w:r>
              <w:t>his element identifies the MCVideo</w:t>
            </w:r>
            <w:r w:rsidRPr="00AB5FED">
              <w:t xml:space="preserve"> group, in which the call is started.</w:t>
            </w:r>
          </w:p>
        </w:tc>
      </w:tr>
      <w:tr w:rsidR="008F0932" w:rsidRPr="00AB5FED" w14:paraId="71444AAA" w14:textId="77777777" w:rsidTr="00890DAB">
        <w:trPr>
          <w:jc w:val="center"/>
        </w:trPr>
        <w:tc>
          <w:tcPr>
            <w:tcW w:w="2880" w:type="dxa"/>
            <w:tcBorders>
              <w:top w:val="single" w:sz="4" w:space="0" w:color="000000"/>
              <w:left w:val="single" w:sz="4" w:space="0" w:color="000000"/>
              <w:bottom w:val="single" w:sz="4" w:space="0" w:color="000000"/>
              <w:right w:val="nil"/>
            </w:tcBorders>
            <w:hideMark/>
          </w:tcPr>
          <w:p w14:paraId="36AC5814" w14:textId="77777777" w:rsidR="008F0932" w:rsidRPr="00AB5FED" w:rsidRDefault="008F0932" w:rsidP="00890DAB">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0CBBCDF6" w14:textId="77777777" w:rsidR="008F0932" w:rsidRPr="00AB5FED" w:rsidRDefault="008F0932" w:rsidP="00890DA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1BD90FEA" w14:textId="77777777" w:rsidR="008F0932" w:rsidRPr="00AB5FED" w:rsidRDefault="008F0932" w:rsidP="00890DAB">
            <w:pPr>
              <w:pStyle w:val="TAL"/>
            </w:pPr>
            <w:r w:rsidRPr="00AB5FED">
              <w:t xml:space="preserve">This element identifies the media stream of the SDP used for the </w:t>
            </w:r>
            <w:r>
              <w:t xml:space="preserve">Video </w:t>
            </w:r>
            <w:r w:rsidRPr="00AB5FED">
              <w:t>group call (e.g. MBMS subchannel).</w:t>
            </w:r>
          </w:p>
        </w:tc>
      </w:tr>
      <w:tr w:rsidR="008F0932" w:rsidRPr="00AB5FED" w14:paraId="563CB12D" w14:textId="77777777" w:rsidTr="00890DAB">
        <w:trPr>
          <w:jc w:val="center"/>
        </w:trPr>
        <w:tc>
          <w:tcPr>
            <w:tcW w:w="2880" w:type="dxa"/>
            <w:tcBorders>
              <w:top w:val="single" w:sz="4" w:space="0" w:color="000000"/>
              <w:left w:val="single" w:sz="4" w:space="0" w:color="000000"/>
              <w:bottom w:val="single" w:sz="4" w:space="0" w:color="000000"/>
              <w:right w:val="nil"/>
            </w:tcBorders>
          </w:tcPr>
          <w:p w14:paraId="63F1409C" w14:textId="77777777" w:rsidR="008F0932" w:rsidRPr="00AB5FED" w:rsidRDefault="008F0932" w:rsidP="00890DAB">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39488D65" w14:textId="77777777" w:rsidR="008F0932" w:rsidRPr="00AB5FED" w:rsidRDefault="008F0932" w:rsidP="00890DA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F6524AC" w14:textId="77777777" w:rsidR="008F0932" w:rsidRPr="00AB5FED" w:rsidRDefault="008F0932" w:rsidP="00890DAB">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8F0932" w:rsidRPr="00AB5FED" w14:paraId="59F075E8" w14:textId="77777777" w:rsidTr="00890DAB">
        <w:trPr>
          <w:trHeight w:val="773"/>
          <w:jc w:val="center"/>
        </w:trPr>
        <w:tc>
          <w:tcPr>
            <w:tcW w:w="2880" w:type="dxa"/>
            <w:tcBorders>
              <w:top w:val="single" w:sz="4" w:space="0" w:color="000000"/>
              <w:left w:val="single" w:sz="4" w:space="0" w:color="000000"/>
              <w:bottom w:val="single" w:sz="4" w:space="0" w:color="000000"/>
              <w:right w:val="nil"/>
            </w:tcBorders>
            <w:hideMark/>
          </w:tcPr>
          <w:p w14:paraId="7165EB41" w14:textId="77777777" w:rsidR="008F0932" w:rsidRPr="00AB5FED" w:rsidRDefault="008F0932" w:rsidP="00890DAB">
            <w:pPr>
              <w:pStyle w:val="TAL"/>
            </w:pPr>
            <w:r w:rsidRPr="00AB5FED">
              <w:t>TMGI</w:t>
            </w:r>
            <w:r w:rsidR="004F02DA">
              <w:t xml:space="preserve"> (</w:t>
            </w:r>
            <w:r w:rsidR="00BA5542">
              <w:t xml:space="preserve">see </w:t>
            </w:r>
            <w:r w:rsidR="004F02DA">
              <w:t>NOTE)</w:t>
            </w:r>
          </w:p>
        </w:tc>
        <w:tc>
          <w:tcPr>
            <w:tcW w:w="1440" w:type="dxa"/>
            <w:tcBorders>
              <w:top w:val="single" w:sz="4" w:space="0" w:color="000000"/>
              <w:left w:val="single" w:sz="4" w:space="0" w:color="000000"/>
              <w:bottom w:val="single" w:sz="4" w:space="0" w:color="000000"/>
              <w:right w:val="nil"/>
            </w:tcBorders>
            <w:hideMark/>
          </w:tcPr>
          <w:p w14:paraId="6DFF09A2" w14:textId="77777777" w:rsidR="008F0932" w:rsidRPr="00AB5FED" w:rsidRDefault="008F0932" w:rsidP="00890DAB">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6C2170C7" w14:textId="77777777" w:rsidR="008F0932" w:rsidRPr="00AB5FED" w:rsidRDefault="008F0932" w:rsidP="004F02DA">
            <w:pPr>
              <w:pStyle w:val="TAL"/>
            </w:pPr>
            <w:r w:rsidRPr="00AB5FED">
              <w:t xml:space="preserve">The MBMS bearer identifier if the </w:t>
            </w:r>
            <w:r w:rsidR="004F02DA">
              <w:t xml:space="preserve">media of the </w:t>
            </w:r>
            <w:r w:rsidRPr="00AB5FED">
              <w:t>MC</w:t>
            </w:r>
            <w:r>
              <w:t>Video</w:t>
            </w:r>
            <w:r w:rsidRPr="00AB5FED">
              <w:t xml:space="preserve"> group call is not sent on the same MBMS bearer as this </w:t>
            </w:r>
            <w:r w:rsidR="004F02DA">
              <w:t>MapGroupToBearer</w:t>
            </w:r>
            <w:r w:rsidRPr="00AB5FED">
              <w:t xml:space="preserve"> message.</w:t>
            </w:r>
          </w:p>
        </w:tc>
      </w:tr>
      <w:tr w:rsidR="008F0932" w:rsidRPr="00AB5FED" w14:paraId="7354AB68" w14:textId="77777777" w:rsidTr="00890DAB">
        <w:trPr>
          <w:trHeight w:val="530"/>
          <w:jc w:val="center"/>
        </w:trPr>
        <w:tc>
          <w:tcPr>
            <w:tcW w:w="2880" w:type="dxa"/>
            <w:tcBorders>
              <w:top w:val="single" w:sz="4" w:space="0" w:color="000000"/>
              <w:left w:val="single" w:sz="4" w:space="0" w:color="000000"/>
              <w:bottom w:val="single" w:sz="4" w:space="0" w:color="000000"/>
              <w:right w:val="nil"/>
            </w:tcBorders>
            <w:hideMark/>
          </w:tcPr>
          <w:p w14:paraId="78E8299B" w14:textId="77777777" w:rsidR="008F0932" w:rsidRPr="00AB5FED" w:rsidRDefault="008F0932" w:rsidP="00890DAB">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7D9127D3" w14:textId="77777777" w:rsidR="008F0932" w:rsidRPr="00AB5FED" w:rsidRDefault="008F0932" w:rsidP="00890DAB">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44B1C80E" w14:textId="77777777" w:rsidR="008F0932" w:rsidRPr="00AB5FED" w:rsidRDefault="008F0932" w:rsidP="00890DAB">
            <w:pPr>
              <w:pStyle w:val="TAL"/>
            </w:pPr>
            <w:r>
              <w:t>Indication that the MCVideo</w:t>
            </w:r>
            <w:r w:rsidRPr="007C1B3D">
              <w:t xml:space="preserve"> group call requires acknowl</w:t>
            </w:r>
            <w:r>
              <w:t>edgement from receiving MCVideo</w:t>
            </w:r>
            <w:r w:rsidRPr="007C1B3D">
              <w:t xml:space="preserve"> clients.</w:t>
            </w:r>
          </w:p>
        </w:tc>
      </w:tr>
      <w:tr w:rsidR="004F02DA" w:rsidRPr="00AB5FED" w14:paraId="55F92A0D" w14:textId="77777777" w:rsidTr="005563E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40AB52" w14:textId="77777777" w:rsidR="004F02DA" w:rsidRDefault="004F02DA" w:rsidP="004F02DA">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2CF1694" w14:textId="77777777" w:rsidR="008F0932" w:rsidRPr="00AB5FED" w:rsidRDefault="008F0932" w:rsidP="008F0932"/>
    <w:p w14:paraId="6DA20E25" w14:textId="77777777" w:rsidR="008F0932" w:rsidRPr="00AB5FED" w:rsidRDefault="008F0932" w:rsidP="008F0932">
      <w:pPr>
        <w:pStyle w:val="Heading4"/>
        <w:rPr>
          <w:rFonts w:hint="eastAsia"/>
        </w:rPr>
      </w:pPr>
      <w:bookmarkStart w:id="1010" w:name="_Toc460616186"/>
      <w:bookmarkStart w:id="1011" w:name="_Toc460617047"/>
      <w:bookmarkStart w:id="1012" w:name="_Toc468358223"/>
      <w:bookmarkStart w:id="1013" w:name="_Toc154698505"/>
      <w:r>
        <w:lastRenderedPageBreak/>
        <w:t>7</w:t>
      </w:r>
      <w:r w:rsidRPr="00AB5FED">
        <w:t>.10.1</w:t>
      </w:r>
      <w:r w:rsidRPr="00AB5FED">
        <w:rPr>
          <w:rFonts w:hint="eastAsia"/>
        </w:rPr>
        <w:t>.</w:t>
      </w:r>
      <w:r>
        <w:t>3</w:t>
      </w:r>
      <w:r w:rsidRPr="00AB5FED">
        <w:tab/>
        <w:t>UnmapGroupFromBearer</w:t>
      </w:r>
      <w:bookmarkEnd w:id="1010"/>
      <w:bookmarkEnd w:id="1011"/>
      <w:bookmarkEnd w:id="1012"/>
      <w:bookmarkEnd w:id="1013"/>
    </w:p>
    <w:p w14:paraId="7D058E3C" w14:textId="77777777" w:rsidR="008F0932" w:rsidRPr="00AB5FED" w:rsidRDefault="008F0932" w:rsidP="008F0932">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592E8A1C" w14:textId="77777777" w:rsidR="008F0932" w:rsidRPr="00AB5FED" w:rsidRDefault="008F0932" w:rsidP="008F0932">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8F0932" w:rsidRPr="00AB5FED" w14:paraId="45446631" w14:textId="77777777" w:rsidTr="00890DAB">
        <w:trPr>
          <w:jc w:val="center"/>
        </w:trPr>
        <w:tc>
          <w:tcPr>
            <w:tcW w:w="2880" w:type="dxa"/>
            <w:tcBorders>
              <w:top w:val="single" w:sz="4" w:space="0" w:color="000000"/>
              <w:left w:val="single" w:sz="4" w:space="0" w:color="000000"/>
              <w:bottom w:val="single" w:sz="4" w:space="0" w:color="000000"/>
              <w:right w:val="nil"/>
            </w:tcBorders>
            <w:hideMark/>
          </w:tcPr>
          <w:p w14:paraId="697526D1" w14:textId="77777777" w:rsidR="008F0932" w:rsidRPr="00AB5FED" w:rsidRDefault="008F0932" w:rsidP="00890DA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E5F072D" w14:textId="77777777" w:rsidR="008F0932" w:rsidRPr="00AB5FED" w:rsidRDefault="008F0932" w:rsidP="00890DA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EA32EBA" w14:textId="77777777" w:rsidR="008F0932" w:rsidRPr="00AB5FED" w:rsidRDefault="008F0932" w:rsidP="00890DAB">
            <w:pPr>
              <w:pStyle w:val="TAH"/>
            </w:pPr>
            <w:r w:rsidRPr="00AB5FED">
              <w:t>Description</w:t>
            </w:r>
          </w:p>
        </w:tc>
      </w:tr>
      <w:tr w:rsidR="008F0932" w:rsidRPr="00AB5FED" w14:paraId="0064C7DB" w14:textId="77777777" w:rsidTr="00890DAB">
        <w:trPr>
          <w:jc w:val="center"/>
        </w:trPr>
        <w:tc>
          <w:tcPr>
            <w:tcW w:w="2880" w:type="dxa"/>
            <w:tcBorders>
              <w:top w:val="single" w:sz="4" w:space="0" w:color="000000"/>
              <w:left w:val="single" w:sz="4" w:space="0" w:color="000000"/>
              <w:bottom w:val="single" w:sz="4" w:space="0" w:color="000000"/>
              <w:right w:val="nil"/>
            </w:tcBorders>
            <w:hideMark/>
          </w:tcPr>
          <w:p w14:paraId="6C1150B9" w14:textId="77777777" w:rsidR="008F0932" w:rsidRPr="00AB5FED" w:rsidRDefault="008F0932" w:rsidP="00890DAB">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52AAC3" w14:textId="77777777" w:rsidR="008F0932" w:rsidRPr="00AB5FED" w:rsidRDefault="008F0932" w:rsidP="00890DA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16DE7DC" w14:textId="77777777" w:rsidR="008F0932" w:rsidRPr="00AB5FED" w:rsidRDefault="008F0932" w:rsidP="00890DAB">
            <w:pPr>
              <w:pStyle w:val="TAL"/>
            </w:pPr>
            <w:r w:rsidRPr="00AB5FED">
              <w:t>T</w:t>
            </w:r>
            <w:r>
              <w:t>his element identifies the MCVideo</w:t>
            </w:r>
            <w:r w:rsidRPr="00AB5FED">
              <w:t xml:space="preserve"> group which will no longer use the MBMS bearer.</w:t>
            </w:r>
          </w:p>
        </w:tc>
      </w:tr>
    </w:tbl>
    <w:p w14:paraId="3553C35F" w14:textId="77777777" w:rsidR="008F0932" w:rsidRPr="006C2C43" w:rsidRDefault="008F0932" w:rsidP="00E638F2"/>
    <w:p w14:paraId="697AF0CC" w14:textId="77777777" w:rsidR="00E638F2" w:rsidRPr="00AE6CC6" w:rsidRDefault="00E638F2" w:rsidP="00E638F2">
      <w:pPr>
        <w:pStyle w:val="Heading3"/>
      </w:pPr>
      <w:bookmarkStart w:id="1014" w:name="_Toc154698506"/>
      <w:r w:rsidRPr="00AE6CC6">
        <w:t>7.</w:t>
      </w:r>
      <w:r w:rsidR="00F56754">
        <w:t>10</w:t>
      </w:r>
      <w:r w:rsidRPr="00AE6CC6">
        <w:t>.2</w:t>
      </w:r>
      <w:r w:rsidRPr="00AE6CC6">
        <w:tab/>
        <w:t xml:space="preserve">Use of </w:t>
      </w:r>
      <w:r w:rsidRPr="00AE6CC6">
        <w:rPr>
          <w:lang w:eastAsia="zh-CN"/>
        </w:rPr>
        <w:t>p</w:t>
      </w:r>
      <w:r w:rsidRPr="00AE6CC6">
        <w:t>re-established MBMS bearers</w:t>
      </w:r>
      <w:bookmarkEnd w:id="1014"/>
    </w:p>
    <w:p w14:paraId="2C74AFCE" w14:textId="77777777" w:rsidR="00E638F2" w:rsidRPr="004016D3" w:rsidRDefault="00E638F2" w:rsidP="00E638F2">
      <w:r>
        <w:rPr>
          <w:noProof/>
          <w:lang w:eastAsia="ko-KR"/>
        </w:rPr>
        <w:t>The MCVideo service shall support the procedure for using pre-established MBMS bearers as specified 3GPP TS 23.280 [</w:t>
      </w:r>
      <w:r w:rsidR="00171C63">
        <w:rPr>
          <w:noProof/>
          <w:lang w:eastAsia="ko-KR"/>
        </w:rPr>
        <w:t>6</w:t>
      </w:r>
      <w:r>
        <w:rPr>
          <w:noProof/>
          <w:lang w:eastAsia="ko-KR"/>
        </w:rPr>
        <w:t>]</w:t>
      </w:r>
      <w:r w:rsidRPr="004016D3">
        <w:t xml:space="preserve"> with the following clarifications:</w:t>
      </w:r>
    </w:p>
    <w:p w14:paraId="138948AE" w14:textId="77777777" w:rsidR="00E638F2" w:rsidRPr="004016D3" w:rsidRDefault="00E638F2" w:rsidP="00171C63">
      <w:pPr>
        <w:pStyle w:val="B1"/>
      </w:pPr>
      <w:r w:rsidRPr="004016D3">
        <w:t>-</w:t>
      </w:r>
      <w:r w:rsidRPr="004016D3">
        <w:tab/>
        <w:t xml:space="preserve">The MC service client </w:t>
      </w:r>
      <w:r>
        <w:t>is the</w:t>
      </w:r>
      <w:r w:rsidRPr="004016D3">
        <w:t xml:space="preserve"> MCVideo client;</w:t>
      </w:r>
    </w:p>
    <w:p w14:paraId="14B602B2" w14:textId="77777777" w:rsidR="00E638F2" w:rsidRPr="004016D3" w:rsidRDefault="00E638F2" w:rsidP="00171C63">
      <w:pPr>
        <w:pStyle w:val="B1"/>
      </w:pPr>
      <w:r w:rsidRPr="004016D3">
        <w:t>-</w:t>
      </w:r>
      <w:r w:rsidRPr="004016D3">
        <w:tab/>
        <w:t xml:space="preserve">The MC service server </w:t>
      </w:r>
      <w:r>
        <w:t>is the</w:t>
      </w:r>
      <w:r w:rsidRPr="004016D3">
        <w:t xml:space="preserve"> MCVideo server;</w:t>
      </w:r>
      <w:r>
        <w:t xml:space="preserve"> and</w:t>
      </w:r>
    </w:p>
    <w:p w14:paraId="25922515" w14:textId="77777777" w:rsidR="00E638F2" w:rsidRPr="004016D3" w:rsidRDefault="00E638F2" w:rsidP="00171C63">
      <w:pPr>
        <w:pStyle w:val="B1"/>
      </w:pPr>
      <w:r w:rsidRPr="004016D3">
        <w:t>-</w:t>
      </w:r>
      <w:r w:rsidRPr="004016D3">
        <w:tab/>
        <w:t xml:space="preserve">The MC service ID </w:t>
      </w:r>
      <w:r>
        <w:t>is the MCVideo ID.</w:t>
      </w:r>
    </w:p>
    <w:p w14:paraId="72A555DE" w14:textId="77777777" w:rsidR="00E638F2" w:rsidRDefault="00E638F2" w:rsidP="00E638F2">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BDC0B2D" w14:textId="77777777" w:rsidR="00E638F2" w:rsidRPr="006C2C43" w:rsidRDefault="00E638F2" w:rsidP="00E638F2">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53A59BFB" w14:textId="77777777" w:rsidR="00E638F2" w:rsidRDefault="00E638F2" w:rsidP="00E638F2">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135DD5D6" w14:textId="77777777" w:rsidR="008F0932" w:rsidRPr="006C2C43" w:rsidRDefault="008F0932" w:rsidP="00E638F2">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11E12A91" w14:textId="77777777" w:rsidR="00E638F2" w:rsidRPr="00AE6CC6" w:rsidRDefault="00E638F2" w:rsidP="00E638F2">
      <w:pPr>
        <w:pStyle w:val="Heading3"/>
      </w:pPr>
      <w:bookmarkStart w:id="1015" w:name="_Toc154698507"/>
      <w:r w:rsidRPr="006C2C43">
        <w:t>7.</w:t>
      </w:r>
      <w:r w:rsidR="00F56754">
        <w:t>10</w:t>
      </w:r>
      <w:r w:rsidRPr="006C2C43">
        <w:t>.3</w:t>
      </w:r>
      <w:r w:rsidRPr="006C2C43">
        <w:tab/>
      </w:r>
      <w:r w:rsidRPr="00B665D3">
        <w:t xml:space="preserve">Use of </w:t>
      </w:r>
      <w:r w:rsidRPr="00B665D3">
        <w:rPr>
          <w:lang w:eastAsia="zh-CN"/>
        </w:rPr>
        <w:t>d</w:t>
      </w:r>
      <w:r w:rsidRPr="00AE6CC6">
        <w:t>ynamic MBMS bearer establishment</w:t>
      </w:r>
      <w:bookmarkEnd w:id="1015"/>
    </w:p>
    <w:p w14:paraId="062ABC85" w14:textId="77777777" w:rsidR="00E638F2" w:rsidRPr="004016D3" w:rsidRDefault="00E638F2" w:rsidP="00E638F2">
      <w:r>
        <w:rPr>
          <w:noProof/>
          <w:lang w:eastAsia="ko-KR"/>
        </w:rPr>
        <w:t>The MCVideo service shall support the procedure for using dynamic MBMS bearers as specified 3GPP TS 23.280 [</w:t>
      </w:r>
      <w:r w:rsidR="00171C63">
        <w:rPr>
          <w:noProof/>
          <w:lang w:eastAsia="ko-KR"/>
        </w:rPr>
        <w:t>6</w:t>
      </w:r>
      <w:r>
        <w:rPr>
          <w:noProof/>
          <w:lang w:eastAsia="ko-KR"/>
        </w:rPr>
        <w:t>]</w:t>
      </w:r>
      <w:r w:rsidRPr="004016D3">
        <w:t xml:space="preserve"> with the following clarifications:</w:t>
      </w:r>
    </w:p>
    <w:p w14:paraId="308EE481" w14:textId="77777777" w:rsidR="00E638F2" w:rsidRPr="004016D3" w:rsidRDefault="00E638F2" w:rsidP="00171C63">
      <w:pPr>
        <w:pStyle w:val="B1"/>
      </w:pPr>
      <w:r w:rsidRPr="004016D3">
        <w:t>-</w:t>
      </w:r>
      <w:r w:rsidRPr="004016D3">
        <w:tab/>
        <w:t xml:space="preserve">The MC service client </w:t>
      </w:r>
      <w:r>
        <w:t>is the</w:t>
      </w:r>
      <w:r w:rsidRPr="004016D3">
        <w:t xml:space="preserve"> MCVideo client;</w:t>
      </w:r>
    </w:p>
    <w:p w14:paraId="74E0E674" w14:textId="77777777" w:rsidR="00E638F2" w:rsidRPr="004016D3" w:rsidRDefault="00E638F2" w:rsidP="00171C63">
      <w:pPr>
        <w:pStyle w:val="B1"/>
      </w:pPr>
      <w:r w:rsidRPr="004016D3">
        <w:t>-</w:t>
      </w:r>
      <w:r w:rsidRPr="004016D3">
        <w:tab/>
        <w:t xml:space="preserve">The MC service server </w:t>
      </w:r>
      <w:r>
        <w:t>is the</w:t>
      </w:r>
      <w:r w:rsidRPr="004016D3">
        <w:t xml:space="preserve"> MCVideo server;</w:t>
      </w:r>
      <w:r>
        <w:t xml:space="preserve"> and</w:t>
      </w:r>
    </w:p>
    <w:p w14:paraId="72F5D5D1" w14:textId="77777777" w:rsidR="00E638F2" w:rsidRPr="004016D3" w:rsidRDefault="00E638F2" w:rsidP="00171C63">
      <w:pPr>
        <w:pStyle w:val="B1"/>
      </w:pPr>
      <w:r w:rsidRPr="004016D3">
        <w:t>-</w:t>
      </w:r>
      <w:r w:rsidRPr="004016D3">
        <w:tab/>
        <w:t xml:space="preserve">The MC service ID </w:t>
      </w:r>
      <w:r>
        <w:t>is the MCVideo ID.</w:t>
      </w:r>
    </w:p>
    <w:p w14:paraId="5C189F7F" w14:textId="77777777" w:rsidR="00E638F2" w:rsidRDefault="00E638F2" w:rsidP="00E638F2">
      <w:r>
        <w:rPr>
          <w:noProof/>
          <w:lang w:eastAsia="ko-KR"/>
        </w:rPr>
        <w:t>The MCVideo service shall use the MCVideo-1, MCVideo-4, MCVideo-7, MCVideo-8 and MCVideo-9 reference points for this procedure.</w:t>
      </w:r>
    </w:p>
    <w:p w14:paraId="37ABAC9F" w14:textId="77777777" w:rsidR="00E638F2" w:rsidRPr="006C2C43" w:rsidRDefault="00E638F2" w:rsidP="00E638F2">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500A0F4D" w14:textId="77777777" w:rsidR="00594FA0" w:rsidRDefault="00E638F2" w:rsidP="00594FA0">
      <w:r w:rsidRPr="006C2C43">
        <w:t xml:space="preserve">Both the media packets as well as the transmission control messages to the receiving </w:t>
      </w:r>
      <w:r>
        <w:t>MCVideo clients are sent on the MBMS bearer.</w:t>
      </w:r>
      <w:r w:rsidR="00594FA0" w:rsidRPr="00594FA0">
        <w:t xml:space="preserve"> </w:t>
      </w:r>
    </w:p>
    <w:p w14:paraId="2CF9D803" w14:textId="77777777" w:rsidR="00E638F2" w:rsidRPr="006C2C43" w:rsidRDefault="00594FA0" w:rsidP="00594FA0">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07E0B92B" w14:textId="77777777" w:rsidR="00E638F2" w:rsidRPr="006C2C43" w:rsidRDefault="00E638F2" w:rsidP="00E638F2">
      <w:pPr>
        <w:pStyle w:val="Heading3"/>
      </w:pPr>
      <w:bookmarkStart w:id="1016" w:name="_Toc460616192"/>
      <w:bookmarkStart w:id="1017" w:name="_Toc460617053"/>
      <w:bookmarkStart w:id="1018" w:name="_Toc465162679"/>
      <w:bookmarkStart w:id="1019" w:name="_Toc154698508"/>
      <w:r w:rsidRPr="006C2C43">
        <w:lastRenderedPageBreak/>
        <w:t>7.</w:t>
      </w:r>
      <w:r w:rsidR="00F56754">
        <w:t>10</w:t>
      </w:r>
      <w:r w:rsidRPr="006C2C43">
        <w:t>.4</w:t>
      </w:r>
      <w:r w:rsidRPr="006C2C43">
        <w:tab/>
        <w:t>Video call connect and disconnect over MBMS</w:t>
      </w:r>
      <w:bookmarkEnd w:id="1016"/>
      <w:bookmarkEnd w:id="1017"/>
      <w:bookmarkEnd w:id="1018"/>
      <w:bookmarkEnd w:id="1019"/>
    </w:p>
    <w:p w14:paraId="532C6470" w14:textId="77777777" w:rsidR="00594FA0" w:rsidRPr="00AB5FED" w:rsidRDefault="00594FA0" w:rsidP="00594FA0">
      <w:pPr>
        <w:pStyle w:val="Heading4"/>
        <w:rPr>
          <w:lang w:val="en-US"/>
        </w:rPr>
      </w:pPr>
      <w:bookmarkStart w:id="1020" w:name="_Toc460616193"/>
      <w:bookmarkStart w:id="1021" w:name="_Toc460617054"/>
      <w:bookmarkStart w:id="1022" w:name="_Toc468358228"/>
      <w:bookmarkStart w:id="1023" w:name="_Toc154698509"/>
      <w:r>
        <w:rPr>
          <w:lang w:val="en-US"/>
        </w:rPr>
        <w:t>7</w:t>
      </w:r>
      <w:r w:rsidRPr="00AB5FED">
        <w:rPr>
          <w:lang w:val="en-US"/>
        </w:rPr>
        <w:t>.10.4.1</w:t>
      </w:r>
      <w:r w:rsidRPr="00AB5FED">
        <w:rPr>
          <w:lang w:val="en-US"/>
        </w:rPr>
        <w:tab/>
        <w:t>General</w:t>
      </w:r>
      <w:bookmarkEnd w:id="1020"/>
      <w:bookmarkEnd w:id="1021"/>
      <w:bookmarkEnd w:id="1022"/>
      <w:bookmarkEnd w:id="1023"/>
    </w:p>
    <w:p w14:paraId="6915F0E8" w14:textId="77777777" w:rsidR="00594FA0" w:rsidRPr="00AB5FED" w:rsidRDefault="00594FA0" w:rsidP="00594FA0">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9C7D46B" w14:textId="77777777" w:rsidR="00594FA0" w:rsidRPr="00AB5FED" w:rsidRDefault="00594FA0" w:rsidP="00594FA0">
      <w:pPr>
        <w:pStyle w:val="Heading4"/>
        <w:rPr>
          <w:lang w:val="en-US"/>
        </w:rPr>
      </w:pPr>
      <w:bookmarkStart w:id="1024" w:name="_Toc460616194"/>
      <w:bookmarkStart w:id="1025" w:name="_Toc460617055"/>
      <w:bookmarkStart w:id="1026" w:name="_Toc468358229"/>
      <w:bookmarkStart w:id="1027" w:name="_Toc154698510"/>
      <w:r>
        <w:rPr>
          <w:lang w:val="en-US"/>
        </w:rPr>
        <w:t>7</w:t>
      </w:r>
      <w:r w:rsidRPr="00AB5FED">
        <w:rPr>
          <w:lang w:val="en-US"/>
        </w:rPr>
        <w:t>.10.4.2</w:t>
      </w:r>
      <w:r w:rsidRPr="00AB5FED">
        <w:rPr>
          <w:lang w:val="en-US"/>
        </w:rPr>
        <w:tab/>
        <w:t>Procedure</w:t>
      </w:r>
      <w:bookmarkEnd w:id="1024"/>
      <w:bookmarkEnd w:id="1025"/>
      <w:bookmarkEnd w:id="1026"/>
      <w:bookmarkEnd w:id="1027"/>
    </w:p>
    <w:p w14:paraId="522CC212" w14:textId="77777777" w:rsidR="00594FA0" w:rsidRPr="00AB5FED" w:rsidRDefault="00594FA0" w:rsidP="00594FA0">
      <w:pPr>
        <w:pStyle w:val="Heading5"/>
        <w:rPr>
          <w:lang w:val="en-US"/>
        </w:rPr>
      </w:pPr>
      <w:bookmarkStart w:id="1028" w:name="_Toc460616195"/>
      <w:bookmarkStart w:id="1029" w:name="_Toc460617056"/>
      <w:bookmarkStart w:id="1030" w:name="_Toc468358230"/>
      <w:bookmarkStart w:id="1031" w:name="_Toc154698511"/>
      <w:r>
        <w:rPr>
          <w:lang w:val="en-US"/>
        </w:rPr>
        <w:t>7</w:t>
      </w:r>
      <w:r w:rsidRPr="00AB5FED">
        <w:rPr>
          <w:lang w:val="en-US"/>
        </w:rPr>
        <w:t>.10.4.2.1</w:t>
      </w:r>
      <w:r w:rsidRPr="00AB5FED">
        <w:rPr>
          <w:lang w:val="en-US"/>
        </w:rPr>
        <w:tab/>
        <w:t>Call connect over MBMS</w:t>
      </w:r>
      <w:bookmarkEnd w:id="1028"/>
      <w:bookmarkEnd w:id="1029"/>
      <w:bookmarkEnd w:id="1030"/>
      <w:bookmarkEnd w:id="1031"/>
    </w:p>
    <w:p w14:paraId="1A1E0508" w14:textId="77777777" w:rsidR="00594FA0" w:rsidRPr="00AB5FED" w:rsidRDefault="00594FA0" w:rsidP="00594FA0">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0CB3CB3E" w14:textId="77777777" w:rsidR="00594FA0" w:rsidRPr="00AB5FED" w:rsidRDefault="00594FA0" w:rsidP="00594FA0">
      <w:r w:rsidRPr="00AB5FED">
        <w:t xml:space="preserve">The same procedure as for chat group call can also be applied for pre-arranged calls. </w:t>
      </w:r>
    </w:p>
    <w:p w14:paraId="6888BA00" w14:textId="77777777" w:rsidR="00594FA0" w:rsidRPr="00AB5FED" w:rsidRDefault="00594FA0" w:rsidP="00594FA0">
      <w:pPr>
        <w:rPr>
          <w:lang w:val="en-US"/>
        </w:rPr>
      </w:pPr>
      <w:r w:rsidRPr="00AB5FED">
        <w:rPr>
          <w:lang w:val="en-US"/>
        </w:rPr>
        <w:t>Pre-conditions:</w:t>
      </w:r>
    </w:p>
    <w:p w14:paraId="60547FD8" w14:textId="77777777" w:rsidR="00594FA0" w:rsidRPr="00AB5FED" w:rsidRDefault="000277CA" w:rsidP="000277CA">
      <w:pPr>
        <w:pStyle w:val="B1"/>
        <w:rPr>
          <w:lang w:val="en-US"/>
        </w:rPr>
      </w:pPr>
      <w:r>
        <w:rPr>
          <w:lang w:val="en-US"/>
        </w:rPr>
        <w:t>-</w:t>
      </w:r>
      <w:r>
        <w:rPr>
          <w:lang w:val="en-US"/>
        </w:rPr>
        <w:tab/>
      </w:r>
      <w:r w:rsidR="00594FA0" w:rsidRPr="00AB5FED">
        <w:rPr>
          <w:lang w:val="en-US"/>
        </w:rPr>
        <w:t xml:space="preserve">All users participating in the </w:t>
      </w:r>
      <w:r w:rsidR="00594FA0">
        <w:rPr>
          <w:lang w:val="en-US"/>
        </w:rPr>
        <w:t>MCVideo</w:t>
      </w:r>
      <w:r w:rsidR="00594FA0" w:rsidRPr="00AB5FED">
        <w:rPr>
          <w:lang w:val="en-US"/>
        </w:rPr>
        <w:t xml:space="preserve"> group call are already affiliated to the group.</w:t>
      </w:r>
    </w:p>
    <w:p w14:paraId="24B96640" w14:textId="77777777" w:rsidR="00594FA0" w:rsidRPr="00AB5FED" w:rsidRDefault="000277CA" w:rsidP="000277CA">
      <w:pPr>
        <w:pStyle w:val="B1"/>
        <w:rPr>
          <w:lang w:val="en-US"/>
        </w:rPr>
      </w:pPr>
      <w:r>
        <w:rPr>
          <w:lang w:val="en-US"/>
        </w:rPr>
        <w:t>-</w:t>
      </w:r>
      <w:r>
        <w:rPr>
          <w:lang w:val="en-US"/>
        </w:rPr>
        <w:tab/>
      </w:r>
      <w:r w:rsidR="00594FA0" w:rsidRPr="00AB5FED">
        <w:rPr>
          <w:lang w:val="en-US"/>
        </w:rPr>
        <w:t>All participating users have joined the group session.</w:t>
      </w:r>
    </w:p>
    <w:p w14:paraId="7794647D" w14:textId="77777777" w:rsidR="00594FA0" w:rsidRPr="00AB5FED" w:rsidRDefault="00594FA0" w:rsidP="00594FA0">
      <w:pPr>
        <w:pStyle w:val="TH"/>
      </w:pPr>
      <w:r w:rsidRPr="00AB5FED">
        <w:t xml:space="preserve"> </w:t>
      </w:r>
      <w:r w:rsidRPr="00AB5FED">
        <w:object w:dxaOrig="7080" w:dyaOrig="5130" w14:anchorId="3D0F6BF9">
          <v:shape id="_x0000_i1110" type="#_x0000_t75" style="width:354.1pt;height:256.55pt" o:ole="">
            <v:imagedata r:id="rId179" o:title=""/>
          </v:shape>
          <o:OLEObject Type="Embed" ProgID="Visio.Drawing.11" ShapeID="_x0000_i1110" DrawAspect="Content" ObjectID="_1765311024" r:id="rId180"/>
        </w:object>
      </w:r>
    </w:p>
    <w:p w14:paraId="12DFF4F1" w14:textId="77777777" w:rsidR="00594FA0" w:rsidRPr="00AB5FED" w:rsidRDefault="00594FA0" w:rsidP="00594FA0">
      <w:pPr>
        <w:pStyle w:val="TF"/>
      </w:pPr>
      <w:r>
        <w:t>Figure 7</w:t>
      </w:r>
      <w:r w:rsidRPr="00AB5FED">
        <w:t>.10.4.2</w:t>
      </w:r>
      <w:r w:rsidRPr="00AB5FED">
        <w:rPr>
          <w:rFonts w:hint="eastAsia"/>
          <w:lang w:eastAsia="zh-CN"/>
        </w:rPr>
        <w:t>.1</w:t>
      </w:r>
      <w:r w:rsidRPr="00AB5FED">
        <w:t>-1: Chat group call connect on MBMS bearer</w:t>
      </w:r>
    </w:p>
    <w:p w14:paraId="34C479D3" w14:textId="77777777" w:rsidR="00594FA0" w:rsidRPr="00AB5FED" w:rsidRDefault="00594FA0" w:rsidP="00594FA0">
      <w:pPr>
        <w:pStyle w:val="B1"/>
      </w:pPr>
      <w:r w:rsidRPr="00AB5FED">
        <w:t>1.</w:t>
      </w:r>
      <w:r w:rsidRPr="00AB5FED">
        <w:tab/>
        <w:t>Activation and announcement of MBMS bearer availability.</w:t>
      </w:r>
    </w:p>
    <w:p w14:paraId="708256EF" w14:textId="77777777" w:rsidR="00594FA0" w:rsidRPr="00AB5FED" w:rsidRDefault="00594FA0" w:rsidP="00594FA0">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34E135F" w14:textId="77777777" w:rsidR="00594FA0" w:rsidRPr="00AB5FED" w:rsidRDefault="00594FA0" w:rsidP="00594FA0">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754A09C9" w14:textId="77777777" w:rsidR="00594FA0" w:rsidRPr="00AB5FED" w:rsidRDefault="00594FA0" w:rsidP="00594FA0">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46661E6" w14:textId="77777777" w:rsidR="00594FA0" w:rsidRPr="00AB5FED" w:rsidRDefault="00594FA0" w:rsidP="00594FA0">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56C69463" w14:textId="77777777" w:rsidR="00594FA0" w:rsidRPr="00AB5FED" w:rsidRDefault="00594FA0" w:rsidP="00594FA0">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1B378005" w14:textId="77777777" w:rsidR="00594FA0" w:rsidRDefault="00594FA0" w:rsidP="00594FA0">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3B37026E" w14:textId="77777777" w:rsidR="00594FA0" w:rsidRDefault="00594FA0" w:rsidP="00594FA0">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4864FBCB" w14:textId="77777777" w:rsidR="00594FA0" w:rsidRDefault="00594FA0" w:rsidP="00594FA0">
      <w:pPr>
        <w:pStyle w:val="B1"/>
      </w:pPr>
      <w:r>
        <w:t>7.</w:t>
      </w:r>
      <w:r>
        <w:tab/>
        <w:t>The MCVideo clients may send a receive media request to the MCVideo server, to indicate the reception of media over the MBMS bearer.</w:t>
      </w:r>
    </w:p>
    <w:p w14:paraId="651C7FAC" w14:textId="77777777" w:rsidR="00EA725D" w:rsidRDefault="00594FA0" w:rsidP="00EA725D">
      <w:pPr>
        <w:pStyle w:val="B1"/>
      </w:pPr>
      <w:r>
        <w:t>8.</w:t>
      </w:r>
      <w:r>
        <w:tab/>
      </w:r>
      <w:r w:rsidRPr="00CC4EA7">
        <w:t xml:space="preserve">MCVideo server accepts the media receive request and sends a receive media response message to MCVideo clients over a MBMS bearer </w:t>
      </w:r>
      <w:r w:rsidR="00EA725D">
        <w:t xml:space="preserve">by using </w:t>
      </w:r>
      <w:r w:rsidRPr="00CC4EA7">
        <w:t>reference point MCVideo-9.</w:t>
      </w:r>
      <w:r w:rsidR="00EA725D" w:rsidRPr="00EA725D">
        <w:t xml:space="preserve"> </w:t>
      </w:r>
    </w:p>
    <w:p w14:paraId="115ADD07" w14:textId="77777777" w:rsidR="00594FA0" w:rsidRDefault="00EA725D" w:rsidP="00EA725D">
      <w:pPr>
        <w:pStyle w:val="NO"/>
      </w:pPr>
      <w:r>
        <w:t>NOTE</w:t>
      </w:r>
      <w:r w:rsidR="00BA5542">
        <w:t> </w:t>
      </w:r>
      <w:r>
        <w:t>3:</w:t>
      </w:r>
      <w:r>
        <w:tab/>
      </w:r>
      <w:r w:rsidRPr="00536F44">
        <w:t>The receive media response can also be sent by unicast to the MCVideo clients that request to receive media over the MBMS bearer.</w:t>
      </w:r>
    </w:p>
    <w:p w14:paraId="65DE0C77" w14:textId="77777777" w:rsidR="00594FA0" w:rsidRPr="00AB5FED" w:rsidRDefault="00594FA0" w:rsidP="00594FA0">
      <w:pPr>
        <w:pStyle w:val="NO"/>
      </w:pPr>
      <w:r w:rsidRPr="00AB5FED">
        <w:t>NOTE </w:t>
      </w:r>
      <w:r w:rsidR="00EA725D">
        <w:t>4</w:t>
      </w:r>
      <w:r w:rsidRPr="00AB5FED">
        <w:t>:</w:t>
      </w:r>
      <w:r w:rsidRPr="00AB5FED">
        <w:tab/>
      </w:r>
      <w:r>
        <w:t>Step 7 and 8 may be omitted when auto-receive transmission mode is used, e.g. for emergency group calls.</w:t>
      </w:r>
    </w:p>
    <w:p w14:paraId="1291108B" w14:textId="77777777" w:rsidR="00594FA0" w:rsidRPr="00AB5FED" w:rsidRDefault="00594FA0" w:rsidP="00594FA0">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623459C5" w14:textId="77777777" w:rsidR="00594FA0" w:rsidRPr="00AB5FED" w:rsidRDefault="00594FA0" w:rsidP="00594FA0">
      <w:pPr>
        <w:pStyle w:val="NO"/>
      </w:pPr>
      <w:r w:rsidRPr="00AB5FED">
        <w:t>NOTE </w:t>
      </w:r>
      <w:r w:rsidR="00EA725D">
        <w:t>5</w:t>
      </w:r>
      <w:r w:rsidRPr="00AB5FED">
        <w:t>:</w:t>
      </w:r>
      <w:r w:rsidRPr="00AB5FED">
        <w:tab/>
        <w:t xml:space="preserve">Additional </w:t>
      </w:r>
      <w:r>
        <w:t>transmission</w:t>
      </w:r>
      <w:r w:rsidRPr="00AB5FED">
        <w:t xml:space="preserve"> request messages in the same call will not trigger the MapGroupToBearer message to be sent.</w:t>
      </w:r>
    </w:p>
    <w:p w14:paraId="0D64BA07" w14:textId="77777777" w:rsidR="00594FA0" w:rsidRPr="00AB5FED" w:rsidRDefault="00594FA0" w:rsidP="00594FA0">
      <w:pPr>
        <w:pStyle w:val="Heading5"/>
        <w:rPr>
          <w:lang w:val="en-US"/>
        </w:rPr>
      </w:pPr>
      <w:bookmarkStart w:id="1032" w:name="_Toc460616196"/>
      <w:bookmarkStart w:id="1033" w:name="_Toc460617057"/>
      <w:bookmarkStart w:id="1034" w:name="_Toc468358231"/>
      <w:bookmarkStart w:id="1035" w:name="_Toc154698512"/>
      <w:r>
        <w:rPr>
          <w:lang w:val="en-US"/>
        </w:rPr>
        <w:t>7</w:t>
      </w:r>
      <w:r w:rsidRPr="00AB5FED">
        <w:rPr>
          <w:lang w:val="en-US"/>
        </w:rPr>
        <w:t>.10.4.2.2</w:t>
      </w:r>
      <w:r w:rsidRPr="00AB5FED">
        <w:rPr>
          <w:lang w:val="en-US"/>
        </w:rPr>
        <w:tab/>
        <w:t>Call disconnect over MBMS</w:t>
      </w:r>
      <w:bookmarkEnd w:id="1032"/>
      <w:bookmarkEnd w:id="1033"/>
      <w:bookmarkEnd w:id="1034"/>
      <w:bookmarkEnd w:id="1035"/>
    </w:p>
    <w:p w14:paraId="6C4161C0" w14:textId="77777777" w:rsidR="00594FA0" w:rsidRPr="00AB5FED" w:rsidRDefault="00594FA0" w:rsidP="00594FA0">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23500055" w14:textId="77777777" w:rsidR="00594FA0" w:rsidRPr="00AB5FED" w:rsidRDefault="00594FA0" w:rsidP="00594FA0">
      <w:pPr>
        <w:pStyle w:val="TH"/>
      </w:pPr>
      <w:r w:rsidRPr="00AB5FED">
        <w:rPr>
          <w:rFonts w:ascii="Times New Roman" w:hAnsi="Times New Roman"/>
          <w:lang w:eastAsia="en-GB"/>
        </w:rPr>
        <w:object w:dxaOrig="7080" w:dyaOrig="3150" w14:anchorId="13ADF78B">
          <v:shape id="_x0000_i1111" type="#_x0000_t75" style="width:343.6pt;height:151.3pt" o:ole="">
            <v:imagedata r:id="rId181" o:title=""/>
          </v:shape>
          <o:OLEObject Type="Embed" ProgID="Visio.Drawing.11" ShapeID="_x0000_i1111" DrawAspect="Content" ObjectID="_1765311025" r:id="rId182"/>
        </w:object>
      </w:r>
    </w:p>
    <w:p w14:paraId="4F2980D7" w14:textId="77777777" w:rsidR="00594FA0" w:rsidRPr="00AB5FED" w:rsidRDefault="00594FA0" w:rsidP="00594FA0">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6408848" w14:textId="77777777" w:rsidR="00594FA0" w:rsidRPr="00AB5FED" w:rsidRDefault="00594FA0" w:rsidP="00594FA0">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74B8F344" w14:textId="77777777" w:rsidR="00594FA0" w:rsidRPr="00AB5FED" w:rsidRDefault="00594FA0" w:rsidP="00594FA0">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765971FC" w14:textId="77777777" w:rsidR="00594FA0" w:rsidRPr="00AB5FED" w:rsidRDefault="00594FA0" w:rsidP="00594FA0">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6076BB2B" w14:textId="77777777" w:rsidR="00594FA0" w:rsidRPr="00AB5FED" w:rsidRDefault="00594FA0" w:rsidP="00594FA0">
      <w:pPr>
        <w:pStyle w:val="NO"/>
      </w:pPr>
      <w:r w:rsidRPr="00AB5FED">
        <w:t>NOTE </w:t>
      </w:r>
      <w:r w:rsidR="0006269E">
        <w:t>1</w:t>
      </w:r>
      <w:r w:rsidRPr="00AB5FED">
        <w:t>:</w:t>
      </w:r>
      <w:r w:rsidRPr="00AB5FED">
        <w:tab/>
        <w:t>The UnmapGroupFromBearer message can be sent as part of other messages.</w:t>
      </w:r>
    </w:p>
    <w:p w14:paraId="45F74CBE" w14:textId="77777777" w:rsidR="00594FA0" w:rsidRPr="006C2C43" w:rsidRDefault="00594FA0" w:rsidP="00594FA0">
      <w:pPr>
        <w:pStyle w:val="NO"/>
      </w:pPr>
      <w:r w:rsidRPr="00AB5FED">
        <w:t>NOTE </w:t>
      </w:r>
      <w:r w:rsidR="0006269E">
        <w:t>2</w:t>
      </w:r>
      <w:r w:rsidRPr="00AB5FED">
        <w:t>:</w:t>
      </w:r>
      <w:r w:rsidRPr="00AB5FED">
        <w:tab/>
        <w:t>The UnmapGroupFromBearer message and the MapGroupToBearer message can be combined, to facilitate switching bearers in one signalling step, as necessary.</w:t>
      </w:r>
    </w:p>
    <w:p w14:paraId="3B47F2FC" w14:textId="77777777" w:rsidR="00E638F2" w:rsidRPr="006C2C43" w:rsidRDefault="00E638F2" w:rsidP="00E638F2">
      <w:pPr>
        <w:pStyle w:val="Heading3"/>
      </w:pPr>
      <w:bookmarkStart w:id="1036" w:name="_Toc154698513"/>
      <w:r w:rsidRPr="008F6E2F">
        <w:t>7.</w:t>
      </w:r>
      <w:r w:rsidR="00F56754">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36"/>
    </w:p>
    <w:p w14:paraId="52417ED8" w14:textId="77777777" w:rsidR="00E638F2" w:rsidRPr="004016D3" w:rsidRDefault="00E638F2" w:rsidP="00E638F2">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w:t>
      </w:r>
      <w:r w:rsidR="00171C63">
        <w:rPr>
          <w:noProof/>
          <w:lang w:eastAsia="ko-KR"/>
        </w:rPr>
        <w:t>6</w:t>
      </w:r>
      <w:r>
        <w:rPr>
          <w:noProof/>
          <w:lang w:eastAsia="ko-KR"/>
        </w:rPr>
        <w:t xml:space="preserve">] </w:t>
      </w:r>
      <w:r w:rsidRPr="004016D3">
        <w:t>with the following clarifications:</w:t>
      </w:r>
    </w:p>
    <w:p w14:paraId="35AC0161" w14:textId="77777777" w:rsidR="00E638F2" w:rsidRPr="004016D3" w:rsidRDefault="00E638F2" w:rsidP="00B13DF6">
      <w:pPr>
        <w:pStyle w:val="B1"/>
      </w:pPr>
      <w:r w:rsidRPr="004016D3">
        <w:t>-</w:t>
      </w:r>
      <w:r w:rsidRPr="004016D3">
        <w:tab/>
        <w:t xml:space="preserve">The MC service client </w:t>
      </w:r>
      <w:r>
        <w:t>is the</w:t>
      </w:r>
      <w:r w:rsidRPr="004016D3">
        <w:t xml:space="preserve"> MCVideo client;</w:t>
      </w:r>
    </w:p>
    <w:p w14:paraId="22BDC912" w14:textId="77777777" w:rsidR="00E638F2" w:rsidRPr="004016D3" w:rsidRDefault="00E638F2" w:rsidP="00B13DF6">
      <w:pPr>
        <w:pStyle w:val="B1"/>
      </w:pPr>
      <w:r w:rsidRPr="004016D3">
        <w:t>-</w:t>
      </w:r>
      <w:r w:rsidRPr="004016D3">
        <w:tab/>
        <w:t xml:space="preserve">The MC service server </w:t>
      </w:r>
      <w:r>
        <w:t>is the</w:t>
      </w:r>
      <w:r w:rsidRPr="004016D3">
        <w:t xml:space="preserve"> MCVideo server;</w:t>
      </w:r>
      <w:r>
        <w:t xml:space="preserve"> and</w:t>
      </w:r>
    </w:p>
    <w:p w14:paraId="65D7816B" w14:textId="77777777" w:rsidR="00E638F2" w:rsidRPr="004016D3" w:rsidRDefault="00E638F2" w:rsidP="00B13DF6">
      <w:pPr>
        <w:pStyle w:val="B1"/>
      </w:pPr>
      <w:r w:rsidRPr="004016D3">
        <w:t>-</w:t>
      </w:r>
      <w:r w:rsidRPr="004016D3">
        <w:tab/>
        <w:t xml:space="preserve">The MC service ID </w:t>
      </w:r>
      <w:r>
        <w:t>is the MCVideo ID.</w:t>
      </w:r>
    </w:p>
    <w:p w14:paraId="178CC376" w14:textId="77777777" w:rsidR="00E638F2" w:rsidRDefault="00E638F2" w:rsidP="00E638F2">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0E333453" w14:textId="77777777" w:rsidR="00E638F2" w:rsidRDefault="00E638F2" w:rsidP="00E638F2"/>
    <w:p w14:paraId="5D6B1F4E" w14:textId="77777777" w:rsidR="007E36F2" w:rsidRPr="00542332" w:rsidRDefault="007E36F2" w:rsidP="007E36F2">
      <w:pPr>
        <w:pStyle w:val="Heading2"/>
      </w:pPr>
      <w:bookmarkStart w:id="1037" w:name="_Toc460616137"/>
      <w:bookmarkStart w:id="1038" w:name="_Toc460616998"/>
      <w:bookmarkStart w:id="1039" w:name="_Toc465162624"/>
      <w:bookmarkStart w:id="1040" w:name="_Toc154698514"/>
      <w:bookmarkEnd w:id="995"/>
      <w:r>
        <w:t>7</w:t>
      </w:r>
      <w:r w:rsidRPr="00542332">
        <w:t>.</w:t>
      </w:r>
      <w:r w:rsidR="00F56754">
        <w:t>11</w:t>
      </w:r>
      <w:r w:rsidRPr="00542332">
        <w:tab/>
        <w:t>Simultaneous session for MC</w:t>
      </w:r>
      <w:r>
        <w:t>Video</w:t>
      </w:r>
      <w:r w:rsidRPr="00542332">
        <w:t xml:space="preserve"> call</w:t>
      </w:r>
      <w:r>
        <w:t>s (on-network)</w:t>
      </w:r>
      <w:bookmarkEnd w:id="1037"/>
      <w:bookmarkEnd w:id="1038"/>
      <w:bookmarkEnd w:id="1039"/>
      <w:bookmarkEnd w:id="1040"/>
    </w:p>
    <w:p w14:paraId="719CD44A" w14:textId="77777777" w:rsidR="007E36F2" w:rsidRPr="00542332" w:rsidRDefault="007E36F2" w:rsidP="007E36F2">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sidR="00171C63">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28891CBC" w14:textId="77777777" w:rsidR="007E36F2" w:rsidRPr="00542332" w:rsidRDefault="007E36F2" w:rsidP="007E36F2">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F2029E5" w14:textId="77777777" w:rsidR="007E36F2" w:rsidRPr="00542332" w:rsidRDefault="007E36F2" w:rsidP="007E36F2">
      <w:r w:rsidRPr="00542332">
        <w:t>The MC</w:t>
      </w:r>
      <w:r>
        <w:t>Video</w:t>
      </w:r>
      <w:r w:rsidRPr="00542332">
        <w:t xml:space="preserve"> client can also still handle multiple MC</w:t>
      </w:r>
      <w:r>
        <w:t>Video</w:t>
      </w:r>
      <w:r w:rsidRPr="00542332">
        <w:t xml:space="preserve"> calls in parallel at the same time i.e. using multiple dialogs.</w:t>
      </w:r>
    </w:p>
    <w:p w14:paraId="7FF4089C" w14:textId="77777777" w:rsidR="007E36F2" w:rsidRPr="00542332" w:rsidRDefault="007E36F2" w:rsidP="007E36F2">
      <w:r w:rsidRPr="00542332">
        <w:t>The simultaneous session is established during either an originating on-demand call establishment or during pre-established session establishment or a modification of an already established pre-established session or on-demand call.</w:t>
      </w:r>
    </w:p>
    <w:p w14:paraId="4FFB4161" w14:textId="77777777" w:rsidR="007E36F2" w:rsidRDefault="007E36F2" w:rsidP="007E36F2">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7508180D" w14:textId="77777777" w:rsidR="00F56754" w:rsidRDefault="00F56754" w:rsidP="007E36F2"/>
    <w:p w14:paraId="528FA78D" w14:textId="77777777" w:rsidR="007E36F2" w:rsidRPr="00AB5FED" w:rsidRDefault="007E36F2" w:rsidP="007E36F2">
      <w:pPr>
        <w:pStyle w:val="Heading2"/>
        <w:rPr>
          <w:lang w:val="nl-NL"/>
        </w:rPr>
      </w:pPr>
      <w:bookmarkStart w:id="1041" w:name="_Toc460615955"/>
      <w:bookmarkStart w:id="1042" w:name="_Toc460616816"/>
      <w:bookmarkStart w:id="1043" w:name="_Toc465162414"/>
      <w:bookmarkStart w:id="1044" w:name="_Toc154698515"/>
      <w:r>
        <w:rPr>
          <w:lang w:val="nl-NL"/>
        </w:rPr>
        <w:t>7.</w:t>
      </w:r>
      <w:r w:rsidR="00F56754">
        <w:rPr>
          <w:lang w:val="nl-NL"/>
        </w:rPr>
        <w:t>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41"/>
      <w:bookmarkEnd w:id="1042"/>
      <w:bookmarkEnd w:id="1043"/>
      <w:bookmarkEnd w:id="1044"/>
      <w:r w:rsidRPr="00AB5FED">
        <w:rPr>
          <w:lang w:val="nl-NL"/>
        </w:rPr>
        <w:t xml:space="preserve"> </w:t>
      </w:r>
    </w:p>
    <w:p w14:paraId="6C1BBDBD" w14:textId="77777777" w:rsidR="007E36F2" w:rsidRPr="00AB5FED" w:rsidRDefault="007E36F2" w:rsidP="007E36F2">
      <w:pPr>
        <w:pStyle w:val="NO"/>
        <w:rPr>
          <w:lang w:val="nl-NL"/>
        </w:rPr>
      </w:pPr>
      <w:r w:rsidRPr="00AB5FED">
        <w:rPr>
          <w:lang w:val="nl-NL"/>
        </w:rPr>
        <w:t>NOTE:</w:t>
      </w:r>
      <w:r w:rsidRPr="00AB5FED">
        <w:rPr>
          <w:lang w:val="nl-NL"/>
        </w:rPr>
        <w:tab/>
        <w:t>Flow </w:t>
      </w:r>
      <w:r>
        <w:rPr>
          <w:lang w:val="nl-NL"/>
        </w:rPr>
        <w:t>7.</w:t>
      </w:r>
      <w:r w:rsidR="00F56754">
        <w:rPr>
          <w:lang w:val="nl-NL"/>
        </w:rPr>
        <w:t>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rsidR="00554C01">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sidR="008B6084">
        <w:rPr>
          <w:lang w:val="nl-NL"/>
        </w:rPr>
        <w:t>280</w:t>
      </w:r>
      <w:r w:rsidRPr="00AB5FED">
        <w:rPr>
          <w:lang w:val="nl-NL"/>
        </w:rPr>
        <w:t> [</w:t>
      </w:r>
      <w:r w:rsidR="00171C63">
        <w:rPr>
          <w:lang w:val="nl-NL"/>
        </w:rPr>
        <w:t>2</w:t>
      </w:r>
      <w:r w:rsidRPr="00AB5FED">
        <w:rPr>
          <w:lang w:val="nl-NL"/>
        </w:rPr>
        <w:t>].</w:t>
      </w:r>
    </w:p>
    <w:p w14:paraId="7F4ADC9D" w14:textId="77777777" w:rsidR="007E36F2" w:rsidRPr="00AB5FED" w:rsidRDefault="007E36F2" w:rsidP="007E36F2">
      <w:pPr>
        <w:rPr>
          <w:lang w:val="nl-NL"/>
        </w:rPr>
      </w:pPr>
      <w:r w:rsidRPr="00AB5FED">
        <w:rPr>
          <w:lang w:val="nl-NL"/>
        </w:rPr>
        <w:t>A procedure for user authentication is illustrated in figure </w:t>
      </w:r>
      <w:r>
        <w:rPr>
          <w:lang w:val="nl-NL"/>
        </w:rPr>
        <w:t>7.</w:t>
      </w:r>
      <w:r w:rsidR="00F56754">
        <w:rPr>
          <w:lang w:val="nl-NL"/>
        </w:rPr>
        <w:t>12</w:t>
      </w:r>
      <w:r w:rsidRPr="00AB5FED">
        <w:rPr>
          <w:lang w:val="nl-NL"/>
        </w:rPr>
        <w:t xml:space="preserve">-1. </w:t>
      </w:r>
      <w:r>
        <w:rPr>
          <w:lang w:val="nl-NL"/>
        </w:rPr>
        <w:t>The user authentication is performed based on the procedure specified in 3GPP TS 23.280</w:t>
      </w:r>
      <w:r w:rsidR="000E3161">
        <w:rPr>
          <w:lang w:val="nl-NL"/>
        </w:rPr>
        <w:t> </w:t>
      </w:r>
      <w:r>
        <w:rPr>
          <w:lang w:val="nl-NL"/>
        </w:rPr>
        <w:t>[</w:t>
      </w:r>
      <w:r w:rsidR="00171C63">
        <w:rPr>
          <w:lang w:val="nl-NL"/>
        </w:rPr>
        <w:t>6</w:t>
      </w:r>
      <w:r>
        <w:rPr>
          <w:lang w:val="nl-NL"/>
        </w:rPr>
        <w:t>].</w:t>
      </w:r>
    </w:p>
    <w:p w14:paraId="75FE7508" w14:textId="77777777" w:rsidR="007E36F2" w:rsidRPr="00AB5FED" w:rsidRDefault="007E36F2" w:rsidP="007E36F2">
      <w:pPr>
        <w:pStyle w:val="TH"/>
      </w:pPr>
    </w:p>
    <w:p w14:paraId="3DDCB9CE" w14:textId="77777777" w:rsidR="007E36F2" w:rsidRPr="00AB5FED" w:rsidRDefault="007E36F2" w:rsidP="007E36F2">
      <w:pPr>
        <w:pStyle w:val="TH"/>
      </w:pPr>
      <w:r>
        <w:object w:dxaOrig="11017" w:dyaOrig="4440" w14:anchorId="13FE38EF">
          <v:shape id="_x0000_i1112" type="#_x0000_t75" style="width:481.2pt;height:194.15pt" o:ole="">
            <v:imagedata r:id="rId183" o:title=""/>
          </v:shape>
          <o:OLEObject Type="Embed" ProgID="Visio.Drawing.15" ShapeID="_x0000_i1112" DrawAspect="Content" ObjectID="_1765311026" r:id="rId184"/>
        </w:object>
      </w:r>
    </w:p>
    <w:p w14:paraId="57D0DE17" w14:textId="77777777" w:rsidR="007E36F2" w:rsidRPr="00AB5FED" w:rsidRDefault="007E36F2" w:rsidP="007E36F2">
      <w:pPr>
        <w:pStyle w:val="TF"/>
      </w:pPr>
      <w:r w:rsidRPr="00AB5FED">
        <w:t>Figure </w:t>
      </w:r>
      <w:r>
        <w:t>7.</w:t>
      </w:r>
      <w:r w:rsidR="00F56754">
        <w:t>12</w:t>
      </w:r>
      <w:r w:rsidRPr="00AB5FED">
        <w:t>-1: MC</w:t>
      </w:r>
      <w:r>
        <w:t>Video</w:t>
      </w:r>
      <w:r w:rsidRPr="00AB5FED">
        <w:t xml:space="preserve"> user authentication and registration, single domain</w:t>
      </w:r>
    </w:p>
    <w:p w14:paraId="02E4F26C" w14:textId="77777777" w:rsidR="007E36F2" w:rsidRPr="00AB5FED" w:rsidRDefault="007E36F2" w:rsidP="007E36F2">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w:t>
      </w:r>
      <w:r w:rsidR="000E3161">
        <w:rPr>
          <w:lang w:val="nl-NL"/>
        </w:rPr>
        <w:t> </w:t>
      </w:r>
      <w:r>
        <w:rPr>
          <w:lang w:val="nl-NL"/>
        </w:rPr>
        <w:t>[</w:t>
      </w:r>
      <w:r w:rsidR="00171C63">
        <w:rPr>
          <w:lang w:val="nl-NL"/>
        </w:rPr>
        <w:t>6</w:t>
      </w:r>
      <w:r>
        <w:rPr>
          <w:lang w:val="nl-NL"/>
        </w:rPr>
        <w:t>]</w:t>
      </w:r>
      <w:r w:rsidRPr="00D768B4">
        <w:t>.</w:t>
      </w:r>
    </w:p>
    <w:p w14:paraId="2434D973" w14:textId="77777777" w:rsidR="007E36F2" w:rsidRPr="00AB5FED" w:rsidRDefault="007E36F2" w:rsidP="007E36F2">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1A86DDCF" w14:textId="77777777" w:rsidR="007E36F2" w:rsidRPr="00AD7C25" w:rsidRDefault="007E36F2" w:rsidP="007E36F2">
      <w:pPr>
        <w:rPr>
          <w:noProof/>
          <w:lang w:val="en-US"/>
        </w:rPr>
      </w:pPr>
    </w:p>
    <w:p w14:paraId="42F80E30" w14:textId="77777777" w:rsidR="00F56754" w:rsidRDefault="00F56754" w:rsidP="00F56754">
      <w:pPr>
        <w:pStyle w:val="Heading2"/>
      </w:pPr>
      <w:bookmarkStart w:id="1045" w:name="_Toc465162733"/>
      <w:bookmarkStart w:id="1046" w:name="_Toc154698516"/>
      <w:r>
        <w:t>7.13</w:t>
      </w:r>
      <w:r w:rsidRPr="00AB5FED">
        <w:tab/>
      </w:r>
      <w:r w:rsidRPr="00C756AA">
        <w:t>Support for multiple devices</w:t>
      </w:r>
      <w:bookmarkEnd w:id="1045"/>
      <w:bookmarkEnd w:id="1046"/>
    </w:p>
    <w:p w14:paraId="414525EC" w14:textId="77777777" w:rsidR="00F56754" w:rsidRDefault="00F56754" w:rsidP="00F56754">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14CCAA73" w14:textId="77777777" w:rsidR="00F56754" w:rsidRDefault="00F56754" w:rsidP="00F56754">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0AB3BDD8" w14:textId="77777777" w:rsidR="00C1313B" w:rsidRPr="00AB5FED" w:rsidRDefault="00C1313B" w:rsidP="00C1313B">
      <w:pPr>
        <w:pStyle w:val="Heading2"/>
      </w:pPr>
      <w:bookmarkStart w:id="1047" w:name="_Toc154698517"/>
      <w:r>
        <w:t>7.14</w:t>
      </w:r>
      <w:r w:rsidRPr="00AB5FED">
        <w:tab/>
        <w:t>Location information (on-network)</w:t>
      </w:r>
      <w:bookmarkEnd w:id="1047"/>
    </w:p>
    <w:p w14:paraId="2C86C68F" w14:textId="77777777" w:rsidR="00C1313B" w:rsidRDefault="00C1313B" w:rsidP="00C1313B">
      <w:bookmarkStart w:id="1048" w:name="_Toc433379665"/>
      <w:bookmarkStart w:id="1049" w:name="_Toc460616208"/>
      <w:bookmarkStart w:id="1050"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497C338A" w14:textId="77777777" w:rsidR="00C1313B" w:rsidRDefault="00C1313B" w:rsidP="00C1313B">
      <w:pPr>
        <w:pStyle w:val="B1"/>
      </w:pPr>
      <w:r>
        <w:t>-</w:t>
      </w:r>
      <w:r>
        <w:tab/>
        <w:t>The MC service client is the MCVideo client;</w:t>
      </w:r>
    </w:p>
    <w:p w14:paraId="3CD21BEF" w14:textId="77777777" w:rsidR="00C1313B" w:rsidRDefault="00C1313B" w:rsidP="00C1313B">
      <w:pPr>
        <w:pStyle w:val="B1"/>
      </w:pPr>
      <w:r>
        <w:t>-</w:t>
      </w:r>
      <w:r>
        <w:tab/>
        <w:t>The MC service server is the MCVideo server;</w:t>
      </w:r>
    </w:p>
    <w:p w14:paraId="638681C1" w14:textId="77777777" w:rsidR="00C1313B" w:rsidRDefault="00C1313B" w:rsidP="00C1313B">
      <w:pPr>
        <w:pStyle w:val="B1"/>
      </w:pPr>
      <w:r>
        <w:t>-</w:t>
      </w:r>
      <w:r>
        <w:tab/>
        <w:t>The MC service group is the MCVideo group;</w:t>
      </w:r>
    </w:p>
    <w:p w14:paraId="3A2CB277" w14:textId="77777777" w:rsidR="00C1313B" w:rsidRDefault="00C1313B" w:rsidP="00C1313B">
      <w:pPr>
        <w:pStyle w:val="B1"/>
      </w:pPr>
      <w:r>
        <w:t>-</w:t>
      </w:r>
      <w:r>
        <w:tab/>
        <w:t>The MC service ID is the MCVideo ID; and</w:t>
      </w:r>
    </w:p>
    <w:p w14:paraId="5FC7418A" w14:textId="77777777" w:rsidR="00F56754" w:rsidRDefault="00C1313B" w:rsidP="00C1313B">
      <w:pPr>
        <w:pStyle w:val="B1"/>
      </w:pPr>
      <w:r>
        <w:t>-</w:t>
      </w:r>
      <w:r>
        <w:tab/>
        <w:t>The MC service group ID is the MCVideo group ID.</w:t>
      </w:r>
      <w:bookmarkEnd w:id="1048"/>
      <w:bookmarkEnd w:id="1049"/>
      <w:bookmarkEnd w:id="1050"/>
    </w:p>
    <w:p w14:paraId="7A2A41D1" w14:textId="77777777" w:rsidR="0059644F" w:rsidRPr="00AB5FED" w:rsidRDefault="0059644F" w:rsidP="0059644F">
      <w:pPr>
        <w:pStyle w:val="Heading2"/>
      </w:pPr>
      <w:bookmarkStart w:id="1051" w:name="_Toc460616198"/>
      <w:bookmarkStart w:id="1052" w:name="_Toc460617059"/>
      <w:bookmarkStart w:id="1053" w:name="_Toc468358236"/>
      <w:bookmarkStart w:id="1054" w:name="_Toc154698518"/>
      <w:r>
        <w:t>7.15</w:t>
      </w:r>
      <w:r>
        <w:tab/>
        <w:t>MCVideo</w:t>
      </w:r>
      <w:r w:rsidRPr="00AB5FED">
        <w:t xml:space="preserve"> resource management (on-network)</w:t>
      </w:r>
      <w:bookmarkEnd w:id="1051"/>
      <w:bookmarkEnd w:id="1052"/>
      <w:bookmarkEnd w:id="1053"/>
      <w:bookmarkEnd w:id="1054"/>
    </w:p>
    <w:p w14:paraId="422BE457" w14:textId="77777777" w:rsidR="0059644F" w:rsidRDefault="0059644F" w:rsidP="0059644F">
      <w:r>
        <w:t>Procedures for resource management are defined in subclause 10.</w:t>
      </w:r>
      <w:r w:rsidR="00E57BA2">
        <w:t>11</w:t>
      </w:r>
      <w:r>
        <w:t xml:space="preserve"> of 3GPP TS 23.280 [6].</w:t>
      </w:r>
    </w:p>
    <w:p w14:paraId="28E3A95C" w14:textId="77777777" w:rsidR="005451D9" w:rsidRPr="003E5F68" w:rsidRDefault="005451D9" w:rsidP="005451D9">
      <w:pPr>
        <w:pStyle w:val="Heading2"/>
        <w:rPr>
          <w:rFonts w:hint="eastAsia"/>
        </w:rPr>
      </w:pPr>
      <w:bookmarkStart w:id="1055" w:name="_Toc154698519"/>
      <w:r>
        <w:lastRenderedPageBreak/>
        <w:t>7.16</w:t>
      </w:r>
      <w:r w:rsidRPr="003E5F68">
        <w:tab/>
      </w:r>
      <w:r>
        <w:t>MCVideo client query</w:t>
      </w:r>
      <w:bookmarkEnd w:id="1055"/>
    </w:p>
    <w:p w14:paraId="40E4FA66" w14:textId="77777777" w:rsidR="005451D9" w:rsidRDefault="005451D9" w:rsidP="005451D9">
      <w:pPr>
        <w:pStyle w:val="Heading3"/>
      </w:pPr>
      <w:bookmarkStart w:id="1056" w:name="_Toc477420177"/>
      <w:bookmarkStart w:id="1057" w:name="_Toc154698520"/>
      <w:r>
        <w:t>7.16.1</w:t>
      </w:r>
      <w:r>
        <w:tab/>
        <w:t>General</w:t>
      </w:r>
      <w:bookmarkEnd w:id="1056"/>
      <w:bookmarkEnd w:id="1057"/>
    </w:p>
    <w:p w14:paraId="2B66FBF0" w14:textId="77777777" w:rsidR="005451D9" w:rsidRDefault="005451D9" w:rsidP="005451D9">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28DBFAB5" w14:textId="77777777" w:rsidR="005451D9" w:rsidRDefault="005451D9" w:rsidP="005451D9">
      <w:pPr>
        <w:pStyle w:val="Heading3"/>
      </w:pPr>
      <w:bookmarkStart w:id="1058" w:name="_Toc477420178"/>
      <w:bookmarkStart w:id="1059" w:name="_Toc154698521"/>
      <w:r>
        <w:t>7.16.2</w:t>
      </w:r>
      <w:r>
        <w:tab/>
        <w:t>Information flows for MCVideo client query</w:t>
      </w:r>
      <w:bookmarkEnd w:id="1059"/>
      <w:r>
        <w:t xml:space="preserve"> </w:t>
      </w:r>
      <w:bookmarkEnd w:id="1058"/>
    </w:p>
    <w:p w14:paraId="1A2DC766" w14:textId="77777777" w:rsidR="005451D9" w:rsidRPr="00EC5D1F" w:rsidRDefault="005451D9" w:rsidP="005451D9">
      <w:pPr>
        <w:pStyle w:val="Heading4"/>
      </w:pPr>
      <w:bookmarkStart w:id="1060" w:name="_Toc477420179"/>
      <w:bookmarkStart w:id="1061" w:name="_Toc154698522"/>
      <w:r>
        <w:t>7.16</w:t>
      </w:r>
      <w:r w:rsidRPr="00EC5D1F">
        <w:t>.2.1</w:t>
      </w:r>
      <w:r w:rsidRPr="00EC5D1F">
        <w:tab/>
      </w:r>
      <w:r>
        <w:t>MCVideo client query</w:t>
      </w:r>
      <w:r w:rsidRPr="00EC5D1F">
        <w:t xml:space="preserve"> request</w:t>
      </w:r>
      <w:bookmarkEnd w:id="1060"/>
      <w:bookmarkEnd w:id="1061"/>
    </w:p>
    <w:p w14:paraId="69475F21" w14:textId="77777777" w:rsidR="005451D9" w:rsidRPr="00AB5FED" w:rsidRDefault="005451D9" w:rsidP="005451D9">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72197556" w14:textId="77777777" w:rsidR="005451D9" w:rsidRPr="00AB5FED" w:rsidRDefault="005451D9" w:rsidP="005451D9">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451D9" w:rsidRPr="00C4136A" w14:paraId="69256196" w14:textId="77777777" w:rsidTr="005563E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6A37" w14:textId="77777777" w:rsidR="005451D9" w:rsidRPr="00C4136A" w:rsidRDefault="005451D9" w:rsidP="005563E2">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29120" w14:textId="77777777" w:rsidR="005451D9" w:rsidRPr="00C4136A" w:rsidRDefault="005451D9" w:rsidP="005563E2">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6DF6" w14:textId="77777777" w:rsidR="005451D9" w:rsidRPr="00C4136A" w:rsidRDefault="005451D9" w:rsidP="005563E2">
            <w:pPr>
              <w:pStyle w:val="TAH"/>
            </w:pPr>
            <w:r w:rsidRPr="00C4136A">
              <w:t>Description</w:t>
            </w:r>
          </w:p>
        </w:tc>
      </w:tr>
      <w:tr w:rsidR="005451D9" w:rsidRPr="00C4136A" w14:paraId="15F34A94" w14:textId="77777777" w:rsidTr="005563E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DB4EC" w14:textId="77777777" w:rsidR="005451D9" w:rsidRPr="00C4136A" w:rsidRDefault="005451D9" w:rsidP="005563E2">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29E1F" w14:textId="77777777" w:rsidR="005451D9" w:rsidRPr="00C4136A" w:rsidRDefault="005451D9" w:rsidP="005563E2">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8E3AE" w14:textId="77777777" w:rsidR="005451D9" w:rsidRPr="00C4136A" w:rsidRDefault="005451D9" w:rsidP="005563E2">
            <w:pPr>
              <w:pStyle w:val="TAL"/>
            </w:pPr>
            <w:r w:rsidRPr="00C4136A">
              <w:t xml:space="preserve">The identity of the MCVideo user requesting </w:t>
            </w:r>
            <w:r>
              <w:t>MCVideo client</w:t>
            </w:r>
            <w:r w:rsidRPr="00C4136A">
              <w:t xml:space="preserve"> </w:t>
            </w:r>
            <w:r>
              <w:t>quer</w:t>
            </w:r>
            <w:r w:rsidRPr="00C4136A">
              <w:t>y</w:t>
            </w:r>
          </w:p>
        </w:tc>
      </w:tr>
      <w:tr w:rsidR="005451D9" w:rsidRPr="00C4136A" w14:paraId="6BCC2EDA" w14:textId="77777777" w:rsidTr="005563E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0C45E" w14:textId="77777777" w:rsidR="005451D9" w:rsidRDefault="005451D9" w:rsidP="005563E2">
            <w:pPr>
              <w:pStyle w:val="TAL"/>
              <w:rPr>
                <w:rFonts w:hint="eastAsia"/>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A1142" w14:textId="77777777" w:rsidR="005451D9" w:rsidRDefault="005451D9" w:rsidP="005563E2">
            <w:pPr>
              <w:pStyle w:val="TAL"/>
              <w:rPr>
                <w:rFonts w:hint="eastAsia"/>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4D2EB" w14:textId="77777777" w:rsidR="005451D9" w:rsidRDefault="005451D9" w:rsidP="005563E2">
            <w:pPr>
              <w:pStyle w:val="TAL"/>
              <w:rPr>
                <w:rFonts w:hint="eastAsia"/>
                <w:lang w:eastAsia="zh-CN"/>
              </w:rPr>
            </w:pPr>
            <w:r>
              <w:rPr>
                <w:rFonts w:hint="eastAsia"/>
                <w:lang w:eastAsia="zh-CN"/>
              </w:rPr>
              <w:t xml:space="preserve">The location information </w:t>
            </w:r>
            <w:r>
              <w:rPr>
                <w:lang w:eastAsia="zh-CN"/>
              </w:rPr>
              <w:t>where the query to be applied</w:t>
            </w:r>
          </w:p>
        </w:tc>
      </w:tr>
      <w:tr w:rsidR="005451D9" w:rsidRPr="00C4136A" w14:paraId="75384944" w14:textId="77777777" w:rsidTr="005563E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2E44DA" w14:textId="77777777" w:rsidR="005451D9" w:rsidRPr="00C4136A" w:rsidRDefault="005451D9" w:rsidP="005563E2">
            <w:pPr>
              <w:pStyle w:val="TAL"/>
              <w:rPr>
                <w:rFonts w:hint="eastAsia"/>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42926" w14:textId="77777777" w:rsidR="005451D9" w:rsidRPr="00C4136A" w:rsidRDefault="005451D9" w:rsidP="005563E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B7B5C" w14:textId="77777777" w:rsidR="005451D9" w:rsidRPr="00C4136A" w:rsidRDefault="005451D9" w:rsidP="005563E2">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0B5FB589" w14:textId="77777777" w:rsidR="00022730" w:rsidRDefault="00022730" w:rsidP="00022730">
      <w:bookmarkStart w:id="1062" w:name="_Toc477420180"/>
    </w:p>
    <w:p w14:paraId="71C3F7BF" w14:textId="77777777" w:rsidR="005451D9" w:rsidRPr="00C12F48" w:rsidRDefault="005451D9" w:rsidP="005451D9">
      <w:pPr>
        <w:pStyle w:val="Heading4"/>
      </w:pPr>
      <w:bookmarkStart w:id="1063" w:name="_Toc154698523"/>
      <w:r>
        <w:t>7.16</w:t>
      </w:r>
      <w:r w:rsidRPr="00C12F48">
        <w:t>.2.2</w:t>
      </w:r>
      <w:bookmarkStart w:id="1064" w:name="OLE_LINK6"/>
      <w:r w:rsidRPr="00C12F48">
        <w:tab/>
      </w:r>
      <w:bookmarkEnd w:id="1064"/>
      <w:r>
        <w:t>MCVideo client query</w:t>
      </w:r>
      <w:r w:rsidRPr="00C12F48">
        <w:t xml:space="preserve"> response</w:t>
      </w:r>
      <w:bookmarkEnd w:id="1062"/>
      <w:bookmarkEnd w:id="1063"/>
      <w:r w:rsidRPr="00C12F48">
        <w:t xml:space="preserve"> </w:t>
      </w:r>
    </w:p>
    <w:p w14:paraId="06045652" w14:textId="77777777" w:rsidR="005451D9" w:rsidRPr="00AB5FED" w:rsidRDefault="005451D9" w:rsidP="005451D9">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6F704C0C" w14:textId="77777777" w:rsidR="005451D9" w:rsidRPr="00AB5FED" w:rsidRDefault="005451D9" w:rsidP="005451D9">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5451D9" w:rsidRPr="00C4136A" w14:paraId="569653A6" w14:textId="77777777" w:rsidTr="005563E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25468" w14:textId="77777777" w:rsidR="005451D9" w:rsidRPr="00C4136A" w:rsidRDefault="005451D9" w:rsidP="005563E2">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CF0EC" w14:textId="77777777" w:rsidR="005451D9" w:rsidRPr="00C4136A" w:rsidRDefault="005451D9" w:rsidP="005563E2">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37117" w14:textId="77777777" w:rsidR="005451D9" w:rsidRPr="00C4136A" w:rsidRDefault="005451D9" w:rsidP="005563E2">
            <w:pPr>
              <w:pStyle w:val="TAH"/>
            </w:pPr>
            <w:r w:rsidRPr="00C4136A">
              <w:t>Description</w:t>
            </w:r>
          </w:p>
        </w:tc>
      </w:tr>
      <w:tr w:rsidR="005451D9" w:rsidRPr="00C4136A" w14:paraId="53B7FD5D" w14:textId="77777777" w:rsidTr="005563E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3EE68" w14:textId="77777777" w:rsidR="005451D9" w:rsidRPr="00C4136A" w:rsidRDefault="005451D9" w:rsidP="005563E2">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DE338" w14:textId="77777777" w:rsidR="005451D9" w:rsidRPr="00C4136A" w:rsidRDefault="005451D9" w:rsidP="005563E2">
            <w:pPr>
              <w:pStyle w:val="TAL"/>
              <w:rPr>
                <w:rFonts w:hint="eastAsia"/>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2DA92" w14:textId="77777777" w:rsidR="005451D9" w:rsidRPr="00C4136A" w:rsidRDefault="005451D9" w:rsidP="005563E2">
            <w:pPr>
              <w:pStyle w:val="TAL"/>
            </w:pPr>
            <w:r w:rsidRPr="00C4136A">
              <w:t xml:space="preserve">The MCVideo clients that fulfil the </w:t>
            </w:r>
            <w:r>
              <w:t>query</w:t>
            </w:r>
            <w:r w:rsidRPr="00C4136A">
              <w:t xml:space="preserve"> criteria</w:t>
            </w:r>
          </w:p>
        </w:tc>
      </w:tr>
    </w:tbl>
    <w:p w14:paraId="547FA8F5" w14:textId="77777777" w:rsidR="005451D9" w:rsidRDefault="005451D9" w:rsidP="005451D9"/>
    <w:p w14:paraId="4081A67B" w14:textId="77777777" w:rsidR="005451D9" w:rsidRDefault="005451D9" w:rsidP="005451D9">
      <w:pPr>
        <w:pStyle w:val="Heading3"/>
      </w:pPr>
      <w:bookmarkStart w:id="1065" w:name="_Toc477420184"/>
      <w:bookmarkStart w:id="1066" w:name="_Toc154698524"/>
      <w:r>
        <w:t>7.16.3</w:t>
      </w:r>
      <w:r w:rsidRPr="00AB5FED">
        <w:tab/>
      </w:r>
      <w:r>
        <w:t xml:space="preserve">MCVideo client </w:t>
      </w:r>
      <w:r w:rsidRPr="00844B1C">
        <w:t>query</w:t>
      </w:r>
      <w:r>
        <w:t xml:space="preserve"> procedure</w:t>
      </w:r>
      <w:bookmarkEnd w:id="1065"/>
      <w:bookmarkEnd w:id="1066"/>
    </w:p>
    <w:p w14:paraId="48DC909A" w14:textId="77777777" w:rsidR="005451D9" w:rsidRPr="000C0F27" w:rsidRDefault="005451D9" w:rsidP="005451D9">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50A44E91" w14:textId="77777777" w:rsidR="005451D9" w:rsidRPr="00522EE2" w:rsidRDefault="005451D9" w:rsidP="005451D9">
      <w:r w:rsidRPr="00522EE2">
        <w:t>Pre-conditions:</w:t>
      </w:r>
    </w:p>
    <w:p w14:paraId="4A66FCB9" w14:textId="77777777" w:rsidR="005451D9" w:rsidRDefault="005451D9" w:rsidP="005451D9">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6BFA1C32" w14:textId="77777777" w:rsidR="005451D9" w:rsidRDefault="005451D9" w:rsidP="00105C65">
      <w:pPr>
        <w:pStyle w:val="TH"/>
      </w:pPr>
      <w:r>
        <w:object w:dxaOrig="4530" w:dyaOrig="2730" w14:anchorId="1ADAED76">
          <v:shape id="_x0000_i1113" type="#_x0000_t75" style="width:226.5pt;height:136.7pt" o:ole="">
            <v:imagedata r:id="rId185" o:title=""/>
          </v:shape>
          <o:OLEObject Type="Embed" ProgID="Visio.Drawing.15" ShapeID="_x0000_i1113" DrawAspect="Content" ObjectID="_1765311027" r:id="rId186"/>
        </w:object>
      </w:r>
    </w:p>
    <w:p w14:paraId="7518A5F1" w14:textId="77777777" w:rsidR="005451D9" w:rsidRDefault="005451D9" w:rsidP="005451D9">
      <w:pPr>
        <w:pStyle w:val="TF"/>
        <w:rPr>
          <w:rFonts w:hint="eastAsia"/>
          <w:lang w:eastAsia="zh-CN"/>
        </w:rPr>
      </w:pPr>
      <w:r>
        <w:t>Figure 7.16.3-1: MCVideo client query procedure</w:t>
      </w:r>
    </w:p>
    <w:p w14:paraId="4DA31173" w14:textId="77777777" w:rsidR="005451D9" w:rsidRDefault="005451D9" w:rsidP="005451D9">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03E14F35" w14:textId="77777777" w:rsidR="005451D9" w:rsidRPr="00AB5FED" w:rsidRDefault="005451D9" w:rsidP="005451D9">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75A86357" w14:textId="77777777" w:rsidR="005451D9" w:rsidRDefault="005451D9" w:rsidP="005451D9">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57F7FE8F" w14:textId="77777777" w:rsidR="005451D9" w:rsidRPr="000E3161" w:rsidRDefault="000E3161" w:rsidP="005451D9">
      <w:pPr>
        <w:pStyle w:val="EditorsNote"/>
        <w:rPr>
          <w:rFonts w:eastAsia="Malgun Gothic"/>
          <w:lang w:eastAsia="ko-KR"/>
        </w:rPr>
      </w:pPr>
      <w:r>
        <w:t>Editor</w:t>
      </w:r>
      <w:r>
        <w:rPr>
          <w:rFonts w:eastAsia="Malgun Gothic"/>
          <w:lang w:eastAsia="ko-KR"/>
        </w:rPr>
        <w:t>'</w:t>
      </w:r>
      <w:r w:rsidR="005451D9" w:rsidRPr="005451D9">
        <w:t>s note:</w:t>
      </w:r>
      <w:r w:rsidR="005451D9" w:rsidRPr="005451D9">
        <w:tab/>
        <w:t>It is FFS when the requesting MCVideo user and the MCVideo users or the affiliated groups to be requested are not within the same MCVideo system.</w:t>
      </w:r>
    </w:p>
    <w:p w14:paraId="5FED9AD3" w14:textId="77777777" w:rsidR="00EA7E0B" w:rsidRPr="003E5F68" w:rsidRDefault="00EA7E0B" w:rsidP="00EA7E0B">
      <w:pPr>
        <w:pStyle w:val="Heading2"/>
        <w:rPr>
          <w:rFonts w:hint="eastAsia"/>
        </w:rPr>
      </w:pPr>
      <w:bookmarkStart w:id="1067" w:name="_Toc154698525"/>
      <w:r>
        <w:t>7.17</w:t>
      </w:r>
      <w:r w:rsidRPr="003E5F68">
        <w:tab/>
      </w:r>
      <w:r>
        <w:t>MCVideo adaptation during MCVideo communication</w:t>
      </w:r>
      <w:bookmarkEnd w:id="1067"/>
    </w:p>
    <w:p w14:paraId="3959798D" w14:textId="77777777" w:rsidR="00EA7E0B" w:rsidRDefault="00EA7E0B" w:rsidP="00EA7E0B">
      <w:pPr>
        <w:pStyle w:val="Heading3"/>
      </w:pPr>
      <w:bookmarkStart w:id="1068" w:name="_Toc154698526"/>
      <w:r>
        <w:t>7.17.1</w:t>
      </w:r>
      <w:r>
        <w:tab/>
        <w:t>General</w:t>
      </w:r>
      <w:bookmarkEnd w:id="1068"/>
    </w:p>
    <w:p w14:paraId="3898FB74" w14:textId="77777777" w:rsidR="00EA7E0B" w:rsidRDefault="00EA7E0B" w:rsidP="00EA7E0B">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5FF353D3" w14:textId="77777777" w:rsidR="00EA7E0B" w:rsidRDefault="00EA7E0B" w:rsidP="00EA7E0B">
      <w:pPr>
        <w:pStyle w:val="Heading3"/>
      </w:pPr>
      <w:bookmarkStart w:id="1069" w:name="_Toc154698527"/>
      <w:r>
        <w:t>7.17.2</w:t>
      </w:r>
      <w:r>
        <w:tab/>
        <w:t>Information flows for MCVideo adaptation</w:t>
      </w:r>
      <w:bookmarkEnd w:id="1069"/>
    </w:p>
    <w:p w14:paraId="14E3B8D2" w14:textId="77777777" w:rsidR="00EA7E0B" w:rsidRPr="00EC5D1F" w:rsidRDefault="00EA7E0B" w:rsidP="00EA7E0B">
      <w:pPr>
        <w:pStyle w:val="Heading4"/>
      </w:pPr>
      <w:bookmarkStart w:id="1070" w:name="_Toc154698528"/>
      <w:r>
        <w:t>7.17</w:t>
      </w:r>
      <w:r w:rsidRPr="00EC5D1F">
        <w:t>.2.1</w:t>
      </w:r>
      <w:r w:rsidRPr="00EC5D1F">
        <w:tab/>
      </w:r>
      <w:r>
        <w:t>MCVideo communication parameter update request</w:t>
      </w:r>
      <w:bookmarkEnd w:id="1070"/>
    </w:p>
    <w:p w14:paraId="7F360ABB" w14:textId="77777777" w:rsidR="00EA7E0B" w:rsidRPr="00AB5FED" w:rsidRDefault="00EA7E0B" w:rsidP="00EA7E0B">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57469BD9" w14:textId="77777777" w:rsidR="00EA7E0B" w:rsidRDefault="00EA7E0B" w:rsidP="00EA7E0B">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A7E0B" w:rsidRPr="00CC0FB7" w14:paraId="70CBFFF6" w14:textId="77777777" w:rsidTr="008F2E7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5ADAC" w14:textId="77777777" w:rsidR="00EA7E0B" w:rsidRPr="00CC0FB7" w:rsidRDefault="00EA7E0B" w:rsidP="008F2E7B">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47129" w14:textId="77777777" w:rsidR="00EA7E0B" w:rsidRPr="00CC0FB7" w:rsidRDefault="00EA7E0B" w:rsidP="008F2E7B">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5E4EC" w14:textId="77777777" w:rsidR="00EA7E0B" w:rsidRPr="00CC0FB7" w:rsidRDefault="00EA7E0B" w:rsidP="008F2E7B">
            <w:pPr>
              <w:pStyle w:val="TAH"/>
            </w:pPr>
            <w:r w:rsidRPr="00CC0FB7">
              <w:t>Description</w:t>
            </w:r>
          </w:p>
        </w:tc>
      </w:tr>
      <w:tr w:rsidR="00EA7E0B" w:rsidRPr="00CC0FB7" w14:paraId="2120828C" w14:textId="77777777" w:rsidTr="008F2E7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7631F" w14:textId="77777777" w:rsidR="00EA7E0B" w:rsidRPr="00CC0FB7" w:rsidRDefault="00EA7E0B" w:rsidP="008F2E7B">
            <w:pPr>
              <w:pStyle w:val="TAL"/>
            </w:pPr>
            <w:r w:rsidRPr="00CC0FB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285AF" w14:textId="77777777" w:rsidR="00EA7E0B" w:rsidRPr="00CC0FB7" w:rsidRDefault="00EA7E0B" w:rsidP="008F2E7B">
            <w:pPr>
              <w:pStyle w:val="TAL"/>
            </w:pPr>
            <w:r w:rsidRPr="00CC0FB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F7A38" w14:textId="77777777" w:rsidR="00EA7E0B" w:rsidRPr="00CC0FB7" w:rsidRDefault="00EA7E0B" w:rsidP="008F2E7B">
            <w:pPr>
              <w:pStyle w:val="B1Cha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EA7E0B" w:rsidRPr="00CC0FB7" w14:paraId="14F6B0DC" w14:textId="77777777" w:rsidTr="008F2E7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D0448" w14:textId="77777777" w:rsidR="00EA7E0B" w:rsidRPr="00CC0FB7" w:rsidRDefault="00EA7E0B" w:rsidP="008F2E7B">
            <w:pPr>
              <w:pStyle w:val="TAL"/>
            </w:pPr>
            <w:r w:rsidRPr="00CC0FB7">
              <w:t xml:space="preserve">MCVideo group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A2CAC" w14:textId="77777777" w:rsidR="00EA7E0B" w:rsidRPr="00CC0FB7" w:rsidRDefault="00EA7E0B" w:rsidP="008F2E7B">
            <w:pPr>
              <w:pStyle w:val="TAL"/>
            </w:pPr>
            <w:r w:rsidRPr="00CC0FB7">
              <w:t>O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F0BFB1" w14:textId="77777777" w:rsidR="00EA7E0B" w:rsidRPr="00CC0FB7" w:rsidRDefault="00EA7E0B" w:rsidP="008F2E7B">
            <w:pPr>
              <w:pStyle w:val="B1Cha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EA7E0B" w:rsidRPr="00CC0FB7" w14:paraId="0B7FD50F" w14:textId="77777777" w:rsidTr="008F2E7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BAD4E" w14:textId="77777777" w:rsidR="00EA7E0B" w:rsidRPr="00CC0FB7" w:rsidRDefault="00EA7E0B" w:rsidP="008F2E7B">
            <w:pPr>
              <w:pStyle w:val="TAL"/>
            </w:pPr>
            <w:r w:rsidRPr="00CC0FB7">
              <w:t xml:space="preserve">MCVideo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46AD2" w14:textId="77777777" w:rsidR="00EA7E0B" w:rsidRPr="00CC0FB7" w:rsidRDefault="00EA7E0B" w:rsidP="008F2E7B">
            <w:pPr>
              <w:pStyle w:val="TAL"/>
            </w:pPr>
            <w:r w:rsidRPr="00CC0FB7">
              <w:t>O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2B9D3" w14:textId="77777777" w:rsidR="00EA7E0B" w:rsidRPr="00CC0FB7" w:rsidRDefault="00EA7E0B" w:rsidP="008F2E7B">
            <w:pPr>
              <w:pStyle w:val="B1Cha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EA7E0B" w:rsidRPr="00CC0FB7" w14:paraId="4CDAD765" w14:textId="77777777" w:rsidTr="008F2E7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D4829" w14:textId="77777777" w:rsidR="00EA7E0B" w:rsidRPr="00CC0FB7" w:rsidRDefault="00EA7E0B" w:rsidP="008F2E7B">
            <w:pPr>
              <w:pStyle w:val="TAL"/>
              <w:rPr>
                <w:rFonts w:hint="eastAsia"/>
                <w:lang w:eastAsia="zh-CN"/>
              </w:rPr>
            </w:pPr>
            <w:r w:rsidRPr="00CC0FB7">
              <w:rPr>
                <w:lang w:eastAsia="zh-CN"/>
              </w:rPr>
              <w:t>SDP</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3112" w14:textId="77777777" w:rsidR="00EA7E0B" w:rsidRPr="00CC0FB7" w:rsidRDefault="00EA7E0B" w:rsidP="008F2E7B">
            <w:pPr>
              <w:pStyle w:val="TAL"/>
              <w:rPr>
                <w:rFonts w:hint="eastAsia"/>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57A20" w14:textId="77777777" w:rsidR="00EA7E0B" w:rsidRPr="00CC0FB7" w:rsidRDefault="00EA7E0B" w:rsidP="008F2E7B">
            <w:pPr>
              <w:pStyle w:val="B1Char"/>
              <w:keepNext/>
              <w:keepLines/>
              <w:spacing w:after="0"/>
              <w:rPr>
                <w:rFonts w:ascii="Arial" w:hAnsi="Arial" w:hint="eastAsia"/>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EA7E0B" w:rsidRPr="00CC0FB7" w14:paraId="6D83AB1A" w14:textId="77777777" w:rsidTr="008F2E7B">
        <w:trPr>
          <w:jc w:val="center"/>
        </w:trPr>
        <w:tc>
          <w:tcPr>
            <w:tcW w:w="6202" w:type="dxa"/>
            <w:gridSpan w:val="3"/>
            <w:tcMar>
              <w:top w:w="0" w:type="dxa"/>
              <w:left w:w="108" w:type="dxa"/>
              <w:bottom w:w="0" w:type="dxa"/>
              <w:right w:w="108" w:type="dxa"/>
            </w:tcMar>
          </w:tcPr>
          <w:p w14:paraId="02861942" w14:textId="77777777" w:rsidR="00EA7E0B" w:rsidRPr="00CC0FB7" w:rsidRDefault="00EA7E0B" w:rsidP="003D58B5">
            <w:pPr>
              <w:pStyle w:val="TAN"/>
            </w:pPr>
            <w:r w:rsidRPr="00CC0FB7">
              <w:t>NOTE:</w:t>
            </w:r>
            <w:r w:rsidRPr="00CC0FB7">
              <w:tab/>
              <w:t>At least one of these information elements shall be present</w:t>
            </w:r>
          </w:p>
        </w:tc>
      </w:tr>
    </w:tbl>
    <w:p w14:paraId="6F47F224" w14:textId="77777777" w:rsidR="00EA7E0B" w:rsidRDefault="00EA7E0B" w:rsidP="00EA7E0B"/>
    <w:p w14:paraId="36213D00" w14:textId="77777777" w:rsidR="00EA7E0B" w:rsidRPr="00C12F48" w:rsidRDefault="00EA7E0B" w:rsidP="00EA7E0B">
      <w:pPr>
        <w:pStyle w:val="Heading4"/>
      </w:pPr>
      <w:bookmarkStart w:id="1071" w:name="_Toc154698529"/>
      <w:r>
        <w:t>7.17</w:t>
      </w:r>
      <w:r w:rsidRPr="00C12F48">
        <w:t>.2.2</w:t>
      </w:r>
      <w:r w:rsidRPr="00C12F48">
        <w:tab/>
      </w:r>
      <w:r w:rsidRPr="007F4AF0">
        <w:t>MCVideo commun</w:t>
      </w:r>
      <w:r>
        <w:t>ication parameter update response</w:t>
      </w:r>
      <w:bookmarkEnd w:id="1071"/>
      <w:r w:rsidRPr="00C12F48">
        <w:t xml:space="preserve"> </w:t>
      </w:r>
    </w:p>
    <w:p w14:paraId="342DEE76" w14:textId="77777777" w:rsidR="00EA7E0B" w:rsidRPr="00AB5FED" w:rsidRDefault="00EA7E0B" w:rsidP="00EA7E0B">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6121E6F4" w14:textId="77777777" w:rsidR="00EA7E0B" w:rsidRPr="00AB5FED" w:rsidRDefault="00EA7E0B" w:rsidP="00EA7E0B">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A7E0B" w:rsidRPr="00CC0FB7" w14:paraId="0E856380" w14:textId="77777777" w:rsidTr="008F2E7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A6006B" w14:textId="77777777" w:rsidR="00EA7E0B" w:rsidRPr="00CC0FB7" w:rsidRDefault="00EA7E0B" w:rsidP="008F2E7B">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B0AA6" w14:textId="77777777" w:rsidR="00EA7E0B" w:rsidRPr="00CC0FB7" w:rsidRDefault="00EA7E0B" w:rsidP="008F2E7B">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44CDC" w14:textId="77777777" w:rsidR="00EA7E0B" w:rsidRPr="00CC0FB7" w:rsidRDefault="00EA7E0B" w:rsidP="008F2E7B">
            <w:pPr>
              <w:pStyle w:val="TAH"/>
            </w:pPr>
            <w:r w:rsidRPr="00CC0FB7">
              <w:t>Description</w:t>
            </w:r>
          </w:p>
        </w:tc>
      </w:tr>
      <w:tr w:rsidR="00EA7E0B" w:rsidRPr="00CC0FB7" w14:paraId="00391E6C" w14:textId="77777777" w:rsidTr="008F2E7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6D53B" w14:textId="77777777" w:rsidR="00EA7E0B" w:rsidRPr="00CC0FB7" w:rsidRDefault="00EA7E0B" w:rsidP="008F2E7B">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6F06F5" w14:textId="77777777" w:rsidR="00EA7E0B" w:rsidRPr="00CC0FB7" w:rsidRDefault="00EA7E0B" w:rsidP="008F2E7B">
            <w:pPr>
              <w:pStyle w:val="TAL"/>
              <w:rPr>
                <w:rFonts w:hint="eastAsia"/>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ACCA1" w14:textId="77777777" w:rsidR="00EA7E0B" w:rsidRPr="00CC0FB7" w:rsidRDefault="00EA7E0B" w:rsidP="008F2E7B">
            <w:pPr>
              <w:pStyle w:val="TAL"/>
            </w:pPr>
            <w:r w:rsidRPr="00CC0FB7">
              <w:t>Indicates success or failure</w:t>
            </w:r>
          </w:p>
        </w:tc>
      </w:tr>
    </w:tbl>
    <w:p w14:paraId="2A50D839" w14:textId="77777777" w:rsidR="00EA7E0B" w:rsidRDefault="00EA7E0B" w:rsidP="00EA7E0B"/>
    <w:p w14:paraId="7A83C504" w14:textId="77777777" w:rsidR="00EA7E0B" w:rsidRDefault="00EA7E0B" w:rsidP="00EA7E0B">
      <w:pPr>
        <w:pStyle w:val="Heading3"/>
      </w:pPr>
      <w:bookmarkStart w:id="1072" w:name="_Toc154698530"/>
      <w:r>
        <w:t>7.17.3</w:t>
      </w:r>
      <w:r w:rsidRPr="00AB5FED">
        <w:tab/>
      </w:r>
      <w:r>
        <w:t>MCVideo</w:t>
      </w:r>
      <w:r w:rsidRPr="00DE32AD">
        <w:t xml:space="preserve"> adaptation </w:t>
      </w:r>
      <w:r>
        <w:t>procedure</w:t>
      </w:r>
      <w:bookmarkEnd w:id="1072"/>
    </w:p>
    <w:p w14:paraId="2C2A2F87" w14:textId="77777777" w:rsidR="00EA7E0B" w:rsidRPr="00681F93" w:rsidRDefault="00EA7E0B" w:rsidP="00EA7E0B">
      <w:pPr>
        <w:pStyle w:val="Heading4"/>
      </w:pPr>
      <w:bookmarkStart w:id="1073" w:name="_Toc154698531"/>
      <w:r>
        <w:t>7.17.3.1</w:t>
      </w:r>
      <w:r w:rsidRPr="00AB5FED">
        <w:tab/>
      </w:r>
      <w:r>
        <w:t>MCVideo</w:t>
      </w:r>
      <w:r w:rsidRPr="00DE32AD">
        <w:t xml:space="preserve"> adaptation </w:t>
      </w:r>
      <w:r>
        <w:t>during group communication procedure – transmitting client triggered</w:t>
      </w:r>
      <w:bookmarkEnd w:id="1073"/>
    </w:p>
    <w:p w14:paraId="696E184B" w14:textId="77777777" w:rsidR="00EA7E0B" w:rsidRDefault="00EA7E0B" w:rsidP="00EA7E0B">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3FA6F5AC" w14:textId="77777777" w:rsidR="00EA7E0B" w:rsidRPr="000C0F27" w:rsidRDefault="00EA7E0B" w:rsidP="00EA7E0B">
      <w:pPr>
        <w:pStyle w:val="NO"/>
      </w:pPr>
      <w:r>
        <w:t>NOTE: The MCVideo adaptation for MCVideo group communication allows multiple transmitting users are not specified in this release.</w:t>
      </w:r>
    </w:p>
    <w:p w14:paraId="032BAE11" w14:textId="77777777" w:rsidR="00EA7E0B" w:rsidRPr="00522EE2" w:rsidRDefault="00EA7E0B" w:rsidP="00EA7E0B">
      <w:r w:rsidRPr="00522EE2">
        <w:t>Pre-conditions:</w:t>
      </w:r>
    </w:p>
    <w:p w14:paraId="3DC168D7" w14:textId="77777777" w:rsidR="00EA7E0B" w:rsidRDefault="00EA7E0B" w:rsidP="00EA7E0B">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3FDFCF75" w14:textId="77777777" w:rsidR="00EA7E0B" w:rsidRDefault="00EA7E0B" w:rsidP="00977B1C">
      <w:pPr>
        <w:pStyle w:val="TH"/>
      </w:pPr>
      <w:r>
        <w:object w:dxaOrig="6346" w:dyaOrig="4890" w14:anchorId="5BD48A07">
          <v:shape id="_x0000_i1114" type="#_x0000_t75" style="width:317.15pt;height:244.7pt" o:ole="">
            <v:imagedata r:id="rId187" o:title=""/>
          </v:shape>
          <o:OLEObject Type="Embed" ProgID="Visio.Drawing.11" ShapeID="_x0000_i1114" DrawAspect="Content" ObjectID="_1765311028" r:id="rId188"/>
        </w:object>
      </w:r>
    </w:p>
    <w:p w14:paraId="082693B3" w14:textId="77777777" w:rsidR="00EA7E0B" w:rsidRPr="00AB5FED" w:rsidRDefault="00EA7E0B" w:rsidP="00EA7E0B">
      <w:pPr>
        <w:pStyle w:val="TF"/>
      </w:pPr>
      <w:r w:rsidRPr="00AB5FED">
        <w:t>Figure </w:t>
      </w:r>
      <w:r>
        <w:t>7</w:t>
      </w:r>
      <w:r w:rsidRPr="00AB5FED">
        <w:t>.</w:t>
      </w:r>
      <w:r>
        <w:t>17.3.1-1: Transmitting user triggered MCVideo adaptation in group communication</w:t>
      </w:r>
    </w:p>
    <w:p w14:paraId="4AFCE57C" w14:textId="77777777" w:rsidR="00EA7E0B" w:rsidRDefault="00EA7E0B" w:rsidP="00EA7E0B">
      <w:pPr>
        <w:pStyle w:val="B1"/>
        <w:rPr>
          <w:rFonts w:hint="eastAsia"/>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62FCAD5F" w14:textId="77777777" w:rsidR="00EA7E0B" w:rsidRDefault="00EA7E0B" w:rsidP="00EA7E0B">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129401DC" w14:textId="77777777" w:rsidR="00EA7E0B" w:rsidRDefault="00EA7E0B" w:rsidP="00EA7E0B">
      <w:pPr>
        <w:pStyle w:val="B1"/>
      </w:pPr>
      <w:r>
        <w:rPr>
          <w:lang w:eastAsia="zh-CN"/>
        </w:rPr>
        <w:t>3.</w:t>
      </w:r>
      <w:r>
        <w:rPr>
          <w:lang w:eastAsia="zh-CN"/>
        </w:rPr>
        <w:tab/>
        <w:t xml:space="preserve">When authorized, MCVideo server sends the </w:t>
      </w:r>
      <w:r>
        <w:t>MCVideo communication parameter update request to the MCVideo client 2.</w:t>
      </w:r>
    </w:p>
    <w:p w14:paraId="5318216C" w14:textId="77777777" w:rsidR="00EA7E0B" w:rsidRDefault="00EA7E0B" w:rsidP="00EA7E0B">
      <w:pPr>
        <w:pStyle w:val="B1"/>
      </w:pPr>
      <w:r>
        <w:t>4.</w:t>
      </w:r>
      <w:r>
        <w:tab/>
        <w:t>The MCVideo user of MCVideo client 2 is notified about the changes of MCVideo communication parameters.</w:t>
      </w:r>
    </w:p>
    <w:p w14:paraId="5FC71788" w14:textId="77777777" w:rsidR="00EA7E0B" w:rsidRDefault="00EA7E0B" w:rsidP="00EA7E0B">
      <w:pPr>
        <w:pStyle w:val="B1"/>
      </w:pPr>
      <w:r>
        <w:t>5.</w:t>
      </w:r>
      <w:r>
        <w:tab/>
        <w:t>The MCVideo client 2 accepts the request, and sends the MCVideo communication parameter update response to the MCVideo server.</w:t>
      </w:r>
    </w:p>
    <w:p w14:paraId="73DE9A70" w14:textId="77777777" w:rsidR="00EA7E0B" w:rsidRDefault="00EA7E0B" w:rsidP="00EA7E0B">
      <w:pPr>
        <w:pStyle w:val="B1"/>
      </w:pPr>
      <w:r>
        <w:t>6.</w:t>
      </w:r>
      <w:r>
        <w:tab/>
        <w:t>The MCVideo server sends the MCVideo communication parameter update response to the MCVideo client 1 with the result.</w:t>
      </w:r>
    </w:p>
    <w:p w14:paraId="3DD7B951" w14:textId="77777777" w:rsidR="00EA7E0B" w:rsidRDefault="00EA7E0B" w:rsidP="00EA7E0B">
      <w:pPr>
        <w:pStyle w:val="B1"/>
      </w:pPr>
      <w:r>
        <w:t>7.</w:t>
      </w:r>
      <w:r>
        <w:tab/>
        <w:t>Then, the MCVideo group communication applies the new MCVideo communication parameters.</w:t>
      </w:r>
    </w:p>
    <w:p w14:paraId="17ED315E" w14:textId="77777777" w:rsidR="00EA7E0B" w:rsidRPr="00681F93" w:rsidRDefault="00EA7E0B" w:rsidP="00EA7E0B">
      <w:pPr>
        <w:pStyle w:val="Heading4"/>
      </w:pPr>
      <w:bookmarkStart w:id="1074" w:name="_Toc154698532"/>
      <w:r>
        <w:t>7.17.3.2</w:t>
      </w:r>
      <w:r w:rsidRPr="00AB5FED">
        <w:tab/>
      </w:r>
      <w:r>
        <w:t>MCVideo</w:t>
      </w:r>
      <w:r w:rsidRPr="00DE32AD">
        <w:t xml:space="preserve"> adaptation </w:t>
      </w:r>
      <w:r>
        <w:t>during group communication procedure – receiving user triggered</w:t>
      </w:r>
      <w:bookmarkEnd w:id="1074"/>
    </w:p>
    <w:p w14:paraId="018BADEE" w14:textId="77777777" w:rsidR="00EA7E0B" w:rsidRPr="000C0F27" w:rsidRDefault="00EA7E0B" w:rsidP="00EA7E0B">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669C4193" w14:textId="77777777" w:rsidR="00EA7E0B" w:rsidRPr="00522EE2" w:rsidRDefault="00EA7E0B" w:rsidP="00EA7E0B">
      <w:r w:rsidRPr="00522EE2">
        <w:t>Pre-conditions:</w:t>
      </w:r>
    </w:p>
    <w:p w14:paraId="138C9480" w14:textId="77777777" w:rsidR="00EA7E0B" w:rsidRDefault="00EA7E0B" w:rsidP="00EA7E0B">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1329A741" w14:textId="77777777" w:rsidR="00EA7E0B" w:rsidRDefault="00EA7E0B" w:rsidP="00441BE9">
      <w:pPr>
        <w:pStyle w:val="TH"/>
      </w:pPr>
      <w:r>
        <w:object w:dxaOrig="6346" w:dyaOrig="4890" w14:anchorId="03C0174C">
          <v:shape id="_x0000_i1115" type="#_x0000_t75" style="width:317.15pt;height:244.7pt" o:ole="">
            <v:imagedata r:id="rId189" o:title=""/>
          </v:shape>
          <o:OLEObject Type="Embed" ProgID="Visio.Drawing.11" ShapeID="_x0000_i1115" DrawAspect="Content" ObjectID="_1765311029" r:id="rId190"/>
        </w:object>
      </w:r>
    </w:p>
    <w:p w14:paraId="4002174B" w14:textId="77777777" w:rsidR="00EA7E0B" w:rsidRPr="00AB5FED" w:rsidRDefault="00EA7E0B" w:rsidP="00EA7E0B">
      <w:pPr>
        <w:pStyle w:val="TF"/>
      </w:pPr>
      <w:r w:rsidRPr="00AB5FED">
        <w:t>Figure </w:t>
      </w:r>
      <w:r>
        <w:t>7</w:t>
      </w:r>
      <w:r w:rsidRPr="00AB5FED">
        <w:t>.</w:t>
      </w:r>
      <w:r>
        <w:t>17</w:t>
      </w:r>
      <w:r w:rsidRPr="00AB5FED">
        <w:t>.</w:t>
      </w:r>
      <w:r>
        <w:t>3.2-1: Receiving user triggered MCVideo adaptation in group communication</w:t>
      </w:r>
    </w:p>
    <w:p w14:paraId="2B44784E" w14:textId="77777777" w:rsidR="00EA7E0B" w:rsidRDefault="00EA7E0B" w:rsidP="00EA7E0B">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7CC81CED" w14:textId="77777777" w:rsidR="00EA7E0B" w:rsidRDefault="00EA7E0B" w:rsidP="00EA7E0B">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240AB313" w14:textId="77777777" w:rsidR="00EA7E0B" w:rsidRDefault="00EA7E0B" w:rsidP="00EA7E0B">
      <w:pPr>
        <w:pStyle w:val="NO"/>
        <w:rPr>
          <w:lang w:eastAsia="zh-CN"/>
        </w:rPr>
      </w:pPr>
      <w:r>
        <w:rPr>
          <w:lang w:eastAsia="zh-CN"/>
        </w:rPr>
        <w:t>NOTE</w:t>
      </w:r>
      <w:r>
        <w:rPr>
          <w:lang w:eastAsia="zh-CN"/>
        </w:rPr>
        <w:tab/>
        <w:t>1:</w:t>
      </w:r>
      <w:r>
        <w:rPr>
          <w:lang w:eastAsia="zh-CN"/>
        </w:rPr>
        <w:tab/>
        <w:t>The determination of update the MCVIdeo communication parameters is implementation.</w:t>
      </w:r>
    </w:p>
    <w:p w14:paraId="4984A6DC" w14:textId="77777777" w:rsidR="00EA7E0B" w:rsidRDefault="00EA7E0B" w:rsidP="00EA7E0B">
      <w:pPr>
        <w:pStyle w:val="B1"/>
      </w:pPr>
      <w:r>
        <w:rPr>
          <w:lang w:eastAsia="zh-CN"/>
        </w:rPr>
        <w:t>3.</w:t>
      </w:r>
      <w:r>
        <w:rPr>
          <w:lang w:eastAsia="zh-CN"/>
        </w:rPr>
        <w:tab/>
        <w:t xml:space="preserve">When authorized, MCVideo server sends the </w:t>
      </w:r>
      <w:r>
        <w:t>MCVideo communication parameter update request to the MCVideo client 2.</w:t>
      </w:r>
    </w:p>
    <w:p w14:paraId="0102204A" w14:textId="77777777" w:rsidR="00EA7E0B" w:rsidRDefault="00EA7E0B" w:rsidP="00EA7E0B">
      <w:pPr>
        <w:pStyle w:val="B1"/>
      </w:pPr>
      <w:r>
        <w:t>4.</w:t>
      </w:r>
      <w:r>
        <w:tab/>
        <w:t>The MCVideo users of MCVideo client 1 and MCVideo client are notified about the changes of MCVideo communication parameters.</w:t>
      </w:r>
    </w:p>
    <w:p w14:paraId="499D6C9B" w14:textId="77777777" w:rsidR="00EA7E0B" w:rsidRDefault="00EA7E0B" w:rsidP="00EA7E0B">
      <w:pPr>
        <w:pStyle w:val="B1"/>
      </w:pPr>
      <w:r>
        <w:t>5.</w:t>
      </w:r>
      <w:r>
        <w:tab/>
        <w:t>The MCVideo client 1 and MCVideo client 2 accepts the request, and sends the MCVideo communication parameter update response to the MCVideo server.</w:t>
      </w:r>
    </w:p>
    <w:p w14:paraId="375C5937" w14:textId="77777777" w:rsidR="00EA7E0B" w:rsidRPr="006B24A4" w:rsidRDefault="00EA7E0B" w:rsidP="00EA7E0B">
      <w:pPr>
        <w:pStyle w:val="B1"/>
      </w:pPr>
      <w:r>
        <w:t>6.</w:t>
      </w:r>
      <w:r>
        <w:tab/>
        <w:t>Then, the MCVideo group communication applies the new MCVideo communication parameters.</w:t>
      </w:r>
    </w:p>
    <w:p w14:paraId="6CD76F4A" w14:textId="77777777" w:rsidR="00EA7E0B" w:rsidRPr="00681F93" w:rsidRDefault="00EA7E0B" w:rsidP="00EA7E0B">
      <w:pPr>
        <w:pStyle w:val="Heading4"/>
      </w:pPr>
      <w:bookmarkStart w:id="1075" w:name="_Toc154698533"/>
      <w:r>
        <w:t>7.17.3.3</w:t>
      </w:r>
      <w:r w:rsidRPr="00AB5FED">
        <w:tab/>
      </w:r>
      <w:r>
        <w:t>MCVideo</w:t>
      </w:r>
      <w:r w:rsidRPr="00DE32AD">
        <w:t xml:space="preserve"> adaptation </w:t>
      </w:r>
      <w:r>
        <w:t>during private communication procedure – transmitting client triggered</w:t>
      </w:r>
      <w:bookmarkEnd w:id="1075"/>
    </w:p>
    <w:p w14:paraId="1FD561B2" w14:textId="77777777" w:rsidR="00EA7E0B" w:rsidRPr="000C0F27" w:rsidRDefault="00EA7E0B" w:rsidP="00EA7E0B">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5811AE39" w14:textId="77777777" w:rsidR="00EA7E0B" w:rsidRPr="00522EE2" w:rsidRDefault="00EA7E0B" w:rsidP="00EA7E0B">
      <w:r w:rsidRPr="00522EE2">
        <w:t>Pre-conditions:</w:t>
      </w:r>
    </w:p>
    <w:p w14:paraId="3955A244" w14:textId="77777777" w:rsidR="00EA7E0B" w:rsidRDefault="00EA7E0B" w:rsidP="00EA7E0B">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253ED136" w14:textId="77777777" w:rsidR="00EA7E0B" w:rsidRDefault="00EA7E0B" w:rsidP="009B5328">
      <w:pPr>
        <w:pStyle w:val="TH"/>
      </w:pPr>
      <w:r>
        <w:object w:dxaOrig="6346" w:dyaOrig="4890" w14:anchorId="7B4A6F89">
          <v:shape id="_x0000_i1116" type="#_x0000_t75" style="width:317.15pt;height:244.7pt" o:ole="">
            <v:imagedata r:id="rId191" o:title=""/>
          </v:shape>
          <o:OLEObject Type="Embed" ProgID="Visio.Drawing.11" ShapeID="_x0000_i1116" DrawAspect="Content" ObjectID="_1765311030" r:id="rId192"/>
        </w:object>
      </w:r>
    </w:p>
    <w:p w14:paraId="75ECDB88" w14:textId="77777777" w:rsidR="00EA7E0B" w:rsidRPr="00AB5FED" w:rsidRDefault="00EA7E0B" w:rsidP="00EA7E0B">
      <w:pPr>
        <w:pStyle w:val="TF"/>
      </w:pPr>
      <w:r w:rsidRPr="00AB5FED">
        <w:t>Figure </w:t>
      </w:r>
      <w:r>
        <w:t>7</w:t>
      </w:r>
      <w:r w:rsidRPr="00AB5FED">
        <w:t>.</w:t>
      </w:r>
      <w:r>
        <w:t>17.3.3-1: Transmitting user initiated MCVideo adaptation in private communication</w:t>
      </w:r>
    </w:p>
    <w:p w14:paraId="1AAEE539" w14:textId="77777777" w:rsidR="00EA7E0B" w:rsidRDefault="00EA7E0B" w:rsidP="00EA7E0B">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429C7614" w14:textId="77777777" w:rsidR="00EA7E0B" w:rsidRDefault="00EA7E0B" w:rsidP="00EA7E0B">
      <w:pPr>
        <w:pStyle w:val="B1"/>
      </w:pPr>
      <w:r>
        <w:rPr>
          <w:lang w:eastAsia="zh-CN"/>
        </w:rPr>
        <w:t>2.</w:t>
      </w:r>
      <w:r>
        <w:rPr>
          <w:lang w:eastAsia="zh-CN"/>
        </w:rPr>
        <w:tab/>
        <w:t>MCVideo server checks whether the MCVideo user of MCVideo client 1 has the authorization to update the MCVideo communication parameters</w:t>
      </w:r>
      <w:r>
        <w:t>.</w:t>
      </w:r>
    </w:p>
    <w:p w14:paraId="076AA3DA" w14:textId="77777777" w:rsidR="00EA7E0B" w:rsidRDefault="00EA7E0B" w:rsidP="00EA7E0B">
      <w:pPr>
        <w:pStyle w:val="B1"/>
      </w:pPr>
      <w:r>
        <w:rPr>
          <w:lang w:eastAsia="zh-CN"/>
        </w:rPr>
        <w:t>3.</w:t>
      </w:r>
      <w:r>
        <w:rPr>
          <w:lang w:eastAsia="zh-CN"/>
        </w:rPr>
        <w:tab/>
        <w:t xml:space="preserve">When authorized, MCVideo server sends the </w:t>
      </w:r>
      <w:r>
        <w:t>MCVideo communication parameter update request to the MCVideo client 2.</w:t>
      </w:r>
    </w:p>
    <w:p w14:paraId="211C99B8" w14:textId="77777777" w:rsidR="00EA7E0B" w:rsidRDefault="00EA7E0B" w:rsidP="00EA7E0B">
      <w:pPr>
        <w:pStyle w:val="B1"/>
      </w:pPr>
      <w:r>
        <w:t>4.</w:t>
      </w:r>
      <w:r>
        <w:tab/>
        <w:t>The MCVideo user of MCVideo client 2 is notified about the changes of MCVideo communication parameters.</w:t>
      </w:r>
    </w:p>
    <w:p w14:paraId="6141F22C" w14:textId="77777777" w:rsidR="00EA7E0B" w:rsidRDefault="00EA7E0B" w:rsidP="00EA7E0B">
      <w:pPr>
        <w:pStyle w:val="B1"/>
      </w:pPr>
      <w:r>
        <w:t>5.</w:t>
      </w:r>
      <w:r>
        <w:tab/>
        <w:t>The MCVideo client 2 accepts the request, and sends the MCVideo communication parameter update response to the MCVideo server.</w:t>
      </w:r>
    </w:p>
    <w:p w14:paraId="39F46304" w14:textId="77777777" w:rsidR="00EA7E0B" w:rsidRDefault="00EA7E0B" w:rsidP="00EA7E0B">
      <w:pPr>
        <w:pStyle w:val="B1"/>
      </w:pPr>
      <w:r>
        <w:t>6.</w:t>
      </w:r>
      <w:r>
        <w:tab/>
        <w:t>The MCVideo server sends the MCVideo communication parameter update response to the MCVideo client 1 with the result.</w:t>
      </w:r>
    </w:p>
    <w:p w14:paraId="6F8772E8" w14:textId="77777777" w:rsidR="00EA7E0B" w:rsidRDefault="00EA7E0B" w:rsidP="00EA7E0B">
      <w:pPr>
        <w:pStyle w:val="B1"/>
      </w:pPr>
      <w:r>
        <w:t>7.</w:t>
      </w:r>
      <w:r>
        <w:tab/>
        <w:t>Then, the MCVideo communication applies the new MCVideo communication parameters.</w:t>
      </w:r>
    </w:p>
    <w:p w14:paraId="3A50220C" w14:textId="77777777" w:rsidR="00EA7E0B" w:rsidRPr="00681F93" w:rsidRDefault="00EA7E0B" w:rsidP="00EA7E0B">
      <w:pPr>
        <w:pStyle w:val="Heading4"/>
      </w:pPr>
      <w:bookmarkStart w:id="1076" w:name="_Toc154698534"/>
      <w:r>
        <w:t>7.17.3.4</w:t>
      </w:r>
      <w:r w:rsidRPr="00AB5FED">
        <w:tab/>
      </w:r>
      <w:r>
        <w:t>MCVideo</w:t>
      </w:r>
      <w:r w:rsidRPr="00DE32AD">
        <w:t xml:space="preserve"> adaptation </w:t>
      </w:r>
      <w:r>
        <w:t>during group communication procedure – receiving user triggered</w:t>
      </w:r>
      <w:bookmarkEnd w:id="1076"/>
    </w:p>
    <w:p w14:paraId="2F36F243" w14:textId="77777777" w:rsidR="00EA7E0B" w:rsidRPr="000C0F27" w:rsidRDefault="00EA7E0B" w:rsidP="00EA7E0B">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69F8CE40" w14:textId="77777777" w:rsidR="00EA7E0B" w:rsidRPr="00522EE2" w:rsidRDefault="00EA7E0B" w:rsidP="00EA7E0B">
      <w:r w:rsidRPr="00522EE2">
        <w:t>Pre-conditions:</w:t>
      </w:r>
    </w:p>
    <w:p w14:paraId="090D6C42" w14:textId="77777777" w:rsidR="00EA7E0B" w:rsidRDefault="00EA7E0B" w:rsidP="00EA7E0B">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62FECEE1" w14:textId="77777777" w:rsidR="00EA7E0B" w:rsidRDefault="00EA7E0B" w:rsidP="00933E21">
      <w:pPr>
        <w:pStyle w:val="TH"/>
      </w:pPr>
      <w:r>
        <w:object w:dxaOrig="6346" w:dyaOrig="4890" w14:anchorId="71A5CC0F">
          <v:shape id="_x0000_i1117" type="#_x0000_t75" style="width:317.15pt;height:244.7pt" o:ole="">
            <v:imagedata r:id="rId193" o:title=""/>
          </v:shape>
          <o:OLEObject Type="Embed" ProgID="Visio.Drawing.11" ShapeID="_x0000_i1117" DrawAspect="Content" ObjectID="_1765311031" r:id="rId194"/>
        </w:object>
      </w:r>
    </w:p>
    <w:p w14:paraId="645382B3" w14:textId="77777777" w:rsidR="00EA7E0B" w:rsidRPr="00AB5FED" w:rsidRDefault="00EA7E0B" w:rsidP="00EA7E0B">
      <w:pPr>
        <w:pStyle w:val="TF"/>
      </w:pPr>
      <w:r w:rsidRPr="00AB5FED">
        <w:t>Figure </w:t>
      </w:r>
      <w:r>
        <w:t>7</w:t>
      </w:r>
      <w:r w:rsidRPr="00AB5FED">
        <w:t>.</w:t>
      </w:r>
      <w:r>
        <w:t>17</w:t>
      </w:r>
      <w:r w:rsidRPr="00AB5FED">
        <w:t>.</w:t>
      </w:r>
      <w:r>
        <w:t>3.4-1: Receiving user triggered MCVideo adaptation in private communication</w:t>
      </w:r>
    </w:p>
    <w:p w14:paraId="72C9FB9E" w14:textId="77777777" w:rsidR="00EA7E0B" w:rsidRDefault="00EA7E0B" w:rsidP="00EA7E0B">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49C6E07F" w14:textId="77777777" w:rsidR="00EA7E0B" w:rsidRDefault="00EA7E0B" w:rsidP="00EA7E0B">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6D9F4AF7" w14:textId="77777777" w:rsidR="00EA7E0B" w:rsidRDefault="00EA7E0B" w:rsidP="00EA7E0B">
      <w:pPr>
        <w:pStyle w:val="B1"/>
      </w:pPr>
      <w:r>
        <w:rPr>
          <w:lang w:eastAsia="zh-CN"/>
        </w:rPr>
        <w:t>3.</w:t>
      </w:r>
      <w:r>
        <w:rPr>
          <w:lang w:eastAsia="zh-CN"/>
        </w:rPr>
        <w:tab/>
        <w:t xml:space="preserve">When authorized, MCVideo server sends the </w:t>
      </w:r>
      <w:r>
        <w:t>MCVideo communication parameter update request to the MCVideo client 2.</w:t>
      </w:r>
    </w:p>
    <w:p w14:paraId="130BD5FA" w14:textId="77777777" w:rsidR="00EA7E0B" w:rsidRDefault="00EA7E0B" w:rsidP="00EA7E0B">
      <w:pPr>
        <w:pStyle w:val="B1"/>
      </w:pPr>
      <w:r>
        <w:t>4.</w:t>
      </w:r>
      <w:r>
        <w:tab/>
        <w:t>The MCVideo user of MCVideo client 2 is notified about the request of MCVideo communication parameters update.</w:t>
      </w:r>
    </w:p>
    <w:p w14:paraId="481C8F31" w14:textId="77777777" w:rsidR="00EA7E0B" w:rsidRDefault="00EA7E0B" w:rsidP="00EA7E0B">
      <w:pPr>
        <w:pStyle w:val="B1"/>
      </w:pPr>
      <w:r>
        <w:t>5.</w:t>
      </w:r>
      <w:r>
        <w:tab/>
        <w:t>The MCVideo client 2 accepts the request, and sends the MCVideo communication parameter update response to the MCVideo server.</w:t>
      </w:r>
    </w:p>
    <w:p w14:paraId="0AAE2D8F" w14:textId="77777777" w:rsidR="00EA7E0B" w:rsidRDefault="00EA7E0B" w:rsidP="00EA7E0B">
      <w:pPr>
        <w:pStyle w:val="B1"/>
      </w:pPr>
      <w:r>
        <w:t>6.</w:t>
      </w:r>
      <w:r>
        <w:tab/>
        <w:t>The MCVideo server sends the MCVideo communication parameter update response to the MCVideo client 1 with the result.</w:t>
      </w:r>
    </w:p>
    <w:p w14:paraId="571689DC" w14:textId="77777777" w:rsidR="008C0680" w:rsidRPr="005451D9" w:rsidRDefault="00EA7E0B" w:rsidP="00EA7E0B">
      <w:pPr>
        <w:pStyle w:val="B1"/>
      </w:pPr>
      <w:r>
        <w:t>7.</w:t>
      </w:r>
      <w:r>
        <w:tab/>
        <w:t>Then, the MCVideo communication applies the new MCVideo communication parameters.</w:t>
      </w:r>
    </w:p>
    <w:p w14:paraId="16B39EA2" w14:textId="77777777" w:rsidR="00F34253" w:rsidRPr="00544EAA" w:rsidRDefault="00F34253" w:rsidP="00F34253">
      <w:pPr>
        <w:pStyle w:val="Heading2"/>
        <w:rPr>
          <w:lang w:eastAsia="zh-CN"/>
        </w:rPr>
      </w:pPr>
      <w:bookmarkStart w:id="1077" w:name="_Toc154698535"/>
      <w:r w:rsidRPr="00544EAA">
        <w:rPr>
          <w:lang w:eastAsia="zh-CN"/>
        </w:rPr>
        <w:t>7</w:t>
      </w:r>
      <w:r w:rsidRPr="00544EAA">
        <w:t>.</w:t>
      </w:r>
      <w:r>
        <w:t>18</w:t>
      </w:r>
      <w:r w:rsidRPr="00544EAA">
        <w:tab/>
        <w:t>Use of ProSe capabilities in off-network MC</w:t>
      </w:r>
      <w:r>
        <w:t>Video</w:t>
      </w:r>
      <w:r w:rsidRPr="00544EAA">
        <w:t xml:space="preserve"> communications</w:t>
      </w:r>
      <w:bookmarkEnd w:id="1077"/>
    </w:p>
    <w:p w14:paraId="03D95AF0" w14:textId="77777777" w:rsidR="00F34253" w:rsidRPr="00544EAA" w:rsidRDefault="00F34253" w:rsidP="00F34253">
      <w:pPr>
        <w:pStyle w:val="Heading3"/>
        <w:rPr>
          <w:lang w:eastAsia="zh-CN"/>
        </w:rPr>
      </w:pPr>
      <w:bookmarkStart w:id="1078" w:name="_Toc154698536"/>
      <w:r w:rsidRPr="00544EAA">
        <w:rPr>
          <w:lang w:eastAsia="zh-CN"/>
        </w:rPr>
        <w:t>7</w:t>
      </w:r>
      <w:r w:rsidRPr="00544EAA">
        <w:t>.</w:t>
      </w:r>
      <w:r>
        <w:rPr>
          <w:lang w:eastAsia="zh-CN"/>
        </w:rPr>
        <w:t>18</w:t>
      </w:r>
      <w:r w:rsidRPr="00544EAA">
        <w:t>.1</w:t>
      </w:r>
      <w:r w:rsidRPr="00544EAA">
        <w:tab/>
        <w:t>General</w:t>
      </w:r>
      <w:bookmarkEnd w:id="1078"/>
    </w:p>
    <w:p w14:paraId="44825180" w14:textId="77777777" w:rsidR="00F34253" w:rsidRPr="00544EAA" w:rsidRDefault="00F34253" w:rsidP="00F34253">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567D6AB3" w14:textId="77777777" w:rsidR="00F34253" w:rsidRPr="00544EAA" w:rsidRDefault="00F34253" w:rsidP="00F34253">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24732EA5" w14:textId="77777777" w:rsidR="00F34253" w:rsidRPr="00544EAA" w:rsidRDefault="00F34253" w:rsidP="00F34253">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71D12CB5" w14:textId="77777777" w:rsidR="00F34253" w:rsidRPr="00544EAA" w:rsidRDefault="00F34253" w:rsidP="00F34253">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00AD0183" w14:textId="77777777" w:rsidR="00F34253" w:rsidRPr="00544EAA" w:rsidRDefault="00F34253" w:rsidP="00F34253">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079" w:name="_Hlk49264034"/>
      <w:r>
        <w:rPr>
          <w:lang w:eastAsia="zh-CN"/>
        </w:rPr>
        <w:t>associated to</w:t>
      </w:r>
      <w:r w:rsidRPr="00544EAA">
        <w:rPr>
          <w:lang w:eastAsia="zh-CN"/>
        </w:rPr>
        <w:t xml:space="preserve"> </w:t>
      </w:r>
      <w:bookmarkEnd w:id="1079"/>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081FA57B" w14:textId="77777777" w:rsidR="00F34253" w:rsidRPr="00544EAA" w:rsidRDefault="00F34253" w:rsidP="00F34253">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11C1D93" w14:textId="77777777" w:rsidR="00F34253" w:rsidRPr="00544EAA" w:rsidRDefault="00F34253" w:rsidP="00F34253">
      <w:pPr>
        <w:pStyle w:val="Heading3"/>
        <w:rPr>
          <w:lang w:eastAsia="zh-CN"/>
        </w:rPr>
      </w:pPr>
      <w:bookmarkStart w:id="1080" w:name="_Toc154698537"/>
      <w:r w:rsidRPr="00544EAA">
        <w:rPr>
          <w:lang w:eastAsia="zh-CN"/>
        </w:rPr>
        <w:t>7</w:t>
      </w:r>
      <w:r w:rsidRPr="00544EAA">
        <w:t>.</w:t>
      </w:r>
      <w:r>
        <w:rPr>
          <w:lang w:eastAsia="zh-CN"/>
        </w:rPr>
        <w:t>18</w:t>
      </w:r>
      <w:r w:rsidRPr="00544EAA">
        <w:t>.</w:t>
      </w:r>
      <w:r>
        <w:t>2</w:t>
      </w:r>
      <w:r w:rsidRPr="00544EAA">
        <w:tab/>
      </w:r>
      <w:r>
        <w:t>Procedures</w:t>
      </w:r>
      <w:bookmarkEnd w:id="1080"/>
    </w:p>
    <w:p w14:paraId="6EA77717" w14:textId="77777777" w:rsidR="0059644F" w:rsidRDefault="00F34253" w:rsidP="00F34253">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990980E" w14:textId="77777777" w:rsidR="004B024C" w:rsidRDefault="005451D9" w:rsidP="004B024C">
      <w:pPr>
        <w:pStyle w:val="Heading8"/>
      </w:pPr>
      <w:r>
        <w:br w:type="page"/>
      </w:r>
      <w:bookmarkStart w:id="1081" w:name="_Toc154698538"/>
      <w:r w:rsidR="004B024C">
        <w:lastRenderedPageBreak/>
        <w:t>Annex A (normative):</w:t>
      </w:r>
      <w:r w:rsidR="004B024C">
        <w:br/>
        <w:t>MCVideo related configuration data</w:t>
      </w:r>
      <w:bookmarkEnd w:id="1081"/>
    </w:p>
    <w:p w14:paraId="2B261DBD" w14:textId="77777777" w:rsidR="004B024C" w:rsidRDefault="004B024C" w:rsidP="004B024C">
      <w:pPr>
        <w:pStyle w:val="Heading1"/>
      </w:pPr>
      <w:bookmarkStart w:id="1082" w:name="_Toc154698539"/>
      <w:r>
        <w:t>A.1</w:t>
      </w:r>
      <w:r>
        <w:tab/>
        <w:t>General</w:t>
      </w:r>
      <w:bookmarkEnd w:id="1082"/>
    </w:p>
    <w:p w14:paraId="704FAE87" w14:textId="77777777" w:rsidR="004B024C" w:rsidRDefault="004B024C" w:rsidP="004B024C">
      <w:r>
        <w:t>This Annex provides information about the static data needed for configuration for the MCVideo service, which belongs to one of the following categories:</w:t>
      </w:r>
    </w:p>
    <w:p w14:paraId="3BE76D33" w14:textId="77777777" w:rsidR="004B024C" w:rsidRDefault="004B024C" w:rsidP="004B024C">
      <w:pPr>
        <w:pStyle w:val="B1"/>
      </w:pPr>
      <w:r>
        <w:t>-</w:t>
      </w:r>
      <w:r>
        <w:tab/>
        <w:t>MCVideo UE configuration data (see subclause</w:t>
      </w:r>
      <w:r w:rsidR="00CB1C25">
        <w:t> </w:t>
      </w:r>
      <w:r>
        <w:t>A.2);</w:t>
      </w:r>
    </w:p>
    <w:p w14:paraId="3855169E" w14:textId="77777777" w:rsidR="004B024C" w:rsidRDefault="004B024C" w:rsidP="004B024C">
      <w:pPr>
        <w:pStyle w:val="B1"/>
      </w:pPr>
      <w:r>
        <w:t>-</w:t>
      </w:r>
      <w:r>
        <w:tab/>
        <w:t>MCVideo user profile configuration data (see subclause</w:t>
      </w:r>
      <w:r w:rsidR="00CB1C25">
        <w:t> </w:t>
      </w:r>
      <w:r>
        <w:t>A.3);</w:t>
      </w:r>
    </w:p>
    <w:p w14:paraId="3351841D" w14:textId="77777777" w:rsidR="004B024C" w:rsidRDefault="004B024C" w:rsidP="004B024C">
      <w:pPr>
        <w:pStyle w:val="B1"/>
      </w:pPr>
      <w:r>
        <w:t>-</w:t>
      </w:r>
      <w:r>
        <w:tab/>
      </w:r>
      <w:r w:rsidR="009A40ED">
        <w:t>MCVideo related g</w:t>
      </w:r>
      <w:r>
        <w:t>roup configuration data (see subclause</w:t>
      </w:r>
      <w:r w:rsidR="00CB1C25">
        <w:t> </w:t>
      </w:r>
      <w:r>
        <w:t>A.4); and</w:t>
      </w:r>
    </w:p>
    <w:p w14:paraId="594628C5" w14:textId="77777777" w:rsidR="004B024C" w:rsidRDefault="004B024C" w:rsidP="004B024C">
      <w:pPr>
        <w:pStyle w:val="B1"/>
      </w:pPr>
      <w:r>
        <w:t>-</w:t>
      </w:r>
      <w:r>
        <w:tab/>
        <w:t>MCVideo service configuration data (see subclause</w:t>
      </w:r>
      <w:r w:rsidR="00CB1C25">
        <w:t> </w:t>
      </w:r>
      <w:r>
        <w:t>A.5).</w:t>
      </w:r>
    </w:p>
    <w:p w14:paraId="7396FE68" w14:textId="77777777" w:rsidR="004B024C" w:rsidRDefault="004B024C" w:rsidP="004B024C">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w:t>
      </w:r>
      <w:r w:rsidR="009A40ED">
        <w:t xml:space="preserve">MCVideo </w:t>
      </w:r>
      <w:r>
        <w:t xml:space="preserve">UE, </w:t>
      </w:r>
      <w:r w:rsidR="009A40ED">
        <w:t>MCVideo g</w:t>
      </w:r>
      <w:r>
        <w:t xml:space="preserve">roup, </w:t>
      </w:r>
      <w:r w:rsidR="009A40ED">
        <w:t>MCVideo u</w:t>
      </w:r>
      <w:r>
        <w:t xml:space="preserve">ser and </w:t>
      </w:r>
      <w:r w:rsidR="009A40ED">
        <w:t>MCVideo s</w:t>
      </w:r>
      <w:r>
        <w:t xml:space="preserve">ervice configuration data refers to the information that will be stored against each </w:t>
      </w:r>
      <w:r w:rsidR="009A40ED">
        <w:t xml:space="preserve">MCVideo </w:t>
      </w:r>
      <w:r>
        <w:t xml:space="preserve">UE, </w:t>
      </w:r>
      <w:r w:rsidR="009A40ED">
        <w:t>MCVideo g</w:t>
      </w:r>
      <w:r>
        <w:t xml:space="preserve">roup, </w:t>
      </w:r>
      <w:r w:rsidR="009A40ED">
        <w:t>MCVideo u</w:t>
      </w:r>
      <w:r>
        <w:t xml:space="preserve">ser and </w:t>
      </w:r>
      <w:r w:rsidR="009A40ED">
        <w:t>MCVideo s</w:t>
      </w:r>
      <w:r>
        <w:t>ervice. This means that the three separate tables (on-network and off-network, on-network only, off-network only) for each configuration category represent the complete set of data for each configuration data category element.</w:t>
      </w:r>
    </w:p>
    <w:p w14:paraId="02AACAC1" w14:textId="77777777" w:rsidR="004B024C" w:rsidRDefault="004B024C" w:rsidP="004B024C">
      <w:r>
        <w:t>The columns in the tables have the following meanings:</w:t>
      </w:r>
    </w:p>
    <w:p w14:paraId="6D310209" w14:textId="77777777" w:rsidR="004B024C" w:rsidRDefault="004B024C" w:rsidP="004B024C">
      <w:pPr>
        <w:pStyle w:val="B1"/>
      </w:pPr>
      <w:r>
        <w:t>-</w:t>
      </w:r>
      <w:r>
        <w:tab/>
        <w:t>Reference: the reference of the corresponding requirement in 3GPP TS 22.281 [3] or 3GPP TS 22.280 [2] or the corresponding subclause from either the present document or the referenced document.</w:t>
      </w:r>
    </w:p>
    <w:p w14:paraId="0C280EC2" w14:textId="77777777" w:rsidR="004B024C" w:rsidRDefault="004B024C" w:rsidP="004B024C">
      <w:pPr>
        <w:pStyle w:val="B1"/>
      </w:pPr>
      <w:r>
        <w:t>-</w:t>
      </w:r>
      <w:r>
        <w:tab/>
        <w:t>Parameter description: A short definition of the semantics of the corresponding item of data, including denotation of the level of the parameter in the configuration hierarchy.</w:t>
      </w:r>
    </w:p>
    <w:p w14:paraId="77CAD9DA" w14:textId="77777777" w:rsidR="004B024C" w:rsidRDefault="004B024C" w:rsidP="004B024C">
      <w:pPr>
        <w:pStyle w:val="B1"/>
      </w:pPr>
      <w:r>
        <w:t>-</w:t>
      </w:r>
      <w:r>
        <w:tab/>
        <w:t>When it is not clear to which functional entities the parameter is configured, then one or more columns indicating this are provided where the following nomenclature is used:</w:t>
      </w:r>
    </w:p>
    <w:p w14:paraId="3C1474EF" w14:textId="77777777" w:rsidR="004B024C" w:rsidRDefault="004B024C" w:rsidP="004B024C">
      <w:pPr>
        <w:pStyle w:val="B2"/>
      </w:pPr>
      <w:r>
        <w:t>-</w:t>
      </w:r>
      <w:r>
        <w:tab/>
        <w:t>"Y" to denote "Yes" i.e. the parameter denoted for the row needs to be configured to the functional entity denoted for the column.</w:t>
      </w:r>
    </w:p>
    <w:p w14:paraId="77D6CEA9" w14:textId="77777777" w:rsidR="004B024C" w:rsidRDefault="004B024C" w:rsidP="004B024C">
      <w:pPr>
        <w:pStyle w:val="B2"/>
      </w:pPr>
      <w:r>
        <w:t>-</w:t>
      </w:r>
      <w:r>
        <w:tab/>
        <w:t>"N" to denote "No" i.e. the parameter denoted for the row does not need to be configured to the functional entity denoted for the column.</w:t>
      </w:r>
    </w:p>
    <w:p w14:paraId="06C3216F" w14:textId="77777777" w:rsidR="004B024C" w:rsidRDefault="004B024C" w:rsidP="004B024C">
      <w:r>
        <w:t>Parameters within a set of configuration data have a level within a hierarchy that pertains only to that configuration data. The hierarchy of the configuration data is common across all three tables of on-network and o</w:t>
      </w:r>
      <w:r w:rsidR="009A40ED">
        <w:t>ff-</w:t>
      </w:r>
      <w:r>
        <w:t>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06E65281" w14:textId="77777777" w:rsidR="004B024C" w:rsidRDefault="004B024C" w:rsidP="004B024C">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CF7D4A9" w14:textId="77777777" w:rsidR="004B024C" w:rsidRDefault="004B024C" w:rsidP="004B024C">
      <w:pPr>
        <w:pStyle w:val="Heading1"/>
      </w:pPr>
      <w:bookmarkStart w:id="1083" w:name="_Toc154698540"/>
      <w:r>
        <w:lastRenderedPageBreak/>
        <w:t>A.2</w:t>
      </w:r>
      <w:r>
        <w:tab/>
        <w:t>MCVideo UE configuration data</w:t>
      </w:r>
      <w:bookmarkEnd w:id="1083"/>
    </w:p>
    <w:p w14:paraId="5AA64144" w14:textId="77777777" w:rsidR="007E63D9" w:rsidRPr="00AB5FED" w:rsidRDefault="007E63D9" w:rsidP="007E63D9">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722C0CB" w14:textId="77777777" w:rsidR="007E63D9" w:rsidRPr="00AB5FED" w:rsidRDefault="007E63D9" w:rsidP="007E63D9">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4B4B0596" w14:textId="77777777" w:rsidR="007E63D9" w:rsidRPr="00AB5FED" w:rsidRDefault="007E63D9" w:rsidP="007E63D9">
      <w:pPr>
        <w:pStyle w:val="TH"/>
        <w:rPr>
          <w:rFonts w:hint="eastAsia"/>
        </w:rPr>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7E63D9" w:rsidRPr="00AB5FED" w14:paraId="0DA38789" w14:textId="77777777" w:rsidTr="005B742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8221D2B" w14:textId="77777777" w:rsidR="007E63D9" w:rsidRPr="00AB5FED" w:rsidRDefault="007E63D9" w:rsidP="005B742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6FC5ADA5" w14:textId="77777777" w:rsidR="007E63D9" w:rsidRPr="00AB5FED" w:rsidRDefault="007E63D9" w:rsidP="005B7422">
            <w:pPr>
              <w:pStyle w:val="TAH"/>
              <w:rPr>
                <w:rFonts w:eastAsia="Malgun Gothic" w:hint="eastAsia"/>
                <w:lang w:eastAsia="ko-KR"/>
              </w:rPr>
            </w:pPr>
            <w:r w:rsidRPr="00AB5FED">
              <w:rPr>
                <w:lang w:eastAsia="en-GB"/>
              </w:rPr>
              <w:t>Parameter description</w:t>
            </w:r>
          </w:p>
        </w:tc>
      </w:tr>
      <w:tr w:rsidR="007E63D9" w:rsidRPr="00AB5FED" w14:paraId="699E73E4" w14:textId="77777777" w:rsidTr="005B742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55933828" w14:textId="77777777" w:rsidR="007E63D9" w:rsidRPr="00AB5FED" w:rsidRDefault="007E63D9" w:rsidP="005B7422">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0BDE48E0" w14:textId="77777777" w:rsidR="007E63D9" w:rsidRPr="00AB5FED" w:rsidRDefault="007E63D9" w:rsidP="005B7422">
            <w:pPr>
              <w:pStyle w:val="TAL"/>
            </w:pPr>
            <w:r w:rsidRPr="00AB5FED">
              <w:t xml:space="preserve">Maximum number of simultaneous </w:t>
            </w:r>
            <w:r>
              <w:t xml:space="preserve">MCVideo </w:t>
            </w:r>
            <w:r w:rsidRPr="00AB5FED">
              <w:t>group calls (N</w:t>
            </w:r>
            <w:r>
              <w:t>c</w:t>
            </w:r>
            <w:r w:rsidRPr="00AB5FED">
              <w:t>4)</w:t>
            </w:r>
          </w:p>
        </w:tc>
      </w:tr>
      <w:tr w:rsidR="007E63D9" w:rsidRPr="00AB5FED" w14:paraId="51031EFE" w14:textId="77777777" w:rsidTr="005B742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ED0ECB5" w14:textId="77777777" w:rsidR="007E63D9" w:rsidRPr="00AB5FED" w:rsidRDefault="007E63D9" w:rsidP="005B7422">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3015D7C3" w14:textId="77777777" w:rsidR="007E63D9" w:rsidRPr="00AB5FED" w:rsidRDefault="007E63D9" w:rsidP="005B7422">
            <w:pPr>
              <w:pStyle w:val="TAL"/>
            </w:pPr>
            <w:r w:rsidRPr="00AB5FED">
              <w:t>Maximum number of</w:t>
            </w:r>
            <w:r>
              <w:t xml:space="preserve"> video</w:t>
            </w:r>
            <w:r w:rsidRPr="00AB5FED">
              <w:t xml:space="preserve"> transmissions (N</w:t>
            </w:r>
            <w:r>
              <w:t>c</w:t>
            </w:r>
            <w:r w:rsidRPr="00AB5FED">
              <w:t>5) in a group</w:t>
            </w:r>
          </w:p>
        </w:tc>
      </w:tr>
    </w:tbl>
    <w:p w14:paraId="7FC8D73A" w14:textId="77777777" w:rsidR="007E63D9" w:rsidRPr="00AB5FED" w:rsidRDefault="007E63D9" w:rsidP="007E63D9"/>
    <w:p w14:paraId="56F5CDEC" w14:textId="77777777" w:rsidR="007E63D9" w:rsidRPr="00AB5FED" w:rsidRDefault="007E63D9" w:rsidP="007E63D9">
      <w:pPr>
        <w:pStyle w:val="TH"/>
        <w:rPr>
          <w:rFonts w:hint="eastAsia"/>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7E63D9" w:rsidRPr="00AB5FED" w14:paraId="6D183751" w14:textId="77777777" w:rsidTr="005B742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EE9A855" w14:textId="77777777" w:rsidR="007E63D9" w:rsidRPr="00AB5FED" w:rsidRDefault="007E63D9" w:rsidP="005B742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4EB974D" w14:textId="77777777" w:rsidR="007E63D9" w:rsidRPr="00AB5FED" w:rsidRDefault="007E63D9" w:rsidP="005B7422">
            <w:pPr>
              <w:pStyle w:val="TAH"/>
              <w:rPr>
                <w:rFonts w:eastAsia="Malgun Gothic" w:hint="eastAsia"/>
                <w:lang w:eastAsia="ko-KR"/>
              </w:rPr>
            </w:pPr>
            <w:r w:rsidRPr="00AB5FED">
              <w:rPr>
                <w:lang w:eastAsia="en-GB"/>
              </w:rPr>
              <w:t>Parameter description</w:t>
            </w:r>
          </w:p>
        </w:tc>
      </w:tr>
      <w:tr w:rsidR="007E63D9" w:rsidRPr="00AB5FED" w14:paraId="245F6121" w14:textId="77777777" w:rsidTr="005B74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0F102A" w14:textId="77777777" w:rsidR="007E63D9" w:rsidRPr="00AB5FED" w:rsidRDefault="007E63D9" w:rsidP="005B7422">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DEC1145" w14:textId="77777777" w:rsidR="007E63D9" w:rsidRPr="00AB5FED" w:rsidRDefault="007E63D9" w:rsidP="005B7422">
            <w:pPr>
              <w:pStyle w:val="TAL"/>
            </w:pPr>
            <w:r w:rsidRPr="00AB5FED">
              <w:t>R</w:t>
            </w:r>
            <w:r w:rsidRPr="00AB5FED">
              <w:rPr>
                <w:rFonts w:hint="eastAsia"/>
              </w:rPr>
              <w:t>elay service (Y/N)</w:t>
            </w:r>
          </w:p>
        </w:tc>
      </w:tr>
      <w:tr w:rsidR="007E63D9" w:rsidRPr="00AB5FED" w14:paraId="6170C9D9" w14:textId="77777777" w:rsidTr="005B74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A1DF964" w14:textId="77777777" w:rsidR="007E63D9" w:rsidRPr="00AB5FED" w:rsidRDefault="007E63D9" w:rsidP="005B7422">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6AF55954" w14:textId="77777777" w:rsidR="007E63D9" w:rsidRPr="00AB5FED" w:rsidRDefault="007E63D9" w:rsidP="005B7422">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 NOTE)</w:t>
            </w:r>
          </w:p>
        </w:tc>
      </w:tr>
      <w:tr w:rsidR="007E63D9" w:rsidRPr="00AB5FED" w14:paraId="79BA646E" w14:textId="77777777" w:rsidTr="005B74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FC7E0C" w14:textId="77777777" w:rsidR="007E63D9" w:rsidRPr="00AB5FED" w:rsidRDefault="007E63D9" w:rsidP="005B742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777C61A1" w14:textId="77777777" w:rsidR="007E63D9" w:rsidRDefault="007E63D9" w:rsidP="005B7422">
            <w:pPr>
              <w:pStyle w:val="TAL"/>
            </w:pPr>
            <w:r>
              <w:t>&gt; MCVideo group ID</w:t>
            </w:r>
          </w:p>
        </w:tc>
      </w:tr>
      <w:tr w:rsidR="007E63D9" w:rsidRPr="00AB5FED" w14:paraId="6C03D424" w14:textId="77777777" w:rsidTr="005B742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BD568" w14:textId="77777777" w:rsidR="007E63D9" w:rsidRPr="00AB5FED" w:rsidRDefault="007E63D9" w:rsidP="005B742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2126E3F4" w14:textId="77777777" w:rsidR="007E63D9" w:rsidRPr="00AB5FED" w:rsidRDefault="007E63D9" w:rsidP="005B7422">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7E63D9" w:rsidRPr="00AB5FED" w14:paraId="7727C4E8" w14:textId="77777777" w:rsidTr="005B742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EE5460" w14:textId="77777777" w:rsidR="007E63D9" w:rsidRPr="00AB5FED" w:rsidRDefault="007E63D9" w:rsidP="003D58B5">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BB9F6E9" w14:textId="77777777" w:rsidR="004B024C" w:rsidRDefault="004B024C" w:rsidP="004B024C"/>
    <w:p w14:paraId="38422196" w14:textId="77777777" w:rsidR="004B024C" w:rsidRDefault="004B024C" w:rsidP="004B024C">
      <w:pPr>
        <w:pStyle w:val="Heading1"/>
      </w:pPr>
      <w:bookmarkStart w:id="1084" w:name="_Toc154698541"/>
      <w:r>
        <w:t>A.3</w:t>
      </w:r>
      <w:r>
        <w:tab/>
        <w:t>MCVideo user profile configuration data</w:t>
      </w:r>
      <w:bookmarkEnd w:id="1084"/>
    </w:p>
    <w:p w14:paraId="5C0F4245" w14:textId="77777777" w:rsidR="004B024C" w:rsidRDefault="004B024C" w:rsidP="004B024C">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506E358B" w14:textId="77777777" w:rsidR="004B024C" w:rsidRDefault="009A40ED" w:rsidP="004B024C">
      <w:r w:rsidRPr="003117F3">
        <w:t>Tables A.3-</w:t>
      </w:r>
      <w:r>
        <w:t>1 and A.3-2 contain the MCVideo</w:t>
      </w:r>
      <w:r w:rsidRPr="003117F3">
        <w:t xml:space="preserve"> user profile configuration required to support the use of on-network MC</w:t>
      </w:r>
      <w:r>
        <w:t>Video</w:t>
      </w:r>
      <w:r w:rsidRPr="003117F3">
        <w:t xml:space="preserve"> service.</w:t>
      </w:r>
      <w:r w:rsidR="009A28B5">
        <w:t xml:space="preserve"> </w:t>
      </w:r>
      <w:r w:rsidR="004B024C">
        <w:t>Table</w:t>
      </w:r>
      <w:r>
        <w:t>s</w:t>
      </w:r>
      <w:r w:rsidR="004B024C">
        <w:t xml:space="preserve"> A.3-1 and A.3-3 contain the </w:t>
      </w:r>
      <w:r>
        <w:t>MCVideo user profile</w:t>
      </w:r>
      <w:r w:rsidR="004B024C">
        <w:t xml:space="preserve"> configuration required to support the use of off-network MCVideo service.</w:t>
      </w:r>
      <w:r w:rsidR="004506AC">
        <w:t xml:space="preserve"> Data in table A.3-1 and table A.3-3 can be configured offline using the CSC-11 reference point.</w:t>
      </w:r>
    </w:p>
    <w:p w14:paraId="2F090597" w14:textId="77777777" w:rsidR="004B024C" w:rsidRDefault="004B024C" w:rsidP="004B024C">
      <w:pPr>
        <w:pStyle w:val="TH"/>
      </w:pPr>
      <w:r>
        <w:lastRenderedPageBreak/>
        <w:t>Table</w:t>
      </w:r>
      <w:r w:rsidR="00F56754">
        <w:t> </w:t>
      </w:r>
      <w:r>
        <w:t>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4B024C" w14:paraId="7DB9D790"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8284182" w14:textId="77777777" w:rsidR="004B024C" w:rsidRDefault="004B024C" w:rsidP="007A1471">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65CEEE" w14:textId="77777777" w:rsidR="004B024C" w:rsidRDefault="004B024C" w:rsidP="007A1471">
            <w:pPr>
              <w:pStyle w:val="TAH"/>
              <w:rPr>
                <w:rFonts w:hint="eastAsia"/>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BC02480" w14:textId="77777777" w:rsidR="004B024C" w:rsidRDefault="004B024C" w:rsidP="007A1471">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75452A7F" w14:textId="77777777" w:rsidR="004B024C" w:rsidRDefault="004B024C" w:rsidP="007A1471">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797C4ED5" w14:textId="77777777" w:rsidR="004B024C" w:rsidRDefault="004B024C" w:rsidP="007A1471">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0E93598" w14:textId="77777777" w:rsidR="004B024C" w:rsidRDefault="004B024C" w:rsidP="007A1471">
            <w:pPr>
              <w:pStyle w:val="TAH"/>
              <w:rPr>
                <w:lang w:eastAsia="en-GB"/>
              </w:rPr>
            </w:pPr>
            <w:r>
              <w:rPr>
                <w:lang w:eastAsia="en-GB"/>
              </w:rPr>
              <w:t>MCVideo user database</w:t>
            </w:r>
          </w:p>
        </w:tc>
      </w:tr>
      <w:tr w:rsidR="004B024C" w14:paraId="004AAE5E"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D8FBD3A" w14:textId="77777777" w:rsidR="004B024C" w:rsidRDefault="004B024C" w:rsidP="00CB1C25">
            <w:pPr>
              <w:pStyle w:val="TAL"/>
              <w:rPr>
                <w:lang w:eastAsia="en-GB"/>
              </w:rPr>
            </w:pPr>
            <w:r>
              <w:rPr>
                <w:szCs w:val="18"/>
              </w:rPr>
              <w:t>Subclause</w:t>
            </w:r>
            <w:r w:rsidR="00CB1C25">
              <w:rPr>
                <w:szCs w:val="18"/>
              </w:rPr>
              <w:t> </w:t>
            </w:r>
            <w:r>
              <w:rPr>
                <w:szCs w:val="18"/>
              </w:rPr>
              <w:t>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E5B351B" w14:textId="77777777" w:rsidR="004B024C" w:rsidRDefault="004B024C" w:rsidP="007A1471">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3C11413F" w14:textId="77777777" w:rsidR="004B024C" w:rsidRDefault="004B024C" w:rsidP="007A1471">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D00F236" w14:textId="77777777" w:rsidR="004B024C" w:rsidRDefault="004B024C"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8590A23" w14:textId="77777777" w:rsidR="004B024C" w:rsidRDefault="004B024C" w:rsidP="007A1471">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E6B8C1" w14:textId="77777777" w:rsidR="004B024C" w:rsidRDefault="004B024C" w:rsidP="007A1471">
            <w:pPr>
              <w:pStyle w:val="TAC"/>
              <w:rPr>
                <w:rFonts w:hint="eastAsia"/>
                <w:lang w:eastAsia="en-GB"/>
              </w:rPr>
            </w:pPr>
            <w:r>
              <w:rPr>
                <w:rFonts w:hint="eastAsia"/>
                <w:lang w:eastAsia="en-GB"/>
              </w:rPr>
              <w:t>Y</w:t>
            </w:r>
          </w:p>
        </w:tc>
      </w:tr>
      <w:tr w:rsidR="0004063A" w14:paraId="1A0163E4" w14:textId="77777777" w:rsidTr="0004063A">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FEF24" w14:textId="77777777" w:rsidR="0004063A" w:rsidRDefault="0004063A" w:rsidP="00CB1C25">
            <w:pPr>
              <w:pStyle w:val="TAL"/>
              <w:rPr>
                <w:szCs w:val="18"/>
              </w:rPr>
            </w:pPr>
            <w:r>
              <w:t>3GPP TS </w:t>
            </w:r>
            <w:r w:rsidRPr="006F1700">
              <w:t>33.180</w:t>
            </w:r>
            <w:r>
              <w:t> [</w:t>
            </w:r>
            <w:r w:rsidR="00E90457">
              <w:t>14</w:t>
            </w:r>
            <w:r>
              <w:t>]</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560B41" w14:textId="77777777" w:rsidR="0004063A" w:rsidRDefault="0004063A" w:rsidP="00526ECD">
            <w:pPr>
              <w:pStyle w:val="TAL"/>
              <w:rPr>
                <w:lang w:eastAsia="en-GB"/>
              </w:rPr>
            </w:pPr>
            <w:r>
              <w:t>KMSUri for security domain of MCV</w:t>
            </w:r>
            <w:r w:rsidR="00526ECD">
              <w:t>ideo ID (see NOTE 1</w:t>
            </w:r>
            <w:r>
              <w:t>)</w:t>
            </w:r>
          </w:p>
        </w:tc>
        <w:tc>
          <w:tcPr>
            <w:tcW w:w="1017" w:type="dxa"/>
            <w:tcBorders>
              <w:top w:val="single" w:sz="4" w:space="0" w:color="auto"/>
              <w:left w:val="single" w:sz="4" w:space="0" w:color="auto"/>
              <w:bottom w:val="single" w:sz="4" w:space="0" w:color="auto"/>
              <w:right w:val="single" w:sz="4" w:space="0" w:color="auto"/>
            </w:tcBorders>
          </w:tcPr>
          <w:p w14:paraId="71FA6FF0" w14:textId="77777777" w:rsidR="0004063A" w:rsidRDefault="0004063A" w:rsidP="007A1471">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2FA5344A" w14:textId="77777777" w:rsidR="0004063A" w:rsidRDefault="0004063A" w:rsidP="007A1471">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6FD3B626" w14:textId="77777777" w:rsidR="0004063A" w:rsidRDefault="0004063A" w:rsidP="007A1471">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27FFC3A5" w14:textId="77777777" w:rsidR="0004063A" w:rsidRDefault="0004063A" w:rsidP="007A1471">
            <w:pPr>
              <w:pStyle w:val="TAC"/>
              <w:rPr>
                <w:rFonts w:hint="eastAsia"/>
                <w:lang w:eastAsia="en-GB"/>
              </w:rPr>
            </w:pPr>
            <w:r w:rsidRPr="00A55182">
              <w:rPr>
                <w:lang w:eastAsia="zh-CN"/>
              </w:rPr>
              <w:t>Y</w:t>
            </w:r>
          </w:p>
        </w:tc>
      </w:tr>
      <w:tr w:rsidR="004B024C" w14:paraId="5E5F82E3"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61D83A" w14:textId="77777777" w:rsidR="004B024C" w:rsidRDefault="004B024C" w:rsidP="00CB1C25">
            <w:pPr>
              <w:pStyle w:val="TAL"/>
              <w:rPr>
                <w:lang w:eastAsia="en-GB"/>
              </w:rPr>
            </w:pPr>
            <w:r>
              <w:rPr>
                <w:szCs w:val="18"/>
              </w:rPr>
              <w:t>Subclause</w:t>
            </w:r>
            <w:r w:rsidR="00CB1C25">
              <w:rPr>
                <w:szCs w:val="18"/>
              </w:rPr>
              <w:t> </w:t>
            </w:r>
            <w:r>
              <w:rPr>
                <w:szCs w:val="18"/>
              </w:rPr>
              <w:t>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3EB0FDF7" w14:textId="77777777" w:rsidR="004B024C" w:rsidRDefault="004B024C" w:rsidP="00EC1EE2">
            <w:pPr>
              <w:pStyle w:val="TAL"/>
              <w:rPr>
                <w:lang w:eastAsia="en-GB"/>
              </w:rPr>
            </w:pPr>
            <w:r>
              <w:t>Pre</w:t>
            </w:r>
            <w:r>
              <w:noBreakHyphen/>
              <w:t>selected MCVideo user profile indication (see NOTE</w:t>
            </w:r>
            <w:r w:rsidR="0004063A">
              <w:t> </w:t>
            </w:r>
            <w:r w:rsidR="00EC1EE2">
              <w:t>2</w:t>
            </w:r>
            <w:r>
              <w:t>)</w:t>
            </w:r>
          </w:p>
        </w:tc>
        <w:tc>
          <w:tcPr>
            <w:tcW w:w="1017" w:type="dxa"/>
            <w:tcBorders>
              <w:top w:val="single" w:sz="4" w:space="0" w:color="auto"/>
              <w:left w:val="single" w:sz="4" w:space="0" w:color="auto"/>
              <w:bottom w:val="single" w:sz="4" w:space="0" w:color="auto"/>
              <w:right w:val="single" w:sz="4" w:space="0" w:color="auto"/>
            </w:tcBorders>
          </w:tcPr>
          <w:p w14:paraId="270BBEDB" w14:textId="77777777" w:rsidR="004B024C" w:rsidRDefault="004B024C" w:rsidP="007A1471">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08A58E09" w14:textId="77777777" w:rsidR="004B024C" w:rsidRDefault="004B024C" w:rsidP="007A1471">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5246A4C4" w14:textId="77777777" w:rsidR="004B024C" w:rsidRDefault="004B024C" w:rsidP="007A1471">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B2BE790" w14:textId="77777777" w:rsidR="004B024C" w:rsidRDefault="004B024C" w:rsidP="007A1471">
            <w:pPr>
              <w:pStyle w:val="TAC"/>
              <w:rPr>
                <w:lang w:eastAsia="en-GB"/>
              </w:rPr>
            </w:pPr>
            <w:r>
              <w:t>Y</w:t>
            </w:r>
          </w:p>
        </w:tc>
      </w:tr>
      <w:tr w:rsidR="004B024C" w14:paraId="27E0C4C7"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2D16CF" w14:textId="77777777" w:rsidR="004B024C" w:rsidRDefault="004B024C" w:rsidP="00CB1C25">
            <w:pPr>
              <w:pStyle w:val="TAL"/>
              <w:rPr>
                <w:lang w:eastAsia="en-GB"/>
              </w:rPr>
            </w:pPr>
            <w:r>
              <w:rPr>
                <w:szCs w:val="18"/>
              </w:rPr>
              <w:t>Subclause</w:t>
            </w:r>
            <w:r w:rsidR="00CB1C25">
              <w:rPr>
                <w:szCs w:val="18"/>
              </w:rPr>
              <w:t> </w:t>
            </w:r>
            <w:r>
              <w:rPr>
                <w:szCs w:val="18"/>
              </w:rPr>
              <w:t>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D0BC99" w14:textId="77777777" w:rsidR="004B024C" w:rsidRDefault="004B024C" w:rsidP="007A1471">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7DFF24E" w14:textId="77777777" w:rsidR="004B024C" w:rsidRDefault="004B024C" w:rsidP="007A1471">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55F6111" w14:textId="77777777" w:rsidR="004B024C" w:rsidRDefault="004B024C"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1BB4FF" w14:textId="77777777" w:rsidR="004B024C" w:rsidRDefault="004B024C" w:rsidP="007A1471">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B8317" w14:textId="77777777" w:rsidR="004B024C" w:rsidRDefault="004B024C" w:rsidP="007A1471">
            <w:pPr>
              <w:pStyle w:val="TAC"/>
              <w:rPr>
                <w:rFonts w:hint="eastAsia"/>
                <w:lang w:eastAsia="en-GB"/>
              </w:rPr>
            </w:pPr>
            <w:r>
              <w:rPr>
                <w:lang w:eastAsia="en-GB"/>
              </w:rPr>
              <w:t>Y</w:t>
            </w:r>
          </w:p>
        </w:tc>
      </w:tr>
      <w:tr w:rsidR="004B024C" w14:paraId="1C43D719"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E9BB57" w14:textId="77777777" w:rsidR="004B024C" w:rsidRDefault="004B024C" w:rsidP="00CB1C25">
            <w:pPr>
              <w:pStyle w:val="TAL"/>
              <w:rPr>
                <w:lang w:eastAsia="en-GB"/>
              </w:rPr>
            </w:pPr>
            <w:r>
              <w:rPr>
                <w:szCs w:val="18"/>
              </w:rPr>
              <w:t>Subclause</w:t>
            </w:r>
            <w:r w:rsidR="00CB1C25">
              <w:rPr>
                <w:szCs w:val="18"/>
              </w:rPr>
              <w:t> </w:t>
            </w:r>
            <w:r>
              <w:rPr>
                <w:szCs w:val="18"/>
              </w:rPr>
              <w:t>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5C4E986" w14:textId="77777777" w:rsidR="004B024C" w:rsidRDefault="004B024C" w:rsidP="007A1471">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E3F8954" w14:textId="77777777" w:rsidR="004B024C" w:rsidRDefault="004B024C" w:rsidP="007A1471">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843893" w14:textId="77777777" w:rsidR="004B024C" w:rsidRDefault="004B024C"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97B502C" w14:textId="77777777" w:rsidR="004B024C" w:rsidRDefault="004B024C" w:rsidP="007A1471">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BF699E" w14:textId="77777777" w:rsidR="004B024C" w:rsidRDefault="004B024C" w:rsidP="007A1471">
            <w:pPr>
              <w:pStyle w:val="TAC"/>
              <w:rPr>
                <w:rFonts w:hint="eastAsia"/>
                <w:lang w:eastAsia="en-GB"/>
              </w:rPr>
            </w:pPr>
            <w:r>
              <w:rPr>
                <w:lang w:eastAsia="en-GB"/>
              </w:rPr>
              <w:t>Y</w:t>
            </w:r>
          </w:p>
        </w:tc>
      </w:tr>
      <w:tr w:rsidR="004B024C" w14:paraId="5D9035E1"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19FA7EE" w14:textId="77777777" w:rsidR="004B024C" w:rsidRDefault="004B024C" w:rsidP="007A1471">
            <w:pPr>
              <w:pStyle w:val="TAL"/>
              <w:rPr>
                <w:lang w:eastAsia="en-GB"/>
              </w:rPr>
            </w:pPr>
            <w:r>
              <w:rPr>
                <w:lang w:eastAsia="en-GB"/>
              </w:rPr>
              <w:t>[R-5.17-007]</w:t>
            </w:r>
            <w:r w:rsidR="007E63D9">
              <w:rPr>
                <w:lang w:eastAsia="en-GB"/>
              </w:rPr>
              <w:t xml:space="preserve">, </w:t>
            </w:r>
          </w:p>
          <w:p w14:paraId="14FA4B1A" w14:textId="77777777" w:rsidR="004B024C" w:rsidRDefault="004B024C" w:rsidP="007A1471">
            <w:pPr>
              <w:pStyle w:val="TAL"/>
              <w:rPr>
                <w:lang w:eastAsia="en-GB"/>
              </w:rPr>
            </w:pPr>
            <w:r>
              <w:rPr>
                <w:lang w:eastAsia="en-GB"/>
              </w:rPr>
              <w:t>[R-6.13.4-002]</w:t>
            </w:r>
            <w:r w:rsidR="007E63D9">
              <w:rPr>
                <w:lang w:eastAsia="en-GB"/>
              </w:rPr>
              <w:t xml:space="preserve"> of </w:t>
            </w:r>
            <w:r w:rsidR="007E63D9">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1FDED0" w14:textId="77777777" w:rsidR="004B024C" w:rsidRDefault="004B024C" w:rsidP="007A1471">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EB3BE83" w14:textId="77777777" w:rsidR="004B024C" w:rsidRDefault="004B024C" w:rsidP="007A1471">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70A05F1C" w14:textId="77777777" w:rsidR="004B024C" w:rsidRDefault="004B024C"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6DA5DD" w14:textId="77777777" w:rsidR="004B024C" w:rsidRDefault="004B024C" w:rsidP="007A1471">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080F052" w14:textId="77777777" w:rsidR="004B024C" w:rsidRDefault="004B024C" w:rsidP="007A1471">
            <w:pPr>
              <w:pStyle w:val="TAC"/>
              <w:rPr>
                <w:lang w:eastAsia="en-GB"/>
              </w:rPr>
            </w:pPr>
            <w:r>
              <w:rPr>
                <w:rFonts w:hint="eastAsia"/>
                <w:lang w:eastAsia="en-GB"/>
              </w:rPr>
              <w:t>Y</w:t>
            </w:r>
          </w:p>
        </w:tc>
      </w:tr>
      <w:tr w:rsidR="004B024C" w14:paraId="4C6B6E44"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6FEC82" w14:textId="77777777" w:rsidR="004B024C" w:rsidRDefault="004B024C" w:rsidP="007A1471">
            <w:pPr>
              <w:pStyle w:val="TAL"/>
              <w:rPr>
                <w:lang w:eastAsia="en-GB"/>
              </w:rPr>
            </w:pPr>
            <w:r>
              <w:rPr>
                <w:lang w:eastAsia="en-GB"/>
              </w:rPr>
              <w:t>[R-5.7-001]</w:t>
            </w:r>
          </w:p>
          <w:p w14:paraId="60D0DCB0" w14:textId="77777777" w:rsidR="004B024C" w:rsidRDefault="004B024C" w:rsidP="007A1471">
            <w:pPr>
              <w:pStyle w:val="TAL"/>
              <w:rPr>
                <w:lang w:eastAsia="en-GB"/>
              </w:rPr>
            </w:pPr>
            <w:r>
              <w:rPr>
                <w:lang w:eastAsia="en-GB"/>
              </w:rPr>
              <w:t>[R-6.9-003]</w:t>
            </w:r>
            <w:r w:rsidR="007E63D9">
              <w:rPr>
                <w:lang w:eastAsia="en-GB"/>
              </w:rPr>
              <w:t xml:space="preserve"> of </w:t>
            </w:r>
            <w:r w:rsidR="007E63D9">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7AF453F" w14:textId="77777777" w:rsidR="004B024C" w:rsidRDefault="004B024C" w:rsidP="007A1471">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2A006A1D" w14:textId="77777777" w:rsidR="004B024C" w:rsidRDefault="004B024C" w:rsidP="007A1471">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CF3A769" w14:textId="77777777" w:rsidR="004B024C" w:rsidRDefault="004B024C" w:rsidP="007A1471">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A6A4EEB" w14:textId="77777777" w:rsidR="004B024C" w:rsidRDefault="004B024C" w:rsidP="007A1471">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B627D3D" w14:textId="77777777" w:rsidR="004B024C" w:rsidRDefault="004B024C" w:rsidP="007A1471">
            <w:pPr>
              <w:pStyle w:val="TAC"/>
              <w:rPr>
                <w:lang w:eastAsia="en-GB"/>
              </w:rPr>
            </w:pPr>
            <w:r>
              <w:rPr>
                <w:rFonts w:hint="eastAsia"/>
                <w:lang w:eastAsia="en-GB"/>
              </w:rPr>
              <w:t>Y</w:t>
            </w:r>
          </w:p>
        </w:tc>
      </w:tr>
      <w:tr w:rsidR="004B024C" w14:paraId="26B75D8F"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721020" w14:textId="77777777" w:rsidR="004B024C" w:rsidRDefault="004B024C" w:rsidP="007A1471">
            <w:pPr>
              <w:pStyle w:val="TAL"/>
              <w:rPr>
                <w:lang w:eastAsia="en-GB"/>
              </w:rPr>
            </w:pPr>
            <w:r>
              <w:rPr>
                <w:lang w:eastAsia="en-GB"/>
              </w:rPr>
              <w:t>[R-5.7-002]</w:t>
            </w:r>
            <w:r w:rsidR="007E63D9">
              <w:rPr>
                <w:lang w:eastAsia="en-GB"/>
              </w:rPr>
              <w:t xml:space="preserve">, </w:t>
            </w:r>
          </w:p>
          <w:p w14:paraId="42E18B45" w14:textId="77777777" w:rsidR="004B024C" w:rsidRDefault="004B024C" w:rsidP="007A1471">
            <w:pPr>
              <w:pStyle w:val="TAL"/>
              <w:rPr>
                <w:lang w:eastAsia="en-GB"/>
              </w:rPr>
            </w:pPr>
            <w:r>
              <w:rPr>
                <w:lang w:eastAsia="en-GB"/>
              </w:rPr>
              <w:t>[R-6.9-003]</w:t>
            </w:r>
            <w:r w:rsidR="007E63D9">
              <w:rPr>
                <w:lang w:eastAsia="en-GB"/>
              </w:rPr>
              <w:t xml:space="preserve"> of </w:t>
            </w:r>
            <w:r w:rsidR="007E63D9">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A8A244" w14:textId="77777777" w:rsidR="004B024C" w:rsidRDefault="004B024C" w:rsidP="007A1471">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1D66007E" w14:textId="77777777" w:rsidR="004B024C" w:rsidRDefault="004B024C" w:rsidP="007A1471">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D2DA9ED" w14:textId="77777777" w:rsidR="004B024C" w:rsidRDefault="004B024C"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BDCE63B" w14:textId="77777777" w:rsidR="004B024C" w:rsidRDefault="004B024C" w:rsidP="007A1471">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4792619" w14:textId="77777777" w:rsidR="004B024C" w:rsidRDefault="004B024C" w:rsidP="007A1471">
            <w:pPr>
              <w:pStyle w:val="TAC"/>
              <w:rPr>
                <w:lang w:eastAsia="en-GB"/>
              </w:rPr>
            </w:pPr>
            <w:r>
              <w:rPr>
                <w:rFonts w:hint="eastAsia"/>
                <w:lang w:eastAsia="en-GB"/>
              </w:rPr>
              <w:t>Y</w:t>
            </w:r>
          </w:p>
        </w:tc>
      </w:tr>
      <w:tr w:rsidR="004B024C" w14:paraId="7CE96A1D"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38CED92" w14:textId="77777777" w:rsidR="004B024C" w:rsidRDefault="004B024C" w:rsidP="007A1471">
            <w:pPr>
              <w:pStyle w:val="TAL"/>
              <w:rPr>
                <w:lang w:eastAsia="en-GB"/>
              </w:rPr>
            </w:pPr>
            <w:r>
              <w:rPr>
                <w:lang w:eastAsia="en-GB"/>
              </w:rPr>
              <w:t>[R-5.1.1-005]</w:t>
            </w:r>
            <w:r w:rsidR="007E63D9">
              <w:rPr>
                <w:lang w:eastAsia="en-GB"/>
              </w:rPr>
              <w:t xml:space="preserve">, </w:t>
            </w:r>
          </w:p>
          <w:p w14:paraId="3082E3D7" w14:textId="77777777" w:rsidR="004B024C" w:rsidRDefault="004B024C" w:rsidP="007A1471">
            <w:pPr>
              <w:pStyle w:val="TAL"/>
              <w:rPr>
                <w:lang w:eastAsia="en-GB"/>
              </w:rPr>
            </w:pPr>
            <w:r>
              <w:rPr>
                <w:lang w:eastAsia="en-GB"/>
              </w:rPr>
              <w:t>[R-5.9-001]</w:t>
            </w:r>
            <w:r w:rsidR="007E63D9">
              <w:rPr>
                <w:lang w:eastAsia="en-GB"/>
              </w:rPr>
              <w:t xml:space="preserve"> of </w:t>
            </w:r>
            <w:r w:rsidR="007E63D9">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86B74DE" w14:textId="77777777" w:rsidR="004B024C" w:rsidRDefault="004B024C" w:rsidP="007A1471">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3D6F203F" w14:textId="77777777" w:rsidR="004B024C" w:rsidRDefault="004B024C" w:rsidP="007A1471">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B34E22E" w14:textId="77777777" w:rsidR="004B024C" w:rsidRDefault="004B024C"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6D601FC" w14:textId="77777777" w:rsidR="004B024C" w:rsidRDefault="004B024C" w:rsidP="007A1471">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B170361" w14:textId="77777777" w:rsidR="004B024C" w:rsidRDefault="004B024C" w:rsidP="007A1471">
            <w:pPr>
              <w:pStyle w:val="TAC"/>
              <w:rPr>
                <w:lang w:eastAsia="en-GB"/>
              </w:rPr>
            </w:pPr>
            <w:r>
              <w:rPr>
                <w:rFonts w:hint="eastAsia"/>
                <w:lang w:eastAsia="en-GB"/>
              </w:rPr>
              <w:t>Y</w:t>
            </w:r>
          </w:p>
        </w:tc>
      </w:tr>
      <w:tr w:rsidR="004B024C" w14:paraId="652EC3DC"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198DE7C" w14:textId="77777777" w:rsidR="004B024C" w:rsidRDefault="004B024C" w:rsidP="007A1471">
            <w:pPr>
              <w:pStyle w:val="TAL"/>
              <w:rPr>
                <w:lang w:eastAsia="en-GB"/>
              </w:rPr>
            </w:pPr>
            <w:r>
              <w:rPr>
                <w:lang w:eastAsia="en-GB"/>
              </w:rPr>
              <w:t>[R-5.1.8-006]</w:t>
            </w:r>
            <w:r w:rsidR="007E63D9">
              <w:rPr>
                <w:lang w:eastAsia="en-GB"/>
              </w:rPr>
              <w:t xml:space="preserve">, </w:t>
            </w:r>
          </w:p>
          <w:p w14:paraId="009C0FF2" w14:textId="77777777" w:rsidR="004B024C" w:rsidRDefault="004B024C" w:rsidP="007A1471">
            <w:pPr>
              <w:pStyle w:val="TAL"/>
              <w:rPr>
                <w:lang w:eastAsia="en-GB"/>
              </w:rPr>
            </w:pPr>
            <w:r>
              <w:rPr>
                <w:lang w:eastAsia="en-GB"/>
              </w:rPr>
              <w:t>[R-5.3-002]</w:t>
            </w:r>
            <w:r w:rsidR="007E63D9">
              <w:rPr>
                <w:lang w:eastAsia="en-GB"/>
              </w:rPr>
              <w:t xml:space="preserve">, </w:t>
            </w:r>
          </w:p>
          <w:p w14:paraId="7E1C62AB" w14:textId="77777777" w:rsidR="004B024C" w:rsidRDefault="004B024C" w:rsidP="007A1471">
            <w:pPr>
              <w:pStyle w:val="TAL"/>
              <w:rPr>
                <w:lang w:eastAsia="en-GB"/>
              </w:rPr>
            </w:pPr>
            <w:r>
              <w:rPr>
                <w:lang w:eastAsia="en-GB"/>
              </w:rPr>
              <w:t>[R-5.9-001]</w:t>
            </w:r>
            <w:r w:rsidR="007E63D9">
              <w:rPr>
                <w:lang w:eastAsia="en-GB"/>
              </w:rPr>
              <w:t xml:space="preserve">, </w:t>
            </w:r>
          </w:p>
          <w:p w14:paraId="22023D53" w14:textId="77777777" w:rsidR="004B024C" w:rsidRDefault="004B024C" w:rsidP="007A1471">
            <w:pPr>
              <w:pStyle w:val="TAL"/>
              <w:rPr>
                <w:lang w:eastAsia="en-GB"/>
              </w:rPr>
            </w:pPr>
            <w:r>
              <w:rPr>
                <w:lang w:eastAsia="en-GB"/>
              </w:rPr>
              <w:t>[R-5.16.2-001]</w:t>
            </w:r>
            <w:r w:rsidR="007E63D9">
              <w:rPr>
                <w:lang w:eastAsia="en-GB"/>
              </w:rPr>
              <w:t xml:space="preserve">, </w:t>
            </w:r>
          </w:p>
          <w:p w14:paraId="4AF75A44" w14:textId="77777777" w:rsidR="004B024C" w:rsidRDefault="004B024C" w:rsidP="007A1471">
            <w:pPr>
              <w:pStyle w:val="TAL"/>
              <w:rPr>
                <w:lang w:eastAsia="en-GB"/>
              </w:rPr>
            </w:pPr>
            <w:r>
              <w:rPr>
                <w:lang w:eastAsia="en-GB"/>
              </w:rPr>
              <w:t>[R-5.16.2-002]</w:t>
            </w:r>
            <w:r w:rsidR="007E63D9">
              <w:rPr>
                <w:lang w:eastAsia="en-GB"/>
              </w:rPr>
              <w:t xml:space="preserve"> of </w:t>
            </w:r>
            <w:r w:rsidR="007E63D9">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4EB6A0" w14:textId="77777777" w:rsidR="004B024C" w:rsidRDefault="004B024C" w:rsidP="007A1471">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7CC0DC62" w14:textId="77777777" w:rsidR="004B024C" w:rsidRDefault="004B024C" w:rsidP="007A1471">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DD387A7" w14:textId="77777777" w:rsidR="004B024C" w:rsidRDefault="004B024C"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707C273" w14:textId="77777777" w:rsidR="004B024C" w:rsidRDefault="004B024C" w:rsidP="007A1471">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FBB72C5" w14:textId="77777777" w:rsidR="004B024C" w:rsidRDefault="004B024C" w:rsidP="007A1471">
            <w:pPr>
              <w:pStyle w:val="TAC"/>
              <w:rPr>
                <w:lang w:eastAsia="en-GB"/>
              </w:rPr>
            </w:pPr>
            <w:r>
              <w:rPr>
                <w:rFonts w:hint="eastAsia"/>
                <w:lang w:eastAsia="en-GB"/>
              </w:rPr>
              <w:t>Y</w:t>
            </w:r>
          </w:p>
        </w:tc>
      </w:tr>
      <w:tr w:rsidR="004B024C" w14:paraId="4065CEA1"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1CB606" w14:textId="77777777" w:rsidR="004B024C" w:rsidRDefault="004B024C" w:rsidP="007A1471">
            <w:pPr>
              <w:pStyle w:val="TAL"/>
              <w:rPr>
                <w:lang w:eastAsia="en-GB"/>
              </w:rPr>
            </w:pPr>
            <w:r>
              <w:rPr>
                <w:lang w:eastAsia="en-GB"/>
              </w:rPr>
              <w:t>[R-5.2.2-003]</w:t>
            </w:r>
            <w:r w:rsidR="007E63D9">
              <w:rPr>
                <w:lang w:eastAsia="en-GB"/>
              </w:rPr>
              <w:t xml:space="preserve"> of </w:t>
            </w:r>
            <w:r w:rsidR="007E63D9">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E7FDB9F" w14:textId="77777777" w:rsidR="004B024C" w:rsidRDefault="004B024C" w:rsidP="007A1471">
            <w:pPr>
              <w:pStyle w:val="TAL"/>
              <w:rPr>
                <w:lang w:eastAsia="en-GB"/>
              </w:rPr>
            </w:pPr>
            <w:r>
              <w:rPr>
                <w:lang w:eastAsia="en-GB"/>
              </w:rPr>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4A193BA0" w14:textId="77777777" w:rsidR="004B024C" w:rsidRDefault="004B024C" w:rsidP="007A1471">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511534C" w14:textId="77777777" w:rsidR="004B024C" w:rsidRDefault="004B024C" w:rsidP="007A1471">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44B57336" w14:textId="77777777" w:rsidR="004B024C" w:rsidRDefault="004B024C" w:rsidP="007A1471">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011A7FA" w14:textId="77777777" w:rsidR="004B024C" w:rsidRDefault="004B024C" w:rsidP="007A1471">
            <w:pPr>
              <w:pStyle w:val="TAC"/>
              <w:rPr>
                <w:lang w:eastAsia="en-GB"/>
              </w:rPr>
            </w:pPr>
            <w:r>
              <w:rPr>
                <w:rFonts w:hint="eastAsia"/>
                <w:lang w:eastAsia="en-GB"/>
              </w:rPr>
              <w:t>Y</w:t>
            </w:r>
          </w:p>
        </w:tc>
      </w:tr>
      <w:tr w:rsidR="004B024C" w14:paraId="415D9375"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B4C1CC" w14:textId="77777777" w:rsidR="004B024C" w:rsidRDefault="004B024C" w:rsidP="007A1471">
            <w:pPr>
              <w:pStyle w:val="TAL"/>
              <w:rPr>
                <w:lang w:eastAsia="en-GB"/>
              </w:rPr>
            </w:pPr>
            <w:r>
              <w:rPr>
                <w:lang w:eastAsia="en-GB"/>
              </w:rPr>
              <w:t>[R-5.2.2-003]</w:t>
            </w:r>
            <w:r w:rsidR="007E63D9">
              <w:rPr>
                <w:lang w:eastAsia="en-GB"/>
              </w:rPr>
              <w:t xml:space="preserve"> of </w:t>
            </w:r>
            <w:r w:rsidR="007E63D9">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D7B5EEA" w14:textId="77777777" w:rsidR="004B024C" w:rsidRDefault="004B024C" w:rsidP="007A1471">
            <w:pPr>
              <w:pStyle w:val="TAL"/>
              <w:rPr>
                <w:lang w:eastAsia="en-GB"/>
              </w:rPr>
            </w:pPr>
            <w:r>
              <w:rPr>
                <w:lang w:eastAsia="en-GB"/>
              </w:rPr>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60F50C80" w14:textId="77777777" w:rsidR="004B024C" w:rsidRDefault="004B024C" w:rsidP="007A1471">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33ED6E01" w14:textId="77777777" w:rsidR="004B024C" w:rsidRDefault="004B024C" w:rsidP="007A1471">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6A1FE98" w14:textId="77777777" w:rsidR="004B024C" w:rsidRDefault="004B024C" w:rsidP="007A1471">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FB0EC13" w14:textId="77777777" w:rsidR="004B024C" w:rsidRDefault="004B024C" w:rsidP="007A1471">
            <w:pPr>
              <w:pStyle w:val="TAC"/>
              <w:rPr>
                <w:lang w:eastAsia="en-GB"/>
              </w:rPr>
            </w:pPr>
            <w:r>
              <w:rPr>
                <w:rFonts w:hint="eastAsia"/>
                <w:lang w:eastAsia="en-GB"/>
              </w:rPr>
              <w:t>Y</w:t>
            </w:r>
          </w:p>
        </w:tc>
      </w:tr>
      <w:tr w:rsidR="004F37B8" w14:paraId="7FDCA177" w14:textId="77777777" w:rsidTr="004F37B8">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EEC167" w14:textId="77777777" w:rsidR="004F37B8" w:rsidRDefault="004F37B8" w:rsidP="007A1471">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7E545A" w14:textId="77777777" w:rsidR="004F37B8" w:rsidRDefault="004F37B8" w:rsidP="007A1471">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0876C290" w14:textId="77777777" w:rsidR="004F37B8" w:rsidRDefault="004F37B8" w:rsidP="007A1471">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F12B4D3" w14:textId="77777777" w:rsidR="004F37B8" w:rsidRDefault="004F37B8" w:rsidP="007A1471">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BAFEA6E" w14:textId="77777777" w:rsidR="004F37B8" w:rsidRDefault="004F37B8" w:rsidP="007A1471">
            <w:pPr>
              <w:pStyle w:val="TAC"/>
              <w:rPr>
                <w:rFonts w:hint="eastAsia"/>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6C14764" w14:textId="77777777" w:rsidR="004F37B8" w:rsidRDefault="004F37B8" w:rsidP="007A1471">
            <w:pPr>
              <w:pStyle w:val="TAC"/>
              <w:rPr>
                <w:rFonts w:hint="eastAsia"/>
                <w:lang w:eastAsia="en-GB"/>
              </w:rPr>
            </w:pPr>
            <w:r w:rsidRPr="00AB5FED">
              <w:rPr>
                <w:rFonts w:hint="eastAsia"/>
                <w:lang w:eastAsia="zh-CN"/>
              </w:rPr>
              <w:t>Y</w:t>
            </w:r>
          </w:p>
        </w:tc>
      </w:tr>
      <w:tr w:rsidR="00584396" w14:paraId="28E99BD9" w14:textId="77777777" w:rsidTr="004F37B8">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B3FC6" w14:textId="77777777" w:rsidR="00584396" w:rsidRDefault="00584396" w:rsidP="0058439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6C3A7E58" w14:textId="77777777" w:rsidR="00584396" w:rsidRPr="00D15969" w:rsidRDefault="00584396" w:rsidP="0058439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1B0DF9FF" w14:textId="77777777" w:rsidR="00584396" w:rsidRPr="00AB5FED" w:rsidRDefault="00584396" w:rsidP="0058439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023C6137" w14:textId="77777777" w:rsidR="00584396" w:rsidRPr="00AB5FED" w:rsidRDefault="00584396" w:rsidP="0058439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16A2996" w14:textId="77777777" w:rsidR="00584396" w:rsidRPr="00AB5FED" w:rsidRDefault="00584396" w:rsidP="0058439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CA3896" w14:textId="77777777" w:rsidR="00584396" w:rsidRPr="00AB5FED" w:rsidRDefault="00584396" w:rsidP="00584396">
            <w:pPr>
              <w:pStyle w:val="TAC"/>
              <w:rPr>
                <w:rFonts w:hint="eastAsia"/>
                <w:lang w:eastAsia="zh-CN"/>
              </w:rPr>
            </w:pPr>
            <w:r w:rsidRPr="00AB5FED">
              <w:rPr>
                <w:rFonts w:hint="eastAsia"/>
                <w:lang w:eastAsia="zh-CN"/>
              </w:rPr>
              <w:t>Y</w:t>
            </w:r>
          </w:p>
        </w:tc>
      </w:tr>
      <w:tr w:rsidR="004F37B8" w14:paraId="2A0D3997" w14:textId="77777777" w:rsidTr="004F37B8">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50CA701" w14:textId="77777777" w:rsidR="004F37B8" w:rsidRPr="00AB5FED" w:rsidRDefault="004F37B8" w:rsidP="000F61FC">
            <w:pPr>
              <w:pStyle w:val="TAL"/>
            </w:pPr>
            <w:r w:rsidRPr="00AB5FED">
              <w:t>[</w:t>
            </w:r>
            <w:r w:rsidRPr="0073460C">
              <w:t>R-5.6.2.4.1-004</w:t>
            </w:r>
            <w:r w:rsidRPr="00AB5FED">
              <w:t>]</w:t>
            </w:r>
          </w:p>
          <w:p w14:paraId="716F9CAA" w14:textId="77777777" w:rsidR="004F37B8" w:rsidRPr="00AB5FED" w:rsidRDefault="004F37B8" w:rsidP="000F61FC">
            <w:pPr>
              <w:pStyle w:val="TAL"/>
            </w:pPr>
            <w:r w:rsidRPr="00AB5FED">
              <w:t>[</w:t>
            </w:r>
            <w:r w:rsidRPr="0073460C">
              <w:t>R-5.6.2.4.1-008</w:t>
            </w:r>
            <w:r w:rsidRPr="00AB5FED">
              <w:t>]</w:t>
            </w:r>
          </w:p>
          <w:p w14:paraId="61DA14A6" w14:textId="77777777" w:rsidR="004F37B8" w:rsidRDefault="004F37B8" w:rsidP="007A1471">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71DEB" w14:textId="77777777" w:rsidR="004F37B8" w:rsidRDefault="004F37B8" w:rsidP="00584396">
            <w:pPr>
              <w:pStyle w:val="TAL"/>
              <w:rPr>
                <w:lang w:eastAsia="en-GB"/>
              </w:rPr>
            </w:pPr>
            <w:r w:rsidRPr="00AB5FED">
              <w:t xml:space="preserve">Group </w:t>
            </w:r>
            <w:r w:rsidR="00584396">
              <w:t xml:space="preserve">used on initiation of </w:t>
            </w:r>
            <w:r w:rsidRPr="00AB5FED">
              <w:t xml:space="preserve">an </w:t>
            </w:r>
            <w:r>
              <w:t xml:space="preserve">MCVideo </w:t>
            </w:r>
            <w:r w:rsidRPr="00AB5FED">
              <w:t xml:space="preserve">emergency </w:t>
            </w:r>
            <w:r w:rsidR="00584396">
              <w:t xml:space="preserve"> group call (see NOTE 5)</w:t>
            </w:r>
          </w:p>
        </w:tc>
        <w:tc>
          <w:tcPr>
            <w:tcW w:w="1017" w:type="dxa"/>
            <w:tcBorders>
              <w:top w:val="single" w:sz="4" w:space="0" w:color="auto"/>
              <w:left w:val="single" w:sz="4" w:space="0" w:color="auto"/>
              <w:bottom w:val="single" w:sz="4" w:space="0" w:color="auto"/>
              <w:right w:val="single" w:sz="4" w:space="0" w:color="auto"/>
            </w:tcBorders>
          </w:tcPr>
          <w:p w14:paraId="57236C47" w14:textId="77777777" w:rsidR="004F37B8" w:rsidRDefault="004F37B8" w:rsidP="007A1471">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4FDCA92" w14:textId="77777777" w:rsidR="004F37B8" w:rsidRDefault="004F37B8" w:rsidP="007A1471">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750F04C" w14:textId="77777777" w:rsidR="004F37B8" w:rsidRDefault="004F37B8" w:rsidP="007A1471">
            <w:pPr>
              <w:pStyle w:val="TAC"/>
              <w:rPr>
                <w:rFonts w:hint="eastAsia"/>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71F625D" w14:textId="77777777" w:rsidR="004F37B8" w:rsidRDefault="004F37B8" w:rsidP="007A1471">
            <w:pPr>
              <w:pStyle w:val="TAC"/>
              <w:rPr>
                <w:rFonts w:hint="eastAsia"/>
                <w:lang w:eastAsia="en-GB"/>
              </w:rPr>
            </w:pPr>
            <w:r w:rsidRPr="00AB5FED">
              <w:rPr>
                <w:rFonts w:hint="eastAsia"/>
                <w:lang w:eastAsia="zh-CN"/>
              </w:rPr>
              <w:t>Y</w:t>
            </w:r>
          </w:p>
        </w:tc>
      </w:tr>
      <w:tr w:rsidR="00584396" w14:paraId="28F6F60F" w14:textId="77777777" w:rsidTr="004F37B8">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672B59" w14:textId="77777777" w:rsidR="00584396" w:rsidRPr="00AB5FED" w:rsidRDefault="00584396" w:rsidP="00584396">
            <w:pPr>
              <w:pStyle w:val="TAL"/>
            </w:pPr>
            <w:r w:rsidRPr="00AB5FED">
              <w:t>[R-5.</w:t>
            </w:r>
            <w:r>
              <w:t>6</w:t>
            </w:r>
            <w:r w:rsidRPr="00AB5FED">
              <w:t>.2.4.1-004]</w:t>
            </w:r>
            <w:r>
              <w:t>,</w:t>
            </w:r>
          </w:p>
          <w:p w14:paraId="08F6D8D7" w14:textId="77777777" w:rsidR="00584396" w:rsidRPr="00AB5FED" w:rsidRDefault="00584396" w:rsidP="00584396">
            <w:pPr>
              <w:pStyle w:val="TAL"/>
            </w:pPr>
            <w:r w:rsidRPr="00AB5FED">
              <w:t>[R-5.</w:t>
            </w:r>
            <w:r>
              <w:t>6</w:t>
            </w:r>
            <w:r w:rsidRPr="00AB5FED">
              <w:t>.2.4.1-008]</w:t>
            </w:r>
            <w:r>
              <w:t>,</w:t>
            </w:r>
          </w:p>
          <w:p w14:paraId="00E96BFA" w14:textId="77777777" w:rsidR="00584396" w:rsidRPr="00AB5FED" w:rsidRDefault="00584396" w:rsidP="0058439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15E00E52" w14:textId="77777777" w:rsidR="00584396" w:rsidRPr="007F5930" w:rsidRDefault="00584396" w:rsidP="00584396">
            <w:pPr>
              <w:pStyle w:val="TAL"/>
            </w:pPr>
            <w:r w:rsidRPr="00B41B35">
              <w:t>Recipient for an emergency private</w:t>
            </w:r>
            <w:r>
              <w:t xml:space="preserve"> MCVideo</w:t>
            </w:r>
            <w:r w:rsidRPr="00B41B35">
              <w:t xml:space="preserve"> call</w:t>
            </w:r>
            <w:r>
              <w:t xml:space="preserve"> (see NOTE 5)</w:t>
            </w:r>
          </w:p>
          <w:p w14:paraId="4F92119E" w14:textId="77777777" w:rsidR="00584396" w:rsidRPr="00AB5FED" w:rsidRDefault="00584396" w:rsidP="00584396">
            <w:pPr>
              <w:pStyle w:val="TAL"/>
            </w:pPr>
          </w:p>
        </w:tc>
        <w:tc>
          <w:tcPr>
            <w:tcW w:w="1017" w:type="dxa"/>
            <w:tcBorders>
              <w:top w:val="single" w:sz="4" w:space="0" w:color="auto"/>
              <w:left w:val="single" w:sz="4" w:space="0" w:color="auto"/>
              <w:bottom w:val="single" w:sz="4" w:space="0" w:color="auto"/>
              <w:right w:val="single" w:sz="4" w:space="0" w:color="auto"/>
            </w:tcBorders>
          </w:tcPr>
          <w:p w14:paraId="31BAB7B9" w14:textId="77777777" w:rsidR="00584396" w:rsidRPr="00AB5FED" w:rsidRDefault="00584396" w:rsidP="00584396">
            <w:pPr>
              <w:pStyle w:val="TAC"/>
            </w:pPr>
          </w:p>
        </w:tc>
        <w:tc>
          <w:tcPr>
            <w:tcW w:w="990" w:type="dxa"/>
            <w:tcBorders>
              <w:top w:val="single" w:sz="4" w:space="0" w:color="auto"/>
              <w:left w:val="single" w:sz="4" w:space="0" w:color="auto"/>
              <w:bottom w:val="single" w:sz="4" w:space="0" w:color="auto"/>
              <w:right w:val="single" w:sz="4" w:space="0" w:color="auto"/>
            </w:tcBorders>
          </w:tcPr>
          <w:p w14:paraId="632703C7" w14:textId="77777777" w:rsidR="00584396" w:rsidRPr="00AB5FED" w:rsidRDefault="00584396" w:rsidP="00584396">
            <w:pPr>
              <w:pStyle w:val="TAC"/>
            </w:pPr>
          </w:p>
        </w:tc>
        <w:tc>
          <w:tcPr>
            <w:tcW w:w="1440" w:type="dxa"/>
            <w:tcBorders>
              <w:top w:val="single" w:sz="4" w:space="0" w:color="auto"/>
              <w:left w:val="single" w:sz="4" w:space="0" w:color="auto"/>
              <w:bottom w:val="single" w:sz="4" w:space="0" w:color="auto"/>
              <w:right w:val="single" w:sz="4" w:space="0" w:color="auto"/>
            </w:tcBorders>
          </w:tcPr>
          <w:p w14:paraId="6AC8E5BF" w14:textId="77777777" w:rsidR="00584396" w:rsidRPr="00AB5FED" w:rsidRDefault="00584396" w:rsidP="00584396">
            <w:pPr>
              <w:pStyle w:val="TAC"/>
            </w:pPr>
          </w:p>
        </w:tc>
        <w:tc>
          <w:tcPr>
            <w:tcW w:w="1080" w:type="dxa"/>
            <w:tcBorders>
              <w:top w:val="single" w:sz="4" w:space="0" w:color="auto"/>
              <w:left w:val="single" w:sz="4" w:space="0" w:color="auto"/>
              <w:bottom w:val="single" w:sz="4" w:space="0" w:color="auto"/>
              <w:right w:val="single" w:sz="4" w:space="0" w:color="auto"/>
            </w:tcBorders>
          </w:tcPr>
          <w:p w14:paraId="3822C547" w14:textId="77777777" w:rsidR="00584396" w:rsidRPr="00AB5FED" w:rsidRDefault="00584396" w:rsidP="00584396">
            <w:pPr>
              <w:pStyle w:val="TAC"/>
              <w:rPr>
                <w:rFonts w:hint="eastAsia"/>
                <w:lang w:eastAsia="zh-CN"/>
              </w:rPr>
            </w:pPr>
          </w:p>
        </w:tc>
      </w:tr>
      <w:tr w:rsidR="00584396" w14:paraId="0AA2CFEC" w14:textId="77777777" w:rsidTr="004F37B8">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54A58F2" w14:textId="77777777" w:rsidR="00584396" w:rsidRPr="00AB5FED" w:rsidRDefault="00584396" w:rsidP="0058439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042F7EF" w14:textId="77777777" w:rsidR="00584396" w:rsidRPr="00AB5FED" w:rsidRDefault="00584396" w:rsidP="0058439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42E5243" w14:textId="77777777" w:rsidR="00584396" w:rsidRPr="00AB5FED" w:rsidRDefault="00584396" w:rsidP="0058439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0167DED" w14:textId="77777777" w:rsidR="00584396" w:rsidRPr="00AB5FED" w:rsidRDefault="00584396" w:rsidP="0058439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9E9BFAC" w14:textId="77777777" w:rsidR="00584396" w:rsidRPr="00AB5FED" w:rsidRDefault="00584396" w:rsidP="0058439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6AE367" w14:textId="77777777" w:rsidR="00584396" w:rsidRPr="00AB5FED" w:rsidRDefault="00584396" w:rsidP="00584396">
            <w:pPr>
              <w:pStyle w:val="TAC"/>
              <w:rPr>
                <w:rFonts w:hint="eastAsia"/>
                <w:lang w:eastAsia="zh-CN"/>
              </w:rPr>
            </w:pPr>
            <w:r>
              <w:rPr>
                <w:lang w:eastAsia="zh-CN"/>
              </w:rPr>
              <w:t>Y</w:t>
            </w:r>
          </w:p>
        </w:tc>
      </w:tr>
      <w:tr w:rsidR="00584396" w14:paraId="6D6A7DBF" w14:textId="77777777" w:rsidTr="004F37B8">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0F3A9F" w14:textId="77777777" w:rsidR="00584396" w:rsidRPr="00AB5FED" w:rsidRDefault="00584396" w:rsidP="0058439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1A48ADD8" w14:textId="77777777" w:rsidR="00584396" w:rsidRPr="00AB5FED" w:rsidRDefault="00584396" w:rsidP="00584396">
            <w:pPr>
              <w:pStyle w:val="TAL"/>
            </w:pPr>
            <w:r>
              <w:t>&gt; KMSUri for security domain of MCVideo ID (see NOTE 1)</w:t>
            </w:r>
          </w:p>
        </w:tc>
        <w:tc>
          <w:tcPr>
            <w:tcW w:w="1017" w:type="dxa"/>
            <w:tcBorders>
              <w:top w:val="single" w:sz="4" w:space="0" w:color="auto"/>
              <w:left w:val="single" w:sz="4" w:space="0" w:color="auto"/>
              <w:bottom w:val="single" w:sz="4" w:space="0" w:color="auto"/>
              <w:right w:val="single" w:sz="4" w:space="0" w:color="auto"/>
            </w:tcBorders>
          </w:tcPr>
          <w:p w14:paraId="71420744" w14:textId="77777777" w:rsidR="00584396" w:rsidRPr="00AB5FED" w:rsidRDefault="00584396" w:rsidP="0058439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D1DA6B4" w14:textId="77777777" w:rsidR="00584396" w:rsidRPr="00AB5FED" w:rsidRDefault="00584396" w:rsidP="0058439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91098D" w14:textId="77777777" w:rsidR="00584396" w:rsidRPr="00AB5FED" w:rsidRDefault="00584396" w:rsidP="0058439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8284EF8" w14:textId="77777777" w:rsidR="00584396" w:rsidRPr="00AB5FED" w:rsidRDefault="00584396" w:rsidP="00584396">
            <w:pPr>
              <w:pStyle w:val="TAC"/>
              <w:rPr>
                <w:rFonts w:hint="eastAsia"/>
                <w:lang w:eastAsia="zh-CN"/>
              </w:rPr>
            </w:pPr>
            <w:r>
              <w:rPr>
                <w:lang w:eastAsia="zh-CN"/>
              </w:rPr>
              <w:t>Y</w:t>
            </w:r>
          </w:p>
        </w:tc>
      </w:tr>
      <w:tr w:rsidR="004F37B8" w14:paraId="11C7D0AA" w14:textId="77777777" w:rsidTr="004F37B8">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66F9AE" w14:textId="77777777" w:rsidR="004F37B8" w:rsidRDefault="004F37B8" w:rsidP="007A1471">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E855443" w14:textId="77777777" w:rsidR="004F37B8" w:rsidRDefault="004F37B8" w:rsidP="007A1471">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0BFE7632" w14:textId="77777777" w:rsidR="004F37B8" w:rsidRDefault="004F37B8" w:rsidP="007A1471">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C090659" w14:textId="77777777" w:rsidR="004F37B8" w:rsidRDefault="004F37B8" w:rsidP="007A1471">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1456849" w14:textId="77777777" w:rsidR="004F37B8" w:rsidRDefault="004F37B8" w:rsidP="007A1471">
            <w:pPr>
              <w:pStyle w:val="TAC"/>
              <w:rPr>
                <w:rFonts w:hint="eastAsia"/>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EBE9E33" w14:textId="77777777" w:rsidR="004F37B8" w:rsidRDefault="004F37B8" w:rsidP="007A1471">
            <w:pPr>
              <w:pStyle w:val="TAC"/>
              <w:rPr>
                <w:rFonts w:hint="eastAsia"/>
                <w:lang w:eastAsia="en-GB"/>
              </w:rPr>
            </w:pPr>
            <w:r w:rsidRPr="00AB5FED">
              <w:rPr>
                <w:rFonts w:hint="eastAsia"/>
                <w:lang w:eastAsia="zh-CN"/>
              </w:rPr>
              <w:t>Y</w:t>
            </w:r>
          </w:p>
        </w:tc>
      </w:tr>
      <w:tr w:rsidR="007E63D9" w14:paraId="1EB44458"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CBDD5" w14:textId="77777777" w:rsidR="007E63D9" w:rsidRDefault="007E63D9" w:rsidP="007A1471">
            <w:pPr>
              <w:pStyle w:val="TAL"/>
              <w:rPr>
                <w:lang w:eastAsia="en-GB"/>
              </w:rPr>
            </w:pPr>
            <w:r w:rsidRPr="00577B15">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D2B776F" w14:textId="77777777" w:rsidR="007E63D9" w:rsidRDefault="007E63D9" w:rsidP="007A1471">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1791BC1C" w14:textId="77777777" w:rsidR="007E63D9" w:rsidRDefault="007E63D9" w:rsidP="007A1471">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CEA4F65" w14:textId="77777777" w:rsidR="007E63D9" w:rsidRDefault="007E63D9"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F4ABA2" w14:textId="77777777" w:rsidR="007E63D9" w:rsidRDefault="007E63D9"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C694CCD" w14:textId="77777777" w:rsidR="007E63D9" w:rsidRDefault="007E63D9" w:rsidP="007A1471">
            <w:pPr>
              <w:pStyle w:val="TAC"/>
              <w:rPr>
                <w:rFonts w:hint="eastAsia"/>
                <w:lang w:eastAsia="en-GB"/>
              </w:rPr>
            </w:pPr>
            <w:r>
              <w:rPr>
                <w:lang w:eastAsia="en-GB"/>
              </w:rPr>
              <w:t>Y</w:t>
            </w:r>
          </w:p>
        </w:tc>
      </w:tr>
      <w:tr w:rsidR="007E63D9" w14:paraId="20180184"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4AE9ECB" w14:textId="77777777" w:rsidR="007E63D9" w:rsidRDefault="007E63D9" w:rsidP="007A1471">
            <w:pPr>
              <w:pStyle w:val="TAL"/>
              <w:rPr>
                <w:lang w:eastAsia="en-GB"/>
              </w:rPr>
            </w:pPr>
            <w:r w:rsidRPr="00577B15">
              <w:lastRenderedPageBreak/>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A0E756A" w14:textId="77777777" w:rsidR="007E63D9" w:rsidRDefault="007E63D9" w:rsidP="007A1471">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57BB28AA" w14:textId="77777777" w:rsidR="007E63D9" w:rsidRDefault="007E63D9" w:rsidP="007A1471">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213F4B3" w14:textId="77777777" w:rsidR="007E63D9" w:rsidRDefault="007E63D9"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29F42EF" w14:textId="77777777" w:rsidR="007E63D9" w:rsidRDefault="007E63D9"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2D77E61" w14:textId="77777777" w:rsidR="007E63D9" w:rsidRDefault="007E63D9" w:rsidP="007A1471">
            <w:pPr>
              <w:pStyle w:val="TAC"/>
              <w:rPr>
                <w:rFonts w:hint="eastAsia"/>
                <w:lang w:eastAsia="en-GB"/>
              </w:rPr>
            </w:pPr>
            <w:r>
              <w:rPr>
                <w:lang w:eastAsia="en-GB"/>
              </w:rPr>
              <w:t>Y</w:t>
            </w:r>
          </w:p>
        </w:tc>
      </w:tr>
      <w:tr w:rsidR="007E63D9" w14:paraId="34329D34"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3FEFA39" w14:textId="77777777" w:rsidR="007E63D9" w:rsidRDefault="007E63D9" w:rsidP="007A1471">
            <w:pPr>
              <w:pStyle w:val="TAL"/>
              <w:rPr>
                <w:lang w:eastAsia="en-GB"/>
              </w:rPr>
            </w:pPr>
            <w:r>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D2424F" w14:textId="77777777" w:rsidR="007E63D9" w:rsidRDefault="007E63D9" w:rsidP="007A1471">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5846B63A" w14:textId="77777777" w:rsidR="007E63D9" w:rsidRDefault="007E63D9" w:rsidP="007A1471">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BC9ADB5" w14:textId="77777777" w:rsidR="007E63D9" w:rsidRDefault="007E63D9"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319BC09" w14:textId="77777777" w:rsidR="007E63D9" w:rsidRDefault="007E63D9"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4FA9D1" w14:textId="77777777" w:rsidR="007E63D9" w:rsidRDefault="007E63D9" w:rsidP="007A1471">
            <w:pPr>
              <w:pStyle w:val="TAC"/>
              <w:rPr>
                <w:rFonts w:hint="eastAsia"/>
                <w:lang w:eastAsia="en-GB"/>
              </w:rPr>
            </w:pPr>
            <w:r>
              <w:rPr>
                <w:lang w:eastAsia="en-GB"/>
              </w:rPr>
              <w:t>Y</w:t>
            </w:r>
          </w:p>
        </w:tc>
      </w:tr>
      <w:tr w:rsidR="007E63D9" w14:paraId="373D177D"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C5AB69" w14:textId="77777777" w:rsidR="007E63D9" w:rsidRDefault="007E63D9" w:rsidP="007A1471">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4D949C" w14:textId="77777777" w:rsidR="007E63D9" w:rsidRDefault="007E63D9" w:rsidP="007A1471">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014B3117" w14:textId="77777777" w:rsidR="007E63D9" w:rsidRDefault="007E63D9" w:rsidP="007A1471">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A7021E" w14:textId="77777777" w:rsidR="007E63D9" w:rsidRDefault="007E63D9"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E090CAB" w14:textId="77777777" w:rsidR="007E63D9" w:rsidRDefault="007E63D9"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C37E445" w14:textId="77777777" w:rsidR="007E63D9" w:rsidRDefault="007E63D9" w:rsidP="007A1471">
            <w:pPr>
              <w:pStyle w:val="TAC"/>
              <w:rPr>
                <w:rFonts w:hint="eastAsia"/>
                <w:lang w:eastAsia="en-GB"/>
              </w:rPr>
            </w:pPr>
            <w:r>
              <w:rPr>
                <w:lang w:eastAsia="en-GB"/>
              </w:rPr>
              <w:t>Y</w:t>
            </w:r>
          </w:p>
        </w:tc>
      </w:tr>
      <w:tr w:rsidR="007E63D9" w14:paraId="04B97186"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BAE9F5" w14:textId="77777777" w:rsidR="007E63D9" w:rsidRDefault="007E63D9" w:rsidP="007A1471">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AE23C9" w14:textId="77777777" w:rsidR="007E63D9" w:rsidRDefault="007E63D9" w:rsidP="007A1471">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219FB04F" w14:textId="77777777" w:rsidR="007E63D9" w:rsidRDefault="007E63D9" w:rsidP="007A1471">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63B9BD2" w14:textId="77777777" w:rsidR="007E63D9" w:rsidRDefault="007E63D9"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D587F4" w14:textId="77777777" w:rsidR="007E63D9" w:rsidRDefault="007E63D9"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5CD6C1E" w14:textId="77777777" w:rsidR="007E63D9" w:rsidRDefault="007E63D9" w:rsidP="007A1471">
            <w:pPr>
              <w:pStyle w:val="TAC"/>
              <w:rPr>
                <w:rFonts w:hint="eastAsia"/>
                <w:lang w:eastAsia="en-GB"/>
              </w:rPr>
            </w:pPr>
            <w:r>
              <w:rPr>
                <w:lang w:eastAsia="en-GB"/>
              </w:rPr>
              <w:t>Y</w:t>
            </w:r>
          </w:p>
        </w:tc>
      </w:tr>
      <w:tr w:rsidR="007E63D9" w14:paraId="56C83A0D"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944E51D" w14:textId="77777777" w:rsidR="007E63D9" w:rsidRDefault="007E63D9" w:rsidP="007A1471">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31675A8" w14:textId="77777777" w:rsidR="007E63D9" w:rsidRDefault="007E63D9" w:rsidP="007A1471">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FAC8BFE" w14:textId="77777777" w:rsidR="007E63D9" w:rsidRDefault="007E63D9" w:rsidP="007A1471">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836093" w14:textId="77777777" w:rsidR="007E63D9" w:rsidRDefault="007E63D9"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01C9DF4" w14:textId="77777777" w:rsidR="007E63D9" w:rsidRDefault="007E63D9"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4561B" w14:textId="77777777" w:rsidR="007E63D9" w:rsidRDefault="007E63D9" w:rsidP="007A1471">
            <w:pPr>
              <w:pStyle w:val="TAC"/>
              <w:rPr>
                <w:rFonts w:hint="eastAsia"/>
                <w:lang w:eastAsia="en-GB"/>
              </w:rPr>
            </w:pPr>
            <w:r>
              <w:rPr>
                <w:lang w:eastAsia="en-GB"/>
              </w:rPr>
              <w:t>Y</w:t>
            </w:r>
          </w:p>
        </w:tc>
      </w:tr>
      <w:tr w:rsidR="007E63D9" w14:paraId="4FAA4C08"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67E24F" w14:textId="77777777" w:rsidR="007E63D9" w:rsidRDefault="007E63D9" w:rsidP="007A1471">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E61C584" w14:textId="77777777" w:rsidR="007E63D9" w:rsidRDefault="007E63D9" w:rsidP="007A1471">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67E34A78" w14:textId="77777777" w:rsidR="007E63D9" w:rsidRDefault="007E63D9" w:rsidP="007A1471">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5ACBE8E" w14:textId="77777777" w:rsidR="007E63D9" w:rsidRDefault="007E63D9"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F1702B6" w14:textId="77777777" w:rsidR="007E63D9" w:rsidRDefault="007E63D9"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0CFD1A3" w14:textId="77777777" w:rsidR="007E63D9" w:rsidRDefault="007E63D9" w:rsidP="007A1471">
            <w:pPr>
              <w:pStyle w:val="TAC"/>
              <w:rPr>
                <w:rFonts w:hint="eastAsia"/>
                <w:lang w:eastAsia="en-GB"/>
              </w:rPr>
            </w:pPr>
            <w:r>
              <w:rPr>
                <w:lang w:eastAsia="en-GB"/>
              </w:rPr>
              <w:t>Y</w:t>
            </w:r>
          </w:p>
        </w:tc>
      </w:tr>
      <w:tr w:rsidR="007E63D9" w14:paraId="018EEBF4"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333A55F" w14:textId="77777777" w:rsidR="007E63D9" w:rsidRDefault="007E63D9" w:rsidP="007A1471">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5C1EE0" w14:textId="77777777" w:rsidR="007E63D9" w:rsidRDefault="007E63D9" w:rsidP="007A1471">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0C1970C3" w14:textId="77777777" w:rsidR="007E63D9" w:rsidRDefault="007E63D9" w:rsidP="007A1471">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7A635" w14:textId="77777777" w:rsidR="007E63D9" w:rsidRDefault="007E63D9"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B801008" w14:textId="77777777" w:rsidR="007E63D9" w:rsidRDefault="007E63D9"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F3AF0A" w14:textId="77777777" w:rsidR="007E63D9" w:rsidRDefault="007E63D9" w:rsidP="007A1471">
            <w:pPr>
              <w:pStyle w:val="TAC"/>
              <w:rPr>
                <w:rFonts w:hint="eastAsia"/>
                <w:lang w:eastAsia="en-GB"/>
              </w:rPr>
            </w:pPr>
            <w:r>
              <w:rPr>
                <w:lang w:eastAsia="en-GB"/>
              </w:rPr>
              <w:t>Y</w:t>
            </w:r>
          </w:p>
        </w:tc>
      </w:tr>
      <w:tr w:rsidR="007E63D9" w14:paraId="1BD5E754"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FE9088" w14:textId="77777777" w:rsidR="007E63D9" w:rsidRDefault="007E63D9" w:rsidP="007A1471">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AFBA7A5" w14:textId="77777777" w:rsidR="007E63D9" w:rsidRDefault="007E63D9" w:rsidP="007A1471">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035B3C03" w14:textId="77777777" w:rsidR="007E63D9" w:rsidRDefault="007E63D9" w:rsidP="007A1471">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E19F51D" w14:textId="77777777" w:rsidR="007E63D9" w:rsidRDefault="007E63D9"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4DD31F4" w14:textId="77777777" w:rsidR="007E63D9" w:rsidRDefault="007E63D9"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D21E01" w14:textId="77777777" w:rsidR="007E63D9" w:rsidRDefault="007E63D9" w:rsidP="007A1471">
            <w:pPr>
              <w:pStyle w:val="TAC"/>
              <w:rPr>
                <w:rFonts w:hint="eastAsia"/>
                <w:lang w:eastAsia="en-GB"/>
              </w:rPr>
            </w:pPr>
            <w:r>
              <w:rPr>
                <w:lang w:eastAsia="en-GB"/>
              </w:rPr>
              <w:t>Y</w:t>
            </w:r>
          </w:p>
        </w:tc>
      </w:tr>
      <w:tr w:rsidR="007E63D9" w14:paraId="78713D84"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818489F" w14:textId="77777777" w:rsidR="007E63D9" w:rsidRDefault="007E63D9" w:rsidP="007A1471">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56A6E410" w14:textId="77777777" w:rsidR="007E63D9" w:rsidRDefault="007E63D9" w:rsidP="007A1471">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B880DA8" w14:textId="77777777" w:rsidR="007E63D9" w:rsidRDefault="007E63D9" w:rsidP="007A1471">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D80C9B0" w14:textId="77777777" w:rsidR="007E63D9" w:rsidRDefault="007E63D9" w:rsidP="007A1471">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20C62EBE" w14:textId="77777777" w:rsidR="007E63D9" w:rsidRDefault="007E63D9" w:rsidP="007A1471">
            <w:pPr>
              <w:pStyle w:val="TAC"/>
              <w:rPr>
                <w:rFonts w:hint="eastAsia"/>
                <w:lang w:eastAsia="zh-CN"/>
              </w:rPr>
            </w:pPr>
          </w:p>
        </w:tc>
        <w:tc>
          <w:tcPr>
            <w:tcW w:w="1080" w:type="dxa"/>
            <w:tcBorders>
              <w:top w:val="single" w:sz="4" w:space="0" w:color="auto"/>
              <w:left w:val="single" w:sz="4" w:space="0" w:color="auto"/>
              <w:bottom w:val="single" w:sz="4" w:space="0" w:color="auto"/>
              <w:right w:val="single" w:sz="4" w:space="0" w:color="auto"/>
            </w:tcBorders>
          </w:tcPr>
          <w:p w14:paraId="6DFC05A3" w14:textId="77777777" w:rsidR="007E63D9" w:rsidRDefault="007E63D9" w:rsidP="007A1471">
            <w:pPr>
              <w:pStyle w:val="TAC"/>
              <w:rPr>
                <w:rFonts w:hint="eastAsia"/>
                <w:lang w:eastAsia="en-GB"/>
              </w:rPr>
            </w:pPr>
          </w:p>
        </w:tc>
      </w:tr>
      <w:tr w:rsidR="007E63D9" w14:paraId="4B54D992"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B51E22C" w14:textId="77777777" w:rsidR="007E63D9" w:rsidRDefault="007E63D9" w:rsidP="007A1471">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5E7724" w14:textId="77777777" w:rsidR="007E63D9" w:rsidRDefault="007E63D9" w:rsidP="00EC1EE2">
            <w:pPr>
              <w:pStyle w:val="TAL"/>
              <w:rPr>
                <w:lang w:eastAsia="en-GB"/>
              </w:rPr>
            </w:pPr>
            <w:r>
              <w:t>List of specific video categories to receive (see NOTE</w:t>
            </w:r>
            <w:r w:rsidR="0004063A">
              <w:t> </w:t>
            </w:r>
            <w:r w:rsidR="00EC1EE2">
              <w:t>3</w:t>
            </w:r>
            <w:r>
              <w:t>)</w:t>
            </w:r>
          </w:p>
        </w:tc>
        <w:tc>
          <w:tcPr>
            <w:tcW w:w="1017" w:type="dxa"/>
            <w:tcBorders>
              <w:top w:val="single" w:sz="4" w:space="0" w:color="auto"/>
              <w:left w:val="single" w:sz="4" w:space="0" w:color="auto"/>
              <w:bottom w:val="single" w:sz="4" w:space="0" w:color="auto"/>
              <w:right w:val="single" w:sz="4" w:space="0" w:color="auto"/>
            </w:tcBorders>
          </w:tcPr>
          <w:p w14:paraId="660D9304" w14:textId="77777777" w:rsidR="007E63D9" w:rsidRDefault="007E63D9" w:rsidP="007A1471">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CDF2DF" w14:textId="77777777" w:rsidR="007E63D9" w:rsidRDefault="007E63D9" w:rsidP="007A1471">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4EB1680" w14:textId="77777777" w:rsidR="007E63D9" w:rsidRDefault="007E63D9"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9CAFCE7" w14:textId="77777777" w:rsidR="007E63D9" w:rsidRDefault="007E63D9" w:rsidP="007A1471">
            <w:pPr>
              <w:pStyle w:val="TAC"/>
              <w:rPr>
                <w:rFonts w:hint="eastAsia"/>
                <w:lang w:eastAsia="en-GB"/>
              </w:rPr>
            </w:pPr>
            <w:r>
              <w:rPr>
                <w:lang w:eastAsia="en-GB"/>
              </w:rPr>
              <w:t>Y</w:t>
            </w:r>
          </w:p>
        </w:tc>
      </w:tr>
      <w:tr w:rsidR="007E63D9" w14:paraId="23990E9D"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2BA3F6" w14:textId="77777777" w:rsidR="007E63D9" w:rsidRDefault="007E63D9" w:rsidP="007A1471">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523DD9C0" w14:textId="77777777" w:rsidR="007E63D9" w:rsidRDefault="007E63D9" w:rsidP="007A1471">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29D77C3C" w14:textId="77777777" w:rsidR="007E63D9" w:rsidRDefault="007E63D9" w:rsidP="007A1471">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C956" w14:textId="77777777" w:rsidR="007E63D9" w:rsidRDefault="007E63D9" w:rsidP="007A1471">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20C9C348" w14:textId="77777777" w:rsidR="007E63D9" w:rsidRDefault="007E63D9" w:rsidP="007A1471">
            <w:pPr>
              <w:pStyle w:val="TAC"/>
              <w:rPr>
                <w:rFonts w:hint="eastAsia"/>
                <w:lang w:eastAsia="zh-CN"/>
              </w:rPr>
            </w:pPr>
          </w:p>
        </w:tc>
        <w:tc>
          <w:tcPr>
            <w:tcW w:w="1080" w:type="dxa"/>
            <w:tcBorders>
              <w:top w:val="single" w:sz="4" w:space="0" w:color="auto"/>
              <w:left w:val="single" w:sz="4" w:space="0" w:color="auto"/>
              <w:bottom w:val="single" w:sz="4" w:space="0" w:color="auto"/>
              <w:right w:val="single" w:sz="4" w:space="0" w:color="auto"/>
            </w:tcBorders>
          </w:tcPr>
          <w:p w14:paraId="77556F3A" w14:textId="77777777" w:rsidR="007E63D9" w:rsidRDefault="007E63D9" w:rsidP="007A1471">
            <w:pPr>
              <w:pStyle w:val="TAC"/>
              <w:rPr>
                <w:rFonts w:hint="eastAsia"/>
                <w:lang w:eastAsia="en-GB"/>
              </w:rPr>
            </w:pPr>
          </w:p>
        </w:tc>
      </w:tr>
      <w:tr w:rsidR="00526ECD" w14:paraId="485718B1" w14:textId="77777777" w:rsidTr="00526EC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1D27154" w14:textId="77777777" w:rsidR="00526ECD" w:rsidRDefault="00526ECD" w:rsidP="007A1471">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528A9E" w14:textId="77777777" w:rsidR="00526ECD" w:rsidRDefault="00526ECD" w:rsidP="007A1471">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69CA6D8" w14:textId="77777777" w:rsidR="00526ECD" w:rsidRDefault="00526ECD" w:rsidP="007A1471">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2B95EF9" w14:textId="77777777" w:rsidR="00526ECD" w:rsidRDefault="00526ECD" w:rsidP="007A1471">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C7D3A44" w14:textId="77777777" w:rsidR="00526ECD" w:rsidRDefault="00526ECD" w:rsidP="007A1471">
            <w:pPr>
              <w:pStyle w:val="TAC"/>
              <w:rPr>
                <w:rFonts w:hint="eastAsia"/>
                <w:lang w:eastAsia="zh-CN"/>
              </w:rPr>
            </w:pPr>
          </w:p>
        </w:tc>
        <w:tc>
          <w:tcPr>
            <w:tcW w:w="1080" w:type="dxa"/>
            <w:tcBorders>
              <w:top w:val="single" w:sz="4" w:space="0" w:color="auto"/>
              <w:left w:val="single" w:sz="4" w:space="0" w:color="auto"/>
              <w:bottom w:val="single" w:sz="4" w:space="0" w:color="auto"/>
              <w:right w:val="single" w:sz="4" w:space="0" w:color="auto"/>
            </w:tcBorders>
          </w:tcPr>
          <w:p w14:paraId="1B312B4E" w14:textId="77777777" w:rsidR="00526ECD" w:rsidRDefault="00526ECD" w:rsidP="007A1471">
            <w:pPr>
              <w:pStyle w:val="TAC"/>
              <w:rPr>
                <w:rFonts w:hint="eastAsia"/>
                <w:lang w:eastAsia="en-GB"/>
              </w:rPr>
            </w:pPr>
          </w:p>
        </w:tc>
      </w:tr>
      <w:tr w:rsidR="00526ECD" w14:paraId="78D2ED01" w14:textId="77777777" w:rsidTr="00526EC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5B1178" w14:textId="77777777" w:rsidR="00526ECD" w:rsidRDefault="00526ECD" w:rsidP="007A1471">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50BA1A42" w14:textId="77777777" w:rsidR="00526ECD" w:rsidRDefault="00526ECD" w:rsidP="007A1471">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0E8E44E0" w14:textId="77777777" w:rsidR="00526ECD" w:rsidRDefault="00526ECD" w:rsidP="007A1471">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02F4F243" w14:textId="77777777" w:rsidR="00526ECD" w:rsidRDefault="00526ECD" w:rsidP="007A1471">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09FEA040" w14:textId="77777777" w:rsidR="00526ECD" w:rsidRDefault="00526ECD" w:rsidP="007A1471">
            <w:pPr>
              <w:pStyle w:val="TAC"/>
              <w:rPr>
                <w:rFonts w:hint="eastAsia"/>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08567BAA" w14:textId="77777777" w:rsidR="00526ECD" w:rsidRDefault="00526ECD" w:rsidP="007A1471">
            <w:pPr>
              <w:pStyle w:val="TAC"/>
              <w:rPr>
                <w:rFonts w:hint="eastAsia"/>
                <w:lang w:eastAsia="en-GB"/>
              </w:rPr>
            </w:pPr>
            <w:r w:rsidRPr="007B47FD">
              <w:rPr>
                <w:lang w:eastAsia="zh-CN"/>
              </w:rPr>
              <w:t>Y</w:t>
            </w:r>
          </w:p>
        </w:tc>
      </w:tr>
      <w:tr w:rsidR="007A518C" w14:paraId="34FB26C3" w14:textId="77777777" w:rsidTr="00852D1B">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DB4284" w14:textId="77777777" w:rsidR="007A518C" w:rsidRDefault="007A518C" w:rsidP="007A518C">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939E57" w14:textId="77777777" w:rsidR="007A518C" w:rsidRPr="007B47FD" w:rsidRDefault="007A518C" w:rsidP="007A518C">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562E4805" w14:textId="77777777" w:rsidR="007A518C" w:rsidRPr="007B47FD" w:rsidRDefault="007A518C" w:rsidP="007A518C">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88DCE8B" w14:textId="77777777" w:rsidR="007A518C" w:rsidRPr="007B47FD" w:rsidRDefault="007A518C" w:rsidP="007A518C">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03398577" w14:textId="77777777" w:rsidR="007A518C" w:rsidRPr="007B47FD" w:rsidRDefault="007A518C" w:rsidP="007A518C">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0C1C6F9" w14:textId="77777777" w:rsidR="007A518C" w:rsidRPr="007B47FD" w:rsidRDefault="007A518C" w:rsidP="007A518C">
            <w:pPr>
              <w:pStyle w:val="TAC"/>
              <w:rPr>
                <w:lang w:eastAsia="zh-CN"/>
              </w:rPr>
            </w:pPr>
            <w:r>
              <w:rPr>
                <w:lang w:eastAsia="zh-CN"/>
              </w:rPr>
              <w:t>Y</w:t>
            </w:r>
          </w:p>
        </w:tc>
      </w:tr>
      <w:tr w:rsidR="007A518C" w14:paraId="31BC6D38" w14:textId="77777777" w:rsidTr="00852D1B">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0ACB54" w14:textId="77777777" w:rsidR="007A518C" w:rsidRDefault="007A518C" w:rsidP="007A518C">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132709BE" w14:textId="77777777" w:rsidR="007A518C" w:rsidRPr="007B47FD" w:rsidRDefault="007A518C" w:rsidP="007A518C">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5BAD88A7" w14:textId="77777777" w:rsidR="007A518C" w:rsidRPr="007B47FD" w:rsidRDefault="007A518C" w:rsidP="007A518C">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B604536" w14:textId="77777777" w:rsidR="007A518C" w:rsidRPr="007B47FD" w:rsidRDefault="007A518C" w:rsidP="007A518C">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4BFA97" w14:textId="77777777" w:rsidR="007A518C" w:rsidRPr="007B47FD" w:rsidRDefault="007A518C" w:rsidP="007A518C">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D941C2" w14:textId="77777777" w:rsidR="007A518C" w:rsidRPr="007B47FD" w:rsidRDefault="007A518C" w:rsidP="007A518C">
            <w:pPr>
              <w:pStyle w:val="TAC"/>
              <w:rPr>
                <w:lang w:eastAsia="zh-CN"/>
              </w:rPr>
            </w:pPr>
            <w:r>
              <w:rPr>
                <w:lang w:eastAsia="zh-CN"/>
              </w:rPr>
              <w:t>Y</w:t>
            </w:r>
          </w:p>
        </w:tc>
      </w:tr>
      <w:tr w:rsidR="00526ECD" w14:paraId="4A5121E3" w14:textId="77777777" w:rsidTr="00526EC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4B6CA99" w14:textId="77777777" w:rsidR="00526ECD" w:rsidRDefault="00526ECD" w:rsidP="007A1471">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13870D7A" w14:textId="77777777" w:rsidR="00526ECD" w:rsidRDefault="00526ECD" w:rsidP="00EC1EE2">
            <w:pPr>
              <w:pStyle w:val="TAL"/>
            </w:pPr>
            <w:r w:rsidRPr="007B47FD">
              <w:t>&gt; Presentation priority relative to other users and groups (see NOTE</w:t>
            </w:r>
            <w:r>
              <w:rPr>
                <w:lang w:val="nl-NL" w:eastAsia="zh-CN"/>
              </w:rPr>
              <w:t> </w:t>
            </w:r>
            <w:r w:rsidR="00EC1EE2">
              <w:rPr>
                <w:lang w:val="nl-NL" w:eastAsia="zh-CN"/>
              </w:rPr>
              <w:t>4</w:t>
            </w:r>
            <w:r w:rsidRPr="007B47FD">
              <w:t>)</w:t>
            </w:r>
          </w:p>
        </w:tc>
        <w:tc>
          <w:tcPr>
            <w:tcW w:w="1017" w:type="dxa"/>
            <w:tcBorders>
              <w:top w:val="single" w:sz="4" w:space="0" w:color="auto"/>
              <w:left w:val="single" w:sz="4" w:space="0" w:color="auto"/>
              <w:bottom w:val="single" w:sz="4" w:space="0" w:color="auto"/>
              <w:right w:val="single" w:sz="4" w:space="0" w:color="auto"/>
            </w:tcBorders>
          </w:tcPr>
          <w:p w14:paraId="3F1CB625" w14:textId="77777777" w:rsidR="00526ECD" w:rsidRDefault="00526ECD" w:rsidP="007A1471">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4B848574" w14:textId="77777777" w:rsidR="00526ECD" w:rsidRDefault="00526ECD" w:rsidP="007A1471">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6008F14" w14:textId="77777777" w:rsidR="00526ECD" w:rsidRDefault="00526ECD" w:rsidP="007A1471">
            <w:pPr>
              <w:pStyle w:val="TAC"/>
              <w:rPr>
                <w:rFonts w:hint="eastAsia"/>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4E7DC73C" w14:textId="77777777" w:rsidR="00526ECD" w:rsidRDefault="00526ECD" w:rsidP="007A1471">
            <w:pPr>
              <w:pStyle w:val="TAC"/>
              <w:rPr>
                <w:rFonts w:hint="eastAsia"/>
                <w:lang w:eastAsia="en-GB"/>
              </w:rPr>
            </w:pPr>
            <w:r w:rsidRPr="007B47FD">
              <w:rPr>
                <w:lang w:eastAsia="zh-CN"/>
              </w:rPr>
              <w:t>Y</w:t>
            </w:r>
          </w:p>
        </w:tc>
      </w:tr>
      <w:tr w:rsidR="00526ECD" w14:paraId="7A2B908B" w14:textId="77777777" w:rsidTr="00526EC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58DDA2F" w14:textId="77777777" w:rsidR="00526ECD" w:rsidRDefault="00526ECD" w:rsidP="007A1471">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DF7F2F2" w14:textId="77777777" w:rsidR="00526ECD" w:rsidRDefault="00526ECD" w:rsidP="00EC1EE2">
            <w:pPr>
              <w:pStyle w:val="TAL"/>
            </w:pPr>
            <w:r>
              <w:t>&gt; KMSUri for security domain of MCVideo ID (see NOTE</w:t>
            </w:r>
            <w:r w:rsidR="00EC1EE2">
              <w:t> 1</w:t>
            </w:r>
            <w:r>
              <w:t>)</w:t>
            </w:r>
          </w:p>
        </w:tc>
        <w:tc>
          <w:tcPr>
            <w:tcW w:w="1017" w:type="dxa"/>
            <w:tcBorders>
              <w:top w:val="single" w:sz="4" w:space="0" w:color="auto"/>
              <w:left w:val="single" w:sz="4" w:space="0" w:color="auto"/>
              <w:bottom w:val="single" w:sz="4" w:space="0" w:color="auto"/>
              <w:right w:val="single" w:sz="4" w:space="0" w:color="auto"/>
            </w:tcBorders>
          </w:tcPr>
          <w:p w14:paraId="3C301EC2" w14:textId="77777777" w:rsidR="00526ECD" w:rsidRDefault="00526ECD" w:rsidP="007A1471">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1D18C116" w14:textId="77777777" w:rsidR="00526ECD" w:rsidRDefault="00526ECD" w:rsidP="007A1471">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59B41CD7" w14:textId="77777777" w:rsidR="00526ECD" w:rsidRDefault="00526ECD" w:rsidP="007A1471">
            <w:pPr>
              <w:pStyle w:val="TAC"/>
              <w:rPr>
                <w:rFonts w:hint="eastAsia"/>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DC3589E" w14:textId="77777777" w:rsidR="00526ECD" w:rsidRDefault="00526ECD" w:rsidP="007A1471">
            <w:pPr>
              <w:pStyle w:val="TAC"/>
              <w:rPr>
                <w:rFonts w:hint="eastAsia"/>
                <w:lang w:eastAsia="en-GB"/>
              </w:rPr>
            </w:pPr>
            <w:r>
              <w:rPr>
                <w:rFonts w:hint="eastAsia"/>
                <w:lang w:eastAsia="zh-CN"/>
              </w:rPr>
              <w:t>Y</w:t>
            </w:r>
          </w:p>
        </w:tc>
      </w:tr>
      <w:tr w:rsidR="00A54720" w14:paraId="32E7646F" w14:textId="77777777" w:rsidTr="00526EC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551B1B" w14:textId="77777777" w:rsidR="00A54720" w:rsidRDefault="00A54720" w:rsidP="00A54720">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FFDC953" w14:textId="77777777" w:rsidR="00A54720" w:rsidRDefault="00A54720" w:rsidP="00A54720">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4621725C" w14:textId="77777777" w:rsidR="00A54720" w:rsidRDefault="00A54720" w:rsidP="00A54720">
            <w:pPr>
              <w:pStyle w:val="TAC"/>
              <w:rPr>
                <w:rFonts w:hint="eastAsia"/>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C2CFAFB" w14:textId="77777777" w:rsidR="00A54720" w:rsidRDefault="00A54720" w:rsidP="00A54720">
            <w:pPr>
              <w:pStyle w:val="TAC"/>
              <w:rPr>
                <w:rFonts w:hint="eastAsia"/>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4A53491" w14:textId="77777777" w:rsidR="00A54720" w:rsidRDefault="00A54720" w:rsidP="00A54720">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DE8028" w14:textId="77777777" w:rsidR="00A54720" w:rsidRDefault="00A54720" w:rsidP="00A54720">
            <w:pPr>
              <w:pStyle w:val="TAC"/>
              <w:rPr>
                <w:rFonts w:hint="eastAsia"/>
                <w:lang w:eastAsia="zh-CN"/>
              </w:rPr>
            </w:pPr>
            <w:r>
              <w:rPr>
                <w:lang w:eastAsia="zh-CN"/>
              </w:rPr>
              <w:t>Y</w:t>
            </w:r>
          </w:p>
        </w:tc>
      </w:tr>
      <w:tr w:rsidR="00DB32D9" w14:paraId="705A017C" w14:textId="77777777" w:rsidTr="00526EC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204D15C" w14:textId="77777777" w:rsidR="00DB32D9" w:rsidRDefault="00DB32D9" w:rsidP="007A1471">
            <w:pPr>
              <w:pStyle w:val="TAL"/>
            </w:pPr>
            <w:bookmarkStart w:id="1085" w:name="OLE_LINK3"/>
            <w:r w:rsidRPr="00C4136A">
              <w:t xml:space="preserve">[R-5.1.10.2-002] </w:t>
            </w:r>
            <w:bookmarkStart w:id="1086" w:name="OLE_LINK25"/>
            <w:r w:rsidRPr="00C4136A">
              <w:t>of 3G</w:t>
            </w:r>
            <w:r w:rsidR="000E3161">
              <w:t>PP TS 22.281 </w:t>
            </w:r>
            <w:r w:rsidRPr="00C4136A">
              <w:t>[3]</w:t>
            </w:r>
            <w:bookmarkEnd w:id="1085"/>
            <w:bookmarkEnd w:id="1086"/>
          </w:p>
        </w:tc>
        <w:tc>
          <w:tcPr>
            <w:tcW w:w="3118" w:type="dxa"/>
            <w:tcBorders>
              <w:top w:val="single" w:sz="4" w:space="0" w:color="auto"/>
              <w:left w:val="single" w:sz="4" w:space="0" w:color="auto"/>
              <w:bottom w:val="single" w:sz="4" w:space="0" w:color="auto"/>
              <w:right w:val="single" w:sz="4" w:space="0" w:color="auto"/>
            </w:tcBorders>
            <w:vAlign w:val="center"/>
            <w:hideMark/>
          </w:tcPr>
          <w:p w14:paraId="3DE0AADC" w14:textId="77777777" w:rsidR="00DB32D9" w:rsidRDefault="00DB32D9" w:rsidP="00EC1EE2">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6F079E40" w14:textId="77777777" w:rsidR="00DB32D9" w:rsidRDefault="00DB32D9" w:rsidP="007A1471">
            <w:pPr>
              <w:pStyle w:val="TAC"/>
              <w:rPr>
                <w:rFonts w:hint="eastAsia"/>
                <w:lang w:eastAsia="zh-CN"/>
              </w:rPr>
            </w:pPr>
          </w:p>
        </w:tc>
        <w:tc>
          <w:tcPr>
            <w:tcW w:w="990" w:type="dxa"/>
            <w:tcBorders>
              <w:top w:val="single" w:sz="4" w:space="0" w:color="auto"/>
              <w:left w:val="single" w:sz="4" w:space="0" w:color="auto"/>
              <w:bottom w:val="single" w:sz="4" w:space="0" w:color="auto"/>
              <w:right w:val="single" w:sz="4" w:space="0" w:color="auto"/>
            </w:tcBorders>
          </w:tcPr>
          <w:p w14:paraId="124EDF69" w14:textId="77777777" w:rsidR="00DB32D9" w:rsidRDefault="00DB32D9" w:rsidP="007A1471">
            <w:pPr>
              <w:pStyle w:val="TAC"/>
              <w:rPr>
                <w:rFonts w:hint="eastAsia"/>
                <w:lang w:eastAsia="zh-CN"/>
              </w:rPr>
            </w:pPr>
          </w:p>
        </w:tc>
        <w:tc>
          <w:tcPr>
            <w:tcW w:w="1440" w:type="dxa"/>
            <w:tcBorders>
              <w:top w:val="single" w:sz="4" w:space="0" w:color="auto"/>
              <w:left w:val="single" w:sz="4" w:space="0" w:color="auto"/>
              <w:bottom w:val="single" w:sz="4" w:space="0" w:color="auto"/>
              <w:right w:val="single" w:sz="4" w:space="0" w:color="auto"/>
            </w:tcBorders>
          </w:tcPr>
          <w:p w14:paraId="76DD70D2" w14:textId="77777777" w:rsidR="00DB32D9" w:rsidRDefault="00DB32D9" w:rsidP="007A1471">
            <w:pPr>
              <w:pStyle w:val="TAC"/>
              <w:rPr>
                <w:rFonts w:hint="eastAsia"/>
                <w:lang w:eastAsia="zh-CN"/>
              </w:rPr>
            </w:pPr>
          </w:p>
        </w:tc>
        <w:tc>
          <w:tcPr>
            <w:tcW w:w="1080" w:type="dxa"/>
            <w:tcBorders>
              <w:top w:val="single" w:sz="4" w:space="0" w:color="auto"/>
              <w:left w:val="single" w:sz="4" w:space="0" w:color="auto"/>
              <w:bottom w:val="single" w:sz="4" w:space="0" w:color="auto"/>
              <w:right w:val="single" w:sz="4" w:space="0" w:color="auto"/>
            </w:tcBorders>
          </w:tcPr>
          <w:p w14:paraId="283E128A" w14:textId="77777777" w:rsidR="00DB32D9" w:rsidRDefault="00DB32D9" w:rsidP="007A1471">
            <w:pPr>
              <w:pStyle w:val="TAC"/>
              <w:rPr>
                <w:rFonts w:hint="eastAsia"/>
                <w:lang w:eastAsia="zh-CN"/>
              </w:rPr>
            </w:pPr>
          </w:p>
        </w:tc>
      </w:tr>
      <w:tr w:rsidR="009B3481" w14:paraId="49B36890" w14:textId="77777777" w:rsidTr="00526EC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F7EB95" w14:textId="77777777" w:rsidR="009B3481" w:rsidRPr="00C4136A" w:rsidRDefault="009B3481" w:rsidP="009B3481">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D157E96" w14:textId="77777777" w:rsidR="009B3481" w:rsidRDefault="009B3481" w:rsidP="009B3481">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0CA5F09A" w14:textId="77777777" w:rsidR="009B3481" w:rsidRPr="00C4136A" w:rsidDel="009B3481" w:rsidRDefault="009B3481" w:rsidP="009B3481">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50BE896" w14:textId="77777777" w:rsidR="009B3481" w:rsidRPr="00C4136A" w:rsidDel="009B3481" w:rsidRDefault="009B3481" w:rsidP="009B3481">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4E69583" w14:textId="77777777" w:rsidR="009B3481" w:rsidRPr="00C4136A" w:rsidDel="009B3481" w:rsidRDefault="009B3481" w:rsidP="009B3481">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02A651" w14:textId="77777777" w:rsidR="009B3481" w:rsidRPr="00C4136A" w:rsidDel="009B3481" w:rsidRDefault="009B3481" w:rsidP="009B3481">
            <w:pPr>
              <w:pStyle w:val="TAC"/>
              <w:rPr>
                <w:lang w:eastAsia="zh-CN"/>
              </w:rPr>
            </w:pPr>
            <w:r>
              <w:rPr>
                <w:lang w:eastAsia="en-GB"/>
              </w:rPr>
              <w:t>Y</w:t>
            </w:r>
          </w:p>
        </w:tc>
      </w:tr>
      <w:tr w:rsidR="00DB32D9" w14:paraId="5954A12A" w14:textId="77777777" w:rsidTr="00526EC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BF2ED0" w14:textId="77777777" w:rsidR="00DB32D9" w:rsidRDefault="00DB32D9" w:rsidP="007A1471">
            <w:pPr>
              <w:pStyle w:val="TAL"/>
            </w:pPr>
            <w:r>
              <w:t>[R-</w:t>
            </w:r>
            <w:r w:rsidR="000E3161">
              <w:t>5.1.10.2-002] of 3GPP TS 22.281 </w:t>
            </w:r>
            <w:r>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B739483" w14:textId="77777777" w:rsidR="00DB32D9" w:rsidRDefault="00DB32D9" w:rsidP="00EC1EE2">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1C155337" w14:textId="77777777" w:rsidR="00DB32D9" w:rsidRDefault="00DB32D9" w:rsidP="007A1471">
            <w:pPr>
              <w:pStyle w:val="TAC"/>
              <w:rPr>
                <w:rFonts w:hint="eastAsia"/>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7926257E" w14:textId="77777777" w:rsidR="00DB32D9" w:rsidRDefault="00DB32D9" w:rsidP="007A1471">
            <w:pPr>
              <w:pStyle w:val="TAC"/>
              <w:rPr>
                <w:rFonts w:hint="eastAsia"/>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47793BAC" w14:textId="77777777" w:rsidR="00DB32D9" w:rsidRDefault="00DB32D9" w:rsidP="007A1471">
            <w:pPr>
              <w:pStyle w:val="TAC"/>
              <w:rPr>
                <w:rFonts w:hint="eastAsia"/>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F31AB7" w14:textId="77777777" w:rsidR="00DB32D9" w:rsidRDefault="00DB32D9" w:rsidP="007A1471">
            <w:pPr>
              <w:pStyle w:val="TAC"/>
              <w:rPr>
                <w:rFonts w:hint="eastAsia"/>
                <w:lang w:eastAsia="zh-CN"/>
              </w:rPr>
            </w:pPr>
            <w:r>
              <w:rPr>
                <w:rFonts w:hint="eastAsia"/>
                <w:lang w:eastAsia="zh-CN"/>
              </w:rPr>
              <w:t>Y</w:t>
            </w:r>
          </w:p>
        </w:tc>
      </w:tr>
      <w:tr w:rsidR="00DB32D9" w14:paraId="32388077" w14:textId="77777777" w:rsidTr="00526EC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BB6D" w14:textId="77777777" w:rsidR="00DB32D9" w:rsidRDefault="00DB32D9" w:rsidP="005563E2">
            <w:pPr>
              <w:pStyle w:val="TAL"/>
            </w:pPr>
            <w:bookmarkStart w:id="1087" w:name="OLE_LINK26"/>
            <w:r>
              <w:t xml:space="preserve">[R-5.1.3.2.2-004] </w:t>
            </w:r>
          </w:p>
          <w:p w14:paraId="099DFF0C" w14:textId="77777777" w:rsidR="00DB32D9" w:rsidRDefault="00DB32D9" w:rsidP="007A1471">
            <w:pPr>
              <w:pStyle w:val="TAL"/>
            </w:pPr>
            <w:r>
              <w:t xml:space="preserve">[R-5.1.10.2-002] </w:t>
            </w:r>
            <w:r w:rsidR="000E3161">
              <w:t>of 3GPP TS 22.281 </w:t>
            </w:r>
            <w:r w:rsidRPr="00C4136A">
              <w:t>[3]</w:t>
            </w:r>
            <w:bookmarkEnd w:id="1087"/>
          </w:p>
        </w:tc>
        <w:tc>
          <w:tcPr>
            <w:tcW w:w="3118" w:type="dxa"/>
            <w:tcBorders>
              <w:top w:val="single" w:sz="4" w:space="0" w:color="auto"/>
              <w:left w:val="single" w:sz="4" w:space="0" w:color="auto"/>
              <w:bottom w:val="single" w:sz="4" w:space="0" w:color="auto"/>
              <w:right w:val="single" w:sz="4" w:space="0" w:color="auto"/>
            </w:tcBorders>
            <w:vAlign w:val="center"/>
            <w:hideMark/>
          </w:tcPr>
          <w:p w14:paraId="0D4E168D" w14:textId="77777777" w:rsidR="00DB32D9" w:rsidRDefault="00DB32D9" w:rsidP="00EC1EE2">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07C3D2A1" w14:textId="77777777" w:rsidR="00DB32D9" w:rsidRDefault="00DB32D9" w:rsidP="007A1471">
            <w:pPr>
              <w:pStyle w:val="TAC"/>
              <w:rPr>
                <w:rFonts w:hint="eastAsia"/>
                <w:lang w:eastAsia="zh-CN"/>
              </w:rPr>
            </w:pPr>
          </w:p>
        </w:tc>
        <w:tc>
          <w:tcPr>
            <w:tcW w:w="990" w:type="dxa"/>
            <w:tcBorders>
              <w:top w:val="single" w:sz="4" w:space="0" w:color="auto"/>
              <w:left w:val="single" w:sz="4" w:space="0" w:color="auto"/>
              <w:bottom w:val="single" w:sz="4" w:space="0" w:color="auto"/>
              <w:right w:val="single" w:sz="4" w:space="0" w:color="auto"/>
            </w:tcBorders>
          </w:tcPr>
          <w:p w14:paraId="7E740ED3" w14:textId="77777777" w:rsidR="00DB32D9" w:rsidRDefault="00DB32D9" w:rsidP="007A1471">
            <w:pPr>
              <w:pStyle w:val="TAC"/>
              <w:rPr>
                <w:rFonts w:hint="eastAsia"/>
                <w:lang w:eastAsia="zh-CN"/>
              </w:rPr>
            </w:pPr>
          </w:p>
        </w:tc>
        <w:tc>
          <w:tcPr>
            <w:tcW w:w="1440" w:type="dxa"/>
            <w:tcBorders>
              <w:top w:val="single" w:sz="4" w:space="0" w:color="auto"/>
              <w:left w:val="single" w:sz="4" w:space="0" w:color="auto"/>
              <w:bottom w:val="single" w:sz="4" w:space="0" w:color="auto"/>
              <w:right w:val="single" w:sz="4" w:space="0" w:color="auto"/>
            </w:tcBorders>
          </w:tcPr>
          <w:p w14:paraId="4569B887" w14:textId="77777777" w:rsidR="00DB32D9" w:rsidRDefault="00DB32D9" w:rsidP="007A1471">
            <w:pPr>
              <w:pStyle w:val="TAC"/>
              <w:rPr>
                <w:rFonts w:hint="eastAsia"/>
                <w:lang w:eastAsia="zh-CN"/>
              </w:rPr>
            </w:pPr>
          </w:p>
        </w:tc>
        <w:tc>
          <w:tcPr>
            <w:tcW w:w="1080" w:type="dxa"/>
            <w:tcBorders>
              <w:top w:val="single" w:sz="4" w:space="0" w:color="auto"/>
              <w:left w:val="single" w:sz="4" w:space="0" w:color="auto"/>
              <w:bottom w:val="single" w:sz="4" w:space="0" w:color="auto"/>
              <w:right w:val="single" w:sz="4" w:space="0" w:color="auto"/>
            </w:tcBorders>
          </w:tcPr>
          <w:p w14:paraId="03D8E0E6" w14:textId="77777777" w:rsidR="00DB32D9" w:rsidRDefault="00DB32D9" w:rsidP="007A1471">
            <w:pPr>
              <w:pStyle w:val="TAC"/>
              <w:rPr>
                <w:rFonts w:hint="eastAsia"/>
                <w:lang w:eastAsia="zh-CN"/>
              </w:rPr>
            </w:pPr>
          </w:p>
        </w:tc>
      </w:tr>
      <w:tr w:rsidR="009B3481" w14:paraId="5FD8CEE7" w14:textId="77777777" w:rsidTr="00526EC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CA535D0" w14:textId="77777777" w:rsidR="009B3481" w:rsidRDefault="009B3481" w:rsidP="009B3481">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290E4B93" w14:textId="77777777" w:rsidR="009B3481" w:rsidRPr="00771EF5" w:rsidRDefault="009B3481" w:rsidP="009B3481">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2476062B" w14:textId="77777777" w:rsidR="009B3481" w:rsidDel="009B3481" w:rsidRDefault="009B3481" w:rsidP="009B3481">
            <w:pPr>
              <w:pStyle w:val="TAC"/>
              <w:rPr>
                <w:rFonts w:hint="eastAsia"/>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ED76933" w14:textId="77777777" w:rsidR="009B3481" w:rsidDel="009B3481" w:rsidRDefault="009B3481" w:rsidP="009B3481">
            <w:pPr>
              <w:pStyle w:val="TAC"/>
              <w:rPr>
                <w:rFonts w:hint="eastAsia"/>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EBB19B" w14:textId="77777777" w:rsidR="009B3481" w:rsidDel="009B3481" w:rsidRDefault="009B3481" w:rsidP="009B348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509463F" w14:textId="77777777" w:rsidR="009B3481" w:rsidDel="009B3481" w:rsidRDefault="009B3481" w:rsidP="009B3481">
            <w:pPr>
              <w:pStyle w:val="TAC"/>
              <w:rPr>
                <w:rFonts w:hint="eastAsia"/>
                <w:lang w:eastAsia="zh-CN"/>
              </w:rPr>
            </w:pPr>
            <w:r>
              <w:rPr>
                <w:lang w:eastAsia="en-GB"/>
              </w:rPr>
              <w:t>Y</w:t>
            </w:r>
          </w:p>
        </w:tc>
      </w:tr>
      <w:tr w:rsidR="00DB32D9" w14:paraId="7B47958E" w14:textId="77777777" w:rsidTr="00526EC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B8662F7" w14:textId="77777777" w:rsidR="00DB32D9" w:rsidRDefault="00DB32D9" w:rsidP="005563E2">
            <w:pPr>
              <w:pStyle w:val="TAL"/>
            </w:pPr>
            <w:r>
              <w:lastRenderedPageBreak/>
              <w:t xml:space="preserve">[R-5.1.3.2.2-004] </w:t>
            </w:r>
          </w:p>
          <w:p w14:paraId="0D8F588D" w14:textId="77777777" w:rsidR="00DB32D9" w:rsidRDefault="00DB32D9" w:rsidP="007A1471">
            <w:pPr>
              <w:pStyle w:val="TAL"/>
            </w:pPr>
            <w:r>
              <w:t>[R-</w:t>
            </w:r>
            <w:r w:rsidR="000E3161">
              <w:t>5.1.10.2-002] of 3GPP TS 22.281 </w:t>
            </w:r>
            <w:r>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F44E340" w14:textId="77777777" w:rsidR="00DB32D9" w:rsidRDefault="00DB32D9" w:rsidP="00EC1EE2">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20CEF9C6" w14:textId="77777777" w:rsidR="00DB32D9" w:rsidRDefault="00DB32D9" w:rsidP="007A1471">
            <w:pPr>
              <w:pStyle w:val="TAC"/>
              <w:rPr>
                <w:rFonts w:hint="eastAsia"/>
                <w:lang w:eastAsia="zh-CN"/>
              </w:rPr>
            </w:pPr>
          </w:p>
        </w:tc>
        <w:tc>
          <w:tcPr>
            <w:tcW w:w="990" w:type="dxa"/>
            <w:tcBorders>
              <w:top w:val="single" w:sz="4" w:space="0" w:color="auto"/>
              <w:left w:val="single" w:sz="4" w:space="0" w:color="auto"/>
              <w:bottom w:val="single" w:sz="4" w:space="0" w:color="auto"/>
              <w:right w:val="single" w:sz="4" w:space="0" w:color="auto"/>
            </w:tcBorders>
          </w:tcPr>
          <w:p w14:paraId="3F50ED82" w14:textId="77777777" w:rsidR="00DB32D9" w:rsidRDefault="00DB32D9" w:rsidP="007A1471">
            <w:pPr>
              <w:pStyle w:val="TAC"/>
              <w:rPr>
                <w:rFonts w:hint="eastAsia"/>
                <w:lang w:eastAsia="zh-CN"/>
              </w:rPr>
            </w:pPr>
          </w:p>
        </w:tc>
        <w:tc>
          <w:tcPr>
            <w:tcW w:w="1440" w:type="dxa"/>
            <w:tcBorders>
              <w:top w:val="single" w:sz="4" w:space="0" w:color="auto"/>
              <w:left w:val="single" w:sz="4" w:space="0" w:color="auto"/>
              <w:bottom w:val="single" w:sz="4" w:space="0" w:color="auto"/>
              <w:right w:val="single" w:sz="4" w:space="0" w:color="auto"/>
            </w:tcBorders>
          </w:tcPr>
          <w:p w14:paraId="1EB46022" w14:textId="77777777" w:rsidR="00DB32D9" w:rsidRDefault="00DB32D9" w:rsidP="007A1471">
            <w:pPr>
              <w:pStyle w:val="TAC"/>
              <w:rPr>
                <w:rFonts w:hint="eastAsia"/>
                <w:lang w:eastAsia="zh-CN"/>
              </w:rPr>
            </w:pPr>
          </w:p>
        </w:tc>
        <w:tc>
          <w:tcPr>
            <w:tcW w:w="1080" w:type="dxa"/>
            <w:tcBorders>
              <w:top w:val="single" w:sz="4" w:space="0" w:color="auto"/>
              <w:left w:val="single" w:sz="4" w:space="0" w:color="auto"/>
              <w:bottom w:val="single" w:sz="4" w:space="0" w:color="auto"/>
              <w:right w:val="single" w:sz="4" w:space="0" w:color="auto"/>
            </w:tcBorders>
          </w:tcPr>
          <w:p w14:paraId="08D8ABE8" w14:textId="77777777" w:rsidR="00DB32D9" w:rsidRDefault="00DB32D9" w:rsidP="007A1471">
            <w:pPr>
              <w:pStyle w:val="TAC"/>
              <w:rPr>
                <w:rFonts w:hint="eastAsia"/>
                <w:lang w:eastAsia="zh-CN"/>
              </w:rPr>
            </w:pPr>
          </w:p>
        </w:tc>
      </w:tr>
      <w:tr w:rsidR="009B3481" w14:paraId="6127205D" w14:textId="77777777" w:rsidTr="00526EC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4416439" w14:textId="77777777" w:rsidR="009B3481" w:rsidRDefault="009B3481" w:rsidP="009B3481">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BAE8718" w14:textId="77777777" w:rsidR="009B3481" w:rsidRPr="00771EF5" w:rsidRDefault="009B3481" w:rsidP="009B3481">
            <w:pPr>
              <w:pStyle w:val="TAL"/>
              <w:rPr>
                <w:rFonts w:hint="eastAsia"/>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518179E3" w14:textId="77777777" w:rsidR="009B3481" w:rsidDel="009B3481" w:rsidRDefault="009B3481" w:rsidP="009B3481">
            <w:pPr>
              <w:pStyle w:val="TAC"/>
              <w:rPr>
                <w:rFonts w:hint="eastAsia"/>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F2DCEF5" w14:textId="77777777" w:rsidR="009B3481" w:rsidDel="009B3481" w:rsidRDefault="009B3481" w:rsidP="009B3481">
            <w:pPr>
              <w:pStyle w:val="TAC"/>
              <w:rPr>
                <w:rFonts w:hint="eastAsia"/>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B697082" w14:textId="77777777" w:rsidR="009B3481" w:rsidDel="009B3481" w:rsidRDefault="009B3481" w:rsidP="009B348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0E0D76" w14:textId="77777777" w:rsidR="009B3481" w:rsidDel="009B3481" w:rsidRDefault="009B3481" w:rsidP="009B3481">
            <w:pPr>
              <w:pStyle w:val="TAC"/>
              <w:rPr>
                <w:rFonts w:hint="eastAsia"/>
                <w:lang w:eastAsia="zh-CN"/>
              </w:rPr>
            </w:pPr>
            <w:r>
              <w:rPr>
                <w:lang w:eastAsia="en-GB"/>
              </w:rPr>
              <w:t>Y</w:t>
            </w:r>
          </w:p>
        </w:tc>
      </w:tr>
      <w:tr w:rsidR="00683B30" w14:paraId="4FFC25AD" w14:textId="77777777" w:rsidTr="00526EC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1167FA" w14:textId="77777777" w:rsidR="00683B30" w:rsidRDefault="000E3161" w:rsidP="005563E2">
            <w:pPr>
              <w:pStyle w:val="TAL"/>
            </w:pPr>
            <w:r>
              <w:t>[R-5.1.1.1-015] of 3GPP TS 22.281 </w:t>
            </w:r>
            <w:r w:rsidR="00683B30"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CEB3A4" w14:textId="77777777" w:rsidR="00683B30" w:rsidRPr="00771EF5" w:rsidRDefault="00683B30" w:rsidP="00EC1EE2">
            <w:pPr>
              <w:pStyle w:val="TAL"/>
              <w:rPr>
                <w:rFonts w:hint="eastAsia"/>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4FCE81E7" w14:textId="77777777" w:rsidR="00683B30" w:rsidRDefault="00683B30" w:rsidP="007A1471">
            <w:pPr>
              <w:pStyle w:val="TAC"/>
              <w:rPr>
                <w:rFonts w:hint="eastAsia"/>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05A6757" w14:textId="77777777" w:rsidR="00683B30" w:rsidRDefault="00683B30" w:rsidP="007A1471">
            <w:pPr>
              <w:pStyle w:val="TAC"/>
              <w:rPr>
                <w:rFonts w:hint="eastAsia"/>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673B4813" w14:textId="77777777" w:rsidR="00683B30" w:rsidRDefault="00683B30" w:rsidP="007A1471">
            <w:pPr>
              <w:pStyle w:val="TAC"/>
              <w:rPr>
                <w:rFonts w:hint="eastAsia"/>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848E814" w14:textId="77777777" w:rsidR="00683B30" w:rsidRDefault="00683B30" w:rsidP="007A1471">
            <w:pPr>
              <w:pStyle w:val="TAC"/>
              <w:rPr>
                <w:rFonts w:hint="eastAsia"/>
                <w:lang w:eastAsia="zh-CN"/>
              </w:rPr>
            </w:pPr>
            <w:r w:rsidRPr="00CC0FB7">
              <w:rPr>
                <w:rFonts w:hint="eastAsia"/>
                <w:lang w:eastAsia="zh-CN"/>
              </w:rPr>
              <w:t>Y</w:t>
            </w:r>
          </w:p>
        </w:tc>
      </w:tr>
      <w:tr w:rsidR="004358A7" w14:paraId="0D102013" w14:textId="77777777" w:rsidTr="00526EC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73E3298" w14:textId="77777777" w:rsidR="004358A7" w:rsidRDefault="004358A7" w:rsidP="004358A7">
            <w:pPr>
              <w:pStyle w:val="TAL"/>
            </w:pPr>
            <w:r w:rsidRPr="00AB5FED">
              <w:t>[R-5.1.7-002]</w:t>
            </w:r>
            <w:r>
              <w:t xml:space="preserve"> and</w:t>
            </w:r>
          </w:p>
          <w:p w14:paraId="4827B567" w14:textId="77777777" w:rsidR="004358A7" w:rsidRDefault="004358A7" w:rsidP="004358A7">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667157F" w14:textId="77777777" w:rsidR="004358A7" w:rsidRPr="00CC0FB7" w:rsidRDefault="004358A7" w:rsidP="004358A7">
            <w:pPr>
              <w:pStyle w:val="TAL"/>
              <w:rPr>
                <w:rFonts w:hint="eastAsia"/>
                <w:lang w:eastAsia="zh-CN"/>
              </w:rPr>
            </w:pPr>
            <w:r w:rsidRPr="00AB5FED">
              <w:t>Priority of the user</w:t>
            </w:r>
            <w:r>
              <w:t xml:space="preserve"> (NOTE 6)</w:t>
            </w:r>
          </w:p>
        </w:tc>
        <w:tc>
          <w:tcPr>
            <w:tcW w:w="1017" w:type="dxa"/>
            <w:tcBorders>
              <w:top w:val="single" w:sz="4" w:space="0" w:color="auto"/>
              <w:left w:val="single" w:sz="4" w:space="0" w:color="auto"/>
              <w:bottom w:val="single" w:sz="4" w:space="0" w:color="auto"/>
              <w:right w:val="single" w:sz="4" w:space="0" w:color="auto"/>
            </w:tcBorders>
          </w:tcPr>
          <w:p w14:paraId="2BB08440" w14:textId="77777777" w:rsidR="004358A7" w:rsidRPr="00CC0FB7" w:rsidRDefault="004358A7" w:rsidP="004358A7">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2DCE604C" w14:textId="77777777" w:rsidR="004358A7" w:rsidRPr="00CC0FB7" w:rsidRDefault="004358A7" w:rsidP="004358A7">
            <w:pPr>
              <w:pStyle w:val="TAC"/>
              <w:rPr>
                <w:rFonts w:hint="eastAsia"/>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6150FD4D" w14:textId="77777777" w:rsidR="004358A7" w:rsidRPr="00CC0FB7" w:rsidRDefault="004358A7" w:rsidP="004358A7">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B126DED" w14:textId="77777777" w:rsidR="004358A7" w:rsidRPr="00CC0FB7" w:rsidRDefault="004358A7" w:rsidP="004358A7">
            <w:pPr>
              <w:pStyle w:val="TAC"/>
              <w:rPr>
                <w:rFonts w:hint="eastAsia"/>
                <w:lang w:eastAsia="zh-CN"/>
              </w:rPr>
            </w:pPr>
            <w:r>
              <w:rPr>
                <w:lang w:eastAsia="zh-CN"/>
              </w:rPr>
              <w:t>Y</w:t>
            </w:r>
          </w:p>
        </w:tc>
      </w:tr>
      <w:tr w:rsidR="004B024C" w14:paraId="3A1155E1" w14:textId="77777777" w:rsidTr="007A1471">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EAB3FDC" w14:textId="77777777" w:rsidR="00526ECD" w:rsidRDefault="00526ECD" w:rsidP="007A1471">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rsidR="00C20303">
              <w:t>table A.6-1 of 3GPP TS 23.280 </w:t>
            </w:r>
            <w:r>
              <w:t>[</w:t>
            </w:r>
            <w:r w:rsidRPr="009A26E0">
              <w:t>6].</w:t>
            </w:r>
          </w:p>
          <w:p w14:paraId="4ABDB549" w14:textId="77777777" w:rsidR="004B024C" w:rsidRDefault="004B024C" w:rsidP="007A1471">
            <w:pPr>
              <w:pStyle w:val="TAN"/>
            </w:pPr>
            <w:r>
              <w:t>NOTE</w:t>
            </w:r>
            <w:r w:rsidR="003976FA">
              <w:t> </w:t>
            </w:r>
            <w:r w:rsidR="00EC1EE2">
              <w:t>2</w:t>
            </w:r>
            <w:r>
              <w:t>:</w:t>
            </w:r>
            <w:r>
              <w:tab/>
              <w:t>As specified in 3GPP TS 23.280 [6], for each MCVideo user's set of MCVideo user profiles, only one MCVideo user profile shall be indicated as being the pre</w:t>
            </w:r>
            <w:r>
              <w:noBreakHyphen/>
              <w:t>selected MCVideo user profile.</w:t>
            </w:r>
          </w:p>
          <w:p w14:paraId="6AE08D9B" w14:textId="77777777" w:rsidR="00526ECD" w:rsidRDefault="007E63D9" w:rsidP="00526ECD">
            <w:pPr>
              <w:pStyle w:val="TAN"/>
            </w:pPr>
            <w:r>
              <w:t>NOTE</w:t>
            </w:r>
            <w:r w:rsidR="003976FA">
              <w:t> </w:t>
            </w:r>
            <w:r w:rsidR="00EC1EE2">
              <w:t>3</w:t>
            </w:r>
            <w:r>
              <w:t>:</w:t>
            </w:r>
            <w:r>
              <w:tab/>
              <w:t>If this list is blank then this implies that all video categories are acceptable for the MCVideo user.</w:t>
            </w:r>
          </w:p>
          <w:p w14:paraId="43A55637" w14:textId="77777777" w:rsidR="00526ECD" w:rsidRDefault="00526ECD" w:rsidP="00526ECD">
            <w:pPr>
              <w:pStyle w:val="TAN"/>
              <w:rPr>
                <w:lang w:eastAsia="zh-CN"/>
              </w:rPr>
            </w:pPr>
            <w:r>
              <w:rPr>
                <w:lang w:eastAsia="zh-CN"/>
              </w:rPr>
              <w:t>NOTE </w:t>
            </w:r>
            <w:r w:rsidR="00EC1EE2">
              <w:rPr>
                <w:lang w:eastAsia="zh-CN"/>
              </w:rPr>
              <w:t>4</w:t>
            </w:r>
            <w:r w:rsidRPr="007B47FD">
              <w:rPr>
                <w:lang w:eastAsia="zh-CN"/>
              </w:rPr>
              <w:t>:</w:t>
            </w:r>
            <w:r w:rsidRPr="007B47FD">
              <w:rPr>
                <w:lang w:eastAsia="zh-CN"/>
              </w:rPr>
              <w:tab/>
              <w:t>The use of this parameter by the MCVideo UE is outside the scope of the present document.</w:t>
            </w:r>
          </w:p>
          <w:p w14:paraId="38E94CD4" w14:textId="77777777" w:rsidR="00584396" w:rsidRDefault="00584396" w:rsidP="00526ECD">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69353A7A" w14:textId="77777777" w:rsidR="007E63D9" w:rsidRDefault="004358A7" w:rsidP="004358A7">
            <w:pPr>
              <w:pStyle w:val="TAN"/>
            </w:pPr>
            <w:r>
              <w:t>NOTE</w:t>
            </w:r>
            <w:r>
              <w:rPr>
                <w:rFonts w:eastAsia="Calibri Light" w:cs="Arial"/>
                <w:szCs w:val="18"/>
                <w:lang w:eastAsia="zh-CN"/>
              </w:rPr>
              <w:t> </w:t>
            </w:r>
            <w:r>
              <w:t>6:</w:t>
            </w:r>
            <w:r w:rsidRPr="000807B3">
              <w:tab/>
            </w:r>
            <w:r>
              <w:t>The use of the parameter is left to implementation.</w:t>
            </w:r>
          </w:p>
        </w:tc>
      </w:tr>
    </w:tbl>
    <w:p w14:paraId="4618605F" w14:textId="77777777" w:rsidR="004B024C" w:rsidRDefault="004B024C" w:rsidP="004B024C"/>
    <w:p w14:paraId="3035E8DD" w14:textId="77777777" w:rsidR="004B024C" w:rsidRDefault="004B024C" w:rsidP="004B024C">
      <w:pPr>
        <w:pStyle w:val="TH"/>
      </w:pPr>
      <w:r>
        <w:lastRenderedPageBreak/>
        <w:t>Table</w:t>
      </w:r>
      <w:r w:rsidR="00F56754">
        <w:t> </w:t>
      </w:r>
      <w:r>
        <w:t>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Change w:id="1088">
          <w:tblGrid>
            <w:gridCol w:w="1985"/>
            <w:gridCol w:w="3118"/>
            <w:gridCol w:w="1017"/>
            <w:gridCol w:w="990"/>
            <w:gridCol w:w="1440"/>
            <w:gridCol w:w="1080"/>
          </w:tblGrid>
        </w:tblGridChange>
      </w:tblGrid>
      <w:tr w:rsidR="004B024C" w14:paraId="4563525F"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3343A6" w14:textId="77777777" w:rsidR="004B024C" w:rsidRDefault="004B024C" w:rsidP="007A1471">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CB6F739" w14:textId="77777777" w:rsidR="004B024C" w:rsidRDefault="004B024C" w:rsidP="007A1471">
            <w:pPr>
              <w:pStyle w:val="TAH"/>
              <w:rPr>
                <w:rFonts w:eastAsia="Malgun Gothic" w:hint="eastAsia"/>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6236F6DC" w14:textId="77777777" w:rsidR="004B024C" w:rsidRDefault="004B024C" w:rsidP="007A1471">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71A935C1" w14:textId="77777777" w:rsidR="004B024C" w:rsidRDefault="004B024C" w:rsidP="007A1471">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0380132B" w14:textId="77777777" w:rsidR="004B024C" w:rsidRDefault="004B024C" w:rsidP="007A1471">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636C1B61" w14:textId="77777777" w:rsidR="004B024C" w:rsidRDefault="004B024C" w:rsidP="007A1471">
            <w:pPr>
              <w:pStyle w:val="TAH"/>
              <w:rPr>
                <w:lang w:eastAsia="en-GB"/>
              </w:rPr>
            </w:pPr>
            <w:r>
              <w:rPr>
                <w:lang w:eastAsia="en-GB"/>
              </w:rPr>
              <w:t>MCVideo user database</w:t>
            </w:r>
          </w:p>
        </w:tc>
      </w:tr>
      <w:tr w:rsidR="004B024C" w14:paraId="3E13F8F3"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0E5BE334" w14:textId="77777777" w:rsidR="004B024C" w:rsidRDefault="004B024C" w:rsidP="007A1471">
            <w:pPr>
              <w:pStyle w:val="TAL"/>
            </w:pPr>
            <w:r>
              <w:t>[R-5.1.5-001]</w:t>
            </w:r>
            <w:r w:rsidR="007E63D9">
              <w:t xml:space="preserve">, </w:t>
            </w:r>
          </w:p>
          <w:p w14:paraId="7627E973" w14:textId="77777777" w:rsidR="004B024C" w:rsidRDefault="004B024C" w:rsidP="007A1471">
            <w:pPr>
              <w:pStyle w:val="TAL"/>
            </w:pPr>
            <w:r>
              <w:t>[R-5.1.5-002]</w:t>
            </w:r>
            <w:r w:rsidR="007E63D9">
              <w:t xml:space="preserve">, </w:t>
            </w:r>
          </w:p>
          <w:p w14:paraId="7433DD61" w14:textId="77777777" w:rsidR="004B024C" w:rsidRDefault="004B024C" w:rsidP="007A1471">
            <w:pPr>
              <w:pStyle w:val="TAL"/>
            </w:pPr>
            <w:r>
              <w:t>[R-5.10-001]</w:t>
            </w:r>
            <w:r w:rsidR="007E63D9">
              <w:t xml:space="preserve">, </w:t>
            </w:r>
          </w:p>
          <w:p w14:paraId="04C0D524" w14:textId="77777777" w:rsidR="004B024C" w:rsidRDefault="004B024C" w:rsidP="007A1471">
            <w:pPr>
              <w:pStyle w:val="TAL"/>
            </w:pPr>
            <w:r>
              <w:t>[R-6.4.7-002]</w:t>
            </w:r>
            <w:r w:rsidR="007E63D9">
              <w:t xml:space="preserve">, </w:t>
            </w:r>
          </w:p>
          <w:p w14:paraId="74BD8624" w14:textId="77777777" w:rsidR="004B024C" w:rsidRDefault="004B024C" w:rsidP="007A1471">
            <w:pPr>
              <w:pStyle w:val="TAL"/>
            </w:pPr>
            <w:r>
              <w:t>[R-6.8.1-008]</w:t>
            </w:r>
            <w:r w:rsidR="007E63D9">
              <w:t xml:space="preserve">, </w:t>
            </w:r>
          </w:p>
          <w:p w14:paraId="25CFF888" w14:textId="77777777" w:rsidR="004B024C" w:rsidRDefault="004B024C" w:rsidP="007A1471">
            <w:pPr>
              <w:pStyle w:val="TAL"/>
            </w:pPr>
            <w:r>
              <w:t>[R-6.7.4-002]</w:t>
            </w:r>
            <w:r w:rsidR="007E63D9">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367E5126" w14:textId="77777777" w:rsidR="004B024C" w:rsidRDefault="004B024C" w:rsidP="007A1471">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26FBED2E" w14:textId="77777777" w:rsidR="004B024C" w:rsidRDefault="004B024C" w:rsidP="007A1471">
            <w:pPr>
              <w:pStyle w:val="TAC"/>
            </w:pPr>
          </w:p>
        </w:tc>
        <w:tc>
          <w:tcPr>
            <w:tcW w:w="990" w:type="dxa"/>
            <w:tcBorders>
              <w:top w:val="single" w:sz="4" w:space="0" w:color="auto"/>
              <w:left w:val="single" w:sz="4" w:space="0" w:color="auto"/>
              <w:bottom w:val="single" w:sz="4" w:space="0" w:color="auto"/>
              <w:right w:val="single" w:sz="4" w:space="0" w:color="auto"/>
            </w:tcBorders>
          </w:tcPr>
          <w:p w14:paraId="29C6D767" w14:textId="77777777" w:rsidR="004B024C" w:rsidRDefault="004B024C" w:rsidP="007A1471">
            <w:pPr>
              <w:pStyle w:val="TAC"/>
            </w:pPr>
          </w:p>
        </w:tc>
        <w:tc>
          <w:tcPr>
            <w:tcW w:w="1440" w:type="dxa"/>
            <w:tcBorders>
              <w:top w:val="single" w:sz="4" w:space="0" w:color="auto"/>
              <w:left w:val="single" w:sz="4" w:space="0" w:color="auto"/>
              <w:bottom w:val="single" w:sz="4" w:space="0" w:color="auto"/>
              <w:right w:val="single" w:sz="4" w:space="0" w:color="auto"/>
            </w:tcBorders>
          </w:tcPr>
          <w:p w14:paraId="4C424E27" w14:textId="77777777" w:rsidR="004B024C" w:rsidRDefault="004B024C" w:rsidP="007A1471">
            <w:pPr>
              <w:pStyle w:val="TAC"/>
            </w:pPr>
          </w:p>
        </w:tc>
        <w:tc>
          <w:tcPr>
            <w:tcW w:w="1080" w:type="dxa"/>
            <w:tcBorders>
              <w:top w:val="single" w:sz="4" w:space="0" w:color="auto"/>
              <w:left w:val="single" w:sz="4" w:space="0" w:color="auto"/>
              <w:bottom w:val="single" w:sz="4" w:space="0" w:color="auto"/>
              <w:right w:val="single" w:sz="4" w:space="0" w:color="auto"/>
            </w:tcBorders>
          </w:tcPr>
          <w:p w14:paraId="26BD0FCD" w14:textId="77777777" w:rsidR="004B024C" w:rsidRDefault="004B024C" w:rsidP="007A1471">
            <w:pPr>
              <w:pStyle w:val="TAC"/>
            </w:pPr>
          </w:p>
        </w:tc>
      </w:tr>
      <w:tr w:rsidR="004B024C" w14:paraId="361DD8A8"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1F425513" w14:textId="77777777" w:rsidR="004B024C" w:rsidRDefault="004B024C" w:rsidP="007A1471">
            <w:pPr>
              <w:pStyle w:val="TAL"/>
            </w:pPr>
          </w:p>
        </w:tc>
        <w:tc>
          <w:tcPr>
            <w:tcW w:w="3118" w:type="dxa"/>
            <w:tcBorders>
              <w:top w:val="single" w:sz="4" w:space="0" w:color="auto"/>
              <w:left w:val="single" w:sz="4" w:space="0" w:color="auto"/>
              <w:bottom w:val="single" w:sz="4" w:space="0" w:color="auto"/>
              <w:right w:val="single" w:sz="4" w:space="0" w:color="auto"/>
            </w:tcBorders>
          </w:tcPr>
          <w:p w14:paraId="4EC688BA" w14:textId="77777777" w:rsidR="004B024C" w:rsidRDefault="004B024C" w:rsidP="007A1471">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317824B5" w14:textId="77777777" w:rsidR="004B024C" w:rsidRDefault="004B024C" w:rsidP="007A1471">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9250520" w14:textId="77777777" w:rsidR="004B024C" w:rsidRDefault="004B024C" w:rsidP="007A147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C428081" w14:textId="77777777" w:rsidR="004B024C" w:rsidRDefault="004B024C"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E48B393" w14:textId="77777777" w:rsidR="004B024C" w:rsidRDefault="004B024C" w:rsidP="007A1471">
            <w:pPr>
              <w:pStyle w:val="TAC"/>
              <w:rPr>
                <w:rFonts w:hint="eastAsia"/>
                <w:lang w:eastAsia="zh-CN"/>
              </w:rPr>
            </w:pPr>
            <w:r>
              <w:rPr>
                <w:lang w:eastAsia="zh-CN"/>
              </w:rPr>
              <w:t>Y</w:t>
            </w:r>
          </w:p>
        </w:tc>
      </w:tr>
      <w:tr w:rsidR="004B024C" w14:paraId="15589C3B"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320D7F19" w14:textId="77777777" w:rsidR="004B024C" w:rsidRDefault="004B024C" w:rsidP="007A1471">
            <w:pPr>
              <w:pStyle w:val="TAL"/>
            </w:pPr>
          </w:p>
        </w:tc>
        <w:tc>
          <w:tcPr>
            <w:tcW w:w="3118" w:type="dxa"/>
            <w:tcBorders>
              <w:top w:val="single" w:sz="4" w:space="0" w:color="auto"/>
              <w:left w:val="single" w:sz="4" w:space="0" w:color="auto"/>
              <w:bottom w:val="single" w:sz="4" w:space="0" w:color="auto"/>
              <w:right w:val="single" w:sz="4" w:space="0" w:color="auto"/>
            </w:tcBorders>
          </w:tcPr>
          <w:p w14:paraId="4AD1A24C" w14:textId="77777777" w:rsidR="004B024C" w:rsidRDefault="004B024C" w:rsidP="00C32B2D">
            <w:pPr>
              <w:pStyle w:val="TAL"/>
            </w:pPr>
            <w:r>
              <w:t xml:space="preserve">&gt; Application plane server identity information </w:t>
            </w:r>
            <w:r w:rsidR="00C32B2D">
              <w:t xml:space="preserve">of </w:t>
            </w:r>
            <w:r>
              <w:t>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674C0AA2" w14:textId="77777777" w:rsidR="004B024C" w:rsidRDefault="004B024C" w:rsidP="007A1471">
            <w:pPr>
              <w:pStyle w:val="TAC"/>
            </w:pPr>
          </w:p>
        </w:tc>
        <w:tc>
          <w:tcPr>
            <w:tcW w:w="990" w:type="dxa"/>
            <w:tcBorders>
              <w:top w:val="single" w:sz="4" w:space="0" w:color="auto"/>
              <w:left w:val="single" w:sz="4" w:space="0" w:color="auto"/>
              <w:bottom w:val="single" w:sz="4" w:space="0" w:color="auto"/>
              <w:right w:val="single" w:sz="4" w:space="0" w:color="auto"/>
            </w:tcBorders>
          </w:tcPr>
          <w:p w14:paraId="6B40DE90" w14:textId="77777777" w:rsidR="004B024C" w:rsidRDefault="004B024C" w:rsidP="007A1471">
            <w:pPr>
              <w:pStyle w:val="TAC"/>
            </w:pPr>
          </w:p>
        </w:tc>
        <w:tc>
          <w:tcPr>
            <w:tcW w:w="1440" w:type="dxa"/>
            <w:tcBorders>
              <w:top w:val="single" w:sz="4" w:space="0" w:color="auto"/>
              <w:left w:val="single" w:sz="4" w:space="0" w:color="auto"/>
              <w:bottom w:val="single" w:sz="4" w:space="0" w:color="auto"/>
              <w:right w:val="single" w:sz="4" w:space="0" w:color="auto"/>
            </w:tcBorders>
          </w:tcPr>
          <w:p w14:paraId="32A721DD" w14:textId="77777777" w:rsidR="004B024C" w:rsidRDefault="004B024C" w:rsidP="007A1471">
            <w:pPr>
              <w:pStyle w:val="TAC"/>
            </w:pPr>
          </w:p>
        </w:tc>
        <w:tc>
          <w:tcPr>
            <w:tcW w:w="1080" w:type="dxa"/>
            <w:tcBorders>
              <w:top w:val="single" w:sz="4" w:space="0" w:color="auto"/>
              <w:left w:val="single" w:sz="4" w:space="0" w:color="auto"/>
              <w:bottom w:val="single" w:sz="4" w:space="0" w:color="auto"/>
              <w:right w:val="single" w:sz="4" w:space="0" w:color="auto"/>
            </w:tcBorders>
          </w:tcPr>
          <w:p w14:paraId="50CAF653" w14:textId="77777777" w:rsidR="004B024C" w:rsidRDefault="004B024C" w:rsidP="007A1471">
            <w:pPr>
              <w:pStyle w:val="TAC"/>
              <w:rPr>
                <w:rFonts w:hint="eastAsia"/>
                <w:lang w:eastAsia="zh-CN"/>
              </w:rPr>
            </w:pPr>
          </w:p>
        </w:tc>
      </w:tr>
      <w:tr w:rsidR="00C32B2D" w14:paraId="1A732A31"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036E4141" w14:textId="77777777" w:rsidR="00C32B2D" w:rsidRDefault="00C32B2D" w:rsidP="007A1471">
            <w:pPr>
              <w:pStyle w:val="TAL"/>
            </w:pPr>
          </w:p>
        </w:tc>
        <w:tc>
          <w:tcPr>
            <w:tcW w:w="3118" w:type="dxa"/>
            <w:tcBorders>
              <w:top w:val="single" w:sz="4" w:space="0" w:color="auto"/>
              <w:left w:val="single" w:sz="4" w:space="0" w:color="auto"/>
              <w:bottom w:val="single" w:sz="4" w:space="0" w:color="auto"/>
              <w:right w:val="single" w:sz="4" w:space="0" w:color="auto"/>
            </w:tcBorders>
          </w:tcPr>
          <w:p w14:paraId="37CA0878" w14:textId="77777777" w:rsidR="00C32B2D" w:rsidRDefault="00C32B2D" w:rsidP="00C32B2D">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5CB3C3BA" w14:textId="77777777" w:rsidR="00C32B2D" w:rsidDel="00C32B2D" w:rsidRDefault="00C32B2D" w:rsidP="007A1471">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689221" w14:textId="77777777" w:rsidR="00C32B2D" w:rsidDel="00C32B2D" w:rsidRDefault="009B3481" w:rsidP="007A1471">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1BAFAD9" w14:textId="77777777" w:rsidR="00C32B2D" w:rsidDel="00C32B2D" w:rsidRDefault="00C32B2D" w:rsidP="007A1471">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D35F7DF" w14:textId="77777777" w:rsidR="00C32B2D" w:rsidDel="00C32B2D" w:rsidRDefault="00C32B2D" w:rsidP="007A1471">
            <w:pPr>
              <w:pStyle w:val="TAC"/>
              <w:rPr>
                <w:lang w:eastAsia="zh-CN"/>
              </w:rPr>
            </w:pPr>
            <w:r>
              <w:rPr>
                <w:lang w:eastAsia="zh-CN"/>
              </w:rPr>
              <w:t>Y</w:t>
            </w:r>
          </w:p>
        </w:tc>
      </w:tr>
      <w:tr w:rsidR="00C32B2D" w14:paraId="17E6254A"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4F264DE0" w14:textId="77777777" w:rsidR="00C32B2D" w:rsidRDefault="00C32B2D" w:rsidP="007A1471">
            <w:pPr>
              <w:pStyle w:val="TAL"/>
            </w:pPr>
          </w:p>
        </w:tc>
        <w:tc>
          <w:tcPr>
            <w:tcW w:w="3118" w:type="dxa"/>
            <w:tcBorders>
              <w:top w:val="single" w:sz="4" w:space="0" w:color="auto"/>
              <w:left w:val="single" w:sz="4" w:space="0" w:color="auto"/>
              <w:bottom w:val="single" w:sz="4" w:space="0" w:color="auto"/>
              <w:right w:val="single" w:sz="4" w:space="0" w:color="auto"/>
            </w:tcBorders>
          </w:tcPr>
          <w:p w14:paraId="0B866D6F" w14:textId="77777777" w:rsidR="00C32B2D" w:rsidRDefault="00C32B2D" w:rsidP="00C32B2D">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1017" w:type="dxa"/>
            <w:tcBorders>
              <w:top w:val="single" w:sz="4" w:space="0" w:color="auto"/>
              <w:left w:val="single" w:sz="4" w:space="0" w:color="auto"/>
              <w:bottom w:val="single" w:sz="4" w:space="0" w:color="auto"/>
              <w:right w:val="single" w:sz="4" w:space="0" w:color="auto"/>
            </w:tcBorders>
          </w:tcPr>
          <w:p w14:paraId="3F20F3BF" w14:textId="77777777" w:rsidR="00C32B2D" w:rsidDel="00C32B2D" w:rsidRDefault="00C32B2D" w:rsidP="007A1471">
            <w:pPr>
              <w:pStyle w:val="TAC"/>
            </w:pPr>
          </w:p>
        </w:tc>
        <w:tc>
          <w:tcPr>
            <w:tcW w:w="990" w:type="dxa"/>
            <w:tcBorders>
              <w:top w:val="single" w:sz="4" w:space="0" w:color="auto"/>
              <w:left w:val="single" w:sz="4" w:space="0" w:color="auto"/>
              <w:bottom w:val="single" w:sz="4" w:space="0" w:color="auto"/>
              <w:right w:val="single" w:sz="4" w:space="0" w:color="auto"/>
            </w:tcBorders>
          </w:tcPr>
          <w:p w14:paraId="6E33B79B" w14:textId="77777777" w:rsidR="00C32B2D" w:rsidDel="00C32B2D" w:rsidRDefault="00C32B2D" w:rsidP="007A1471">
            <w:pPr>
              <w:pStyle w:val="TAC"/>
            </w:pPr>
          </w:p>
        </w:tc>
        <w:tc>
          <w:tcPr>
            <w:tcW w:w="1440" w:type="dxa"/>
            <w:tcBorders>
              <w:top w:val="single" w:sz="4" w:space="0" w:color="auto"/>
              <w:left w:val="single" w:sz="4" w:space="0" w:color="auto"/>
              <w:bottom w:val="single" w:sz="4" w:space="0" w:color="auto"/>
              <w:right w:val="single" w:sz="4" w:space="0" w:color="auto"/>
            </w:tcBorders>
          </w:tcPr>
          <w:p w14:paraId="5117B19D" w14:textId="77777777" w:rsidR="00C32B2D" w:rsidDel="00C32B2D" w:rsidRDefault="00C32B2D" w:rsidP="007A1471">
            <w:pPr>
              <w:pStyle w:val="TAC"/>
            </w:pPr>
          </w:p>
        </w:tc>
        <w:tc>
          <w:tcPr>
            <w:tcW w:w="1080" w:type="dxa"/>
            <w:tcBorders>
              <w:top w:val="single" w:sz="4" w:space="0" w:color="auto"/>
              <w:left w:val="single" w:sz="4" w:space="0" w:color="auto"/>
              <w:bottom w:val="single" w:sz="4" w:space="0" w:color="auto"/>
              <w:right w:val="single" w:sz="4" w:space="0" w:color="auto"/>
            </w:tcBorders>
          </w:tcPr>
          <w:p w14:paraId="1505BB11" w14:textId="77777777" w:rsidR="00C32B2D" w:rsidDel="00C32B2D" w:rsidRDefault="00C32B2D" w:rsidP="007A1471">
            <w:pPr>
              <w:pStyle w:val="TAC"/>
              <w:rPr>
                <w:lang w:eastAsia="zh-CN"/>
              </w:rPr>
            </w:pPr>
          </w:p>
        </w:tc>
      </w:tr>
      <w:tr w:rsidR="00C32B2D" w14:paraId="44101AB8"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73313E81" w14:textId="77777777" w:rsidR="00C32B2D" w:rsidRDefault="00C32B2D" w:rsidP="007A1471">
            <w:pPr>
              <w:pStyle w:val="TAL"/>
            </w:pPr>
          </w:p>
        </w:tc>
        <w:tc>
          <w:tcPr>
            <w:tcW w:w="3118" w:type="dxa"/>
            <w:tcBorders>
              <w:top w:val="single" w:sz="4" w:space="0" w:color="auto"/>
              <w:left w:val="single" w:sz="4" w:space="0" w:color="auto"/>
              <w:bottom w:val="single" w:sz="4" w:space="0" w:color="auto"/>
              <w:right w:val="single" w:sz="4" w:space="0" w:color="auto"/>
            </w:tcBorders>
          </w:tcPr>
          <w:p w14:paraId="4337C4AA" w14:textId="77777777" w:rsidR="00C32B2D" w:rsidRDefault="00C32B2D" w:rsidP="00C32B2D">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D807384" w14:textId="77777777" w:rsidR="00C32B2D" w:rsidDel="00C32B2D" w:rsidRDefault="00C32B2D" w:rsidP="007A1471">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3DC6CEA" w14:textId="77777777" w:rsidR="00C32B2D" w:rsidDel="00C32B2D" w:rsidRDefault="009B3481" w:rsidP="007A1471">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A4B1E4E" w14:textId="77777777" w:rsidR="00C32B2D" w:rsidDel="00C32B2D" w:rsidRDefault="00C32B2D" w:rsidP="007A1471">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ED6733F" w14:textId="77777777" w:rsidR="00C32B2D" w:rsidDel="00C32B2D" w:rsidRDefault="00C32B2D" w:rsidP="007A1471">
            <w:pPr>
              <w:pStyle w:val="TAC"/>
              <w:rPr>
                <w:lang w:eastAsia="zh-CN"/>
              </w:rPr>
            </w:pPr>
            <w:r>
              <w:rPr>
                <w:lang w:eastAsia="zh-CN"/>
              </w:rPr>
              <w:t>Y</w:t>
            </w:r>
          </w:p>
        </w:tc>
      </w:tr>
      <w:tr w:rsidR="003976FA" w14:paraId="3B131670"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38DDCEB9" w14:textId="77777777" w:rsidR="003976FA" w:rsidRDefault="003976FA" w:rsidP="00E90457">
            <w:pPr>
              <w:pStyle w:val="TAL"/>
            </w:pPr>
            <w:r>
              <w:t>3GPP TS </w:t>
            </w:r>
            <w:r w:rsidRPr="006F1700">
              <w:t>33.180</w:t>
            </w:r>
            <w:r>
              <w:t xml:space="preserve"> [</w:t>
            </w:r>
            <w:r w:rsidR="00E90457">
              <w:t>14</w:t>
            </w:r>
            <w:r>
              <w:t>]</w:t>
            </w:r>
          </w:p>
        </w:tc>
        <w:tc>
          <w:tcPr>
            <w:tcW w:w="3118" w:type="dxa"/>
            <w:tcBorders>
              <w:top w:val="single" w:sz="4" w:space="0" w:color="auto"/>
              <w:left w:val="single" w:sz="4" w:space="0" w:color="auto"/>
              <w:bottom w:val="single" w:sz="4" w:space="0" w:color="auto"/>
              <w:right w:val="single" w:sz="4" w:space="0" w:color="auto"/>
            </w:tcBorders>
          </w:tcPr>
          <w:p w14:paraId="30506CCB" w14:textId="77777777" w:rsidR="003976FA" w:rsidRDefault="003976FA" w:rsidP="0084229B">
            <w:pPr>
              <w:pStyle w:val="TAL"/>
              <w:rPr>
                <w:rFonts w:cs="Arial"/>
                <w:szCs w:val="18"/>
              </w:rPr>
            </w:pPr>
            <w:r>
              <w:t>&gt; KMSUri for security domain of group (see NOTE </w:t>
            </w:r>
            <w:r w:rsidR="0084229B">
              <w:t>4</w:t>
            </w:r>
            <w:r w:rsidRPr="00E37135">
              <w:t>)</w:t>
            </w:r>
          </w:p>
        </w:tc>
        <w:tc>
          <w:tcPr>
            <w:tcW w:w="1017" w:type="dxa"/>
            <w:tcBorders>
              <w:top w:val="single" w:sz="4" w:space="0" w:color="auto"/>
              <w:left w:val="single" w:sz="4" w:space="0" w:color="auto"/>
              <w:bottom w:val="single" w:sz="4" w:space="0" w:color="auto"/>
              <w:right w:val="single" w:sz="4" w:space="0" w:color="auto"/>
            </w:tcBorders>
          </w:tcPr>
          <w:p w14:paraId="186A7C91" w14:textId="77777777" w:rsidR="003976FA" w:rsidRDefault="003976FA" w:rsidP="007A1471">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483991D4" w14:textId="77777777" w:rsidR="003976FA" w:rsidRDefault="003976FA" w:rsidP="007A1471">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639C52F9" w14:textId="77777777" w:rsidR="003976FA" w:rsidRDefault="003976FA" w:rsidP="007A1471">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F27F5F1" w14:textId="77777777" w:rsidR="003976FA" w:rsidRDefault="003976FA" w:rsidP="007A1471">
            <w:pPr>
              <w:pStyle w:val="TAC"/>
              <w:rPr>
                <w:lang w:eastAsia="zh-CN"/>
              </w:rPr>
            </w:pPr>
            <w:r w:rsidRPr="00A55182">
              <w:rPr>
                <w:lang w:eastAsia="zh-CN"/>
              </w:rPr>
              <w:t>Y</w:t>
            </w:r>
          </w:p>
        </w:tc>
      </w:tr>
      <w:tr w:rsidR="004B024C" w14:paraId="56B627A5"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66509223" w14:textId="77777777" w:rsidR="004B024C" w:rsidRDefault="004B024C" w:rsidP="007A1471">
            <w:pPr>
              <w:pStyle w:val="TAL"/>
            </w:pPr>
          </w:p>
        </w:tc>
        <w:tc>
          <w:tcPr>
            <w:tcW w:w="3118" w:type="dxa"/>
            <w:tcBorders>
              <w:top w:val="single" w:sz="4" w:space="0" w:color="auto"/>
              <w:left w:val="single" w:sz="4" w:space="0" w:color="auto"/>
              <w:bottom w:val="single" w:sz="4" w:space="0" w:color="auto"/>
              <w:right w:val="single" w:sz="4" w:space="0" w:color="auto"/>
            </w:tcBorders>
          </w:tcPr>
          <w:p w14:paraId="3C03458C" w14:textId="77777777" w:rsidR="004B024C" w:rsidRDefault="004B024C" w:rsidP="00C32B2D">
            <w:pPr>
              <w:pStyle w:val="TAL"/>
            </w:pPr>
            <w:r>
              <w:t>&gt; Presentation priority of the group relative to other groups and users (see NOTE</w:t>
            </w:r>
            <w:r w:rsidR="00C32B2D">
              <w:t> 2</w:t>
            </w:r>
            <w:r>
              <w:t>)</w:t>
            </w:r>
          </w:p>
        </w:tc>
        <w:tc>
          <w:tcPr>
            <w:tcW w:w="1017" w:type="dxa"/>
            <w:tcBorders>
              <w:top w:val="single" w:sz="4" w:space="0" w:color="auto"/>
              <w:left w:val="single" w:sz="4" w:space="0" w:color="auto"/>
              <w:bottom w:val="single" w:sz="4" w:space="0" w:color="auto"/>
              <w:right w:val="single" w:sz="4" w:space="0" w:color="auto"/>
            </w:tcBorders>
          </w:tcPr>
          <w:p w14:paraId="648FD6DC" w14:textId="77777777" w:rsidR="004B024C" w:rsidRDefault="004B024C" w:rsidP="007A1471">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D32AF4D" w14:textId="77777777" w:rsidR="004B024C" w:rsidRDefault="004B024C" w:rsidP="007A147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7C2711" w14:textId="77777777" w:rsidR="004B024C" w:rsidRDefault="004B024C"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1F38806" w14:textId="77777777" w:rsidR="004B024C" w:rsidRDefault="004B024C" w:rsidP="007A1471">
            <w:pPr>
              <w:pStyle w:val="TAC"/>
              <w:rPr>
                <w:rFonts w:hint="eastAsia"/>
                <w:lang w:eastAsia="zh-CN"/>
              </w:rPr>
            </w:pPr>
            <w:r>
              <w:rPr>
                <w:lang w:eastAsia="zh-CN"/>
              </w:rPr>
              <w:t>Y</w:t>
            </w:r>
          </w:p>
        </w:tc>
      </w:tr>
      <w:tr w:rsidR="004B024C" w14:paraId="61F97421"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251BBA23" w14:textId="77777777" w:rsidR="004B024C" w:rsidRDefault="004B024C" w:rsidP="00B13DF6">
            <w:pPr>
              <w:pStyle w:val="TAL"/>
            </w:pPr>
            <w:r>
              <w:t>Subclause 5.2</w:t>
            </w:r>
            <w:r w:rsidR="00D24F56">
              <w:t>.5 of 3GPP TS 23.280 [</w:t>
            </w:r>
            <w:r w:rsidR="00D24F56" w:rsidRPr="00A61272">
              <w:t>6]</w:t>
            </w:r>
          </w:p>
        </w:tc>
        <w:tc>
          <w:tcPr>
            <w:tcW w:w="3118" w:type="dxa"/>
            <w:tcBorders>
              <w:top w:val="single" w:sz="4" w:space="0" w:color="auto"/>
              <w:left w:val="single" w:sz="4" w:space="0" w:color="auto"/>
              <w:bottom w:val="single" w:sz="4" w:space="0" w:color="auto"/>
              <w:right w:val="single" w:sz="4" w:space="0" w:color="auto"/>
            </w:tcBorders>
          </w:tcPr>
          <w:p w14:paraId="33C09859" w14:textId="77777777" w:rsidR="004B024C" w:rsidRDefault="004B024C" w:rsidP="007A1471">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7EA15AAE" w14:textId="77777777" w:rsidR="004B024C" w:rsidRDefault="004B024C" w:rsidP="007A1471">
            <w:pPr>
              <w:pStyle w:val="TAC"/>
            </w:pPr>
          </w:p>
        </w:tc>
        <w:tc>
          <w:tcPr>
            <w:tcW w:w="990" w:type="dxa"/>
            <w:tcBorders>
              <w:top w:val="single" w:sz="4" w:space="0" w:color="auto"/>
              <w:left w:val="single" w:sz="4" w:space="0" w:color="auto"/>
              <w:bottom w:val="single" w:sz="4" w:space="0" w:color="auto"/>
              <w:right w:val="single" w:sz="4" w:space="0" w:color="auto"/>
            </w:tcBorders>
          </w:tcPr>
          <w:p w14:paraId="0F20C8F0" w14:textId="77777777" w:rsidR="004B024C" w:rsidRDefault="004B024C" w:rsidP="007A1471">
            <w:pPr>
              <w:pStyle w:val="TAC"/>
            </w:pPr>
          </w:p>
        </w:tc>
        <w:tc>
          <w:tcPr>
            <w:tcW w:w="1440" w:type="dxa"/>
            <w:tcBorders>
              <w:top w:val="single" w:sz="4" w:space="0" w:color="auto"/>
              <w:left w:val="single" w:sz="4" w:space="0" w:color="auto"/>
              <w:bottom w:val="single" w:sz="4" w:space="0" w:color="auto"/>
              <w:right w:val="single" w:sz="4" w:space="0" w:color="auto"/>
            </w:tcBorders>
          </w:tcPr>
          <w:p w14:paraId="77C95F40" w14:textId="77777777" w:rsidR="004B024C" w:rsidRDefault="004B024C" w:rsidP="007A1471">
            <w:pPr>
              <w:pStyle w:val="TAC"/>
            </w:pPr>
          </w:p>
        </w:tc>
        <w:tc>
          <w:tcPr>
            <w:tcW w:w="1080" w:type="dxa"/>
            <w:tcBorders>
              <w:top w:val="single" w:sz="4" w:space="0" w:color="auto"/>
              <w:left w:val="single" w:sz="4" w:space="0" w:color="auto"/>
              <w:bottom w:val="single" w:sz="4" w:space="0" w:color="auto"/>
              <w:right w:val="single" w:sz="4" w:space="0" w:color="auto"/>
            </w:tcBorders>
          </w:tcPr>
          <w:p w14:paraId="0357FFB5" w14:textId="77777777" w:rsidR="004B024C" w:rsidRDefault="004B024C" w:rsidP="007A1471">
            <w:pPr>
              <w:pStyle w:val="TAC"/>
            </w:pPr>
          </w:p>
        </w:tc>
      </w:tr>
      <w:tr w:rsidR="004B024C" w14:paraId="27F2954B"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39E90ABA" w14:textId="77777777" w:rsidR="004B024C" w:rsidRDefault="004B024C" w:rsidP="007A1471">
            <w:pPr>
              <w:pStyle w:val="TAL"/>
            </w:pPr>
          </w:p>
        </w:tc>
        <w:tc>
          <w:tcPr>
            <w:tcW w:w="3118" w:type="dxa"/>
            <w:tcBorders>
              <w:top w:val="single" w:sz="4" w:space="0" w:color="auto"/>
              <w:left w:val="single" w:sz="4" w:space="0" w:color="auto"/>
              <w:bottom w:val="single" w:sz="4" w:space="0" w:color="auto"/>
              <w:right w:val="single" w:sz="4" w:space="0" w:color="auto"/>
            </w:tcBorders>
          </w:tcPr>
          <w:p w14:paraId="3C4D5B43" w14:textId="77777777" w:rsidR="004B024C" w:rsidRDefault="004B024C" w:rsidP="007A1471">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7EB2DD12" w14:textId="77777777" w:rsidR="004B024C" w:rsidRDefault="004B024C" w:rsidP="007A1471">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ED80389" w14:textId="77777777" w:rsidR="004B024C" w:rsidRDefault="004B024C" w:rsidP="007A147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0C6C52" w14:textId="77777777" w:rsidR="004B024C" w:rsidRDefault="004B024C"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A45F8D" w14:textId="77777777" w:rsidR="004B024C" w:rsidRDefault="004B024C" w:rsidP="007A1471">
            <w:pPr>
              <w:pStyle w:val="TAC"/>
              <w:rPr>
                <w:rFonts w:hint="eastAsia"/>
                <w:lang w:eastAsia="zh-CN"/>
              </w:rPr>
            </w:pPr>
            <w:r>
              <w:rPr>
                <w:lang w:eastAsia="zh-CN"/>
              </w:rPr>
              <w:t>Y</w:t>
            </w:r>
          </w:p>
        </w:tc>
      </w:tr>
      <w:tr w:rsidR="004B024C" w14:paraId="72B6DAE1"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20561565" w14:textId="77777777" w:rsidR="004B024C" w:rsidRDefault="004B024C" w:rsidP="007A1471">
            <w:pPr>
              <w:pStyle w:val="TAL"/>
            </w:pPr>
            <w:r>
              <w:t>[R-6.4.2-006]</w:t>
            </w:r>
            <w:r w:rsidR="007E63D9">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17F918B" w14:textId="77777777" w:rsidR="004B024C" w:rsidRDefault="004B024C" w:rsidP="007A1471">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35FF50C5" w14:textId="77777777" w:rsidR="004B024C" w:rsidRDefault="004B024C" w:rsidP="007A1471">
            <w:pPr>
              <w:pStyle w:val="TAC"/>
            </w:pPr>
          </w:p>
        </w:tc>
        <w:tc>
          <w:tcPr>
            <w:tcW w:w="990" w:type="dxa"/>
            <w:tcBorders>
              <w:top w:val="single" w:sz="4" w:space="0" w:color="auto"/>
              <w:left w:val="single" w:sz="4" w:space="0" w:color="auto"/>
              <w:bottom w:val="single" w:sz="4" w:space="0" w:color="auto"/>
              <w:right w:val="single" w:sz="4" w:space="0" w:color="auto"/>
            </w:tcBorders>
          </w:tcPr>
          <w:p w14:paraId="1ECA7627" w14:textId="77777777" w:rsidR="004B024C" w:rsidRDefault="004B024C" w:rsidP="007A147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58236ED0" w14:textId="77777777" w:rsidR="004B024C" w:rsidRDefault="004B024C"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25F07B0" w14:textId="77777777" w:rsidR="004B024C" w:rsidRDefault="004B024C" w:rsidP="007A1471">
            <w:pPr>
              <w:pStyle w:val="TAC"/>
            </w:pPr>
            <w:r>
              <w:rPr>
                <w:rFonts w:hint="eastAsia"/>
                <w:lang w:eastAsia="zh-CN"/>
              </w:rPr>
              <w:t>Y</w:t>
            </w:r>
          </w:p>
        </w:tc>
      </w:tr>
      <w:tr w:rsidR="004B024C" w14:paraId="21C0FEBE"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6BF7D1D0" w14:textId="77777777" w:rsidR="004B024C" w:rsidRDefault="004B024C" w:rsidP="007A1471">
            <w:pPr>
              <w:pStyle w:val="TAL"/>
            </w:pPr>
            <w:r>
              <w:t>[R-6.4.6.1-002]</w:t>
            </w:r>
            <w:r w:rsidR="007E63D9">
              <w:t xml:space="preserve">, </w:t>
            </w:r>
          </w:p>
          <w:p w14:paraId="1D38FDF1" w14:textId="77777777" w:rsidR="004B024C" w:rsidRDefault="004B024C" w:rsidP="007A1471">
            <w:pPr>
              <w:pStyle w:val="TAL"/>
            </w:pPr>
            <w:r>
              <w:t>[R-6.4.6.1-003]</w:t>
            </w:r>
            <w:r w:rsidR="007E63D9">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E72D740" w14:textId="77777777" w:rsidR="004B024C" w:rsidRDefault="004B024C" w:rsidP="007A1471">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06B87DC8" w14:textId="77777777" w:rsidR="004B024C" w:rsidRDefault="004B024C" w:rsidP="007A1471">
            <w:pPr>
              <w:pStyle w:val="TAC"/>
            </w:pPr>
          </w:p>
        </w:tc>
        <w:tc>
          <w:tcPr>
            <w:tcW w:w="990" w:type="dxa"/>
            <w:tcBorders>
              <w:top w:val="single" w:sz="4" w:space="0" w:color="auto"/>
              <w:left w:val="single" w:sz="4" w:space="0" w:color="auto"/>
              <w:bottom w:val="single" w:sz="4" w:space="0" w:color="auto"/>
              <w:right w:val="single" w:sz="4" w:space="0" w:color="auto"/>
            </w:tcBorders>
          </w:tcPr>
          <w:p w14:paraId="6EBE18BA" w14:textId="77777777" w:rsidR="004B024C" w:rsidRDefault="004B024C" w:rsidP="007A147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DC784D2" w14:textId="77777777" w:rsidR="004B024C" w:rsidRDefault="004B024C"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A3F1979" w14:textId="77777777" w:rsidR="004B024C" w:rsidRDefault="004B024C" w:rsidP="007A1471">
            <w:pPr>
              <w:pStyle w:val="TAC"/>
            </w:pPr>
            <w:r>
              <w:rPr>
                <w:rFonts w:hint="eastAsia"/>
                <w:lang w:eastAsia="zh-CN"/>
              </w:rPr>
              <w:t>Y</w:t>
            </w:r>
          </w:p>
        </w:tc>
      </w:tr>
      <w:tr w:rsidR="004B024C" w14:paraId="2A1A1F72"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03F972F4" w14:textId="77777777" w:rsidR="004B024C" w:rsidRDefault="004B024C" w:rsidP="007A1471">
            <w:pPr>
              <w:pStyle w:val="TAL"/>
            </w:pPr>
            <w:r>
              <w:t>[R-6.4.6.2-001]</w:t>
            </w:r>
            <w:r w:rsidR="007E63D9">
              <w:t>,</w:t>
            </w:r>
            <w:r>
              <w:t xml:space="preserve"> </w:t>
            </w:r>
          </w:p>
          <w:p w14:paraId="13BBA966" w14:textId="77777777" w:rsidR="004B024C" w:rsidRDefault="004B024C" w:rsidP="007A1471">
            <w:pPr>
              <w:pStyle w:val="TAL"/>
            </w:pPr>
            <w:r>
              <w:t>[R-6.4.6.2-002]</w:t>
            </w:r>
            <w:r w:rsidR="007E63D9">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15E6EB8" w14:textId="77777777" w:rsidR="004B024C" w:rsidRDefault="004B024C" w:rsidP="007A1471">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3ECA5951" w14:textId="77777777" w:rsidR="004B024C" w:rsidRDefault="004B024C" w:rsidP="007A1471">
            <w:pPr>
              <w:pStyle w:val="TAC"/>
            </w:pPr>
          </w:p>
        </w:tc>
        <w:tc>
          <w:tcPr>
            <w:tcW w:w="990" w:type="dxa"/>
            <w:tcBorders>
              <w:top w:val="single" w:sz="4" w:space="0" w:color="auto"/>
              <w:left w:val="single" w:sz="4" w:space="0" w:color="auto"/>
              <w:bottom w:val="single" w:sz="4" w:space="0" w:color="auto"/>
              <w:right w:val="single" w:sz="4" w:space="0" w:color="auto"/>
            </w:tcBorders>
          </w:tcPr>
          <w:p w14:paraId="73D15569" w14:textId="77777777" w:rsidR="004B024C" w:rsidRDefault="004B024C" w:rsidP="007A147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0C686F2" w14:textId="77777777" w:rsidR="004B024C" w:rsidRDefault="004B024C"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B33B7AD" w14:textId="77777777" w:rsidR="004B024C" w:rsidRDefault="004B024C" w:rsidP="007A1471">
            <w:pPr>
              <w:pStyle w:val="TAC"/>
            </w:pPr>
            <w:r>
              <w:rPr>
                <w:rFonts w:hint="eastAsia"/>
                <w:lang w:eastAsia="zh-CN"/>
              </w:rPr>
              <w:t>Y</w:t>
            </w:r>
          </w:p>
        </w:tc>
      </w:tr>
      <w:tr w:rsidR="004B024C" w14:paraId="71612EFB"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473529B6" w14:textId="77777777" w:rsidR="004B024C" w:rsidRDefault="004B024C" w:rsidP="007A1471">
            <w:pPr>
              <w:pStyle w:val="TAL"/>
            </w:pPr>
            <w:r>
              <w:t>[R-6.6.1-004]</w:t>
            </w:r>
            <w:r w:rsidR="007E63D9">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5D8E0807" w14:textId="77777777" w:rsidR="004B024C" w:rsidRDefault="004B024C" w:rsidP="007A1471">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2CD6D760" w14:textId="77777777" w:rsidR="004B024C" w:rsidRDefault="004B024C" w:rsidP="007A1471">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91147C1" w14:textId="77777777" w:rsidR="004B024C" w:rsidRDefault="004B024C" w:rsidP="007A147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FA94B3" w14:textId="77777777" w:rsidR="004B024C" w:rsidRDefault="004B024C"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6276BD9" w14:textId="77777777" w:rsidR="004B024C" w:rsidRDefault="004B024C" w:rsidP="007A1471">
            <w:pPr>
              <w:pStyle w:val="TAC"/>
            </w:pPr>
            <w:r>
              <w:rPr>
                <w:rFonts w:hint="eastAsia"/>
                <w:lang w:eastAsia="zh-CN"/>
              </w:rPr>
              <w:t>Y</w:t>
            </w:r>
          </w:p>
        </w:tc>
      </w:tr>
      <w:tr w:rsidR="004B024C" w14:paraId="23BE717A"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38545A81" w14:textId="77777777" w:rsidR="004B024C" w:rsidRDefault="004B024C" w:rsidP="007A1471">
            <w:pPr>
              <w:pStyle w:val="TAL"/>
            </w:pPr>
            <w:r>
              <w:t>[R-6.7.2-001]</w:t>
            </w:r>
            <w:r w:rsidR="007E63D9">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1720E281" w14:textId="77777777" w:rsidR="004B024C" w:rsidRDefault="004B024C" w:rsidP="007A1471">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639E27F5" w14:textId="77777777" w:rsidR="004B024C" w:rsidRDefault="004B024C" w:rsidP="007A1471">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6FCB94" w14:textId="77777777" w:rsidR="004B024C" w:rsidRDefault="004B024C" w:rsidP="007A147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E1C3FB" w14:textId="77777777" w:rsidR="004B024C" w:rsidRDefault="004B024C"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C285E82" w14:textId="77777777" w:rsidR="004B024C" w:rsidRDefault="004B024C" w:rsidP="007A1471">
            <w:pPr>
              <w:pStyle w:val="TAC"/>
            </w:pPr>
            <w:r>
              <w:rPr>
                <w:rFonts w:hint="eastAsia"/>
                <w:lang w:eastAsia="zh-CN"/>
              </w:rPr>
              <w:t>Y</w:t>
            </w:r>
          </w:p>
        </w:tc>
      </w:tr>
      <w:tr w:rsidR="004B024C" w14:paraId="4D6EEC32"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5C141D66" w14:textId="77777777" w:rsidR="004B024C" w:rsidRDefault="004B024C" w:rsidP="007A1471">
            <w:pPr>
              <w:pStyle w:val="TAL"/>
            </w:pPr>
            <w:r>
              <w:t>[R-6.7.1-002]</w:t>
            </w:r>
            <w:r w:rsidR="007E63D9">
              <w:t>,</w:t>
            </w:r>
            <w:r>
              <w:t xml:space="preserve"> </w:t>
            </w:r>
          </w:p>
          <w:p w14:paraId="0AB8C838" w14:textId="77777777" w:rsidR="004B024C" w:rsidRDefault="004B024C" w:rsidP="007A1471">
            <w:pPr>
              <w:pStyle w:val="TAL"/>
            </w:pPr>
            <w:r>
              <w:t>[R-6.7.2-002]</w:t>
            </w:r>
            <w:r w:rsidR="007E63D9">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DE5D0FA" w14:textId="77777777" w:rsidR="004B024C" w:rsidRDefault="004B024C" w:rsidP="007A1471">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248EEF59" w14:textId="77777777" w:rsidR="004B024C" w:rsidRDefault="004B024C" w:rsidP="007A1471">
            <w:pPr>
              <w:pStyle w:val="TAC"/>
            </w:pPr>
          </w:p>
        </w:tc>
        <w:tc>
          <w:tcPr>
            <w:tcW w:w="990" w:type="dxa"/>
            <w:tcBorders>
              <w:top w:val="single" w:sz="4" w:space="0" w:color="auto"/>
              <w:left w:val="single" w:sz="4" w:space="0" w:color="auto"/>
              <w:bottom w:val="single" w:sz="4" w:space="0" w:color="auto"/>
              <w:right w:val="single" w:sz="4" w:space="0" w:color="auto"/>
            </w:tcBorders>
          </w:tcPr>
          <w:p w14:paraId="1A80EBCC" w14:textId="77777777" w:rsidR="004B024C" w:rsidRDefault="004B024C" w:rsidP="007A1471">
            <w:pPr>
              <w:pStyle w:val="TAC"/>
            </w:pPr>
          </w:p>
        </w:tc>
        <w:tc>
          <w:tcPr>
            <w:tcW w:w="1440" w:type="dxa"/>
            <w:tcBorders>
              <w:top w:val="single" w:sz="4" w:space="0" w:color="auto"/>
              <w:left w:val="single" w:sz="4" w:space="0" w:color="auto"/>
              <w:bottom w:val="single" w:sz="4" w:space="0" w:color="auto"/>
              <w:right w:val="single" w:sz="4" w:space="0" w:color="auto"/>
            </w:tcBorders>
          </w:tcPr>
          <w:p w14:paraId="5EE2A901" w14:textId="77777777" w:rsidR="004B024C" w:rsidRDefault="004B024C" w:rsidP="007A1471">
            <w:pPr>
              <w:pStyle w:val="TAC"/>
            </w:pPr>
          </w:p>
        </w:tc>
        <w:tc>
          <w:tcPr>
            <w:tcW w:w="1080" w:type="dxa"/>
            <w:tcBorders>
              <w:top w:val="single" w:sz="4" w:space="0" w:color="auto"/>
              <w:left w:val="single" w:sz="4" w:space="0" w:color="auto"/>
              <w:bottom w:val="single" w:sz="4" w:space="0" w:color="auto"/>
              <w:right w:val="single" w:sz="4" w:space="0" w:color="auto"/>
            </w:tcBorders>
          </w:tcPr>
          <w:p w14:paraId="387A7889" w14:textId="77777777" w:rsidR="004B024C" w:rsidRDefault="004B024C" w:rsidP="007A1471">
            <w:pPr>
              <w:pStyle w:val="TAC"/>
            </w:pPr>
          </w:p>
        </w:tc>
      </w:tr>
      <w:tr w:rsidR="004B024C" w14:paraId="411EC1D7"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33681E7E" w14:textId="77777777" w:rsidR="004B024C" w:rsidRDefault="004B024C" w:rsidP="007A1471">
            <w:pPr>
              <w:pStyle w:val="TAL"/>
            </w:pPr>
          </w:p>
        </w:tc>
        <w:tc>
          <w:tcPr>
            <w:tcW w:w="3118" w:type="dxa"/>
            <w:tcBorders>
              <w:top w:val="single" w:sz="4" w:space="0" w:color="auto"/>
              <w:left w:val="single" w:sz="4" w:space="0" w:color="auto"/>
              <w:bottom w:val="single" w:sz="4" w:space="0" w:color="auto"/>
              <w:right w:val="single" w:sz="4" w:space="0" w:color="auto"/>
            </w:tcBorders>
          </w:tcPr>
          <w:p w14:paraId="3C66A9EE" w14:textId="77777777" w:rsidR="004B024C" w:rsidRDefault="004B024C" w:rsidP="007A1471">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4991E75A" w14:textId="77777777" w:rsidR="004B024C" w:rsidRDefault="004B024C" w:rsidP="007A1471">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D654401" w14:textId="77777777" w:rsidR="004B024C" w:rsidRDefault="004B024C" w:rsidP="007A147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EED22D" w14:textId="77777777" w:rsidR="004B024C" w:rsidRDefault="004B024C"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1CCE8" w14:textId="77777777" w:rsidR="004B024C" w:rsidRDefault="004B024C" w:rsidP="007A1471">
            <w:pPr>
              <w:pStyle w:val="TAC"/>
              <w:rPr>
                <w:rFonts w:hint="eastAsia"/>
                <w:lang w:eastAsia="zh-CN"/>
              </w:rPr>
            </w:pPr>
            <w:r>
              <w:rPr>
                <w:lang w:eastAsia="zh-CN"/>
              </w:rPr>
              <w:t>Y</w:t>
            </w:r>
          </w:p>
        </w:tc>
      </w:tr>
      <w:tr w:rsidR="004B024C" w14:paraId="69FFE63B"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53FF1B9D" w14:textId="77777777" w:rsidR="004B024C" w:rsidRDefault="004B024C" w:rsidP="007A1471">
            <w:pPr>
              <w:pStyle w:val="TAL"/>
            </w:pPr>
            <w:r>
              <w:t>[R-6.8.7.4.2-001]</w:t>
            </w:r>
            <w:r w:rsidR="007E63D9">
              <w:t xml:space="preserve">, </w:t>
            </w:r>
            <w:r>
              <w:br/>
              <w:t>[R-6.8.7.4.2-002]</w:t>
            </w:r>
            <w:r w:rsidR="007E63D9">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CD32CF3" w14:textId="77777777" w:rsidR="004B024C" w:rsidRDefault="004B024C" w:rsidP="007A1471">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C705B17" w14:textId="77777777" w:rsidR="004B024C" w:rsidRDefault="004B024C" w:rsidP="007A1471">
            <w:pPr>
              <w:pStyle w:val="TAC"/>
            </w:pPr>
          </w:p>
        </w:tc>
        <w:tc>
          <w:tcPr>
            <w:tcW w:w="990" w:type="dxa"/>
            <w:tcBorders>
              <w:top w:val="single" w:sz="4" w:space="0" w:color="auto"/>
              <w:left w:val="single" w:sz="4" w:space="0" w:color="auto"/>
              <w:bottom w:val="single" w:sz="4" w:space="0" w:color="auto"/>
              <w:right w:val="single" w:sz="4" w:space="0" w:color="auto"/>
            </w:tcBorders>
          </w:tcPr>
          <w:p w14:paraId="0D636217" w14:textId="77777777" w:rsidR="004B024C" w:rsidRDefault="004B024C" w:rsidP="007A147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6D2F0" w14:textId="77777777" w:rsidR="004B024C" w:rsidRDefault="004B024C"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8C71F12" w14:textId="77777777" w:rsidR="004B024C" w:rsidRDefault="004B024C" w:rsidP="007A1471">
            <w:pPr>
              <w:pStyle w:val="TAC"/>
            </w:pPr>
            <w:r>
              <w:rPr>
                <w:rFonts w:hint="eastAsia"/>
                <w:lang w:eastAsia="zh-CN"/>
              </w:rPr>
              <w:t>Y</w:t>
            </w:r>
          </w:p>
        </w:tc>
      </w:tr>
      <w:tr w:rsidR="004B024C" w14:paraId="2764751D"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19304678" w14:textId="77777777" w:rsidR="004B024C" w:rsidRDefault="004B024C" w:rsidP="007A1471">
            <w:pPr>
              <w:pStyle w:val="TAL"/>
            </w:pPr>
            <w:r>
              <w:t>[R-6.13.4-001]</w:t>
            </w:r>
            <w:r w:rsidR="007E63D9">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C0C25AF" w14:textId="77777777" w:rsidR="004B024C" w:rsidRDefault="004B024C" w:rsidP="007A1471">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90E9E57" w14:textId="77777777" w:rsidR="004B024C" w:rsidRDefault="004B024C" w:rsidP="007A1471">
            <w:pPr>
              <w:pStyle w:val="TAC"/>
            </w:pPr>
          </w:p>
        </w:tc>
        <w:tc>
          <w:tcPr>
            <w:tcW w:w="990" w:type="dxa"/>
            <w:tcBorders>
              <w:top w:val="single" w:sz="4" w:space="0" w:color="auto"/>
              <w:left w:val="single" w:sz="4" w:space="0" w:color="auto"/>
              <w:bottom w:val="single" w:sz="4" w:space="0" w:color="auto"/>
              <w:right w:val="single" w:sz="4" w:space="0" w:color="auto"/>
            </w:tcBorders>
          </w:tcPr>
          <w:p w14:paraId="30DD3B82" w14:textId="77777777" w:rsidR="004B024C" w:rsidRDefault="004B024C" w:rsidP="007A147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240C424" w14:textId="77777777" w:rsidR="004B024C" w:rsidRDefault="004B024C"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9B171B7" w14:textId="77777777" w:rsidR="004B024C" w:rsidRDefault="004B024C" w:rsidP="007A1471">
            <w:pPr>
              <w:pStyle w:val="TAC"/>
            </w:pPr>
            <w:r>
              <w:rPr>
                <w:rFonts w:hint="eastAsia"/>
                <w:lang w:eastAsia="zh-CN"/>
              </w:rPr>
              <w:t>Y</w:t>
            </w:r>
          </w:p>
        </w:tc>
      </w:tr>
      <w:tr w:rsidR="004B024C" w14:paraId="08A875C4"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tcPr>
          <w:p w14:paraId="53EDA849" w14:textId="77777777" w:rsidR="004B024C" w:rsidRDefault="004B024C" w:rsidP="007A1471">
            <w:pPr>
              <w:pStyle w:val="TAL"/>
            </w:pPr>
            <w:r>
              <w:t>[R-6.13.4-003]</w:t>
            </w:r>
            <w:r w:rsidR="007E63D9">
              <w:t xml:space="preserve">, </w:t>
            </w:r>
            <w:r>
              <w:br/>
              <w:t>[R-6.13.4-005]</w:t>
            </w:r>
            <w:r w:rsidR="007E63D9">
              <w:t xml:space="preserve">, </w:t>
            </w:r>
            <w:r>
              <w:br/>
              <w:t>[R-6.13.4-006]</w:t>
            </w:r>
            <w:r w:rsidR="007E63D9">
              <w:t xml:space="preserve">, </w:t>
            </w:r>
            <w:r>
              <w:br/>
              <w:t>[R-6.13.4-007]</w:t>
            </w:r>
            <w:r w:rsidR="007E63D9">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5F5DCEAF" w14:textId="77777777" w:rsidR="004B024C" w:rsidRDefault="004B024C" w:rsidP="007A1471">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2CCF0B6F" w14:textId="77777777" w:rsidR="004B024C" w:rsidRDefault="004B024C" w:rsidP="007A1471">
            <w:pPr>
              <w:pStyle w:val="TAC"/>
            </w:pPr>
          </w:p>
        </w:tc>
        <w:tc>
          <w:tcPr>
            <w:tcW w:w="990" w:type="dxa"/>
            <w:tcBorders>
              <w:top w:val="single" w:sz="4" w:space="0" w:color="auto"/>
              <w:left w:val="single" w:sz="4" w:space="0" w:color="auto"/>
              <w:bottom w:val="single" w:sz="4" w:space="0" w:color="auto"/>
              <w:right w:val="single" w:sz="4" w:space="0" w:color="auto"/>
            </w:tcBorders>
          </w:tcPr>
          <w:p w14:paraId="1DF65E78" w14:textId="77777777" w:rsidR="004B024C" w:rsidRDefault="004B024C" w:rsidP="007A147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F92DD77" w14:textId="77777777" w:rsidR="004B024C" w:rsidRDefault="004B024C"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46D6BB" w14:textId="77777777" w:rsidR="004B024C" w:rsidRDefault="004B024C" w:rsidP="007A1471">
            <w:pPr>
              <w:pStyle w:val="TAC"/>
            </w:pPr>
            <w:r>
              <w:rPr>
                <w:rFonts w:hint="eastAsia"/>
                <w:lang w:eastAsia="zh-CN"/>
              </w:rPr>
              <w:t>Y</w:t>
            </w:r>
          </w:p>
        </w:tc>
      </w:tr>
      <w:tr w:rsidR="004B024C" w14:paraId="2743B5E9"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tcPr>
          <w:p w14:paraId="41BA8BA9" w14:textId="77777777" w:rsidR="004B024C" w:rsidRDefault="004B024C" w:rsidP="007A1471">
            <w:pPr>
              <w:pStyle w:val="TAL"/>
            </w:pPr>
            <w:r>
              <w:t>[R-7.14-002]</w:t>
            </w:r>
            <w:r w:rsidR="005B7422">
              <w:t xml:space="preserve">, </w:t>
            </w:r>
          </w:p>
          <w:p w14:paraId="2C8CB9B9" w14:textId="77777777" w:rsidR="004B024C" w:rsidRDefault="004B024C" w:rsidP="007A1471">
            <w:pPr>
              <w:pStyle w:val="TAL"/>
            </w:pPr>
            <w:r>
              <w:t>[R-7.14-003]</w:t>
            </w:r>
            <w:r w:rsidR="005B7422">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DBDB431" w14:textId="77777777" w:rsidR="004B024C" w:rsidRDefault="004B024C" w:rsidP="007A1471">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61B6884D" w14:textId="77777777" w:rsidR="004B024C" w:rsidRDefault="004B024C" w:rsidP="007A1471">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297DD45" w14:textId="77777777" w:rsidR="004B024C" w:rsidRDefault="004B024C" w:rsidP="007A147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7107E1B" w14:textId="77777777" w:rsidR="004B024C" w:rsidRDefault="004B024C"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EC283B7" w14:textId="77777777" w:rsidR="004B024C" w:rsidRDefault="004B024C" w:rsidP="007A1471">
            <w:pPr>
              <w:pStyle w:val="TAC"/>
            </w:pPr>
            <w:r>
              <w:rPr>
                <w:rFonts w:hint="eastAsia"/>
                <w:lang w:eastAsia="zh-CN"/>
              </w:rPr>
              <w:t>Y</w:t>
            </w:r>
          </w:p>
        </w:tc>
      </w:tr>
      <w:tr w:rsidR="004B024C" w14:paraId="1B392CF4"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tcPr>
          <w:p w14:paraId="6BA6687C" w14:textId="77777777" w:rsidR="004B024C" w:rsidRDefault="004B024C" w:rsidP="007A1471">
            <w:pPr>
              <w:pStyle w:val="TAL"/>
            </w:pPr>
            <w:r>
              <w:t>[R-5.1.5-004]</w:t>
            </w:r>
            <w:r w:rsidR="005B7422">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A0349C4" w14:textId="77777777" w:rsidR="004B024C" w:rsidRDefault="004B024C" w:rsidP="007A1471">
            <w:pPr>
              <w:pStyle w:val="TAL"/>
            </w:pPr>
            <w:r>
              <w:t>Limitation of number of affiliations per user (N</w:t>
            </w:r>
            <w:r w:rsidR="00B13DF6">
              <w:t>c</w:t>
            </w:r>
            <w:r>
              <w:t>2)</w:t>
            </w:r>
          </w:p>
        </w:tc>
        <w:tc>
          <w:tcPr>
            <w:tcW w:w="1017" w:type="dxa"/>
            <w:tcBorders>
              <w:top w:val="single" w:sz="4" w:space="0" w:color="auto"/>
              <w:left w:val="single" w:sz="4" w:space="0" w:color="auto"/>
              <w:bottom w:val="single" w:sz="4" w:space="0" w:color="auto"/>
              <w:right w:val="single" w:sz="4" w:space="0" w:color="auto"/>
            </w:tcBorders>
          </w:tcPr>
          <w:p w14:paraId="1B31D3A0" w14:textId="77777777" w:rsidR="004B024C" w:rsidRDefault="004B024C" w:rsidP="007A1471">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190586C" w14:textId="77777777" w:rsidR="004B024C" w:rsidRDefault="004B024C" w:rsidP="007A147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99D0305" w14:textId="77777777" w:rsidR="004B024C" w:rsidRDefault="004B024C"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789C437" w14:textId="77777777" w:rsidR="004B024C" w:rsidRDefault="004B024C" w:rsidP="007A1471">
            <w:pPr>
              <w:pStyle w:val="TAC"/>
            </w:pPr>
            <w:r>
              <w:rPr>
                <w:rFonts w:hint="eastAsia"/>
                <w:lang w:eastAsia="zh-CN"/>
              </w:rPr>
              <w:t>Y</w:t>
            </w:r>
          </w:p>
        </w:tc>
      </w:tr>
      <w:tr w:rsidR="004B024C" w14:paraId="41F311B2"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tcPr>
          <w:p w14:paraId="7B7E3E3D" w14:textId="77777777" w:rsidR="004B024C" w:rsidRDefault="004B024C" w:rsidP="007A1471">
            <w:pPr>
              <w:pStyle w:val="TAL"/>
            </w:pPr>
            <w:r>
              <w:lastRenderedPageBreak/>
              <w:t>[R-6.4.6.1-001]</w:t>
            </w:r>
            <w:r w:rsidR="005B7422">
              <w:t xml:space="preserve">, </w:t>
            </w:r>
          </w:p>
          <w:p w14:paraId="3526B3CE" w14:textId="77777777" w:rsidR="004B024C" w:rsidRDefault="004B024C" w:rsidP="007A1471">
            <w:pPr>
              <w:pStyle w:val="TAL"/>
            </w:pPr>
            <w:r>
              <w:t>[R-6.4.6.1-004]</w:t>
            </w:r>
            <w:r w:rsidR="005B7422">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8CCB33D" w14:textId="77777777" w:rsidR="004B024C" w:rsidRDefault="004B024C" w:rsidP="007A1471">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5004F6FD" w14:textId="77777777" w:rsidR="004B024C" w:rsidRDefault="004B024C" w:rsidP="007A1471">
            <w:pPr>
              <w:pStyle w:val="TAC"/>
            </w:pPr>
          </w:p>
        </w:tc>
        <w:tc>
          <w:tcPr>
            <w:tcW w:w="990" w:type="dxa"/>
            <w:tcBorders>
              <w:top w:val="single" w:sz="4" w:space="0" w:color="auto"/>
              <w:left w:val="single" w:sz="4" w:space="0" w:color="auto"/>
              <w:bottom w:val="single" w:sz="4" w:space="0" w:color="auto"/>
              <w:right w:val="single" w:sz="4" w:space="0" w:color="auto"/>
            </w:tcBorders>
          </w:tcPr>
          <w:p w14:paraId="69841ADB" w14:textId="77777777" w:rsidR="004B024C" w:rsidRDefault="004B024C" w:rsidP="007A1471">
            <w:pPr>
              <w:pStyle w:val="TAC"/>
            </w:pPr>
          </w:p>
        </w:tc>
        <w:tc>
          <w:tcPr>
            <w:tcW w:w="1440" w:type="dxa"/>
            <w:tcBorders>
              <w:top w:val="single" w:sz="4" w:space="0" w:color="auto"/>
              <w:left w:val="single" w:sz="4" w:space="0" w:color="auto"/>
              <w:bottom w:val="single" w:sz="4" w:space="0" w:color="auto"/>
              <w:right w:val="single" w:sz="4" w:space="0" w:color="auto"/>
            </w:tcBorders>
          </w:tcPr>
          <w:p w14:paraId="0C072053" w14:textId="77777777" w:rsidR="004B024C" w:rsidRDefault="004B024C" w:rsidP="007A1471">
            <w:pPr>
              <w:pStyle w:val="TAC"/>
            </w:pPr>
          </w:p>
        </w:tc>
        <w:tc>
          <w:tcPr>
            <w:tcW w:w="1080" w:type="dxa"/>
            <w:tcBorders>
              <w:top w:val="single" w:sz="4" w:space="0" w:color="auto"/>
              <w:left w:val="single" w:sz="4" w:space="0" w:color="auto"/>
              <w:bottom w:val="single" w:sz="4" w:space="0" w:color="auto"/>
              <w:right w:val="single" w:sz="4" w:space="0" w:color="auto"/>
            </w:tcBorders>
          </w:tcPr>
          <w:p w14:paraId="086FBEB0" w14:textId="77777777" w:rsidR="004B024C" w:rsidRDefault="004B024C" w:rsidP="007A1471">
            <w:pPr>
              <w:pStyle w:val="TAC"/>
              <w:rPr>
                <w:rFonts w:hint="eastAsia"/>
                <w:lang w:eastAsia="zh-CN"/>
              </w:rPr>
            </w:pPr>
          </w:p>
        </w:tc>
      </w:tr>
      <w:tr w:rsidR="009B3481" w14:paraId="436D45E5"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tcPr>
          <w:p w14:paraId="24FAB681" w14:textId="77777777" w:rsidR="009B3481" w:rsidRDefault="009B3481" w:rsidP="009B3481">
            <w:pPr>
              <w:pStyle w:val="TAL"/>
            </w:pPr>
          </w:p>
        </w:tc>
        <w:tc>
          <w:tcPr>
            <w:tcW w:w="3118" w:type="dxa"/>
            <w:tcBorders>
              <w:top w:val="single" w:sz="4" w:space="0" w:color="auto"/>
              <w:left w:val="single" w:sz="4" w:space="0" w:color="auto"/>
              <w:bottom w:val="single" w:sz="4" w:space="0" w:color="auto"/>
              <w:right w:val="single" w:sz="4" w:space="0" w:color="auto"/>
            </w:tcBorders>
          </w:tcPr>
          <w:p w14:paraId="4138285D" w14:textId="77777777" w:rsidR="009B3481" w:rsidRDefault="009B3481" w:rsidP="009B3481">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227145CA" w14:textId="77777777" w:rsidR="009B3481" w:rsidDel="009B3481" w:rsidRDefault="009B3481" w:rsidP="009B3481">
            <w:pPr>
              <w:pStyle w:val="TAC"/>
              <w:rPr>
                <w:rFonts w:hint="eastAsia"/>
              </w:rPr>
            </w:pPr>
            <w:r>
              <w:t>Y</w:t>
            </w:r>
          </w:p>
        </w:tc>
        <w:tc>
          <w:tcPr>
            <w:tcW w:w="990" w:type="dxa"/>
            <w:tcBorders>
              <w:top w:val="single" w:sz="4" w:space="0" w:color="auto"/>
              <w:left w:val="single" w:sz="4" w:space="0" w:color="auto"/>
              <w:bottom w:val="single" w:sz="4" w:space="0" w:color="auto"/>
              <w:right w:val="single" w:sz="4" w:space="0" w:color="auto"/>
            </w:tcBorders>
          </w:tcPr>
          <w:p w14:paraId="6E8F0D3A" w14:textId="77777777" w:rsidR="009B3481" w:rsidDel="009B3481" w:rsidRDefault="009B3481" w:rsidP="009B3481">
            <w:pPr>
              <w:pStyle w:val="TAC"/>
              <w:rPr>
                <w:rFonts w:hint="eastAsia"/>
              </w:rPr>
            </w:pPr>
            <w:r>
              <w:t>Y</w:t>
            </w:r>
          </w:p>
        </w:tc>
        <w:tc>
          <w:tcPr>
            <w:tcW w:w="1440" w:type="dxa"/>
            <w:tcBorders>
              <w:top w:val="single" w:sz="4" w:space="0" w:color="auto"/>
              <w:left w:val="single" w:sz="4" w:space="0" w:color="auto"/>
              <w:bottom w:val="single" w:sz="4" w:space="0" w:color="auto"/>
              <w:right w:val="single" w:sz="4" w:space="0" w:color="auto"/>
            </w:tcBorders>
          </w:tcPr>
          <w:p w14:paraId="00FB68C7" w14:textId="77777777" w:rsidR="009B3481" w:rsidDel="009B3481" w:rsidRDefault="009B3481" w:rsidP="009B3481">
            <w:pPr>
              <w:pStyle w:val="TAC"/>
              <w:rPr>
                <w:rFonts w:hint="eastAsia"/>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7EF53C3" w14:textId="77777777" w:rsidR="009B3481" w:rsidDel="009B3481" w:rsidRDefault="009B3481" w:rsidP="009B3481">
            <w:pPr>
              <w:pStyle w:val="TAC"/>
              <w:rPr>
                <w:rFonts w:hint="eastAsia"/>
                <w:lang w:eastAsia="zh-CN"/>
              </w:rPr>
            </w:pPr>
            <w:r>
              <w:rPr>
                <w:lang w:eastAsia="zh-CN"/>
              </w:rPr>
              <w:t>Y</w:t>
            </w:r>
          </w:p>
        </w:tc>
      </w:tr>
      <w:tr w:rsidR="005B7422" w14:paraId="7D6C6501" w14:textId="77777777" w:rsidTr="005B742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1F3044" w14:textId="77777777" w:rsidR="005B7422" w:rsidRDefault="005B7422" w:rsidP="007A1471">
            <w:pPr>
              <w:pStyle w:val="TAL"/>
            </w:pPr>
            <w:r>
              <w:t>[</w:t>
            </w:r>
            <w:r w:rsidRPr="00577B15">
              <w:t>R-5.2.3.2-00</w:t>
            </w:r>
            <w:r>
              <w:t xml:space="preserve">2], </w:t>
            </w:r>
          </w:p>
          <w:p w14:paraId="118B84E3" w14:textId="77777777" w:rsidR="005B7422" w:rsidRDefault="005B7422" w:rsidP="007A1471">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075A652" w14:textId="77777777" w:rsidR="005B7422" w:rsidRDefault="005B7422" w:rsidP="007A1471">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2C7A77EC" w14:textId="77777777" w:rsidR="005B7422" w:rsidRDefault="005B7422" w:rsidP="007A1471">
            <w:pPr>
              <w:pStyle w:val="TAC"/>
              <w:rPr>
                <w:rFonts w:hint="eastAsia"/>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157744B" w14:textId="77777777" w:rsidR="005B7422" w:rsidRDefault="005B7422" w:rsidP="007A1471">
            <w:pPr>
              <w:pStyle w:val="TAC"/>
              <w:rPr>
                <w:rFonts w:hint="eastAsia"/>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315601A" w14:textId="77777777" w:rsidR="005B7422" w:rsidRDefault="005B7422"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148CDB" w14:textId="77777777" w:rsidR="005B7422" w:rsidRDefault="005B7422" w:rsidP="007A1471">
            <w:pPr>
              <w:pStyle w:val="TAC"/>
              <w:rPr>
                <w:rFonts w:hint="eastAsia"/>
                <w:lang w:eastAsia="zh-CN"/>
              </w:rPr>
            </w:pPr>
            <w:r>
              <w:rPr>
                <w:lang w:eastAsia="en-GB"/>
              </w:rPr>
              <w:t>Y</w:t>
            </w:r>
          </w:p>
        </w:tc>
      </w:tr>
      <w:tr w:rsidR="005B7422" w14:paraId="5DEAF9F9" w14:textId="77777777" w:rsidTr="005B742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26BC116" w14:textId="77777777" w:rsidR="005B7422" w:rsidRDefault="005B7422" w:rsidP="007A1471">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DB4E39" w14:textId="77777777" w:rsidR="005B7422" w:rsidRDefault="005B7422" w:rsidP="00C32B2D">
            <w:pPr>
              <w:pStyle w:val="TAL"/>
              <w:rPr>
                <w:rFonts w:cs="Arial"/>
              </w:rPr>
            </w:pPr>
            <w:r>
              <w:t>M</w:t>
            </w:r>
            <w:r w:rsidRPr="00577B15">
              <w:t xml:space="preserve">aximum number of simultaneous </w:t>
            </w:r>
            <w:r>
              <w:t xml:space="preserve">video </w:t>
            </w:r>
            <w:r w:rsidRPr="00577B15">
              <w:t xml:space="preserve">streams </w:t>
            </w:r>
            <w:r>
              <w:t>that can be received (see NOTE</w:t>
            </w:r>
            <w:r w:rsidR="00C32B2D">
              <w:t> 3</w:t>
            </w:r>
            <w:r>
              <w:t>)</w:t>
            </w:r>
          </w:p>
        </w:tc>
        <w:tc>
          <w:tcPr>
            <w:tcW w:w="1017" w:type="dxa"/>
            <w:tcBorders>
              <w:top w:val="single" w:sz="4" w:space="0" w:color="auto"/>
              <w:left w:val="single" w:sz="4" w:space="0" w:color="auto"/>
              <w:bottom w:val="single" w:sz="4" w:space="0" w:color="auto"/>
              <w:right w:val="single" w:sz="4" w:space="0" w:color="auto"/>
            </w:tcBorders>
          </w:tcPr>
          <w:p w14:paraId="0A54A366" w14:textId="77777777" w:rsidR="005B7422" w:rsidRDefault="005B7422" w:rsidP="007A1471">
            <w:pPr>
              <w:pStyle w:val="TAC"/>
              <w:rPr>
                <w:rFonts w:hint="eastAsia"/>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C0D267E" w14:textId="77777777" w:rsidR="005B7422" w:rsidRDefault="005B7422" w:rsidP="007A1471">
            <w:pPr>
              <w:pStyle w:val="TAC"/>
              <w:rPr>
                <w:rFonts w:hint="eastAsia"/>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F8A9095" w14:textId="77777777" w:rsidR="005B7422" w:rsidRDefault="005B7422"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1D971AF" w14:textId="77777777" w:rsidR="005B7422" w:rsidRDefault="005B7422" w:rsidP="007A1471">
            <w:pPr>
              <w:pStyle w:val="TAC"/>
              <w:rPr>
                <w:rFonts w:hint="eastAsia"/>
                <w:lang w:eastAsia="zh-CN"/>
              </w:rPr>
            </w:pPr>
            <w:r>
              <w:rPr>
                <w:lang w:eastAsia="en-GB"/>
              </w:rPr>
              <w:t>Y</w:t>
            </w:r>
          </w:p>
        </w:tc>
      </w:tr>
      <w:tr w:rsidR="005B7422" w14:paraId="5363C0A4" w14:textId="77777777" w:rsidTr="005B742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A84B687" w14:textId="77777777" w:rsidR="005B7422" w:rsidRDefault="005B7422" w:rsidP="007A1471">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05B1030" w14:textId="77777777" w:rsidR="005B7422" w:rsidRDefault="005B7422" w:rsidP="007A1471">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7088F5A6" w14:textId="77777777" w:rsidR="005B7422" w:rsidRDefault="005B7422" w:rsidP="007A1471">
            <w:pPr>
              <w:pStyle w:val="TAC"/>
              <w:rPr>
                <w:rFonts w:hint="eastAsia"/>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144D704" w14:textId="77777777" w:rsidR="005B7422" w:rsidRDefault="005B7422" w:rsidP="007A1471">
            <w:pPr>
              <w:pStyle w:val="TAC"/>
              <w:rPr>
                <w:rFonts w:hint="eastAsia"/>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8F99C14" w14:textId="77777777" w:rsidR="005B7422" w:rsidRDefault="005B7422"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E58D1E" w14:textId="77777777" w:rsidR="005B7422" w:rsidRDefault="005B7422" w:rsidP="007A1471">
            <w:pPr>
              <w:pStyle w:val="TAC"/>
              <w:rPr>
                <w:rFonts w:hint="eastAsia"/>
                <w:lang w:eastAsia="zh-CN"/>
              </w:rPr>
            </w:pPr>
            <w:r>
              <w:rPr>
                <w:lang w:eastAsia="en-GB"/>
              </w:rPr>
              <w:t>Y</w:t>
            </w:r>
          </w:p>
        </w:tc>
      </w:tr>
      <w:tr w:rsidR="005B7422" w14:paraId="15FE0EEE" w14:textId="77777777" w:rsidTr="005B742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4E24073" w14:textId="77777777" w:rsidR="005B7422" w:rsidRDefault="005B7422" w:rsidP="007A1471">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CF52B1" w14:textId="77777777" w:rsidR="005B7422" w:rsidRDefault="005B7422" w:rsidP="007A1471">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3AA4451D" w14:textId="77777777" w:rsidR="005B7422" w:rsidRDefault="005B7422" w:rsidP="007A1471">
            <w:pPr>
              <w:pStyle w:val="TAC"/>
              <w:rPr>
                <w:rFonts w:hint="eastAsia"/>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AFC4A31" w14:textId="77777777" w:rsidR="005B7422" w:rsidRDefault="005B7422" w:rsidP="007A1471">
            <w:pPr>
              <w:pStyle w:val="TAC"/>
              <w:rPr>
                <w:rFonts w:hint="eastAsia"/>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BB71FC7" w14:textId="77777777" w:rsidR="005B7422" w:rsidRDefault="005B7422"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B4AF74C" w14:textId="77777777" w:rsidR="005B7422" w:rsidRDefault="005B7422" w:rsidP="007A1471">
            <w:pPr>
              <w:pStyle w:val="TAC"/>
              <w:rPr>
                <w:rFonts w:hint="eastAsia"/>
                <w:lang w:eastAsia="zh-CN"/>
              </w:rPr>
            </w:pPr>
            <w:r>
              <w:rPr>
                <w:lang w:eastAsia="en-GB"/>
              </w:rPr>
              <w:t>Y</w:t>
            </w:r>
          </w:p>
        </w:tc>
      </w:tr>
      <w:tr w:rsidR="005B7422" w14:paraId="224FB0C6" w14:textId="77777777" w:rsidTr="005B742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E8F7EA7" w14:textId="77777777" w:rsidR="005B7422" w:rsidRDefault="005B7422" w:rsidP="007A1471">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1FA9D5D" w14:textId="77777777" w:rsidR="005B7422" w:rsidRDefault="005B7422" w:rsidP="007A1471">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3673EAAD" w14:textId="77777777" w:rsidR="005B7422" w:rsidRDefault="005B7422" w:rsidP="007A1471">
            <w:pPr>
              <w:pStyle w:val="TAC"/>
              <w:rPr>
                <w:rFonts w:hint="eastAsia"/>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7FECC49" w14:textId="77777777" w:rsidR="005B7422" w:rsidRDefault="005B7422" w:rsidP="007A1471">
            <w:pPr>
              <w:pStyle w:val="TAC"/>
              <w:rPr>
                <w:rFonts w:hint="eastAsia"/>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4EFD367" w14:textId="77777777" w:rsidR="005B7422" w:rsidRDefault="005B7422"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F8DE9D1" w14:textId="77777777" w:rsidR="005B7422" w:rsidRDefault="005B7422" w:rsidP="007A1471">
            <w:pPr>
              <w:pStyle w:val="TAC"/>
              <w:rPr>
                <w:rFonts w:hint="eastAsia"/>
                <w:lang w:eastAsia="zh-CN"/>
              </w:rPr>
            </w:pPr>
            <w:r>
              <w:rPr>
                <w:lang w:eastAsia="en-GB"/>
              </w:rPr>
              <w:t>Y</w:t>
            </w:r>
          </w:p>
        </w:tc>
      </w:tr>
      <w:tr w:rsidR="005B7422" w14:paraId="5EC35B51" w14:textId="77777777" w:rsidTr="005B742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3D5818" w14:textId="77777777" w:rsidR="005B7422" w:rsidRDefault="005B7422" w:rsidP="007A1471">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A698B73" w14:textId="77777777" w:rsidR="005B7422" w:rsidRDefault="005B7422" w:rsidP="007A1471">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1E17A8D9" w14:textId="77777777" w:rsidR="005B7422" w:rsidRDefault="005B7422" w:rsidP="007A1471">
            <w:pPr>
              <w:pStyle w:val="TAC"/>
              <w:rPr>
                <w:rFonts w:hint="eastAsia"/>
              </w:rPr>
            </w:pPr>
          </w:p>
        </w:tc>
        <w:tc>
          <w:tcPr>
            <w:tcW w:w="990" w:type="dxa"/>
            <w:tcBorders>
              <w:top w:val="single" w:sz="4" w:space="0" w:color="auto"/>
              <w:left w:val="single" w:sz="4" w:space="0" w:color="auto"/>
              <w:bottom w:val="single" w:sz="4" w:space="0" w:color="auto"/>
              <w:right w:val="single" w:sz="4" w:space="0" w:color="auto"/>
            </w:tcBorders>
          </w:tcPr>
          <w:p w14:paraId="0CB56028" w14:textId="77777777" w:rsidR="005B7422" w:rsidRDefault="005B7422" w:rsidP="007A1471">
            <w:pPr>
              <w:pStyle w:val="TAC"/>
              <w:rPr>
                <w:rFonts w:hint="eastAsia"/>
              </w:rPr>
            </w:pPr>
          </w:p>
        </w:tc>
        <w:tc>
          <w:tcPr>
            <w:tcW w:w="1440" w:type="dxa"/>
            <w:tcBorders>
              <w:top w:val="single" w:sz="4" w:space="0" w:color="auto"/>
              <w:left w:val="single" w:sz="4" w:space="0" w:color="auto"/>
              <w:bottom w:val="single" w:sz="4" w:space="0" w:color="auto"/>
              <w:right w:val="single" w:sz="4" w:space="0" w:color="auto"/>
            </w:tcBorders>
          </w:tcPr>
          <w:p w14:paraId="25369169" w14:textId="77777777" w:rsidR="005B7422" w:rsidRDefault="005B7422" w:rsidP="007A1471">
            <w:pPr>
              <w:pStyle w:val="TAC"/>
              <w:rPr>
                <w:rFonts w:hint="eastAsia"/>
                <w:lang w:eastAsia="zh-CN"/>
              </w:rPr>
            </w:pPr>
          </w:p>
        </w:tc>
        <w:tc>
          <w:tcPr>
            <w:tcW w:w="1080" w:type="dxa"/>
            <w:tcBorders>
              <w:top w:val="single" w:sz="4" w:space="0" w:color="auto"/>
              <w:left w:val="single" w:sz="4" w:space="0" w:color="auto"/>
              <w:bottom w:val="single" w:sz="4" w:space="0" w:color="auto"/>
              <w:right w:val="single" w:sz="4" w:space="0" w:color="auto"/>
            </w:tcBorders>
          </w:tcPr>
          <w:p w14:paraId="3975296F" w14:textId="77777777" w:rsidR="005B7422" w:rsidRDefault="005B7422" w:rsidP="007A1471">
            <w:pPr>
              <w:pStyle w:val="TAC"/>
              <w:rPr>
                <w:rFonts w:hint="eastAsia"/>
                <w:lang w:eastAsia="zh-CN"/>
              </w:rPr>
            </w:pPr>
          </w:p>
        </w:tc>
      </w:tr>
      <w:tr w:rsidR="0099386A" w14:paraId="5B2C6BD9" w14:textId="77777777" w:rsidTr="005B742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7932405" w14:textId="77777777" w:rsidR="0099386A" w:rsidRDefault="0099386A" w:rsidP="007A1471">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2D99561" w14:textId="77777777" w:rsidR="0099386A" w:rsidRDefault="0099386A" w:rsidP="0099386A">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6044819A" w14:textId="77777777" w:rsidR="0099386A" w:rsidRDefault="0099386A" w:rsidP="007A1471">
            <w:pPr>
              <w:pStyle w:val="TAC"/>
              <w:rPr>
                <w:rFonts w:hint="eastAsia"/>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F2CE935" w14:textId="77777777" w:rsidR="0099386A" w:rsidRDefault="0099386A" w:rsidP="007A1471">
            <w:pPr>
              <w:pStyle w:val="TAC"/>
              <w:rPr>
                <w:rFonts w:hint="eastAsia"/>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8FB5E30" w14:textId="77777777" w:rsidR="0099386A" w:rsidRDefault="0099386A"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E59194D" w14:textId="77777777" w:rsidR="0099386A" w:rsidRDefault="0099386A" w:rsidP="007A1471">
            <w:pPr>
              <w:pStyle w:val="TAC"/>
              <w:rPr>
                <w:rFonts w:hint="eastAsia"/>
                <w:lang w:eastAsia="zh-CN"/>
              </w:rPr>
            </w:pPr>
            <w:r>
              <w:rPr>
                <w:lang w:eastAsia="en-GB"/>
              </w:rPr>
              <w:t>Y</w:t>
            </w:r>
          </w:p>
        </w:tc>
      </w:tr>
      <w:tr w:rsidR="005B7422" w14:paraId="7DDC04CF" w14:textId="77777777" w:rsidTr="005B742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324B9B" w14:textId="77777777" w:rsidR="005B7422" w:rsidRDefault="005B7422" w:rsidP="007A1471">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E8B6919" w14:textId="77777777" w:rsidR="005B7422" w:rsidRDefault="005B7422" w:rsidP="007A1471">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754BE495" w14:textId="77777777" w:rsidR="005B7422" w:rsidRDefault="005B7422" w:rsidP="007A1471">
            <w:pPr>
              <w:pStyle w:val="TAC"/>
              <w:rPr>
                <w:rFonts w:hint="eastAsia"/>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B8D15BF" w14:textId="77777777" w:rsidR="005B7422" w:rsidRDefault="005B7422" w:rsidP="007A1471">
            <w:pPr>
              <w:pStyle w:val="TAC"/>
              <w:rPr>
                <w:rFonts w:hint="eastAsia"/>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E8836B2" w14:textId="77777777" w:rsidR="005B7422" w:rsidRDefault="005B7422"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A743AC" w14:textId="77777777" w:rsidR="005B7422" w:rsidRDefault="005B7422" w:rsidP="007A1471">
            <w:pPr>
              <w:pStyle w:val="TAC"/>
              <w:rPr>
                <w:rFonts w:hint="eastAsia"/>
                <w:lang w:eastAsia="zh-CN"/>
              </w:rPr>
            </w:pPr>
            <w:r>
              <w:rPr>
                <w:lang w:eastAsia="en-GB"/>
              </w:rPr>
              <w:t>Y</w:t>
            </w:r>
          </w:p>
        </w:tc>
      </w:tr>
      <w:tr w:rsidR="005B7422" w14:paraId="13EF84CE" w14:textId="77777777" w:rsidTr="005B742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CB1659E" w14:textId="77777777" w:rsidR="005B7422" w:rsidRDefault="005B7422" w:rsidP="007A1471">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C94584F" w14:textId="77777777" w:rsidR="005B7422" w:rsidRDefault="005B7422" w:rsidP="007A1471">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220C968F" w14:textId="77777777" w:rsidR="005B7422" w:rsidRDefault="005B7422" w:rsidP="007A1471">
            <w:pPr>
              <w:pStyle w:val="TAC"/>
              <w:rPr>
                <w:rFonts w:hint="eastAsia"/>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F8A6D7" w14:textId="77777777" w:rsidR="005B7422" w:rsidRDefault="005B7422" w:rsidP="007A1471">
            <w:pPr>
              <w:pStyle w:val="TAC"/>
              <w:rPr>
                <w:rFonts w:hint="eastAsia"/>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9257D77" w14:textId="77777777" w:rsidR="005B7422" w:rsidRDefault="005B7422"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E4B25A2" w14:textId="77777777" w:rsidR="005B7422" w:rsidRDefault="005B7422" w:rsidP="007A1471">
            <w:pPr>
              <w:pStyle w:val="TAC"/>
              <w:rPr>
                <w:rFonts w:hint="eastAsia"/>
                <w:lang w:eastAsia="zh-CN"/>
              </w:rPr>
            </w:pPr>
            <w:r>
              <w:rPr>
                <w:lang w:eastAsia="en-GB"/>
              </w:rPr>
              <w:t>Y</w:t>
            </w:r>
          </w:p>
        </w:tc>
      </w:tr>
      <w:tr w:rsidR="005B7422" w14:paraId="2D8A50E5" w14:textId="77777777" w:rsidTr="005B742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C69B37" w14:textId="77777777" w:rsidR="005B7422" w:rsidRDefault="005B7422" w:rsidP="007A1471">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C3D78A6" w14:textId="77777777" w:rsidR="005B7422" w:rsidRDefault="005B7422" w:rsidP="007A1471">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0D4A792F" w14:textId="77777777" w:rsidR="005B7422" w:rsidRDefault="005B7422" w:rsidP="007A1471">
            <w:pPr>
              <w:pStyle w:val="TAC"/>
              <w:rPr>
                <w:rFonts w:hint="eastAsia"/>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D17C3BB" w14:textId="77777777" w:rsidR="005B7422" w:rsidRDefault="005B7422" w:rsidP="007A1471">
            <w:pPr>
              <w:pStyle w:val="TAC"/>
              <w:rPr>
                <w:rFonts w:hint="eastAsia"/>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3BCDDF7" w14:textId="77777777" w:rsidR="005B7422" w:rsidRDefault="005B7422"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F9BF81D" w14:textId="77777777" w:rsidR="005B7422" w:rsidRDefault="005B7422" w:rsidP="007A1471">
            <w:pPr>
              <w:pStyle w:val="TAC"/>
              <w:rPr>
                <w:rFonts w:hint="eastAsia"/>
                <w:lang w:eastAsia="zh-CN"/>
              </w:rPr>
            </w:pPr>
            <w:r>
              <w:rPr>
                <w:lang w:eastAsia="en-GB"/>
              </w:rPr>
              <w:t>Y</w:t>
            </w:r>
          </w:p>
        </w:tc>
      </w:tr>
      <w:tr w:rsidR="005B7422" w14:paraId="03B6A34A" w14:textId="77777777" w:rsidTr="005B742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E4E2B4C" w14:textId="77777777" w:rsidR="005B7422" w:rsidRDefault="005B7422" w:rsidP="007A1471">
            <w:pPr>
              <w:pStyle w:val="TAL"/>
            </w:pPr>
            <w:r>
              <w:t>[</w:t>
            </w:r>
            <w:r w:rsidRPr="00577B15">
              <w:t>R-5.2.8-005</w:t>
            </w:r>
            <w:r>
              <w:t xml:space="preserve">], </w:t>
            </w:r>
          </w:p>
          <w:p w14:paraId="07DFCEBE" w14:textId="77777777" w:rsidR="005B7422" w:rsidRDefault="005B7422" w:rsidP="007A1471">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00AF11E" w14:textId="77777777" w:rsidR="005B7422" w:rsidRDefault="005B7422" w:rsidP="007A1471">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ED0D82D" w14:textId="77777777" w:rsidR="005B7422" w:rsidRDefault="005B7422" w:rsidP="007A1471">
            <w:pPr>
              <w:pStyle w:val="TAC"/>
              <w:rPr>
                <w:rFonts w:hint="eastAsia"/>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D020CBE" w14:textId="77777777" w:rsidR="005B7422" w:rsidRDefault="005B7422" w:rsidP="007A1471">
            <w:pPr>
              <w:pStyle w:val="TAC"/>
              <w:rPr>
                <w:rFonts w:hint="eastAsia"/>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AF990E" w14:textId="77777777" w:rsidR="005B7422" w:rsidRDefault="005B7422" w:rsidP="007A1471">
            <w:pPr>
              <w:pStyle w:val="TAC"/>
              <w:rPr>
                <w:rFonts w:hint="eastAsia"/>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58FAB97" w14:textId="77777777" w:rsidR="005B7422" w:rsidRDefault="005B7422" w:rsidP="007A1471">
            <w:pPr>
              <w:pStyle w:val="TAC"/>
              <w:rPr>
                <w:rFonts w:hint="eastAsia"/>
                <w:lang w:eastAsia="zh-CN"/>
              </w:rPr>
            </w:pPr>
            <w:r>
              <w:rPr>
                <w:lang w:eastAsia="en-GB"/>
              </w:rPr>
              <w:t>Y</w:t>
            </w:r>
          </w:p>
        </w:tc>
      </w:tr>
      <w:tr w:rsidR="00A54720" w14:paraId="642F2D2A" w14:textId="77777777" w:rsidTr="005B742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0A302C9" w14:textId="77777777" w:rsidR="00A54720" w:rsidRDefault="00A54720" w:rsidP="00A54720">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8AE95A3" w14:textId="77777777" w:rsidR="00A54720" w:rsidRDefault="00A54720" w:rsidP="00A54720">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3CAF6608" w14:textId="77777777" w:rsidR="00A54720" w:rsidRDefault="00A54720" w:rsidP="00A54720">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FEA1640" w14:textId="77777777" w:rsidR="00A54720" w:rsidRDefault="00A54720" w:rsidP="00A54720">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42646AD1" w14:textId="77777777" w:rsidR="00A54720" w:rsidRDefault="00A54720" w:rsidP="00A54720">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162BE67" w14:textId="77777777" w:rsidR="00A54720" w:rsidRDefault="00A54720" w:rsidP="00A54720">
            <w:pPr>
              <w:pStyle w:val="TAC"/>
              <w:rPr>
                <w:lang w:eastAsia="en-GB"/>
              </w:rPr>
            </w:pPr>
          </w:p>
        </w:tc>
      </w:tr>
      <w:tr w:rsidR="00A54720" w14:paraId="6E06A2D4" w14:textId="77777777" w:rsidTr="005B742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0E4837F" w14:textId="77777777" w:rsidR="00A54720" w:rsidRDefault="00A54720" w:rsidP="00A54720">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9954D71" w14:textId="77777777" w:rsidR="00A54720" w:rsidRDefault="00A54720" w:rsidP="00A54720">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4FC8CBA2" w14:textId="77777777" w:rsidR="00A54720" w:rsidRDefault="00A54720" w:rsidP="00A54720">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538D426" w14:textId="77777777" w:rsidR="00A54720" w:rsidRDefault="00A54720" w:rsidP="00A54720">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02FAEE3" w14:textId="77777777" w:rsidR="00A54720" w:rsidRDefault="00A54720" w:rsidP="00A54720">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05528AF" w14:textId="77777777" w:rsidR="00A54720" w:rsidRDefault="00A54720" w:rsidP="00A54720">
            <w:pPr>
              <w:pStyle w:val="TAC"/>
              <w:rPr>
                <w:lang w:eastAsia="en-GB"/>
              </w:rPr>
            </w:pPr>
            <w:r w:rsidRPr="00646285">
              <w:rPr>
                <w:lang w:eastAsia="en-GB"/>
              </w:rPr>
              <w:t>Y</w:t>
            </w:r>
          </w:p>
        </w:tc>
      </w:tr>
      <w:tr w:rsidR="00A54720" w14:paraId="572D2F49" w14:textId="77777777" w:rsidTr="005B742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FA19661" w14:textId="77777777" w:rsidR="00A54720" w:rsidRDefault="00A54720" w:rsidP="00A54720">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512C85A" w14:textId="77777777" w:rsidR="00A54720" w:rsidRDefault="00A54720" w:rsidP="00A54720">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C9CF89D" w14:textId="77777777" w:rsidR="00A54720" w:rsidRDefault="00A54720" w:rsidP="00A54720">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CFA89A9" w14:textId="77777777" w:rsidR="00A54720" w:rsidRDefault="00A54720" w:rsidP="00A54720">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7FDE28" w14:textId="77777777" w:rsidR="00A54720" w:rsidRDefault="00A54720" w:rsidP="00A54720">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E7A5C21" w14:textId="77777777" w:rsidR="00A54720" w:rsidRDefault="00A54720" w:rsidP="00A54720">
            <w:pPr>
              <w:pStyle w:val="TAC"/>
              <w:rPr>
                <w:lang w:eastAsia="en-GB"/>
              </w:rPr>
            </w:pPr>
            <w:r w:rsidRPr="00646285">
              <w:rPr>
                <w:lang w:eastAsia="en-GB"/>
              </w:rPr>
              <w:t>Y</w:t>
            </w:r>
          </w:p>
        </w:tc>
      </w:tr>
      <w:tr w:rsidR="00A54720" w14:paraId="6C8603EE" w14:textId="77777777" w:rsidTr="005B742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7BE06D" w14:textId="77777777" w:rsidR="00A54720" w:rsidRDefault="00A54720" w:rsidP="00A54720">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5A5DBECA" w14:textId="77777777" w:rsidR="00A54720" w:rsidRDefault="00A54720" w:rsidP="00A54720">
            <w:pPr>
              <w:pStyle w:val="TAL"/>
            </w:pPr>
            <w:r w:rsidRPr="00646285">
              <w:t>&gt; KMSUri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596D3BB3" w14:textId="77777777" w:rsidR="00A54720" w:rsidRDefault="00A54720" w:rsidP="00A54720">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4E982695" w14:textId="77777777" w:rsidR="00A54720" w:rsidRDefault="00A54720" w:rsidP="00A54720">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E0CF2D4" w14:textId="77777777" w:rsidR="00A54720" w:rsidRDefault="00A54720" w:rsidP="00A54720">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1CC7A8C" w14:textId="77777777" w:rsidR="00A54720" w:rsidRDefault="00A54720" w:rsidP="00A54720">
            <w:pPr>
              <w:pStyle w:val="TAC"/>
              <w:rPr>
                <w:lang w:eastAsia="en-GB"/>
              </w:rPr>
            </w:pPr>
            <w:r w:rsidRPr="00646285">
              <w:rPr>
                <w:rFonts w:hint="eastAsia"/>
                <w:lang w:eastAsia="en-GB"/>
              </w:rPr>
              <w:t>Y</w:t>
            </w:r>
          </w:p>
        </w:tc>
      </w:tr>
      <w:tr w:rsidR="005A3127" w14:paraId="167A6419"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tcPr>
          <w:p w14:paraId="6C51AEB4" w14:textId="77777777" w:rsidR="005A3127" w:rsidRDefault="005A3127" w:rsidP="005A3127">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4A8294D" w14:textId="77777777" w:rsidR="005A3127" w:rsidRPr="00646285" w:rsidRDefault="005A3127" w:rsidP="005A3127">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124536D5" w14:textId="77777777" w:rsidR="005A3127" w:rsidRPr="00646285" w:rsidRDefault="005A3127" w:rsidP="005A3127">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04554447" w14:textId="77777777" w:rsidR="005A3127" w:rsidRPr="00646285" w:rsidRDefault="005A3127" w:rsidP="005A3127">
            <w:pPr>
              <w:pStyle w:val="TAC"/>
              <w:rPr>
                <w:rFonts w:hint="eastAsia"/>
                <w:lang w:eastAsia="en-GB"/>
              </w:rPr>
            </w:pPr>
          </w:p>
        </w:tc>
        <w:tc>
          <w:tcPr>
            <w:tcW w:w="990" w:type="dxa"/>
            <w:tcBorders>
              <w:top w:val="single" w:sz="4" w:space="0" w:color="auto"/>
              <w:left w:val="single" w:sz="4" w:space="0" w:color="auto"/>
              <w:bottom w:val="single" w:sz="4" w:space="0" w:color="auto"/>
              <w:right w:val="single" w:sz="4" w:space="0" w:color="auto"/>
            </w:tcBorders>
          </w:tcPr>
          <w:p w14:paraId="5629026D" w14:textId="77777777" w:rsidR="005A3127" w:rsidRPr="00646285" w:rsidRDefault="005A3127" w:rsidP="005A3127">
            <w:pPr>
              <w:pStyle w:val="TAC"/>
              <w:rPr>
                <w:rFonts w:hint="eastAsia"/>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E4EF6FF" w14:textId="77777777" w:rsidR="005A3127" w:rsidRPr="00646285" w:rsidRDefault="005A3127" w:rsidP="005A3127">
            <w:pPr>
              <w:pStyle w:val="TAC"/>
              <w:rPr>
                <w:rFonts w:hint="eastAsia"/>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366687F4" w14:textId="77777777" w:rsidR="005A3127" w:rsidRPr="00646285" w:rsidRDefault="005A3127" w:rsidP="005A3127">
            <w:pPr>
              <w:pStyle w:val="TAC"/>
              <w:rPr>
                <w:rFonts w:hint="eastAsia"/>
                <w:lang w:eastAsia="en-GB"/>
              </w:rPr>
            </w:pPr>
            <w:r w:rsidRPr="006D27E3">
              <w:t>Y</w:t>
            </w:r>
          </w:p>
        </w:tc>
      </w:tr>
      <w:tr w:rsidR="000943F3" w14:paraId="2B99E324" w14:textId="77777777" w:rsidTr="000943F3">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05EDF5B" w14:textId="77777777" w:rsidR="000943F3" w:rsidRDefault="000943F3" w:rsidP="007A1471">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2ABA2D1" w14:textId="77777777" w:rsidR="000943F3" w:rsidRDefault="000943F3" w:rsidP="007A1471">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D91F00A" w14:textId="77777777" w:rsidR="000943F3" w:rsidRDefault="000943F3" w:rsidP="007A1471">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32B26762" w14:textId="77777777" w:rsidR="000943F3" w:rsidRDefault="000943F3" w:rsidP="007A1471">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134EA7B" w14:textId="77777777" w:rsidR="000943F3" w:rsidRDefault="000943F3" w:rsidP="007A1471">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1415EC" w14:textId="77777777" w:rsidR="000943F3" w:rsidRDefault="000943F3" w:rsidP="007A1471">
            <w:pPr>
              <w:pStyle w:val="TAC"/>
              <w:rPr>
                <w:lang w:eastAsia="en-GB"/>
              </w:rPr>
            </w:pPr>
          </w:p>
        </w:tc>
      </w:tr>
      <w:tr w:rsidR="000943F3" w14:paraId="1133CE26" w14:textId="77777777" w:rsidTr="000943F3">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9ABAA4E" w14:textId="77777777" w:rsidR="000943F3" w:rsidRDefault="000943F3" w:rsidP="007A1471">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9B13E16" w14:textId="77777777" w:rsidR="000943F3" w:rsidRDefault="000943F3" w:rsidP="007A1471">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7FA7C454" w14:textId="77777777" w:rsidR="000943F3" w:rsidRDefault="000943F3" w:rsidP="007A1471">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223D1C2" w14:textId="77777777" w:rsidR="000943F3" w:rsidRDefault="000943F3" w:rsidP="007A1471">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1332FA70" w14:textId="77777777" w:rsidR="000943F3" w:rsidRDefault="000943F3" w:rsidP="007A1471">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5BE50F0" w14:textId="77777777" w:rsidR="000943F3" w:rsidRDefault="000943F3" w:rsidP="007A1471">
            <w:pPr>
              <w:pStyle w:val="TAC"/>
              <w:rPr>
                <w:lang w:eastAsia="en-GB"/>
              </w:rPr>
            </w:pPr>
            <w:r w:rsidRPr="00AB5FED">
              <w:rPr>
                <w:rFonts w:hint="eastAsia"/>
                <w:lang w:eastAsia="zh-CN"/>
              </w:rPr>
              <w:t>Y</w:t>
            </w:r>
          </w:p>
        </w:tc>
      </w:tr>
      <w:tr w:rsidR="000943F3" w14:paraId="04B4935D" w14:textId="77777777" w:rsidTr="000943F3">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B783BCF" w14:textId="77777777" w:rsidR="000943F3" w:rsidRDefault="000943F3" w:rsidP="007A1471">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1E9B29ED" w14:textId="77777777" w:rsidR="000943F3" w:rsidRDefault="000943F3" w:rsidP="008D16BF">
            <w:pPr>
              <w:pStyle w:val="TAL"/>
            </w:pPr>
            <w:r>
              <w:t xml:space="preserve">&gt; Access information for partner MCVideo system (see NOTE </w:t>
            </w:r>
            <w:r w:rsidR="008D16BF">
              <w:t>5</w:t>
            </w:r>
            <w:r>
              <w:t>)</w:t>
            </w:r>
          </w:p>
        </w:tc>
        <w:tc>
          <w:tcPr>
            <w:tcW w:w="1017" w:type="dxa"/>
            <w:tcBorders>
              <w:top w:val="single" w:sz="4" w:space="0" w:color="auto"/>
              <w:left w:val="single" w:sz="4" w:space="0" w:color="auto"/>
              <w:bottom w:val="single" w:sz="4" w:space="0" w:color="auto"/>
              <w:right w:val="single" w:sz="4" w:space="0" w:color="auto"/>
            </w:tcBorders>
          </w:tcPr>
          <w:p w14:paraId="41A425A4" w14:textId="77777777" w:rsidR="000943F3" w:rsidRDefault="000943F3" w:rsidP="007A1471">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144D56D" w14:textId="77777777" w:rsidR="000943F3" w:rsidRDefault="000943F3" w:rsidP="007A1471">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58BC9010" w14:textId="77777777" w:rsidR="000943F3" w:rsidRDefault="000943F3" w:rsidP="007A1471">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EF8B01" w14:textId="77777777" w:rsidR="000943F3" w:rsidRDefault="000943F3" w:rsidP="007A1471">
            <w:pPr>
              <w:pStyle w:val="TAC"/>
              <w:rPr>
                <w:lang w:eastAsia="en-GB"/>
              </w:rPr>
            </w:pPr>
            <w:r w:rsidRPr="00AB5FED">
              <w:rPr>
                <w:rFonts w:hint="eastAsia"/>
                <w:lang w:eastAsia="zh-CN"/>
              </w:rPr>
              <w:t>Y</w:t>
            </w:r>
          </w:p>
        </w:tc>
      </w:tr>
      <w:tr w:rsidR="006F4269" w14:paraId="3D7B3CDC" w14:textId="77777777" w:rsidTr="000943F3">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E85FCC7" w14:textId="77777777" w:rsidR="006F4269" w:rsidRPr="008D533D" w:rsidRDefault="006F4269" w:rsidP="006F4269">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153F154B" w14:textId="77777777" w:rsidR="006F4269" w:rsidRPr="008D533D" w:rsidRDefault="006F4269" w:rsidP="006F4269">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0209E29" w14:textId="77777777" w:rsidR="006F4269" w:rsidRPr="008C02BD" w:rsidRDefault="006F4269" w:rsidP="006F4269">
            <w:pPr>
              <w:pStyle w:val="TAC"/>
            </w:pPr>
          </w:p>
        </w:tc>
        <w:tc>
          <w:tcPr>
            <w:tcW w:w="990" w:type="dxa"/>
            <w:tcBorders>
              <w:top w:val="single" w:sz="4" w:space="0" w:color="auto"/>
              <w:left w:val="single" w:sz="4" w:space="0" w:color="auto"/>
              <w:bottom w:val="single" w:sz="4" w:space="0" w:color="auto"/>
              <w:right w:val="single" w:sz="4" w:space="0" w:color="auto"/>
            </w:tcBorders>
          </w:tcPr>
          <w:p w14:paraId="6E606269" w14:textId="77777777" w:rsidR="006F4269" w:rsidRPr="008C02BD" w:rsidRDefault="006F4269" w:rsidP="006F4269">
            <w:pPr>
              <w:pStyle w:val="TAC"/>
            </w:pPr>
          </w:p>
        </w:tc>
        <w:tc>
          <w:tcPr>
            <w:tcW w:w="1440" w:type="dxa"/>
            <w:tcBorders>
              <w:top w:val="single" w:sz="4" w:space="0" w:color="auto"/>
              <w:left w:val="single" w:sz="4" w:space="0" w:color="auto"/>
              <w:bottom w:val="single" w:sz="4" w:space="0" w:color="auto"/>
              <w:right w:val="single" w:sz="4" w:space="0" w:color="auto"/>
            </w:tcBorders>
          </w:tcPr>
          <w:p w14:paraId="02AC35FB" w14:textId="77777777" w:rsidR="006F4269" w:rsidRPr="008C02BD" w:rsidRDefault="006F4269" w:rsidP="006F4269">
            <w:pPr>
              <w:pStyle w:val="TAC"/>
            </w:pPr>
          </w:p>
        </w:tc>
        <w:tc>
          <w:tcPr>
            <w:tcW w:w="1080" w:type="dxa"/>
            <w:tcBorders>
              <w:top w:val="single" w:sz="4" w:space="0" w:color="auto"/>
              <w:left w:val="single" w:sz="4" w:space="0" w:color="auto"/>
              <w:bottom w:val="single" w:sz="4" w:space="0" w:color="auto"/>
              <w:right w:val="single" w:sz="4" w:space="0" w:color="auto"/>
            </w:tcBorders>
          </w:tcPr>
          <w:p w14:paraId="239F9DF3" w14:textId="77777777" w:rsidR="006F4269" w:rsidRPr="008C02BD" w:rsidRDefault="006F4269" w:rsidP="006F4269">
            <w:pPr>
              <w:pStyle w:val="TAC"/>
            </w:pPr>
          </w:p>
        </w:tc>
      </w:tr>
      <w:tr w:rsidR="006F4269" w14:paraId="48729E0C"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BDA9CA3" w14:textId="77777777" w:rsidR="006F4269" w:rsidRPr="008D533D" w:rsidRDefault="006F4269" w:rsidP="006F426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B7F573" w14:textId="77777777" w:rsidR="006F4269" w:rsidRPr="008D533D" w:rsidRDefault="006F4269" w:rsidP="006F4269">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8502D9F" w14:textId="77777777" w:rsidR="006F4269" w:rsidRPr="008C02BD" w:rsidRDefault="006F4269" w:rsidP="006F4269">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46F2F55E" w14:textId="77777777" w:rsidR="006F4269" w:rsidRPr="008C02BD" w:rsidRDefault="006F4269" w:rsidP="006F4269">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71BBF15C" w14:textId="77777777" w:rsidR="006F4269" w:rsidRPr="008C02BD" w:rsidRDefault="006F4269" w:rsidP="006F4269">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2274AEF" w14:textId="77777777" w:rsidR="006F4269" w:rsidRPr="008C02BD" w:rsidRDefault="006F4269" w:rsidP="006F4269">
            <w:pPr>
              <w:pStyle w:val="TAC"/>
            </w:pPr>
            <w:r>
              <w:rPr>
                <w:rFonts w:cs="Arial"/>
                <w:lang w:eastAsia="zh-CN"/>
              </w:rPr>
              <w:t>Y</w:t>
            </w:r>
          </w:p>
        </w:tc>
      </w:tr>
      <w:tr w:rsidR="006F4269" w14:paraId="43E00B15"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026096C" w14:textId="77777777" w:rsidR="006F4269" w:rsidRPr="008D533D" w:rsidRDefault="006F4269" w:rsidP="006F426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E4476FB" w14:textId="77777777" w:rsidR="006F4269" w:rsidRPr="008D533D" w:rsidRDefault="006F4269" w:rsidP="006F4269">
            <w:pPr>
              <w:pStyle w:val="TAL"/>
            </w:pPr>
            <w:r>
              <w:rPr>
                <w:rFonts w:cs="Arial"/>
                <w:szCs w:val="18"/>
              </w:rPr>
              <w:t>&gt;&gt; Criteria for affiliation (see</w:t>
            </w:r>
            <w:r w:rsidR="000A08E2">
              <w:rPr>
                <w:rFonts w:cs="Arial"/>
                <w:szCs w:val="18"/>
              </w:rPr>
              <w:t> </w:t>
            </w:r>
            <w:r>
              <w:rPr>
                <w:rFonts w:cs="Arial"/>
                <w:szCs w:val="18"/>
              </w:rPr>
              <w:t>NOTE </w:t>
            </w:r>
            <w:r w:rsidR="000A08E2">
              <w:rPr>
                <w:rFonts w:cs="Arial"/>
                <w:szCs w:val="18"/>
              </w:rPr>
              <w:t>7</w:t>
            </w:r>
            <w:r>
              <w:rPr>
                <w:rFonts w:cs="Arial"/>
                <w:szCs w:val="18"/>
              </w:rPr>
              <w:t>)</w:t>
            </w:r>
          </w:p>
        </w:tc>
        <w:tc>
          <w:tcPr>
            <w:tcW w:w="1017" w:type="dxa"/>
            <w:tcBorders>
              <w:top w:val="single" w:sz="4" w:space="0" w:color="auto"/>
              <w:left w:val="single" w:sz="4" w:space="0" w:color="auto"/>
              <w:bottom w:val="single" w:sz="4" w:space="0" w:color="auto"/>
              <w:right w:val="single" w:sz="4" w:space="0" w:color="auto"/>
            </w:tcBorders>
          </w:tcPr>
          <w:p w14:paraId="23957A0A" w14:textId="77777777" w:rsidR="006F4269" w:rsidRPr="008C02BD" w:rsidRDefault="006F4269" w:rsidP="006F4269">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877990A" w14:textId="77777777" w:rsidR="006F4269" w:rsidRPr="008C02BD" w:rsidRDefault="006F4269" w:rsidP="006F426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F36F271" w14:textId="77777777" w:rsidR="006F4269" w:rsidRPr="008C02BD" w:rsidRDefault="006F4269" w:rsidP="006F4269">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9FFC2C6" w14:textId="77777777" w:rsidR="006F4269" w:rsidRPr="008C02BD" w:rsidRDefault="006F4269" w:rsidP="006F4269">
            <w:pPr>
              <w:pStyle w:val="TAC"/>
            </w:pPr>
            <w:r>
              <w:rPr>
                <w:rFonts w:cs="Arial"/>
                <w:szCs w:val="18"/>
                <w:lang w:eastAsia="zh-CN"/>
              </w:rPr>
              <w:t>Y</w:t>
            </w:r>
          </w:p>
        </w:tc>
      </w:tr>
      <w:tr w:rsidR="006F4269" w14:paraId="40FCF2F4"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1606B7" w14:textId="77777777" w:rsidR="006F4269" w:rsidRPr="008D533D" w:rsidRDefault="006F4269" w:rsidP="006F426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90C450A" w14:textId="77777777" w:rsidR="006F4269" w:rsidRPr="008D533D" w:rsidRDefault="006F4269" w:rsidP="006F4269">
            <w:pPr>
              <w:pStyle w:val="TAL"/>
            </w:pPr>
            <w:r>
              <w:rPr>
                <w:rFonts w:cs="Arial"/>
                <w:szCs w:val="18"/>
              </w:rPr>
              <w:t>&gt;&gt; Criteria for de-affiliation (see</w:t>
            </w:r>
            <w:r w:rsidR="000A08E2">
              <w:rPr>
                <w:rFonts w:cs="Arial"/>
                <w:szCs w:val="18"/>
              </w:rPr>
              <w:t> </w:t>
            </w:r>
            <w:r>
              <w:rPr>
                <w:rFonts w:cs="Arial"/>
                <w:szCs w:val="18"/>
              </w:rPr>
              <w:t>NOTE </w:t>
            </w:r>
            <w:r w:rsidR="000A08E2">
              <w:rPr>
                <w:rFonts w:cs="Arial"/>
                <w:szCs w:val="18"/>
              </w:rPr>
              <w:t>7</w:t>
            </w:r>
            <w:r>
              <w:rPr>
                <w:rFonts w:cs="Arial"/>
                <w:szCs w:val="18"/>
              </w:rPr>
              <w:t>)</w:t>
            </w:r>
          </w:p>
        </w:tc>
        <w:tc>
          <w:tcPr>
            <w:tcW w:w="1017" w:type="dxa"/>
            <w:tcBorders>
              <w:top w:val="single" w:sz="4" w:space="0" w:color="auto"/>
              <w:left w:val="single" w:sz="4" w:space="0" w:color="auto"/>
              <w:bottom w:val="single" w:sz="4" w:space="0" w:color="auto"/>
              <w:right w:val="single" w:sz="4" w:space="0" w:color="auto"/>
            </w:tcBorders>
          </w:tcPr>
          <w:p w14:paraId="26C17111" w14:textId="77777777" w:rsidR="006F4269" w:rsidRPr="008C02BD" w:rsidRDefault="006F4269" w:rsidP="006F4269">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61B6A3F" w14:textId="77777777" w:rsidR="006F4269" w:rsidRPr="008C02BD" w:rsidRDefault="006F4269" w:rsidP="006F426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4C7E142" w14:textId="77777777" w:rsidR="006F4269" w:rsidRPr="008C02BD" w:rsidRDefault="006F4269" w:rsidP="006F4269">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31969CF" w14:textId="77777777" w:rsidR="006F4269" w:rsidRPr="008C02BD" w:rsidRDefault="006F4269" w:rsidP="006F4269">
            <w:pPr>
              <w:pStyle w:val="TAC"/>
            </w:pPr>
            <w:r>
              <w:rPr>
                <w:rFonts w:cs="Arial"/>
                <w:szCs w:val="18"/>
                <w:lang w:eastAsia="zh-CN"/>
              </w:rPr>
              <w:t>Y</w:t>
            </w:r>
          </w:p>
        </w:tc>
      </w:tr>
      <w:tr w:rsidR="006F4269" w14:paraId="07FA95C3"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30162CB" w14:textId="77777777" w:rsidR="006F4269" w:rsidRPr="008D533D" w:rsidRDefault="006F4269" w:rsidP="006F426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737CBA8" w14:textId="77777777" w:rsidR="006F4269" w:rsidRPr="008D533D" w:rsidRDefault="006F4269" w:rsidP="006F4269">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28CB191" w14:textId="77777777" w:rsidR="006F4269" w:rsidRPr="008C02BD" w:rsidRDefault="006F4269" w:rsidP="006F4269">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A84D0BC" w14:textId="77777777" w:rsidR="006F4269" w:rsidRPr="008C02BD" w:rsidRDefault="006F4269" w:rsidP="006F426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4487399" w14:textId="77777777" w:rsidR="006F4269" w:rsidRPr="008C02BD" w:rsidRDefault="006F4269" w:rsidP="006F4269">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A876A02" w14:textId="77777777" w:rsidR="006F4269" w:rsidRPr="008C02BD" w:rsidRDefault="006F4269" w:rsidP="006F4269">
            <w:pPr>
              <w:pStyle w:val="TAC"/>
            </w:pPr>
            <w:r>
              <w:rPr>
                <w:rFonts w:cs="Arial"/>
                <w:szCs w:val="18"/>
                <w:lang w:eastAsia="zh-CN"/>
              </w:rPr>
              <w:t>Y</w:t>
            </w:r>
          </w:p>
        </w:tc>
      </w:tr>
      <w:tr w:rsidR="006F4269" w14:paraId="44A91479"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5014CF" w14:textId="77777777" w:rsidR="006F4269" w:rsidRPr="008D533D" w:rsidRDefault="006F4269" w:rsidP="006F4269">
            <w:pPr>
              <w:pStyle w:val="TAL"/>
              <w:rPr>
                <w:szCs w:val="18"/>
              </w:rPr>
            </w:pPr>
            <w:r>
              <w:rPr>
                <w:szCs w:val="18"/>
              </w:rPr>
              <w:t xml:space="preserve">[R-6.6.4.2-002] of </w:t>
            </w:r>
            <w:r>
              <w:rPr>
                <w:szCs w:val="18"/>
              </w:rPr>
              <w:lastRenderedPageBreak/>
              <w:t>3GPP TS 22.280 [2]</w:t>
            </w:r>
          </w:p>
        </w:tc>
        <w:tc>
          <w:tcPr>
            <w:tcW w:w="3118" w:type="dxa"/>
            <w:tcBorders>
              <w:top w:val="single" w:sz="4" w:space="0" w:color="auto"/>
              <w:left w:val="single" w:sz="4" w:space="0" w:color="auto"/>
              <w:bottom w:val="single" w:sz="4" w:space="0" w:color="auto"/>
              <w:right w:val="single" w:sz="4" w:space="0" w:color="auto"/>
            </w:tcBorders>
          </w:tcPr>
          <w:p w14:paraId="223B212B" w14:textId="77777777" w:rsidR="006F4269" w:rsidRPr="008D533D" w:rsidRDefault="006F4269" w:rsidP="006F4269">
            <w:pPr>
              <w:pStyle w:val="TAL"/>
            </w:pPr>
            <w:r>
              <w:rPr>
                <w:rFonts w:cs="Arial"/>
                <w:szCs w:val="18"/>
              </w:rPr>
              <w:lastRenderedPageBreak/>
              <w:t xml:space="preserve">List of groups the client affiliates </w:t>
            </w:r>
            <w:r>
              <w:rPr>
                <w:rFonts w:cs="Arial"/>
                <w:szCs w:val="18"/>
              </w:rPr>
              <w:lastRenderedPageBreak/>
              <w:t>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51742B89" w14:textId="77777777" w:rsidR="006F4269" w:rsidRPr="008C02BD" w:rsidRDefault="006F4269" w:rsidP="006F4269">
            <w:pPr>
              <w:pStyle w:val="TAC"/>
            </w:pPr>
          </w:p>
        </w:tc>
        <w:tc>
          <w:tcPr>
            <w:tcW w:w="990" w:type="dxa"/>
            <w:tcBorders>
              <w:top w:val="single" w:sz="4" w:space="0" w:color="auto"/>
              <w:left w:val="single" w:sz="4" w:space="0" w:color="auto"/>
              <w:bottom w:val="single" w:sz="4" w:space="0" w:color="auto"/>
              <w:right w:val="single" w:sz="4" w:space="0" w:color="auto"/>
            </w:tcBorders>
          </w:tcPr>
          <w:p w14:paraId="70B71A75" w14:textId="77777777" w:rsidR="006F4269" w:rsidRPr="008C02BD" w:rsidRDefault="006F4269" w:rsidP="006F4269">
            <w:pPr>
              <w:pStyle w:val="TAC"/>
            </w:pPr>
          </w:p>
        </w:tc>
        <w:tc>
          <w:tcPr>
            <w:tcW w:w="1440" w:type="dxa"/>
            <w:tcBorders>
              <w:top w:val="single" w:sz="4" w:space="0" w:color="auto"/>
              <w:left w:val="single" w:sz="4" w:space="0" w:color="auto"/>
              <w:bottom w:val="single" w:sz="4" w:space="0" w:color="auto"/>
              <w:right w:val="single" w:sz="4" w:space="0" w:color="auto"/>
            </w:tcBorders>
          </w:tcPr>
          <w:p w14:paraId="3B7EE5BA" w14:textId="77777777" w:rsidR="006F4269" w:rsidRPr="008C02BD" w:rsidRDefault="006F4269" w:rsidP="006F4269">
            <w:pPr>
              <w:pStyle w:val="TAC"/>
            </w:pPr>
          </w:p>
        </w:tc>
        <w:tc>
          <w:tcPr>
            <w:tcW w:w="1080" w:type="dxa"/>
            <w:tcBorders>
              <w:top w:val="single" w:sz="4" w:space="0" w:color="auto"/>
              <w:left w:val="single" w:sz="4" w:space="0" w:color="auto"/>
              <w:bottom w:val="single" w:sz="4" w:space="0" w:color="auto"/>
              <w:right w:val="single" w:sz="4" w:space="0" w:color="auto"/>
            </w:tcBorders>
          </w:tcPr>
          <w:p w14:paraId="0E3FE7B7" w14:textId="77777777" w:rsidR="006F4269" w:rsidRPr="008C02BD" w:rsidRDefault="006F4269" w:rsidP="006F4269">
            <w:pPr>
              <w:pStyle w:val="TAC"/>
            </w:pPr>
          </w:p>
        </w:tc>
      </w:tr>
      <w:tr w:rsidR="006F4269" w14:paraId="1A7677BD"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833A41" w14:textId="77777777" w:rsidR="006F4269" w:rsidRPr="008D533D" w:rsidRDefault="006F4269" w:rsidP="006F426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5E905A" w14:textId="77777777" w:rsidR="006F4269" w:rsidRPr="008D533D" w:rsidRDefault="006F4269" w:rsidP="006F4269">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64D4A422" w14:textId="77777777" w:rsidR="006F4269" w:rsidRPr="008C02BD" w:rsidRDefault="006F4269" w:rsidP="006F4269">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CA9AB94" w14:textId="77777777" w:rsidR="006F4269" w:rsidRPr="008C02BD" w:rsidRDefault="006F4269" w:rsidP="006F426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42836F1" w14:textId="77777777" w:rsidR="006F4269" w:rsidRPr="008C02BD" w:rsidRDefault="006F4269" w:rsidP="006F4269">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5D07DCA" w14:textId="77777777" w:rsidR="006F4269" w:rsidRPr="008C02BD" w:rsidRDefault="006F4269" w:rsidP="006F4269">
            <w:pPr>
              <w:pStyle w:val="TAC"/>
            </w:pPr>
            <w:r>
              <w:rPr>
                <w:rFonts w:cs="Arial"/>
                <w:szCs w:val="18"/>
                <w:lang w:eastAsia="zh-CN"/>
              </w:rPr>
              <w:t>Y</w:t>
            </w:r>
          </w:p>
        </w:tc>
      </w:tr>
      <w:tr w:rsidR="006F4269" w14:paraId="55BA55FF"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DC60D4" w14:textId="77777777" w:rsidR="006F4269" w:rsidRPr="008D533D" w:rsidRDefault="006F4269" w:rsidP="006F426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A7B96AF" w14:textId="77777777" w:rsidR="006F4269" w:rsidRPr="008D533D" w:rsidRDefault="006F4269" w:rsidP="006F4269">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1250801C" w14:textId="77777777" w:rsidR="006F4269" w:rsidRPr="008C02BD" w:rsidRDefault="006F4269" w:rsidP="006F4269">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54F5F0E" w14:textId="77777777" w:rsidR="006F4269" w:rsidRPr="008C02BD" w:rsidRDefault="006F4269" w:rsidP="006F426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0FE6E5C" w14:textId="77777777" w:rsidR="006F4269" w:rsidRPr="008C02BD" w:rsidRDefault="006F4269" w:rsidP="006F4269">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DC83D4" w14:textId="77777777" w:rsidR="006F4269" w:rsidRPr="008C02BD" w:rsidRDefault="006F4269" w:rsidP="006F4269">
            <w:pPr>
              <w:pStyle w:val="TAC"/>
            </w:pPr>
            <w:r>
              <w:rPr>
                <w:rFonts w:cs="Arial"/>
                <w:szCs w:val="18"/>
                <w:lang w:eastAsia="zh-CN"/>
              </w:rPr>
              <w:t>Y</w:t>
            </w:r>
          </w:p>
        </w:tc>
      </w:tr>
      <w:tr w:rsidR="00031F70" w14:paraId="2299F562"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tcPr>
          <w:p w14:paraId="68820CBF" w14:textId="77777777" w:rsidR="00031F70" w:rsidRPr="008D533D" w:rsidRDefault="00031F70" w:rsidP="00031F70">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602FF7EA" w14:textId="77777777" w:rsidR="00031F70" w:rsidRDefault="00031F70" w:rsidP="00031F70">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2B46C7DE" w14:textId="77777777" w:rsidR="00031F70" w:rsidRDefault="00031F70" w:rsidP="00031F70">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556E4CCA" w14:textId="77777777" w:rsidR="00031F70" w:rsidRDefault="00031F70" w:rsidP="00031F70">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0384C39E" w14:textId="77777777" w:rsidR="00031F70" w:rsidRDefault="00031F70" w:rsidP="00031F70">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17513CE6" w14:textId="77777777" w:rsidR="00031F70" w:rsidRDefault="00031F70" w:rsidP="00031F70">
            <w:pPr>
              <w:pStyle w:val="TAC"/>
              <w:rPr>
                <w:rFonts w:cs="Arial"/>
                <w:szCs w:val="18"/>
                <w:lang w:eastAsia="zh-CN"/>
              </w:rPr>
            </w:pPr>
            <w:r w:rsidRPr="00F442A6">
              <w:t>Y</w:t>
            </w:r>
          </w:p>
        </w:tc>
      </w:tr>
      <w:tr w:rsidR="00031F70" w14:paraId="7ABA76A4"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tcPr>
          <w:p w14:paraId="0767826D" w14:textId="77777777" w:rsidR="00031F70" w:rsidRPr="008D533D" w:rsidRDefault="00031F70" w:rsidP="00031F70">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9035090" w14:textId="77777777" w:rsidR="00031F70" w:rsidRDefault="00031F70" w:rsidP="00031F70">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F366A4B" w14:textId="77777777" w:rsidR="00031F70" w:rsidRDefault="00031F70" w:rsidP="00031F70">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6598B21C" w14:textId="77777777" w:rsidR="00031F70" w:rsidRDefault="00031F70" w:rsidP="00031F70">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DF5C78C" w14:textId="77777777" w:rsidR="00031F70" w:rsidRDefault="00031F70" w:rsidP="00031F70">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48F50480" w14:textId="77777777" w:rsidR="00031F70" w:rsidRDefault="00031F70" w:rsidP="00031F70">
            <w:pPr>
              <w:pStyle w:val="TAC"/>
              <w:rPr>
                <w:rFonts w:cs="Arial"/>
                <w:szCs w:val="18"/>
                <w:lang w:eastAsia="zh-CN"/>
              </w:rPr>
            </w:pPr>
          </w:p>
        </w:tc>
      </w:tr>
      <w:tr w:rsidR="00031F70" w14:paraId="5DB2E17F"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tcPr>
          <w:p w14:paraId="5E66711B" w14:textId="77777777" w:rsidR="00031F70" w:rsidRPr="008D533D" w:rsidRDefault="00031F70" w:rsidP="00031F70">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1B0DF8A5" w14:textId="77777777" w:rsidR="00031F70" w:rsidRDefault="00031F70" w:rsidP="00031F70">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020891A2" w14:textId="77777777" w:rsidR="00031F70" w:rsidRDefault="00031F70" w:rsidP="00031F70">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1DC7B677" w14:textId="77777777" w:rsidR="00031F70" w:rsidRDefault="00031F70" w:rsidP="00031F70">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1AFB912" w14:textId="77777777" w:rsidR="00031F70" w:rsidRDefault="00031F70" w:rsidP="00031F70">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1D5B96BF" w14:textId="77777777" w:rsidR="00031F70" w:rsidRDefault="00031F70" w:rsidP="00031F70">
            <w:pPr>
              <w:pStyle w:val="TAC"/>
              <w:rPr>
                <w:rFonts w:cs="Arial"/>
                <w:szCs w:val="18"/>
                <w:lang w:eastAsia="zh-CN"/>
              </w:rPr>
            </w:pPr>
            <w:r w:rsidRPr="00F442A6">
              <w:t>Y</w:t>
            </w:r>
          </w:p>
        </w:tc>
      </w:tr>
      <w:tr w:rsidR="009A28B5" w14:paraId="23277777"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tcPr>
          <w:p w14:paraId="3281A33F" w14:textId="77777777" w:rsidR="009A28B5" w:rsidRPr="00F442A6" w:rsidRDefault="009A28B5" w:rsidP="009A28B5">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3260871F" w14:textId="77777777" w:rsidR="009A28B5" w:rsidRPr="00F442A6" w:rsidRDefault="009A28B5" w:rsidP="009A28B5">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C2C84EE" w14:textId="77777777" w:rsidR="009A28B5" w:rsidRPr="00F442A6" w:rsidRDefault="009A28B5" w:rsidP="009A28B5">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12F4820B" w14:textId="77777777" w:rsidR="009A28B5" w:rsidRPr="00F442A6" w:rsidRDefault="009A28B5" w:rsidP="009A28B5">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92DA2D5" w14:textId="77777777" w:rsidR="009A28B5" w:rsidRPr="00F442A6" w:rsidRDefault="009A28B5" w:rsidP="009A28B5">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76CCA01D" w14:textId="77777777" w:rsidR="009A28B5" w:rsidRPr="00F442A6" w:rsidRDefault="009A28B5" w:rsidP="009A28B5">
            <w:pPr>
              <w:pStyle w:val="TAC"/>
            </w:pPr>
            <w:r w:rsidRPr="002A68A0">
              <w:t>Y</w:t>
            </w:r>
          </w:p>
        </w:tc>
      </w:tr>
      <w:tr w:rsidR="009A28B5" w14:paraId="08114C66"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tcPr>
          <w:p w14:paraId="3C1EDEAE" w14:textId="77777777" w:rsidR="009A28B5" w:rsidRPr="00F442A6" w:rsidRDefault="009A28B5" w:rsidP="009A28B5">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75199DF" w14:textId="77777777" w:rsidR="009A28B5" w:rsidRPr="00F442A6" w:rsidRDefault="009A28B5" w:rsidP="009A28B5">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6088BFA0" w14:textId="77777777" w:rsidR="009A28B5" w:rsidRPr="00F442A6" w:rsidRDefault="009A28B5" w:rsidP="009A28B5">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792C3F21" w14:textId="77777777" w:rsidR="009A28B5" w:rsidRPr="00F442A6" w:rsidRDefault="009A28B5" w:rsidP="009A28B5">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317EC54F" w14:textId="77777777" w:rsidR="009A28B5" w:rsidRPr="00F442A6" w:rsidRDefault="009A28B5" w:rsidP="009A28B5">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676425F6" w14:textId="77777777" w:rsidR="009A28B5" w:rsidRPr="00F442A6" w:rsidRDefault="009A28B5" w:rsidP="009A28B5">
            <w:pPr>
              <w:pStyle w:val="TAC"/>
            </w:pPr>
            <w:r w:rsidRPr="002A68A0">
              <w:t>Y</w:t>
            </w:r>
          </w:p>
        </w:tc>
      </w:tr>
      <w:tr w:rsidR="00470E1C" w14:paraId="082066D2"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AACAC77" w14:textId="77777777" w:rsidR="00470E1C" w:rsidRPr="00F442A6" w:rsidRDefault="00470E1C" w:rsidP="00470E1C">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6D6108AD" w14:textId="77777777" w:rsidR="00470E1C" w:rsidRPr="00F442A6" w:rsidRDefault="00470E1C" w:rsidP="00470E1C">
            <w:pPr>
              <w:pStyle w:val="TAL"/>
            </w:pPr>
            <w:r w:rsidRPr="00A71100">
              <w:t xml:space="preserve">&gt;&gt; </w:t>
            </w:r>
            <w:r w:rsidR="009A28B5">
              <w:t xml:space="preserve">MCVideo </w:t>
            </w:r>
            <w:r w:rsidR="009A28B5" w:rsidRPr="00B62E5C">
              <w:t>client</w:t>
            </w:r>
            <w:r w:rsidR="009A28B5">
              <w:t xml:space="preserve"> trigger </w:t>
            </w:r>
            <w:r w:rsidRPr="00A71100">
              <w:t>criteria for activation</w:t>
            </w:r>
            <w:r w:rsidR="009A28B5">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3E96BE92" w14:textId="77777777" w:rsidR="00470E1C" w:rsidRPr="00F442A6" w:rsidRDefault="00470E1C" w:rsidP="00470E1C">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3819CC45" w14:textId="77777777" w:rsidR="00470E1C" w:rsidRPr="00F442A6" w:rsidRDefault="009A28B5" w:rsidP="00470E1C">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50BE35C0" w14:textId="77777777" w:rsidR="00470E1C" w:rsidRPr="00F442A6" w:rsidRDefault="00470E1C" w:rsidP="00470E1C">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2C20F9EB" w14:textId="77777777" w:rsidR="00470E1C" w:rsidRPr="00F442A6" w:rsidRDefault="00470E1C" w:rsidP="00470E1C">
            <w:pPr>
              <w:pStyle w:val="TAC"/>
            </w:pPr>
            <w:r w:rsidRPr="00A71100">
              <w:rPr>
                <w:lang w:eastAsia="zh-CN"/>
              </w:rPr>
              <w:t>Y</w:t>
            </w:r>
          </w:p>
        </w:tc>
      </w:tr>
      <w:tr w:rsidR="00470E1C" w14:paraId="77AA2341"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152D7A" w14:textId="77777777" w:rsidR="00470E1C" w:rsidRPr="00F442A6" w:rsidRDefault="00470E1C" w:rsidP="00470E1C">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6D7E7B15" w14:textId="77777777" w:rsidR="00470E1C" w:rsidRPr="00F442A6" w:rsidRDefault="00470E1C" w:rsidP="00470E1C">
            <w:pPr>
              <w:pStyle w:val="TAL"/>
            </w:pPr>
            <w:r w:rsidRPr="00A71100">
              <w:t xml:space="preserve">&gt;&gt; </w:t>
            </w:r>
            <w:r w:rsidR="009A28B5">
              <w:t xml:space="preserve">MCVideo </w:t>
            </w:r>
            <w:r w:rsidR="009A28B5" w:rsidRPr="00B62E5C">
              <w:t>client</w:t>
            </w:r>
            <w:r w:rsidR="009A28B5">
              <w:t xml:space="preserve"> trigger </w:t>
            </w:r>
            <w:r w:rsidRPr="00A71100">
              <w:t>criteria for de-activation</w:t>
            </w:r>
            <w:r w:rsidR="009A28B5">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844C5B3" w14:textId="77777777" w:rsidR="00470E1C" w:rsidRPr="00F442A6" w:rsidRDefault="00470E1C" w:rsidP="00470E1C">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71611B3F" w14:textId="77777777" w:rsidR="00470E1C" w:rsidRPr="00F442A6" w:rsidRDefault="009A28B5" w:rsidP="00470E1C">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55F3B12" w14:textId="77777777" w:rsidR="00470E1C" w:rsidRPr="00F442A6" w:rsidRDefault="00470E1C" w:rsidP="00470E1C">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2169ECB2" w14:textId="77777777" w:rsidR="00470E1C" w:rsidRPr="00F442A6" w:rsidRDefault="00470E1C" w:rsidP="00470E1C">
            <w:pPr>
              <w:pStyle w:val="TAC"/>
            </w:pPr>
            <w:r w:rsidRPr="00A71100">
              <w:rPr>
                <w:lang w:eastAsia="zh-CN"/>
              </w:rPr>
              <w:t>Y</w:t>
            </w:r>
          </w:p>
        </w:tc>
      </w:tr>
      <w:tr w:rsidR="00470E1C" w14:paraId="579A71F7"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177677" w14:textId="77777777" w:rsidR="00470E1C" w:rsidRPr="00F442A6" w:rsidRDefault="00470E1C" w:rsidP="00470E1C">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02884D5" w14:textId="77777777" w:rsidR="00470E1C" w:rsidRPr="00F442A6" w:rsidRDefault="00470E1C" w:rsidP="00470E1C">
            <w:pPr>
              <w:pStyle w:val="TAL"/>
            </w:pPr>
            <w:r w:rsidRPr="00A71100">
              <w:t>&gt;&gt; Manual de-activation is not allowed if the criteria are met</w:t>
            </w:r>
            <w:r w:rsidR="009A28B5">
              <w:t xml:space="preserve"> (see</w:t>
            </w:r>
            <w:r w:rsidR="000D2A00">
              <w:t> </w:t>
            </w:r>
            <w:r w:rsidR="009A28B5">
              <w:t>NOTE 6)</w:t>
            </w:r>
          </w:p>
        </w:tc>
        <w:tc>
          <w:tcPr>
            <w:tcW w:w="1017" w:type="dxa"/>
            <w:tcBorders>
              <w:top w:val="single" w:sz="4" w:space="0" w:color="auto"/>
              <w:left w:val="single" w:sz="4" w:space="0" w:color="auto"/>
              <w:bottom w:val="single" w:sz="4" w:space="0" w:color="auto"/>
              <w:right w:val="single" w:sz="4" w:space="0" w:color="auto"/>
            </w:tcBorders>
          </w:tcPr>
          <w:p w14:paraId="2D7C8B70" w14:textId="77777777" w:rsidR="00470E1C" w:rsidRPr="00F442A6" w:rsidRDefault="00470E1C" w:rsidP="00470E1C">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DFE1A0A" w14:textId="77777777" w:rsidR="00470E1C" w:rsidRPr="00F442A6" w:rsidRDefault="009A28B5" w:rsidP="00470E1C">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39A509" w14:textId="77777777" w:rsidR="00470E1C" w:rsidRPr="00F442A6" w:rsidRDefault="00470E1C" w:rsidP="00470E1C">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167D14FA" w14:textId="77777777" w:rsidR="00470E1C" w:rsidRPr="00F442A6" w:rsidRDefault="00470E1C" w:rsidP="00470E1C">
            <w:pPr>
              <w:pStyle w:val="TAC"/>
            </w:pPr>
            <w:r w:rsidRPr="00A71100">
              <w:rPr>
                <w:lang w:eastAsia="zh-CN"/>
              </w:rPr>
              <w:t>Y</w:t>
            </w:r>
          </w:p>
        </w:tc>
      </w:tr>
      <w:tr w:rsidR="000D2A00" w14:paraId="61A4C705" w14:textId="77777777" w:rsidTr="006C46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B1304F1" w14:textId="77777777" w:rsidR="000D2A00" w:rsidRPr="00F442A6" w:rsidRDefault="000D2A00" w:rsidP="000D2A00">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03B18731" w14:textId="77777777" w:rsidR="000D2A00" w:rsidRPr="00A71100" w:rsidRDefault="000D2A00" w:rsidP="000D2A00">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4C9C1D05" w14:textId="77777777" w:rsidR="000D2A00" w:rsidRPr="00A71100" w:rsidRDefault="000D2A00" w:rsidP="000D2A00">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C1227D4" w14:textId="77777777" w:rsidR="000D2A00" w:rsidRDefault="000D2A00" w:rsidP="000D2A0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F8EAFC7" w14:textId="77777777" w:rsidR="000D2A00" w:rsidRPr="00A71100" w:rsidRDefault="000D2A00" w:rsidP="000D2A0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FFA553D" w14:textId="77777777" w:rsidR="000D2A00" w:rsidRPr="00A71100" w:rsidRDefault="000D2A00" w:rsidP="000D2A00">
            <w:pPr>
              <w:pStyle w:val="TAC"/>
              <w:rPr>
                <w:lang w:eastAsia="zh-CN"/>
              </w:rPr>
            </w:pPr>
            <w:r>
              <w:rPr>
                <w:lang w:eastAsia="zh-CN"/>
              </w:rPr>
              <w:t>Y</w:t>
            </w:r>
          </w:p>
        </w:tc>
      </w:tr>
      <w:tr w:rsidR="00D95885" w14:paraId="69AF5103" w14:textId="77777777" w:rsidTr="00F915CD">
        <w:trPr>
          <w:trHeight w:val="359"/>
        </w:trPr>
        <w:tc>
          <w:tcPr>
            <w:tcW w:w="1985" w:type="dxa"/>
            <w:tcBorders>
              <w:top w:val="single" w:sz="4" w:space="0" w:color="auto"/>
              <w:left w:val="single" w:sz="4" w:space="0" w:color="auto"/>
              <w:bottom w:val="single" w:sz="4" w:space="0" w:color="auto"/>
              <w:right w:val="single" w:sz="4" w:space="0" w:color="auto"/>
            </w:tcBorders>
          </w:tcPr>
          <w:p w14:paraId="0973FE0F" w14:textId="77777777" w:rsidR="00D95885" w:rsidRPr="008D7661" w:rsidRDefault="00D95885" w:rsidP="00D95885">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1E646DD" w14:textId="77777777" w:rsidR="00D95885" w:rsidRPr="0093752F" w:rsidRDefault="00D95885" w:rsidP="00D95885">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3A3955B7" w14:textId="77777777" w:rsidR="00D95885" w:rsidRDefault="00D95885" w:rsidP="00D95885">
            <w:pPr>
              <w:pStyle w:val="TAC"/>
            </w:pPr>
          </w:p>
        </w:tc>
        <w:tc>
          <w:tcPr>
            <w:tcW w:w="990" w:type="dxa"/>
            <w:tcBorders>
              <w:top w:val="single" w:sz="4" w:space="0" w:color="auto"/>
              <w:left w:val="single" w:sz="4" w:space="0" w:color="auto"/>
              <w:bottom w:val="single" w:sz="4" w:space="0" w:color="auto"/>
              <w:right w:val="single" w:sz="4" w:space="0" w:color="auto"/>
            </w:tcBorders>
          </w:tcPr>
          <w:p w14:paraId="449A279F" w14:textId="77777777" w:rsidR="00D95885" w:rsidRDefault="00D95885" w:rsidP="00D95885">
            <w:pPr>
              <w:pStyle w:val="TAC"/>
            </w:pPr>
          </w:p>
        </w:tc>
        <w:tc>
          <w:tcPr>
            <w:tcW w:w="1440" w:type="dxa"/>
            <w:tcBorders>
              <w:top w:val="single" w:sz="4" w:space="0" w:color="auto"/>
              <w:left w:val="single" w:sz="4" w:space="0" w:color="auto"/>
              <w:bottom w:val="single" w:sz="4" w:space="0" w:color="auto"/>
              <w:right w:val="single" w:sz="4" w:space="0" w:color="auto"/>
            </w:tcBorders>
          </w:tcPr>
          <w:p w14:paraId="68EEC5F1" w14:textId="77777777" w:rsidR="00D95885" w:rsidRDefault="00D95885" w:rsidP="00D95885">
            <w:pPr>
              <w:pStyle w:val="TAC"/>
            </w:pPr>
          </w:p>
        </w:tc>
        <w:tc>
          <w:tcPr>
            <w:tcW w:w="1080" w:type="dxa"/>
            <w:tcBorders>
              <w:top w:val="single" w:sz="4" w:space="0" w:color="auto"/>
              <w:left w:val="single" w:sz="4" w:space="0" w:color="auto"/>
              <w:bottom w:val="single" w:sz="4" w:space="0" w:color="auto"/>
              <w:right w:val="single" w:sz="4" w:space="0" w:color="auto"/>
            </w:tcBorders>
          </w:tcPr>
          <w:p w14:paraId="2B2C9DD2" w14:textId="77777777" w:rsidR="00D95885" w:rsidRDefault="00D95885" w:rsidP="00D95885">
            <w:pPr>
              <w:pStyle w:val="TAC"/>
              <w:rPr>
                <w:lang w:eastAsia="zh-CN"/>
              </w:rPr>
            </w:pPr>
          </w:p>
        </w:tc>
      </w:tr>
      <w:tr w:rsidR="00D95885" w14:paraId="66ADA57E" w14:textId="77777777" w:rsidTr="00F915CD">
        <w:trPr>
          <w:trHeight w:val="359"/>
        </w:trPr>
        <w:tc>
          <w:tcPr>
            <w:tcW w:w="1985" w:type="dxa"/>
            <w:tcBorders>
              <w:top w:val="single" w:sz="4" w:space="0" w:color="auto"/>
              <w:left w:val="single" w:sz="4" w:space="0" w:color="auto"/>
              <w:bottom w:val="single" w:sz="4" w:space="0" w:color="auto"/>
              <w:right w:val="single" w:sz="4" w:space="0" w:color="auto"/>
            </w:tcBorders>
          </w:tcPr>
          <w:p w14:paraId="05C3C41F" w14:textId="77777777" w:rsidR="00D95885" w:rsidRPr="008D7661" w:rsidRDefault="00D95885" w:rsidP="00D95885">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2479F8B" w14:textId="77777777" w:rsidR="00D95885" w:rsidRPr="0093752F" w:rsidRDefault="00D95885" w:rsidP="00D95885">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50C07FDF" w14:textId="77777777" w:rsidR="00D95885" w:rsidRDefault="00D95885" w:rsidP="00D95885">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3F668D4" w14:textId="77777777" w:rsidR="00D95885" w:rsidRDefault="00D95885" w:rsidP="00D95885">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F204630" w14:textId="77777777" w:rsidR="00D95885" w:rsidRDefault="00D95885" w:rsidP="00D95885">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31699E" w14:textId="77777777" w:rsidR="00D95885" w:rsidRDefault="00D95885" w:rsidP="00D95885">
            <w:pPr>
              <w:pStyle w:val="TAC"/>
              <w:rPr>
                <w:lang w:eastAsia="zh-CN"/>
              </w:rPr>
            </w:pPr>
            <w:r>
              <w:t>Y</w:t>
            </w:r>
          </w:p>
        </w:tc>
      </w:tr>
      <w:tr w:rsidR="00D95885" w14:paraId="5E535654" w14:textId="77777777" w:rsidTr="00F915CD">
        <w:trPr>
          <w:trHeight w:val="359"/>
        </w:trPr>
        <w:tc>
          <w:tcPr>
            <w:tcW w:w="1985" w:type="dxa"/>
            <w:tcBorders>
              <w:top w:val="single" w:sz="4" w:space="0" w:color="auto"/>
              <w:left w:val="single" w:sz="4" w:space="0" w:color="auto"/>
              <w:bottom w:val="single" w:sz="4" w:space="0" w:color="auto"/>
              <w:right w:val="single" w:sz="4" w:space="0" w:color="auto"/>
            </w:tcBorders>
          </w:tcPr>
          <w:p w14:paraId="2EB2BD79" w14:textId="77777777" w:rsidR="00D95885" w:rsidRPr="008D7661" w:rsidRDefault="00D95885" w:rsidP="00D95885">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A1B979C" w14:textId="77777777" w:rsidR="00D95885" w:rsidRPr="0093752F" w:rsidRDefault="00D95885" w:rsidP="00D95885">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F940E8B" w14:textId="77777777" w:rsidR="00D95885" w:rsidRDefault="00D95885" w:rsidP="00D95885">
            <w:pPr>
              <w:pStyle w:val="TAC"/>
            </w:pPr>
          </w:p>
        </w:tc>
        <w:tc>
          <w:tcPr>
            <w:tcW w:w="990" w:type="dxa"/>
            <w:tcBorders>
              <w:top w:val="single" w:sz="4" w:space="0" w:color="auto"/>
              <w:left w:val="single" w:sz="4" w:space="0" w:color="auto"/>
              <w:bottom w:val="single" w:sz="4" w:space="0" w:color="auto"/>
              <w:right w:val="single" w:sz="4" w:space="0" w:color="auto"/>
            </w:tcBorders>
          </w:tcPr>
          <w:p w14:paraId="5DFEC04A" w14:textId="77777777" w:rsidR="00D95885" w:rsidRDefault="00D95885" w:rsidP="00D95885">
            <w:pPr>
              <w:pStyle w:val="TAC"/>
            </w:pPr>
          </w:p>
        </w:tc>
        <w:tc>
          <w:tcPr>
            <w:tcW w:w="1440" w:type="dxa"/>
            <w:tcBorders>
              <w:top w:val="single" w:sz="4" w:space="0" w:color="auto"/>
              <w:left w:val="single" w:sz="4" w:space="0" w:color="auto"/>
              <w:bottom w:val="single" w:sz="4" w:space="0" w:color="auto"/>
              <w:right w:val="single" w:sz="4" w:space="0" w:color="auto"/>
            </w:tcBorders>
          </w:tcPr>
          <w:p w14:paraId="1123AFE7" w14:textId="77777777" w:rsidR="00D95885" w:rsidRDefault="00D95885" w:rsidP="00D95885">
            <w:pPr>
              <w:pStyle w:val="TAC"/>
            </w:pPr>
          </w:p>
        </w:tc>
        <w:tc>
          <w:tcPr>
            <w:tcW w:w="1080" w:type="dxa"/>
            <w:tcBorders>
              <w:top w:val="single" w:sz="4" w:space="0" w:color="auto"/>
              <w:left w:val="single" w:sz="4" w:space="0" w:color="auto"/>
              <w:bottom w:val="single" w:sz="4" w:space="0" w:color="auto"/>
              <w:right w:val="single" w:sz="4" w:space="0" w:color="auto"/>
            </w:tcBorders>
          </w:tcPr>
          <w:p w14:paraId="211FDC4E" w14:textId="77777777" w:rsidR="00D95885" w:rsidRDefault="00D95885" w:rsidP="00D95885">
            <w:pPr>
              <w:pStyle w:val="TAC"/>
              <w:rPr>
                <w:lang w:eastAsia="zh-CN"/>
              </w:rPr>
            </w:pPr>
          </w:p>
        </w:tc>
      </w:tr>
      <w:tr w:rsidR="00D95885" w14:paraId="784D67DE" w14:textId="77777777" w:rsidTr="00F915CD">
        <w:trPr>
          <w:trHeight w:val="359"/>
        </w:trPr>
        <w:tc>
          <w:tcPr>
            <w:tcW w:w="1985" w:type="dxa"/>
            <w:tcBorders>
              <w:top w:val="single" w:sz="4" w:space="0" w:color="auto"/>
              <w:left w:val="single" w:sz="4" w:space="0" w:color="auto"/>
              <w:bottom w:val="single" w:sz="4" w:space="0" w:color="auto"/>
              <w:right w:val="single" w:sz="4" w:space="0" w:color="auto"/>
            </w:tcBorders>
          </w:tcPr>
          <w:p w14:paraId="3E23C4FC" w14:textId="77777777" w:rsidR="00D95885" w:rsidRPr="008D7661" w:rsidRDefault="00D95885" w:rsidP="00D95885">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D48C3AC" w14:textId="77777777" w:rsidR="00D95885" w:rsidRPr="0093752F" w:rsidRDefault="00D95885" w:rsidP="00D95885">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6B878C4D" w14:textId="77777777" w:rsidR="00D95885" w:rsidRDefault="00D95885" w:rsidP="00D95885">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A1E58B0" w14:textId="77777777" w:rsidR="00D95885" w:rsidRDefault="00D95885" w:rsidP="00D95885">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93D3560" w14:textId="77777777" w:rsidR="00D95885" w:rsidRDefault="00D95885" w:rsidP="00D95885">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C356AC3" w14:textId="77777777" w:rsidR="00D95885" w:rsidRDefault="00D95885" w:rsidP="00D95885">
            <w:pPr>
              <w:pStyle w:val="TAC"/>
              <w:rPr>
                <w:lang w:eastAsia="zh-CN"/>
              </w:rPr>
            </w:pPr>
            <w:r>
              <w:t>Y</w:t>
            </w:r>
          </w:p>
        </w:tc>
      </w:tr>
      <w:tr w:rsidR="00D95885" w14:paraId="079121AB" w14:textId="77777777" w:rsidTr="00F915CD">
        <w:trPr>
          <w:trHeight w:val="359"/>
        </w:trPr>
        <w:tc>
          <w:tcPr>
            <w:tcW w:w="1985" w:type="dxa"/>
            <w:tcBorders>
              <w:top w:val="single" w:sz="4" w:space="0" w:color="auto"/>
              <w:left w:val="single" w:sz="4" w:space="0" w:color="auto"/>
              <w:bottom w:val="single" w:sz="4" w:space="0" w:color="auto"/>
              <w:right w:val="single" w:sz="4" w:space="0" w:color="auto"/>
            </w:tcBorders>
          </w:tcPr>
          <w:p w14:paraId="4C96B638" w14:textId="77777777" w:rsidR="00D95885" w:rsidRPr="008D7661" w:rsidRDefault="00D95885" w:rsidP="00D95885">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CD964E0" w14:textId="77777777" w:rsidR="00D95885" w:rsidRPr="0093752F" w:rsidRDefault="00D95885" w:rsidP="00D95885">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4AFFB9BE" w14:textId="77777777" w:rsidR="00D95885" w:rsidRDefault="00D95885" w:rsidP="00D95885">
            <w:pPr>
              <w:pStyle w:val="TAC"/>
            </w:pPr>
          </w:p>
        </w:tc>
        <w:tc>
          <w:tcPr>
            <w:tcW w:w="990" w:type="dxa"/>
            <w:tcBorders>
              <w:top w:val="single" w:sz="4" w:space="0" w:color="auto"/>
              <w:left w:val="single" w:sz="4" w:space="0" w:color="auto"/>
              <w:bottom w:val="single" w:sz="4" w:space="0" w:color="auto"/>
              <w:right w:val="single" w:sz="4" w:space="0" w:color="auto"/>
            </w:tcBorders>
          </w:tcPr>
          <w:p w14:paraId="4F859C18" w14:textId="77777777" w:rsidR="00D95885" w:rsidRDefault="00D95885" w:rsidP="00D95885">
            <w:pPr>
              <w:pStyle w:val="TAC"/>
            </w:pPr>
          </w:p>
        </w:tc>
        <w:tc>
          <w:tcPr>
            <w:tcW w:w="1440" w:type="dxa"/>
            <w:tcBorders>
              <w:top w:val="single" w:sz="4" w:space="0" w:color="auto"/>
              <w:left w:val="single" w:sz="4" w:space="0" w:color="auto"/>
              <w:bottom w:val="single" w:sz="4" w:space="0" w:color="auto"/>
              <w:right w:val="single" w:sz="4" w:space="0" w:color="auto"/>
            </w:tcBorders>
          </w:tcPr>
          <w:p w14:paraId="53C2180A" w14:textId="77777777" w:rsidR="00D95885" w:rsidRDefault="00D95885" w:rsidP="00D95885">
            <w:pPr>
              <w:pStyle w:val="TAC"/>
            </w:pPr>
          </w:p>
        </w:tc>
        <w:tc>
          <w:tcPr>
            <w:tcW w:w="1080" w:type="dxa"/>
            <w:tcBorders>
              <w:top w:val="single" w:sz="4" w:space="0" w:color="auto"/>
              <w:left w:val="single" w:sz="4" w:space="0" w:color="auto"/>
              <w:bottom w:val="single" w:sz="4" w:space="0" w:color="auto"/>
              <w:right w:val="single" w:sz="4" w:space="0" w:color="auto"/>
            </w:tcBorders>
          </w:tcPr>
          <w:p w14:paraId="582110DF" w14:textId="77777777" w:rsidR="00D95885" w:rsidRDefault="00D95885" w:rsidP="00D95885">
            <w:pPr>
              <w:pStyle w:val="TAC"/>
              <w:rPr>
                <w:lang w:eastAsia="zh-CN"/>
              </w:rPr>
            </w:pPr>
          </w:p>
        </w:tc>
      </w:tr>
      <w:tr w:rsidR="00D95885" w14:paraId="154B7EEC" w14:textId="77777777" w:rsidTr="00F915CD">
        <w:trPr>
          <w:trHeight w:val="359"/>
        </w:trPr>
        <w:tc>
          <w:tcPr>
            <w:tcW w:w="1985" w:type="dxa"/>
            <w:tcBorders>
              <w:top w:val="single" w:sz="4" w:space="0" w:color="auto"/>
              <w:left w:val="single" w:sz="4" w:space="0" w:color="auto"/>
              <w:bottom w:val="single" w:sz="4" w:space="0" w:color="auto"/>
              <w:right w:val="single" w:sz="4" w:space="0" w:color="auto"/>
            </w:tcBorders>
          </w:tcPr>
          <w:p w14:paraId="65C54AC0" w14:textId="77777777" w:rsidR="00D95885" w:rsidRPr="008D7661" w:rsidRDefault="00D95885" w:rsidP="00D95885">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CD19957" w14:textId="77777777" w:rsidR="00D95885" w:rsidRPr="0093752F" w:rsidRDefault="00D95885" w:rsidP="00D95885">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6FF48687" w14:textId="77777777" w:rsidR="00D95885" w:rsidRDefault="00D95885" w:rsidP="00D95885">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2D9E6C7" w14:textId="77777777" w:rsidR="00D95885" w:rsidRDefault="00D95885" w:rsidP="00D95885">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C770BFA" w14:textId="77777777" w:rsidR="00D95885" w:rsidRDefault="00D95885" w:rsidP="00D95885">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E134BB1" w14:textId="77777777" w:rsidR="00D95885" w:rsidRDefault="00D95885" w:rsidP="00D95885">
            <w:pPr>
              <w:pStyle w:val="TAC"/>
              <w:rPr>
                <w:lang w:eastAsia="zh-CN"/>
              </w:rPr>
            </w:pPr>
            <w:r>
              <w:t>Y</w:t>
            </w:r>
          </w:p>
        </w:tc>
      </w:tr>
      <w:tr w:rsidR="00D95885" w14:paraId="30EBE26D" w14:textId="77777777" w:rsidTr="00F915CD">
        <w:trPr>
          <w:trHeight w:val="359"/>
        </w:trPr>
        <w:tc>
          <w:tcPr>
            <w:tcW w:w="1985" w:type="dxa"/>
            <w:tcBorders>
              <w:top w:val="single" w:sz="4" w:space="0" w:color="auto"/>
              <w:left w:val="single" w:sz="4" w:space="0" w:color="auto"/>
              <w:bottom w:val="single" w:sz="4" w:space="0" w:color="auto"/>
              <w:right w:val="single" w:sz="4" w:space="0" w:color="auto"/>
            </w:tcBorders>
          </w:tcPr>
          <w:p w14:paraId="0C50F15D" w14:textId="77777777" w:rsidR="00D95885" w:rsidRPr="008D7661" w:rsidRDefault="00D95885" w:rsidP="00D95885">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8483728" w14:textId="77777777" w:rsidR="00D95885" w:rsidRPr="0093752F" w:rsidRDefault="00D95885" w:rsidP="00D95885">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2578C01E" w14:textId="77777777" w:rsidR="00D95885" w:rsidRDefault="00D95885" w:rsidP="00D95885">
            <w:pPr>
              <w:pStyle w:val="TAC"/>
            </w:pPr>
          </w:p>
        </w:tc>
        <w:tc>
          <w:tcPr>
            <w:tcW w:w="990" w:type="dxa"/>
            <w:tcBorders>
              <w:top w:val="single" w:sz="4" w:space="0" w:color="auto"/>
              <w:left w:val="single" w:sz="4" w:space="0" w:color="auto"/>
              <w:bottom w:val="single" w:sz="4" w:space="0" w:color="auto"/>
              <w:right w:val="single" w:sz="4" w:space="0" w:color="auto"/>
            </w:tcBorders>
          </w:tcPr>
          <w:p w14:paraId="246EF66C" w14:textId="77777777" w:rsidR="00D95885" w:rsidRDefault="00D95885" w:rsidP="00D95885">
            <w:pPr>
              <w:pStyle w:val="TAC"/>
            </w:pPr>
          </w:p>
        </w:tc>
        <w:tc>
          <w:tcPr>
            <w:tcW w:w="1440" w:type="dxa"/>
            <w:tcBorders>
              <w:top w:val="single" w:sz="4" w:space="0" w:color="auto"/>
              <w:left w:val="single" w:sz="4" w:space="0" w:color="auto"/>
              <w:bottom w:val="single" w:sz="4" w:space="0" w:color="auto"/>
              <w:right w:val="single" w:sz="4" w:space="0" w:color="auto"/>
            </w:tcBorders>
          </w:tcPr>
          <w:p w14:paraId="4FF05790" w14:textId="77777777" w:rsidR="00D95885" w:rsidRDefault="00D95885" w:rsidP="00D95885">
            <w:pPr>
              <w:pStyle w:val="TAC"/>
            </w:pPr>
          </w:p>
        </w:tc>
        <w:tc>
          <w:tcPr>
            <w:tcW w:w="1080" w:type="dxa"/>
            <w:tcBorders>
              <w:top w:val="single" w:sz="4" w:space="0" w:color="auto"/>
              <w:left w:val="single" w:sz="4" w:space="0" w:color="auto"/>
              <w:bottom w:val="single" w:sz="4" w:space="0" w:color="auto"/>
              <w:right w:val="single" w:sz="4" w:space="0" w:color="auto"/>
            </w:tcBorders>
          </w:tcPr>
          <w:p w14:paraId="525C1058" w14:textId="77777777" w:rsidR="00D95885" w:rsidRDefault="00D95885" w:rsidP="00D95885">
            <w:pPr>
              <w:pStyle w:val="TAC"/>
              <w:rPr>
                <w:lang w:eastAsia="zh-CN"/>
              </w:rPr>
            </w:pPr>
          </w:p>
        </w:tc>
      </w:tr>
      <w:tr w:rsidR="00D95885" w14:paraId="6F5CAA8F" w14:textId="77777777" w:rsidTr="00F915CD">
        <w:trPr>
          <w:trHeight w:val="359"/>
        </w:trPr>
        <w:tc>
          <w:tcPr>
            <w:tcW w:w="1985" w:type="dxa"/>
            <w:tcBorders>
              <w:top w:val="single" w:sz="4" w:space="0" w:color="auto"/>
              <w:left w:val="single" w:sz="4" w:space="0" w:color="auto"/>
              <w:bottom w:val="single" w:sz="4" w:space="0" w:color="auto"/>
              <w:right w:val="single" w:sz="4" w:space="0" w:color="auto"/>
            </w:tcBorders>
          </w:tcPr>
          <w:p w14:paraId="645A3CFF" w14:textId="77777777" w:rsidR="00D95885" w:rsidRPr="008D7661" w:rsidRDefault="00D95885" w:rsidP="00D95885">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4E2F4D3" w14:textId="77777777" w:rsidR="00D95885" w:rsidRPr="0093752F" w:rsidRDefault="00D95885" w:rsidP="00D95885">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41D73BF6" w14:textId="77777777" w:rsidR="00D95885" w:rsidRDefault="00D95885" w:rsidP="00D95885">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9242933" w14:textId="77777777" w:rsidR="00D95885" w:rsidRDefault="00D95885" w:rsidP="00D95885">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B4D8BC0" w14:textId="77777777" w:rsidR="00D95885" w:rsidRDefault="00D95885" w:rsidP="00D95885">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8F73943" w14:textId="77777777" w:rsidR="00D95885" w:rsidRDefault="00D95885" w:rsidP="00D95885">
            <w:pPr>
              <w:pStyle w:val="TAC"/>
              <w:rPr>
                <w:lang w:eastAsia="zh-CN"/>
              </w:rPr>
            </w:pPr>
            <w:r>
              <w:t>Y</w:t>
            </w:r>
          </w:p>
        </w:tc>
      </w:tr>
      <w:tr w:rsidR="004B024C" w14:paraId="54131847" w14:textId="77777777" w:rsidTr="007A1471">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51082D61" w14:textId="77777777" w:rsidR="00C32B2D" w:rsidRPr="00A054DD" w:rsidRDefault="00C32B2D" w:rsidP="00C32B2D">
            <w:pPr>
              <w:pStyle w:val="TAN"/>
              <w:rPr>
                <w:lang w:eastAsia="zh-CN"/>
              </w:rPr>
            </w:pPr>
            <w:r w:rsidRPr="00A054DD">
              <w:rPr>
                <w:lang w:eastAsia="zh-CN"/>
              </w:rPr>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sidR="00C20303">
              <w:rPr>
                <w:lang w:eastAsia="zh-CN"/>
              </w:rPr>
              <w:t>3GPP </w:t>
            </w:r>
            <w:r w:rsidRPr="00A054DD">
              <w:rPr>
                <w:lang w:eastAsia="zh-CN"/>
              </w:rPr>
              <w:t>TS</w:t>
            </w:r>
            <w:r w:rsidR="00C20303">
              <w:rPr>
                <w:lang w:eastAsia="zh-CN"/>
              </w:rPr>
              <w:t> </w:t>
            </w:r>
            <w:r w:rsidRPr="00A054DD">
              <w:rPr>
                <w:lang w:eastAsia="zh-CN"/>
              </w:rPr>
              <w:t>23.280</w:t>
            </w:r>
            <w:r w:rsidR="00C20303">
              <w:rPr>
                <w:lang w:eastAsia="zh-CN"/>
              </w:rPr>
              <w:t> </w:t>
            </w:r>
            <w:r w:rsidRPr="00A054DD">
              <w:rPr>
                <w:lang w:eastAsia="zh-CN"/>
              </w:rPr>
              <w:t>[6].</w:t>
            </w:r>
          </w:p>
          <w:p w14:paraId="41C1BEC6" w14:textId="77777777" w:rsidR="004B024C" w:rsidRPr="00A054DD" w:rsidRDefault="004B024C" w:rsidP="007A1471">
            <w:pPr>
              <w:pStyle w:val="TAN"/>
              <w:rPr>
                <w:lang w:eastAsia="zh-CN"/>
              </w:rPr>
            </w:pPr>
            <w:r w:rsidRPr="00A054DD">
              <w:rPr>
                <w:lang w:eastAsia="zh-CN"/>
              </w:rPr>
              <w:t>NOTE</w:t>
            </w:r>
            <w:r w:rsidR="00C32B2D" w:rsidRPr="00A054DD">
              <w:rPr>
                <w:lang w:eastAsia="zh-CN"/>
              </w:rPr>
              <w:t> 2</w:t>
            </w:r>
            <w:r w:rsidRPr="00A054DD">
              <w:rPr>
                <w:lang w:eastAsia="zh-CN"/>
              </w:rPr>
              <w:t>:</w:t>
            </w:r>
            <w:r w:rsidRPr="00A054DD">
              <w:rPr>
                <w:lang w:eastAsia="zh-CN"/>
              </w:rPr>
              <w:tab/>
              <w:t>The use of this parameter by the MCVideo UE is outside the scope of the present document.</w:t>
            </w:r>
          </w:p>
          <w:p w14:paraId="40C09848" w14:textId="77777777" w:rsidR="0084229B" w:rsidRPr="0084229B" w:rsidRDefault="005B7422" w:rsidP="0084229B">
            <w:pPr>
              <w:pStyle w:val="TAN"/>
              <w:rPr>
                <w:lang w:eastAsia="zh-CN"/>
              </w:rPr>
            </w:pPr>
            <w:r w:rsidRPr="00A054DD">
              <w:rPr>
                <w:lang w:eastAsia="zh-CN"/>
              </w:rPr>
              <w:t>NOTE</w:t>
            </w:r>
            <w:r w:rsidR="00C32B2D" w:rsidRPr="00A054DD">
              <w:rPr>
                <w:lang w:eastAsia="zh-CN"/>
              </w:rPr>
              <w:t> 3</w:t>
            </w:r>
            <w:r w:rsidRPr="00A054DD">
              <w:rPr>
                <w:lang w:eastAsia="zh-CN"/>
              </w:rPr>
              <w:t>:</w:t>
            </w:r>
            <w:r w:rsidRPr="00A054DD">
              <w:rPr>
                <w:lang w:eastAsia="zh-CN"/>
              </w:rPr>
              <w:tab/>
              <w:t>The parameter can be set to an unlimited number of simultaneous streams received that can be received</w:t>
            </w:r>
            <w:r w:rsidRPr="0084229B">
              <w:rPr>
                <w:lang w:eastAsia="zh-CN"/>
              </w:rPr>
              <w:t>.</w:t>
            </w:r>
          </w:p>
          <w:p w14:paraId="379EE0A4" w14:textId="77777777" w:rsidR="005B7422" w:rsidRDefault="0084229B" w:rsidP="0084229B">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sidR="00C20303">
              <w:rPr>
                <w:lang w:eastAsia="zh-CN"/>
              </w:rPr>
              <w:t>nfigured in table A.6-1 of 3GPP TS </w:t>
            </w:r>
            <w:r w:rsidRPr="0084229B">
              <w:rPr>
                <w:lang w:eastAsia="zh-CN"/>
              </w:rPr>
              <w:t>23.2</w:t>
            </w:r>
            <w:r w:rsidR="00C20303">
              <w:rPr>
                <w:lang w:eastAsia="zh-CN"/>
              </w:rPr>
              <w:t>80 </w:t>
            </w:r>
            <w:r w:rsidRPr="0084229B">
              <w:rPr>
                <w:lang w:eastAsia="zh-CN"/>
              </w:rPr>
              <w:t>[6].</w:t>
            </w:r>
          </w:p>
          <w:p w14:paraId="651CCF4A" w14:textId="77777777" w:rsidR="008D16BF" w:rsidRDefault="008D16BF" w:rsidP="0084229B">
            <w:pPr>
              <w:pStyle w:val="TAN"/>
              <w:rPr>
                <w:rFonts w:eastAsia="Malgun Gothic"/>
                <w:bCs/>
              </w:rPr>
            </w:pPr>
            <w:r>
              <w:rPr>
                <w:lang w:eastAsia="zh-CN"/>
              </w:rPr>
              <w:t>NOTE</w:t>
            </w:r>
            <w:r w:rsidR="00597472">
              <w:rPr>
                <w:lang w:eastAsia="zh-CN"/>
              </w:rPr>
              <w:t> </w:t>
            </w:r>
            <w:r>
              <w:rPr>
                <w:lang w:eastAsia="zh-CN"/>
              </w:rPr>
              <w:t>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D493050" w14:textId="77777777" w:rsidR="00597472" w:rsidRDefault="00597472" w:rsidP="0084229B">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BCF2C28" w14:textId="77777777" w:rsidR="000D2A00" w:rsidRDefault="006C5F6B" w:rsidP="0084229B">
            <w:pPr>
              <w:pStyle w:val="TAN"/>
            </w:pPr>
            <w:r>
              <w:rPr>
                <w:lang w:eastAsia="zh-CN"/>
              </w:rPr>
              <w:t>NOTE 7:</w:t>
            </w:r>
            <w:r>
              <w:rPr>
                <w:lang w:eastAsia="zh-CN"/>
              </w:rPr>
              <w:tab/>
              <w:t>The criteria may consist of conditions such as the location of the MCVideo user or the active functional alias of the MCVideo user.</w:t>
            </w:r>
            <w:r w:rsidR="000D2A00">
              <w:t xml:space="preserve"> </w:t>
            </w:r>
          </w:p>
          <w:p w14:paraId="75DDABC2" w14:textId="77777777" w:rsidR="006C5F6B" w:rsidRDefault="000D2A00" w:rsidP="0084229B">
            <w:pPr>
              <w:pStyle w:val="TAN"/>
              <w:rPr>
                <w:rFonts w:hint="eastAsia"/>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7B973DB9" w14:textId="77777777" w:rsidR="00B13DF6" w:rsidRDefault="00B13DF6" w:rsidP="00B13DF6"/>
    <w:p w14:paraId="7427CB8E" w14:textId="77777777" w:rsidR="004B024C" w:rsidRDefault="004B024C" w:rsidP="004B024C">
      <w:pPr>
        <w:pStyle w:val="TH"/>
      </w:pPr>
      <w:r>
        <w:lastRenderedPageBreak/>
        <w:t>Table</w:t>
      </w:r>
      <w:r w:rsidR="0083094C">
        <w:t> </w:t>
      </w:r>
      <w:r>
        <w:t>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Change w:id="1089">
          <w:tblGrid>
            <w:gridCol w:w="1985"/>
            <w:gridCol w:w="3118"/>
            <w:gridCol w:w="1017"/>
            <w:gridCol w:w="990"/>
            <w:gridCol w:w="1440"/>
            <w:gridCol w:w="1080"/>
          </w:tblGrid>
        </w:tblGridChange>
      </w:tblGrid>
      <w:tr w:rsidR="004B024C" w14:paraId="0676E4B1"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B8EF69" w14:textId="77777777" w:rsidR="004B024C" w:rsidRDefault="004B024C" w:rsidP="007A1471">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2C56D7B" w14:textId="77777777" w:rsidR="004B024C" w:rsidRDefault="004B024C" w:rsidP="007A1471">
            <w:pPr>
              <w:pStyle w:val="TAH"/>
              <w:rPr>
                <w:rFonts w:eastAsia="Malgun Gothic" w:hint="eastAsia"/>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B05D576" w14:textId="77777777" w:rsidR="004B024C" w:rsidRDefault="004B024C" w:rsidP="007A1471">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69DAD82C" w14:textId="77777777" w:rsidR="004B024C" w:rsidRDefault="004B024C" w:rsidP="007A1471">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0BA3F4B1" w14:textId="77777777" w:rsidR="004B024C" w:rsidRDefault="004B024C" w:rsidP="007A1471">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BEEE293" w14:textId="77777777" w:rsidR="004B024C" w:rsidRDefault="004B024C" w:rsidP="007A1471">
            <w:pPr>
              <w:pStyle w:val="TAH"/>
              <w:rPr>
                <w:lang w:eastAsia="en-GB"/>
              </w:rPr>
            </w:pPr>
            <w:r>
              <w:rPr>
                <w:lang w:eastAsia="en-GB"/>
              </w:rPr>
              <w:t>MCVideo user database</w:t>
            </w:r>
          </w:p>
        </w:tc>
      </w:tr>
      <w:tr w:rsidR="004B024C" w14:paraId="182EE546"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1A301220" w14:textId="77777777" w:rsidR="004B024C" w:rsidRDefault="004B024C" w:rsidP="007A1471">
            <w:pPr>
              <w:pStyle w:val="TAL"/>
            </w:pPr>
            <w:r>
              <w:t>[R-7.2-003]</w:t>
            </w:r>
            <w:r w:rsidR="005B7422">
              <w:t xml:space="preserve">, </w:t>
            </w:r>
          </w:p>
          <w:p w14:paraId="41341577" w14:textId="77777777" w:rsidR="004B024C" w:rsidRDefault="004B024C" w:rsidP="007A1471">
            <w:pPr>
              <w:pStyle w:val="TAL"/>
              <w:rPr>
                <w:lang w:val="nl-NL" w:eastAsia="zh-CN"/>
              </w:rPr>
            </w:pPr>
            <w:r>
              <w:t>[R-7.6-004]</w:t>
            </w:r>
            <w:r w:rsidR="005B7422">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062846C8" w14:textId="77777777" w:rsidR="004B024C" w:rsidRDefault="004B024C" w:rsidP="007A1471">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30243F" w14:textId="77777777" w:rsidR="004B024C" w:rsidRDefault="004B024C" w:rsidP="007A1471">
            <w:pPr>
              <w:pStyle w:val="TAC"/>
            </w:pPr>
          </w:p>
        </w:tc>
        <w:tc>
          <w:tcPr>
            <w:tcW w:w="990" w:type="dxa"/>
            <w:tcBorders>
              <w:top w:val="single" w:sz="4" w:space="0" w:color="auto"/>
              <w:left w:val="single" w:sz="4" w:space="0" w:color="auto"/>
              <w:bottom w:val="single" w:sz="4" w:space="0" w:color="auto"/>
              <w:right w:val="single" w:sz="4" w:space="0" w:color="auto"/>
            </w:tcBorders>
          </w:tcPr>
          <w:p w14:paraId="1BEB6A91" w14:textId="77777777" w:rsidR="004B024C" w:rsidRDefault="004B024C" w:rsidP="007A1471">
            <w:pPr>
              <w:pStyle w:val="TAC"/>
            </w:pPr>
          </w:p>
        </w:tc>
        <w:tc>
          <w:tcPr>
            <w:tcW w:w="1440" w:type="dxa"/>
            <w:tcBorders>
              <w:top w:val="single" w:sz="4" w:space="0" w:color="auto"/>
              <w:left w:val="single" w:sz="4" w:space="0" w:color="auto"/>
              <w:bottom w:val="single" w:sz="4" w:space="0" w:color="auto"/>
              <w:right w:val="single" w:sz="4" w:space="0" w:color="auto"/>
            </w:tcBorders>
          </w:tcPr>
          <w:p w14:paraId="316402CF" w14:textId="77777777" w:rsidR="004B024C" w:rsidRDefault="004B024C" w:rsidP="007A1471">
            <w:pPr>
              <w:pStyle w:val="TAC"/>
            </w:pPr>
          </w:p>
        </w:tc>
        <w:tc>
          <w:tcPr>
            <w:tcW w:w="1080" w:type="dxa"/>
            <w:tcBorders>
              <w:top w:val="single" w:sz="4" w:space="0" w:color="auto"/>
              <w:left w:val="single" w:sz="4" w:space="0" w:color="auto"/>
              <w:bottom w:val="single" w:sz="4" w:space="0" w:color="auto"/>
              <w:right w:val="single" w:sz="4" w:space="0" w:color="auto"/>
            </w:tcBorders>
          </w:tcPr>
          <w:p w14:paraId="64CC99A3" w14:textId="77777777" w:rsidR="004B024C" w:rsidRDefault="004B024C" w:rsidP="007A1471">
            <w:pPr>
              <w:pStyle w:val="TAC"/>
            </w:pPr>
          </w:p>
        </w:tc>
      </w:tr>
      <w:tr w:rsidR="004B024C" w14:paraId="2138A219"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5A1E66D9" w14:textId="77777777" w:rsidR="004B024C" w:rsidRDefault="004B024C" w:rsidP="007A1471">
            <w:pPr>
              <w:pStyle w:val="TAL"/>
            </w:pPr>
          </w:p>
        </w:tc>
        <w:tc>
          <w:tcPr>
            <w:tcW w:w="3118" w:type="dxa"/>
            <w:tcBorders>
              <w:top w:val="single" w:sz="4" w:space="0" w:color="auto"/>
              <w:left w:val="single" w:sz="4" w:space="0" w:color="auto"/>
              <w:bottom w:val="single" w:sz="4" w:space="0" w:color="auto"/>
              <w:right w:val="single" w:sz="4" w:space="0" w:color="auto"/>
            </w:tcBorders>
          </w:tcPr>
          <w:p w14:paraId="5B5C8A6B" w14:textId="77777777" w:rsidR="004B024C" w:rsidRDefault="004B024C" w:rsidP="007A1471">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083700D1" w14:textId="77777777" w:rsidR="004B024C" w:rsidRDefault="004B024C" w:rsidP="007A1471">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1271284" w14:textId="77777777" w:rsidR="004B024C" w:rsidRDefault="004B024C" w:rsidP="007A1471">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2FE1B76" w14:textId="77777777" w:rsidR="004B024C" w:rsidRDefault="004B024C"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970389D" w14:textId="77777777" w:rsidR="004B024C" w:rsidRDefault="004B024C" w:rsidP="007A1471">
            <w:pPr>
              <w:pStyle w:val="TAC"/>
              <w:rPr>
                <w:rFonts w:hint="eastAsia"/>
                <w:lang w:eastAsia="zh-CN"/>
              </w:rPr>
            </w:pPr>
            <w:r>
              <w:rPr>
                <w:lang w:eastAsia="zh-CN"/>
              </w:rPr>
              <w:t>Y</w:t>
            </w:r>
          </w:p>
        </w:tc>
      </w:tr>
      <w:tr w:rsidR="004B024C" w14:paraId="42071F28"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14AF625D" w14:textId="77777777" w:rsidR="004B024C" w:rsidRDefault="004B024C" w:rsidP="007A1471">
            <w:pPr>
              <w:pStyle w:val="TAL"/>
            </w:pPr>
          </w:p>
        </w:tc>
        <w:tc>
          <w:tcPr>
            <w:tcW w:w="3118" w:type="dxa"/>
            <w:tcBorders>
              <w:top w:val="single" w:sz="4" w:space="0" w:color="auto"/>
              <w:left w:val="single" w:sz="4" w:space="0" w:color="auto"/>
              <w:bottom w:val="single" w:sz="4" w:space="0" w:color="auto"/>
              <w:right w:val="single" w:sz="4" w:space="0" w:color="auto"/>
            </w:tcBorders>
          </w:tcPr>
          <w:p w14:paraId="275D55FD" w14:textId="77777777" w:rsidR="004B024C" w:rsidRDefault="004B024C" w:rsidP="00A054DD">
            <w:pPr>
              <w:pStyle w:val="TAL"/>
              <w:rPr>
                <w:rFonts w:cs="Arial"/>
                <w:szCs w:val="18"/>
              </w:rPr>
            </w:pPr>
            <w:r>
              <w:rPr>
                <w:rFonts w:cs="Arial"/>
                <w:szCs w:val="18"/>
              </w:rPr>
              <w:t xml:space="preserve">&gt; Application plane server identity information </w:t>
            </w:r>
            <w:r w:rsidR="00A054DD">
              <w:rPr>
                <w:rFonts w:cs="Arial"/>
                <w:szCs w:val="18"/>
              </w:rPr>
              <w:t xml:space="preserve">of </w:t>
            </w:r>
            <w:r>
              <w:rPr>
                <w:rFonts w:cs="Arial"/>
                <w:szCs w:val="18"/>
              </w:rPr>
              <w:t>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2B89A56" w14:textId="77777777" w:rsidR="004B024C" w:rsidRDefault="004B024C" w:rsidP="007A1471">
            <w:pPr>
              <w:pStyle w:val="TAC"/>
            </w:pPr>
          </w:p>
        </w:tc>
        <w:tc>
          <w:tcPr>
            <w:tcW w:w="990" w:type="dxa"/>
            <w:tcBorders>
              <w:top w:val="single" w:sz="4" w:space="0" w:color="auto"/>
              <w:left w:val="single" w:sz="4" w:space="0" w:color="auto"/>
              <w:bottom w:val="single" w:sz="4" w:space="0" w:color="auto"/>
              <w:right w:val="single" w:sz="4" w:space="0" w:color="auto"/>
            </w:tcBorders>
          </w:tcPr>
          <w:p w14:paraId="3F059D66" w14:textId="77777777" w:rsidR="004B024C" w:rsidRDefault="004B024C" w:rsidP="007A1471">
            <w:pPr>
              <w:pStyle w:val="TAC"/>
            </w:pPr>
          </w:p>
        </w:tc>
        <w:tc>
          <w:tcPr>
            <w:tcW w:w="1440" w:type="dxa"/>
            <w:tcBorders>
              <w:top w:val="single" w:sz="4" w:space="0" w:color="auto"/>
              <w:left w:val="single" w:sz="4" w:space="0" w:color="auto"/>
              <w:bottom w:val="single" w:sz="4" w:space="0" w:color="auto"/>
              <w:right w:val="single" w:sz="4" w:space="0" w:color="auto"/>
            </w:tcBorders>
          </w:tcPr>
          <w:p w14:paraId="557428D2" w14:textId="77777777" w:rsidR="004B024C" w:rsidRDefault="004B024C" w:rsidP="007A1471">
            <w:pPr>
              <w:pStyle w:val="TAC"/>
            </w:pPr>
          </w:p>
        </w:tc>
        <w:tc>
          <w:tcPr>
            <w:tcW w:w="1080" w:type="dxa"/>
            <w:tcBorders>
              <w:top w:val="single" w:sz="4" w:space="0" w:color="auto"/>
              <w:left w:val="single" w:sz="4" w:space="0" w:color="auto"/>
              <w:bottom w:val="single" w:sz="4" w:space="0" w:color="auto"/>
              <w:right w:val="single" w:sz="4" w:space="0" w:color="auto"/>
            </w:tcBorders>
          </w:tcPr>
          <w:p w14:paraId="644EE72A" w14:textId="77777777" w:rsidR="004B024C" w:rsidRDefault="004B024C" w:rsidP="007A1471">
            <w:pPr>
              <w:pStyle w:val="TAC"/>
              <w:rPr>
                <w:rFonts w:hint="eastAsia"/>
                <w:lang w:eastAsia="zh-CN"/>
              </w:rPr>
            </w:pPr>
          </w:p>
        </w:tc>
      </w:tr>
      <w:tr w:rsidR="00A054DD" w14:paraId="72974C33"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264326C3" w14:textId="77777777" w:rsidR="00A054DD" w:rsidRDefault="00A054DD" w:rsidP="007A1471">
            <w:pPr>
              <w:pStyle w:val="TAL"/>
            </w:pPr>
          </w:p>
        </w:tc>
        <w:tc>
          <w:tcPr>
            <w:tcW w:w="3118" w:type="dxa"/>
            <w:tcBorders>
              <w:top w:val="single" w:sz="4" w:space="0" w:color="auto"/>
              <w:left w:val="single" w:sz="4" w:space="0" w:color="auto"/>
              <w:bottom w:val="single" w:sz="4" w:space="0" w:color="auto"/>
              <w:right w:val="single" w:sz="4" w:space="0" w:color="auto"/>
            </w:tcBorders>
          </w:tcPr>
          <w:p w14:paraId="7932C986" w14:textId="77777777" w:rsidR="00A054DD" w:rsidRDefault="00A054DD" w:rsidP="00A054DD">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C6A0CD9" w14:textId="77777777" w:rsidR="00A054DD" w:rsidDel="00A054DD" w:rsidRDefault="00A054DD" w:rsidP="007A1471">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B7B9B59" w14:textId="77777777" w:rsidR="00A054DD" w:rsidDel="00A054DD" w:rsidRDefault="00A054DD" w:rsidP="007A1471">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5003A037" w14:textId="77777777" w:rsidR="00A054DD" w:rsidDel="00A054DD" w:rsidRDefault="00A054DD" w:rsidP="007A1471">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2633A0" w14:textId="77777777" w:rsidR="00A054DD" w:rsidDel="00A054DD" w:rsidRDefault="00A054DD" w:rsidP="007A1471">
            <w:pPr>
              <w:pStyle w:val="TAC"/>
              <w:rPr>
                <w:lang w:eastAsia="zh-CN"/>
              </w:rPr>
            </w:pPr>
            <w:r>
              <w:rPr>
                <w:lang w:eastAsia="zh-CN"/>
              </w:rPr>
              <w:t>Y</w:t>
            </w:r>
          </w:p>
        </w:tc>
      </w:tr>
      <w:tr w:rsidR="00A054DD" w14:paraId="05430DCD"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315340E1" w14:textId="77777777" w:rsidR="00A054DD" w:rsidRDefault="00A054DD" w:rsidP="007A1471">
            <w:pPr>
              <w:pStyle w:val="TAL"/>
            </w:pPr>
          </w:p>
        </w:tc>
        <w:tc>
          <w:tcPr>
            <w:tcW w:w="3118" w:type="dxa"/>
            <w:tcBorders>
              <w:top w:val="single" w:sz="4" w:space="0" w:color="auto"/>
              <w:left w:val="single" w:sz="4" w:space="0" w:color="auto"/>
              <w:bottom w:val="single" w:sz="4" w:space="0" w:color="auto"/>
              <w:right w:val="single" w:sz="4" w:space="0" w:color="auto"/>
            </w:tcBorders>
          </w:tcPr>
          <w:p w14:paraId="61ECD76C" w14:textId="77777777" w:rsidR="00A054DD" w:rsidRDefault="00A054DD" w:rsidP="00A054DD">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1017" w:type="dxa"/>
            <w:tcBorders>
              <w:top w:val="single" w:sz="4" w:space="0" w:color="auto"/>
              <w:left w:val="single" w:sz="4" w:space="0" w:color="auto"/>
              <w:bottom w:val="single" w:sz="4" w:space="0" w:color="auto"/>
              <w:right w:val="single" w:sz="4" w:space="0" w:color="auto"/>
            </w:tcBorders>
          </w:tcPr>
          <w:p w14:paraId="56112259" w14:textId="77777777" w:rsidR="00A054DD" w:rsidDel="00A054DD" w:rsidRDefault="00A054DD" w:rsidP="007A1471">
            <w:pPr>
              <w:pStyle w:val="TAC"/>
            </w:pPr>
          </w:p>
        </w:tc>
        <w:tc>
          <w:tcPr>
            <w:tcW w:w="990" w:type="dxa"/>
            <w:tcBorders>
              <w:top w:val="single" w:sz="4" w:space="0" w:color="auto"/>
              <w:left w:val="single" w:sz="4" w:space="0" w:color="auto"/>
              <w:bottom w:val="single" w:sz="4" w:space="0" w:color="auto"/>
              <w:right w:val="single" w:sz="4" w:space="0" w:color="auto"/>
            </w:tcBorders>
          </w:tcPr>
          <w:p w14:paraId="6A5FA18C" w14:textId="77777777" w:rsidR="00A054DD" w:rsidDel="00A054DD" w:rsidRDefault="00A054DD" w:rsidP="007A1471">
            <w:pPr>
              <w:pStyle w:val="TAC"/>
            </w:pPr>
          </w:p>
        </w:tc>
        <w:tc>
          <w:tcPr>
            <w:tcW w:w="1440" w:type="dxa"/>
            <w:tcBorders>
              <w:top w:val="single" w:sz="4" w:space="0" w:color="auto"/>
              <w:left w:val="single" w:sz="4" w:space="0" w:color="auto"/>
              <w:bottom w:val="single" w:sz="4" w:space="0" w:color="auto"/>
              <w:right w:val="single" w:sz="4" w:space="0" w:color="auto"/>
            </w:tcBorders>
          </w:tcPr>
          <w:p w14:paraId="71C5634E" w14:textId="77777777" w:rsidR="00A054DD" w:rsidDel="00A054DD" w:rsidRDefault="00A054DD" w:rsidP="007A1471">
            <w:pPr>
              <w:pStyle w:val="TAC"/>
            </w:pPr>
          </w:p>
        </w:tc>
        <w:tc>
          <w:tcPr>
            <w:tcW w:w="1080" w:type="dxa"/>
            <w:tcBorders>
              <w:top w:val="single" w:sz="4" w:space="0" w:color="auto"/>
              <w:left w:val="single" w:sz="4" w:space="0" w:color="auto"/>
              <w:bottom w:val="single" w:sz="4" w:space="0" w:color="auto"/>
              <w:right w:val="single" w:sz="4" w:space="0" w:color="auto"/>
            </w:tcBorders>
          </w:tcPr>
          <w:p w14:paraId="3C7F934F" w14:textId="77777777" w:rsidR="00A054DD" w:rsidDel="00A054DD" w:rsidRDefault="00A054DD" w:rsidP="007A1471">
            <w:pPr>
              <w:pStyle w:val="TAC"/>
              <w:rPr>
                <w:lang w:eastAsia="zh-CN"/>
              </w:rPr>
            </w:pPr>
          </w:p>
        </w:tc>
      </w:tr>
      <w:tr w:rsidR="00A054DD" w14:paraId="445FB917"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78752B9D" w14:textId="77777777" w:rsidR="00A054DD" w:rsidRDefault="00A054DD" w:rsidP="007A1471">
            <w:pPr>
              <w:pStyle w:val="TAL"/>
            </w:pPr>
          </w:p>
        </w:tc>
        <w:tc>
          <w:tcPr>
            <w:tcW w:w="3118" w:type="dxa"/>
            <w:tcBorders>
              <w:top w:val="single" w:sz="4" w:space="0" w:color="auto"/>
              <w:left w:val="single" w:sz="4" w:space="0" w:color="auto"/>
              <w:bottom w:val="single" w:sz="4" w:space="0" w:color="auto"/>
              <w:right w:val="single" w:sz="4" w:space="0" w:color="auto"/>
            </w:tcBorders>
          </w:tcPr>
          <w:p w14:paraId="42172470" w14:textId="77777777" w:rsidR="00A054DD" w:rsidRDefault="00A054DD" w:rsidP="00A054DD">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CDDC704" w14:textId="77777777" w:rsidR="00A054DD" w:rsidDel="00A054DD" w:rsidRDefault="00A054DD" w:rsidP="007A1471">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3288E44" w14:textId="77777777" w:rsidR="00A054DD" w:rsidDel="00A054DD" w:rsidRDefault="00A054DD" w:rsidP="007A1471">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5E687D1" w14:textId="77777777" w:rsidR="00A054DD" w:rsidDel="00A054DD" w:rsidRDefault="00A054DD" w:rsidP="007A1471">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F530D8" w14:textId="77777777" w:rsidR="00A054DD" w:rsidDel="00A054DD" w:rsidRDefault="00A054DD" w:rsidP="007A1471">
            <w:pPr>
              <w:pStyle w:val="TAC"/>
              <w:rPr>
                <w:lang w:eastAsia="zh-CN"/>
              </w:rPr>
            </w:pPr>
            <w:r>
              <w:rPr>
                <w:lang w:eastAsia="zh-CN"/>
              </w:rPr>
              <w:t>Y</w:t>
            </w:r>
          </w:p>
        </w:tc>
      </w:tr>
      <w:tr w:rsidR="0084229B" w14:paraId="76F0ABA9"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274C9367" w14:textId="77777777" w:rsidR="0084229B" w:rsidRDefault="0084229B" w:rsidP="00E90457">
            <w:pPr>
              <w:pStyle w:val="TAL"/>
            </w:pPr>
            <w:r>
              <w:t>3GPP TS </w:t>
            </w:r>
            <w:r w:rsidRPr="006F1700">
              <w:t>33.180</w:t>
            </w:r>
            <w:r>
              <w:t xml:space="preserve"> [</w:t>
            </w:r>
            <w:r w:rsidR="00E90457">
              <w:t>14</w:t>
            </w:r>
            <w:r>
              <w:t>]</w:t>
            </w:r>
          </w:p>
        </w:tc>
        <w:tc>
          <w:tcPr>
            <w:tcW w:w="3118" w:type="dxa"/>
            <w:tcBorders>
              <w:top w:val="single" w:sz="4" w:space="0" w:color="auto"/>
              <w:left w:val="single" w:sz="4" w:space="0" w:color="auto"/>
              <w:bottom w:val="single" w:sz="4" w:space="0" w:color="auto"/>
              <w:right w:val="single" w:sz="4" w:space="0" w:color="auto"/>
            </w:tcBorders>
          </w:tcPr>
          <w:p w14:paraId="3FBFAD69" w14:textId="77777777" w:rsidR="0084229B" w:rsidRDefault="0084229B" w:rsidP="0084229B">
            <w:pPr>
              <w:pStyle w:val="TAL"/>
              <w:rPr>
                <w:rFonts w:cs="Arial"/>
                <w:szCs w:val="18"/>
              </w:rPr>
            </w:pPr>
            <w:r>
              <w:t>&gt; KMSUri for security domain of group (see NOTE 3)</w:t>
            </w:r>
          </w:p>
        </w:tc>
        <w:tc>
          <w:tcPr>
            <w:tcW w:w="1017" w:type="dxa"/>
            <w:tcBorders>
              <w:top w:val="single" w:sz="4" w:space="0" w:color="auto"/>
              <w:left w:val="single" w:sz="4" w:space="0" w:color="auto"/>
              <w:bottom w:val="single" w:sz="4" w:space="0" w:color="auto"/>
              <w:right w:val="single" w:sz="4" w:space="0" w:color="auto"/>
            </w:tcBorders>
          </w:tcPr>
          <w:p w14:paraId="376C6A90" w14:textId="77777777" w:rsidR="0084229B" w:rsidRDefault="0084229B" w:rsidP="007A1471">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5540F2D9" w14:textId="77777777" w:rsidR="0084229B" w:rsidRDefault="0084229B" w:rsidP="007A1471">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37B1552F" w14:textId="77777777" w:rsidR="0084229B" w:rsidRDefault="0084229B" w:rsidP="007A1471">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291DCA8F" w14:textId="77777777" w:rsidR="0084229B" w:rsidRDefault="0084229B" w:rsidP="007A1471">
            <w:pPr>
              <w:pStyle w:val="TAC"/>
              <w:rPr>
                <w:lang w:eastAsia="zh-CN"/>
              </w:rPr>
            </w:pPr>
            <w:r w:rsidRPr="00A55182">
              <w:rPr>
                <w:lang w:eastAsia="zh-CN"/>
              </w:rPr>
              <w:t>Y</w:t>
            </w:r>
          </w:p>
        </w:tc>
      </w:tr>
      <w:tr w:rsidR="0084229B" w14:paraId="3C019709"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09F658D3" w14:textId="77777777" w:rsidR="0084229B" w:rsidRDefault="0084229B" w:rsidP="007A1471">
            <w:pPr>
              <w:pStyle w:val="TAL"/>
            </w:pPr>
          </w:p>
        </w:tc>
        <w:tc>
          <w:tcPr>
            <w:tcW w:w="3118" w:type="dxa"/>
            <w:tcBorders>
              <w:top w:val="single" w:sz="4" w:space="0" w:color="auto"/>
              <w:left w:val="single" w:sz="4" w:space="0" w:color="auto"/>
              <w:bottom w:val="single" w:sz="4" w:space="0" w:color="auto"/>
              <w:right w:val="single" w:sz="4" w:space="0" w:color="auto"/>
            </w:tcBorders>
          </w:tcPr>
          <w:p w14:paraId="4ABA55D1" w14:textId="77777777" w:rsidR="0084229B" w:rsidRDefault="0084229B" w:rsidP="007A1471">
            <w:pPr>
              <w:pStyle w:val="TAL"/>
              <w:rPr>
                <w:rFonts w:cs="Arial"/>
                <w:szCs w:val="18"/>
              </w:rPr>
            </w:pPr>
            <w:r>
              <w:t>&gt; Presentation priority of the group relative to other groups and users (see NOTE 2)</w:t>
            </w:r>
          </w:p>
        </w:tc>
        <w:tc>
          <w:tcPr>
            <w:tcW w:w="1017" w:type="dxa"/>
            <w:tcBorders>
              <w:top w:val="single" w:sz="4" w:space="0" w:color="auto"/>
              <w:left w:val="single" w:sz="4" w:space="0" w:color="auto"/>
              <w:bottom w:val="single" w:sz="4" w:space="0" w:color="auto"/>
              <w:right w:val="single" w:sz="4" w:space="0" w:color="auto"/>
            </w:tcBorders>
          </w:tcPr>
          <w:p w14:paraId="697B117C" w14:textId="77777777" w:rsidR="0084229B" w:rsidRDefault="0084229B" w:rsidP="007A1471">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15AA4BB" w14:textId="77777777" w:rsidR="0084229B" w:rsidRDefault="0084229B" w:rsidP="007A1471">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7D6E55DF" w14:textId="77777777" w:rsidR="0084229B" w:rsidRDefault="0084229B"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CE15835" w14:textId="77777777" w:rsidR="0084229B" w:rsidRDefault="0084229B" w:rsidP="007A1471">
            <w:pPr>
              <w:pStyle w:val="TAC"/>
              <w:rPr>
                <w:rFonts w:hint="eastAsia"/>
                <w:lang w:eastAsia="zh-CN"/>
              </w:rPr>
            </w:pPr>
            <w:r>
              <w:rPr>
                <w:lang w:eastAsia="zh-CN"/>
              </w:rPr>
              <w:t>Y</w:t>
            </w:r>
          </w:p>
        </w:tc>
      </w:tr>
      <w:tr w:rsidR="0084229B" w14:paraId="6DBAE564"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240C0D70" w14:textId="77777777" w:rsidR="0084229B" w:rsidRDefault="0084229B" w:rsidP="007A1471">
            <w:pPr>
              <w:pStyle w:val="TAL"/>
            </w:pPr>
            <w:r>
              <w:t xml:space="preserve">[R-7.12-002], </w:t>
            </w:r>
          </w:p>
          <w:p w14:paraId="7D6C3B01" w14:textId="77777777" w:rsidR="0084229B" w:rsidRDefault="0084229B" w:rsidP="007A1471">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3C2093D8" w14:textId="77777777" w:rsidR="0084229B" w:rsidRDefault="0084229B" w:rsidP="007A1471">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48D49052" w14:textId="77777777" w:rsidR="0084229B" w:rsidRDefault="0084229B" w:rsidP="007A1471">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DB1853D" w14:textId="77777777" w:rsidR="0084229B" w:rsidRDefault="0084229B" w:rsidP="007A1471">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3E513AC5" w14:textId="77777777" w:rsidR="0084229B" w:rsidRDefault="0084229B"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486797" w14:textId="77777777" w:rsidR="0084229B" w:rsidRDefault="0084229B" w:rsidP="007A1471">
            <w:pPr>
              <w:pStyle w:val="TAC"/>
            </w:pPr>
            <w:r>
              <w:rPr>
                <w:rFonts w:hint="eastAsia"/>
                <w:lang w:eastAsia="zh-CN"/>
              </w:rPr>
              <w:t>Y</w:t>
            </w:r>
          </w:p>
        </w:tc>
      </w:tr>
      <w:tr w:rsidR="0084229B" w14:paraId="46B4C521"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35FF2FDB" w14:textId="77777777" w:rsidR="0084229B" w:rsidRDefault="0084229B" w:rsidP="0083094C">
            <w:pPr>
              <w:pStyle w:val="TAL"/>
            </w:pPr>
            <w:r>
              <w:rPr>
                <w:szCs w:val="18"/>
              </w:rPr>
              <w:t>Subclause 7.</w:t>
            </w:r>
            <w:r w:rsidR="007A518C">
              <w:rPr>
                <w:szCs w:val="18"/>
              </w:rPr>
              <w:t>18.1</w:t>
            </w:r>
          </w:p>
        </w:tc>
        <w:tc>
          <w:tcPr>
            <w:tcW w:w="3118" w:type="dxa"/>
            <w:tcBorders>
              <w:top w:val="single" w:sz="4" w:space="0" w:color="auto"/>
              <w:left w:val="single" w:sz="4" w:space="0" w:color="auto"/>
              <w:bottom w:val="single" w:sz="4" w:space="0" w:color="auto"/>
              <w:right w:val="single" w:sz="4" w:space="0" w:color="auto"/>
            </w:tcBorders>
          </w:tcPr>
          <w:p w14:paraId="19DBA839" w14:textId="77777777" w:rsidR="0084229B" w:rsidRDefault="0084229B" w:rsidP="007A1471">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1AD14702" w14:textId="77777777" w:rsidR="0084229B" w:rsidRDefault="0084229B" w:rsidP="007A1471">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99DE952" w14:textId="77777777" w:rsidR="0084229B" w:rsidRDefault="0084229B" w:rsidP="007A1471">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A0CE792" w14:textId="77777777" w:rsidR="0084229B" w:rsidRDefault="0084229B" w:rsidP="007A147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C1CC4C1" w14:textId="77777777" w:rsidR="0084229B" w:rsidRDefault="0084229B" w:rsidP="007A1471">
            <w:pPr>
              <w:pStyle w:val="TAC"/>
            </w:pPr>
            <w:r>
              <w:rPr>
                <w:rFonts w:hint="eastAsia"/>
                <w:lang w:eastAsia="zh-CN"/>
              </w:rPr>
              <w:t>Y</w:t>
            </w:r>
          </w:p>
        </w:tc>
      </w:tr>
      <w:tr w:rsidR="0084229B" w14:paraId="02346FC3" w14:textId="77777777" w:rsidTr="007A1471">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1FFB527D" w14:textId="77777777" w:rsidR="0084229B" w:rsidRDefault="0084229B" w:rsidP="00A054DD">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sidR="00C20303">
              <w:rPr>
                <w:lang w:val="nl-NL" w:eastAsia="zh-CN"/>
              </w:rPr>
              <w:t>3GPP </w:t>
            </w:r>
            <w:r w:rsidRPr="00E4673F">
              <w:rPr>
                <w:lang w:val="nl-NL" w:eastAsia="zh-CN"/>
              </w:rPr>
              <w:t>TS</w:t>
            </w:r>
            <w:r w:rsidR="00C20303">
              <w:rPr>
                <w:lang w:val="nl-NL" w:eastAsia="zh-CN"/>
              </w:rPr>
              <w:t> </w:t>
            </w:r>
            <w:r w:rsidRPr="00E4673F">
              <w:rPr>
                <w:lang w:val="nl-NL" w:eastAsia="zh-CN"/>
              </w:rPr>
              <w:t>23.280</w:t>
            </w:r>
            <w:r w:rsidR="00C20303">
              <w:rPr>
                <w:lang w:val="nl-NL" w:eastAsia="zh-CN"/>
              </w:rPr>
              <w:t> </w:t>
            </w:r>
            <w:r w:rsidRPr="00E4673F">
              <w:rPr>
                <w:lang w:val="nl-NL" w:eastAsia="zh-CN"/>
              </w:rPr>
              <w:t>[</w:t>
            </w:r>
            <w:r>
              <w:rPr>
                <w:lang w:val="nl-NL" w:eastAsia="zh-CN"/>
              </w:rPr>
              <w:t>6</w:t>
            </w:r>
            <w:r w:rsidRPr="00E4673F">
              <w:rPr>
                <w:lang w:val="nl-NL" w:eastAsia="zh-CN"/>
              </w:rPr>
              <w:t>].</w:t>
            </w:r>
          </w:p>
          <w:p w14:paraId="0798548A" w14:textId="77777777" w:rsidR="0084229B" w:rsidRPr="0084229B" w:rsidRDefault="0084229B" w:rsidP="0084229B">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79EFDE6A" w14:textId="77777777" w:rsidR="0084229B" w:rsidRDefault="0084229B" w:rsidP="003D58B5">
            <w:pPr>
              <w:pStyle w:val="TAN"/>
              <w:rPr>
                <w:rFonts w:hint="eastAsia"/>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sidR="00C20303">
              <w:rPr>
                <w:lang w:eastAsia="zh-CN"/>
              </w:rPr>
              <w:t> </w:t>
            </w:r>
            <w:r w:rsidRPr="0084229B">
              <w:rPr>
                <w:lang w:eastAsia="zh-CN"/>
              </w:rPr>
              <w:t>TS</w:t>
            </w:r>
            <w:r w:rsidR="00C20303">
              <w:rPr>
                <w:lang w:eastAsia="zh-CN"/>
              </w:rPr>
              <w:t> </w:t>
            </w:r>
            <w:r w:rsidRPr="0084229B">
              <w:rPr>
                <w:lang w:eastAsia="zh-CN"/>
              </w:rPr>
              <w:t>23.280</w:t>
            </w:r>
            <w:r w:rsidR="00C20303">
              <w:rPr>
                <w:lang w:eastAsia="zh-CN"/>
              </w:rPr>
              <w:t> </w:t>
            </w:r>
            <w:r w:rsidRPr="0084229B">
              <w:rPr>
                <w:lang w:eastAsia="zh-CN"/>
              </w:rPr>
              <w:t>[6].</w:t>
            </w:r>
          </w:p>
        </w:tc>
      </w:tr>
    </w:tbl>
    <w:p w14:paraId="30B04B01" w14:textId="77777777" w:rsidR="004B024C" w:rsidRDefault="004B024C" w:rsidP="004B024C"/>
    <w:p w14:paraId="763A43EC" w14:textId="77777777" w:rsidR="004B024C" w:rsidRDefault="004B024C" w:rsidP="004B024C">
      <w:pPr>
        <w:pStyle w:val="Heading1"/>
      </w:pPr>
      <w:bookmarkStart w:id="1090" w:name="_Toc154698542"/>
      <w:r>
        <w:t>A.4</w:t>
      </w:r>
      <w:r>
        <w:tab/>
        <w:t>MCVideo related Group configuration data</w:t>
      </w:r>
      <w:bookmarkEnd w:id="1090"/>
    </w:p>
    <w:p w14:paraId="344CAE6B" w14:textId="77777777" w:rsidR="004B024C" w:rsidRDefault="004B024C" w:rsidP="004B024C">
      <w:r>
        <w:t>The general aspects of group configuration are specified in 3GPP TS 23.280 [6].</w:t>
      </w:r>
    </w:p>
    <w:p w14:paraId="7CCC181B" w14:textId="77777777" w:rsidR="004B024C" w:rsidRDefault="004B024C" w:rsidP="004B024C">
      <w:r>
        <w:t>Parameters specified in table</w:t>
      </w:r>
      <w:r w:rsidR="0083094C">
        <w:t> </w:t>
      </w:r>
      <w:r>
        <w:t>A.4-1 are child parameters of the MCVideo configuration parameter specified in table</w:t>
      </w:r>
      <w:r w:rsidR="0083094C">
        <w:t> </w:t>
      </w:r>
      <w:r>
        <w:t>A.4-1 in 3GPP TS 23.280 [6]. Parameters specified in table</w:t>
      </w:r>
      <w:r w:rsidR="0083094C">
        <w:t> </w:t>
      </w:r>
      <w:r>
        <w:t>A.4-2 are child parameters of the MCVideo configuration parameter specified in table</w:t>
      </w:r>
      <w:r w:rsidR="0083094C">
        <w:t> </w:t>
      </w:r>
      <w:r>
        <w:t>A.4-2 in 3GPP TS 23.280 [6]. Parameters specified in table</w:t>
      </w:r>
      <w:r w:rsidR="0083094C">
        <w:t> </w:t>
      </w:r>
      <w:r>
        <w:t>A.4-3 are child parameters of the MCVideo configuration parameter specified in table</w:t>
      </w:r>
      <w:r w:rsidR="0083094C">
        <w:t> </w:t>
      </w:r>
      <w:r>
        <w:t>A.4-3 in 3GPP TS 23.280 [6].</w:t>
      </w:r>
    </w:p>
    <w:p w14:paraId="3CC5D0D3" w14:textId="77777777" w:rsidR="004B024C" w:rsidRDefault="004B024C" w:rsidP="004B024C"/>
    <w:p w14:paraId="0BE902CD" w14:textId="77777777" w:rsidR="004B024C" w:rsidRDefault="004B024C" w:rsidP="004B024C">
      <w:pPr>
        <w:pStyle w:val="TH"/>
      </w:pPr>
      <w:r>
        <w:lastRenderedPageBreak/>
        <w:t>Table</w:t>
      </w:r>
      <w:r w:rsidR="0083094C">
        <w:t> </w:t>
      </w:r>
      <w:r>
        <w:t>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4B024C" w14:paraId="73C830CF"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D2547" w14:textId="77777777" w:rsidR="004B024C" w:rsidRDefault="004B024C" w:rsidP="007A1471">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A2BCE1D" w14:textId="77777777" w:rsidR="004B024C" w:rsidRDefault="004B024C" w:rsidP="007A1471">
            <w:pPr>
              <w:pStyle w:val="TAH"/>
              <w:rPr>
                <w:rFonts w:eastAsia="Malgun Gothic" w:hint="eastAsia"/>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D8F06A7" w14:textId="77777777" w:rsidR="004B024C" w:rsidRDefault="004B024C" w:rsidP="007A1471">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42FEFF85" w14:textId="77777777" w:rsidR="004B024C" w:rsidRDefault="004B024C" w:rsidP="007A1471">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4B9D7CC3" w14:textId="77777777" w:rsidR="004B024C" w:rsidRDefault="004B024C" w:rsidP="007A1471">
            <w:pPr>
              <w:pStyle w:val="TAH"/>
              <w:rPr>
                <w:lang w:eastAsia="en-GB"/>
              </w:rPr>
            </w:pPr>
            <w:r>
              <w:rPr>
                <w:lang w:eastAsia="en-GB"/>
              </w:rPr>
              <w:t>Group management server</w:t>
            </w:r>
          </w:p>
        </w:tc>
      </w:tr>
      <w:tr w:rsidR="004B024C" w14:paraId="054F1829"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056B96" w14:textId="77777777" w:rsidR="004B024C" w:rsidRDefault="004B024C" w:rsidP="007A1471">
            <w:pPr>
              <w:pStyle w:val="TAL"/>
              <w:rPr>
                <w:lang w:val="nl-NL" w:eastAsia="zh-CN"/>
              </w:rPr>
            </w:pPr>
            <w:r>
              <w:rPr>
                <w:lang w:val="nl-NL" w:eastAsia="zh-CN"/>
              </w:rPr>
              <w:t>[R-5.12-001]</w:t>
            </w:r>
            <w:r w:rsidR="005B7422">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4FD3309" w14:textId="77777777" w:rsidR="004B024C" w:rsidRDefault="004B024C" w:rsidP="007A1471">
            <w:pPr>
              <w:pStyle w:val="TAL"/>
              <w:rPr>
                <w:lang w:val="nl-NL" w:eastAsia="zh-CN"/>
              </w:rPr>
            </w:pPr>
            <w:r>
              <w:rPr>
                <w:lang w:val="nl-NL" w:eastAsia="zh-CN"/>
              </w:rPr>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009B9612" w14:textId="77777777" w:rsidR="004B024C" w:rsidRDefault="004B024C" w:rsidP="007A1471">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BD8F40C" w14:textId="77777777" w:rsidR="004B024C" w:rsidRDefault="004B024C" w:rsidP="007A1471">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D176372" w14:textId="77777777" w:rsidR="004B024C" w:rsidRDefault="004B024C" w:rsidP="007A1471">
            <w:pPr>
              <w:pStyle w:val="TAC"/>
              <w:rPr>
                <w:lang w:val="nl-NL" w:eastAsia="zh-CN"/>
              </w:rPr>
            </w:pPr>
            <w:r>
              <w:rPr>
                <w:lang w:val="nl-NL" w:eastAsia="zh-CN"/>
              </w:rPr>
              <w:t>Y</w:t>
            </w:r>
          </w:p>
        </w:tc>
      </w:tr>
      <w:tr w:rsidR="004B024C" w14:paraId="33C93E2F"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65E873B" w14:textId="77777777" w:rsidR="004B024C" w:rsidRDefault="004B024C" w:rsidP="007A1471">
            <w:pPr>
              <w:pStyle w:val="TAL"/>
              <w:rPr>
                <w:lang w:val="nl-NL" w:eastAsia="zh-CN"/>
              </w:rPr>
            </w:pPr>
            <w:r>
              <w:rPr>
                <w:lang w:val="nl-NL" w:eastAsia="zh-CN"/>
              </w:rPr>
              <w:t>[R-5.12-001]</w:t>
            </w:r>
            <w:r w:rsidR="005B7422">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76ADF6" w14:textId="77777777" w:rsidR="004B024C" w:rsidRDefault="004B024C" w:rsidP="007A1471">
            <w:pPr>
              <w:pStyle w:val="TAL"/>
              <w:rPr>
                <w:lang w:val="nl-NL" w:eastAsia="zh-CN"/>
              </w:rPr>
            </w:pPr>
            <w:r>
              <w:rPr>
                <w:lang w:val="nl-NL" w:eastAsia="zh-CN"/>
              </w:rPr>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6AFC93CD" w14:textId="77777777" w:rsidR="004B024C" w:rsidRDefault="004B024C" w:rsidP="007A1471">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6BF0CB7" w14:textId="77777777" w:rsidR="004B024C" w:rsidRDefault="004B024C" w:rsidP="007A1471">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57C264" w14:textId="77777777" w:rsidR="004B024C" w:rsidRDefault="004B024C" w:rsidP="007A1471">
            <w:pPr>
              <w:pStyle w:val="TAC"/>
              <w:rPr>
                <w:lang w:val="nl-NL" w:eastAsia="zh-CN"/>
              </w:rPr>
            </w:pPr>
            <w:r>
              <w:rPr>
                <w:lang w:val="nl-NL" w:eastAsia="zh-CN"/>
              </w:rPr>
              <w:t>Y</w:t>
            </w:r>
          </w:p>
        </w:tc>
      </w:tr>
      <w:tr w:rsidR="004B024C" w14:paraId="5281A760"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A637255" w14:textId="77777777" w:rsidR="004B024C" w:rsidRDefault="004B024C" w:rsidP="007A1471">
            <w:pPr>
              <w:pStyle w:val="TAL"/>
              <w:rPr>
                <w:lang w:val="nl-NL" w:eastAsia="zh-CN"/>
              </w:rPr>
            </w:pPr>
            <w:r>
              <w:rPr>
                <w:lang w:val="nl-NL" w:eastAsia="zh-CN"/>
              </w:rPr>
              <w:t>[R-5.12-001]</w:t>
            </w:r>
            <w:r w:rsidR="005B7422">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425F7E0" w14:textId="77777777" w:rsidR="004B024C" w:rsidRDefault="004B024C" w:rsidP="007A1471">
            <w:pPr>
              <w:pStyle w:val="TAL"/>
              <w:rPr>
                <w:lang w:val="nl-NL" w:eastAsia="zh-CN"/>
              </w:rPr>
            </w:pPr>
            <w:r>
              <w:rPr>
                <w:lang w:val="nl-NL" w:eastAsia="zh-CN"/>
              </w:rPr>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1FA333C7" w14:textId="77777777" w:rsidR="004B024C" w:rsidRDefault="004B024C" w:rsidP="007A1471">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306263E" w14:textId="77777777" w:rsidR="004B024C" w:rsidRDefault="004B024C" w:rsidP="007A1471">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F60745" w14:textId="77777777" w:rsidR="004B024C" w:rsidRDefault="004B024C" w:rsidP="007A1471">
            <w:pPr>
              <w:pStyle w:val="TAC"/>
              <w:rPr>
                <w:lang w:val="nl-NL" w:eastAsia="zh-CN"/>
              </w:rPr>
            </w:pPr>
            <w:r>
              <w:rPr>
                <w:lang w:val="nl-NL" w:eastAsia="zh-CN"/>
              </w:rPr>
              <w:t>Y</w:t>
            </w:r>
          </w:p>
        </w:tc>
      </w:tr>
      <w:tr w:rsidR="005B7422" w14:paraId="667D3794"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2FEE863" w14:textId="77777777" w:rsidR="005B7422" w:rsidRDefault="005B7422" w:rsidP="007A1471">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2607FE" w14:textId="77777777" w:rsidR="005B7422" w:rsidRDefault="005B7422" w:rsidP="007A1471">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060D4F94" w14:textId="77777777" w:rsidR="005B7422" w:rsidRDefault="005B7422" w:rsidP="007A1471">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47B28C00" w14:textId="77777777" w:rsidR="005B7422" w:rsidRDefault="005B7422" w:rsidP="007A1471">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7B1AE6C" w14:textId="77777777" w:rsidR="005B7422" w:rsidRDefault="005B7422" w:rsidP="007A1471">
            <w:pPr>
              <w:pStyle w:val="TAC"/>
              <w:rPr>
                <w:lang w:val="nl-NL" w:eastAsia="zh-CN"/>
              </w:rPr>
            </w:pPr>
          </w:p>
        </w:tc>
      </w:tr>
      <w:tr w:rsidR="005B7422" w14:paraId="495DE1DC"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CA1A81" w14:textId="77777777" w:rsidR="005B7422" w:rsidRDefault="005B7422" w:rsidP="007A1471">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067BCBA" w14:textId="77777777" w:rsidR="005B7422" w:rsidRDefault="005B7422" w:rsidP="007A1471">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46BFFAC5" w14:textId="77777777" w:rsidR="005B7422" w:rsidRDefault="005B7422" w:rsidP="007A1471">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04312E" w14:textId="77777777" w:rsidR="005B7422" w:rsidRDefault="005B7422" w:rsidP="007A1471">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1DF94D8" w14:textId="77777777" w:rsidR="005B7422" w:rsidRDefault="005B7422" w:rsidP="007A1471">
            <w:pPr>
              <w:pStyle w:val="TAC"/>
              <w:rPr>
                <w:lang w:val="nl-NL" w:eastAsia="zh-CN"/>
              </w:rPr>
            </w:pPr>
            <w:r>
              <w:rPr>
                <w:lang w:val="nl-NL" w:eastAsia="zh-CN"/>
              </w:rPr>
              <w:t>Y</w:t>
            </w:r>
          </w:p>
        </w:tc>
      </w:tr>
      <w:tr w:rsidR="005B7422" w14:paraId="046EE571"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1AE8206" w14:textId="77777777" w:rsidR="005B7422" w:rsidRDefault="005B7422" w:rsidP="007A1471">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EBEF680" w14:textId="77777777" w:rsidR="005B7422" w:rsidRDefault="005B7422" w:rsidP="007A1471">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4F034991" w14:textId="77777777" w:rsidR="005B7422" w:rsidRDefault="005B7422" w:rsidP="007A1471">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4C2A1AF0" w14:textId="77777777" w:rsidR="005B7422" w:rsidRDefault="005B7422" w:rsidP="007A1471">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6584C2C" w14:textId="77777777" w:rsidR="005B7422" w:rsidRDefault="005B7422" w:rsidP="007A1471">
            <w:pPr>
              <w:pStyle w:val="TAC"/>
              <w:rPr>
                <w:lang w:val="nl-NL" w:eastAsia="zh-CN"/>
              </w:rPr>
            </w:pPr>
          </w:p>
        </w:tc>
      </w:tr>
      <w:tr w:rsidR="005B7422" w14:paraId="03D53E9A"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D64CF08" w14:textId="77777777" w:rsidR="005B7422" w:rsidRDefault="005B7422" w:rsidP="007A1471">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F673B7A" w14:textId="77777777" w:rsidR="005B7422" w:rsidRDefault="005B7422" w:rsidP="007A1471">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06617B6F" w14:textId="77777777" w:rsidR="005B7422" w:rsidRDefault="005B7422" w:rsidP="007A1471">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4C90912" w14:textId="77777777" w:rsidR="005B7422" w:rsidRDefault="005B7422" w:rsidP="007A1471">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F6DD6C7" w14:textId="77777777" w:rsidR="005B7422" w:rsidRDefault="005B7422" w:rsidP="007A1471">
            <w:pPr>
              <w:pStyle w:val="TAC"/>
              <w:rPr>
                <w:lang w:val="nl-NL" w:eastAsia="zh-CN"/>
              </w:rPr>
            </w:pPr>
            <w:r>
              <w:rPr>
                <w:lang w:val="nl-NL" w:eastAsia="zh-CN"/>
              </w:rPr>
              <w:t>Y</w:t>
            </w:r>
          </w:p>
        </w:tc>
      </w:tr>
      <w:tr w:rsidR="005B7422" w14:paraId="45BE55B8"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6CF572A" w14:textId="77777777" w:rsidR="005B7422" w:rsidRDefault="005B7422" w:rsidP="007A1471">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7B4FA917" w14:textId="77777777" w:rsidR="005B7422" w:rsidRDefault="005B7422" w:rsidP="007A1471">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3A16D875" w14:textId="77777777" w:rsidR="005B7422" w:rsidRDefault="005B7422" w:rsidP="007A1471">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97AD926" w14:textId="77777777" w:rsidR="005B7422" w:rsidRDefault="005B7422" w:rsidP="007A1471">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18E935B6" w14:textId="77777777" w:rsidR="005B7422" w:rsidRDefault="005B7422" w:rsidP="007A1471">
            <w:pPr>
              <w:pStyle w:val="TAC"/>
              <w:rPr>
                <w:lang w:val="nl-NL" w:eastAsia="zh-CN"/>
              </w:rPr>
            </w:pPr>
          </w:p>
        </w:tc>
      </w:tr>
      <w:tr w:rsidR="005B7422" w14:paraId="2751F901"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1EB3C13" w14:textId="77777777" w:rsidR="005B7422" w:rsidRDefault="005B7422" w:rsidP="007A1471">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86C82A4" w14:textId="77777777" w:rsidR="005B7422" w:rsidRDefault="005B7422" w:rsidP="007A1471">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65DC89F8" w14:textId="77777777" w:rsidR="005B7422" w:rsidRDefault="005B7422" w:rsidP="007A1471">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8A5D85E" w14:textId="77777777" w:rsidR="005B7422" w:rsidRDefault="005B7422" w:rsidP="007A1471">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6A6FDA" w14:textId="77777777" w:rsidR="005B7422" w:rsidRDefault="005B7422" w:rsidP="007A1471">
            <w:pPr>
              <w:pStyle w:val="TAC"/>
              <w:rPr>
                <w:lang w:val="nl-NL" w:eastAsia="zh-CN"/>
              </w:rPr>
            </w:pPr>
            <w:r>
              <w:rPr>
                <w:lang w:val="nl-NL" w:eastAsia="zh-CN"/>
              </w:rPr>
              <w:t>Y</w:t>
            </w:r>
          </w:p>
        </w:tc>
      </w:tr>
      <w:tr w:rsidR="005B7422" w14:paraId="3F15F811"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ECA6A1E" w14:textId="77777777" w:rsidR="005B7422" w:rsidRDefault="005B7422" w:rsidP="007A1471">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655B0B5" w14:textId="77777777" w:rsidR="005B7422" w:rsidRDefault="005B7422" w:rsidP="007A1471">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2068BEE3" w14:textId="77777777" w:rsidR="005B7422" w:rsidRDefault="005B7422" w:rsidP="007A1471">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6FC79B" w14:textId="77777777" w:rsidR="005B7422" w:rsidRDefault="005B7422" w:rsidP="007A1471">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496789" w14:textId="77777777" w:rsidR="005B7422" w:rsidRDefault="005B7422" w:rsidP="007A1471">
            <w:pPr>
              <w:pStyle w:val="TAC"/>
              <w:rPr>
                <w:lang w:val="nl-NL" w:eastAsia="zh-CN"/>
              </w:rPr>
            </w:pPr>
          </w:p>
        </w:tc>
      </w:tr>
      <w:tr w:rsidR="005B7422" w14:paraId="4F1DB837"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8DA8369" w14:textId="77777777" w:rsidR="005B7422" w:rsidRDefault="005B7422" w:rsidP="007A1471">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1F027D1" w14:textId="77777777" w:rsidR="005B7422" w:rsidRDefault="005B7422" w:rsidP="007A1471">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5343A24" w14:textId="77777777" w:rsidR="005B7422" w:rsidRDefault="005B7422" w:rsidP="007A1471">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FA76047" w14:textId="77777777" w:rsidR="005B7422" w:rsidRDefault="005B7422" w:rsidP="007A1471">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325759D" w14:textId="77777777" w:rsidR="005B7422" w:rsidRDefault="005B7422" w:rsidP="007A1471">
            <w:pPr>
              <w:pStyle w:val="TAC"/>
              <w:rPr>
                <w:lang w:val="nl-NL" w:eastAsia="zh-CN"/>
              </w:rPr>
            </w:pPr>
            <w:r>
              <w:rPr>
                <w:lang w:val="nl-NL" w:eastAsia="zh-CN"/>
              </w:rPr>
              <w:t>Y</w:t>
            </w:r>
          </w:p>
        </w:tc>
      </w:tr>
      <w:tr w:rsidR="005B7422" w14:paraId="28750787"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230E7F4" w14:textId="77777777" w:rsidR="005B7422" w:rsidRDefault="005B7422" w:rsidP="007A1471">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93F618A" w14:textId="77777777" w:rsidR="005B7422" w:rsidRDefault="005B7422" w:rsidP="007A1471">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3F8DEC89" w14:textId="77777777" w:rsidR="005B7422" w:rsidRDefault="005B7422" w:rsidP="007A1471">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B811D8" w14:textId="77777777" w:rsidR="005B7422" w:rsidRDefault="005B7422" w:rsidP="007A1471">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A916FA6" w14:textId="77777777" w:rsidR="005B7422" w:rsidRDefault="005B7422" w:rsidP="007A1471">
            <w:pPr>
              <w:pStyle w:val="TAC"/>
              <w:rPr>
                <w:lang w:val="nl-NL" w:eastAsia="zh-CN"/>
              </w:rPr>
            </w:pPr>
            <w:r>
              <w:rPr>
                <w:lang w:val="nl-NL" w:eastAsia="zh-CN"/>
              </w:rPr>
              <w:t>Y</w:t>
            </w:r>
          </w:p>
        </w:tc>
      </w:tr>
      <w:tr w:rsidR="005B7422" w14:paraId="7B141559"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CAE7FD0" w14:textId="77777777" w:rsidR="005B7422" w:rsidRDefault="005B7422" w:rsidP="007A1471">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D6A2A20" w14:textId="77777777" w:rsidR="005B7422" w:rsidRDefault="005B7422" w:rsidP="007A1471">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2CDEE61E" w14:textId="77777777" w:rsidR="005B7422" w:rsidRDefault="005B7422" w:rsidP="007A1471">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E2ED43A" w14:textId="77777777" w:rsidR="005B7422" w:rsidRDefault="005B7422" w:rsidP="007A1471">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90B246" w14:textId="77777777" w:rsidR="005B7422" w:rsidRDefault="005B7422" w:rsidP="007A1471">
            <w:pPr>
              <w:pStyle w:val="TAC"/>
              <w:rPr>
                <w:lang w:val="nl-NL" w:eastAsia="zh-CN"/>
              </w:rPr>
            </w:pPr>
            <w:r>
              <w:rPr>
                <w:lang w:val="nl-NL" w:eastAsia="zh-CN"/>
              </w:rPr>
              <w:t>Y</w:t>
            </w:r>
          </w:p>
        </w:tc>
      </w:tr>
      <w:tr w:rsidR="005B7422" w14:paraId="5A2FE3E5"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C83E314" w14:textId="77777777" w:rsidR="005B7422" w:rsidRDefault="005B7422" w:rsidP="007A1471">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7AAB57E5" w14:textId="77777777" w:rsidR="005B7422" w:rsidRDefault="005B7422" w:rsidP="007A1471">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1A57E008" w14:textId="77777777" w:rsidR="005B7422" w:rsidRDefault="005B7422" w:rsidP="007A1471">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83A65DA" w14:textId="77777777" w:rsidR="005B7422" w:rsidRDefault="005B7422" w:rsidP="007A1471">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36238F5" w14:textId="77777777" w:rsidR="005B7422" w:rsidRDefault="005B7422" w:rsidP="007A1471">
            <w:pPr>
              <w:pStyle w:val="TAC"/>
              <w:rPr>
                <w:lang w:val="nl-NL" w:eastAsia="zh-CN"/>
              </w:rPr>
            </w:pPr>
            <w:r>
              <w:rPr>
                <w:lang w:val="nl-NL" w:eastAsia="zh-CN"/>
              </w:rPr>
              <w:t>Y</w:t>
            </w:r>
          </w:p>
        </w:tc>
      </w:tr>
      <w:tr w:rsidR="005B7422" w14:paraId="47DB0B59"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A46C0AC" w14:textId="77777777" w:rsidR="005B7422" w:rsidRDefault="005B7422" w:rsidP="007A1471">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75A89B0" w14:textId="77777777" w:rsidR="005B7422" w:rsidRDefault="005B7422" w:rsidP="007A1471">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760DA83" w14:textId="77777777" w:rsidR="005B7422" w:rsidRDefault="005B7422" w:rsidP="007A1471">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9ABA890" w14:textId="77777777" w:rsidR="005B7422" w:rsidRDefault="005B7422" w:rsidP="007A1471">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4F09" w14:textId="77777777" w:rsidR="005B7422" w:rsidRDefault="005B7422" w:rsidP="007A1471">
            <w:pPr>
              <w:pStyle w:val="TAC"/>
              <w:rPr>
                <w:lang w:val="nl-NL" w:eastAsia="zh-CN"/>
              </w:rPr>
            </w:pPr>
            <w:r>
              <w:rPr>
                <w:lang w:val="nl-NL" w:eastAsia="zh-CN"/>
              </w:rPr>
              <w:t>Y</w:t>
            </w:r>
          </w:p>
        </w:tc>
      </w:tr>
      <w:tr w:rsidR="004B024C" w14:paraId="2E2D7885" w14:textId="77777777" w:rsidTr="007A1471">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394F3192" w14:textId="77777777" w:rsidR="004B024C" w:rsidRDefault="004B024C" w:rsidP="00554C01">
            <w:pPr>
              <w:pStyle w:val="TAN"/>
              <w:rPr>
                <w:lang w:eastAsia="en-GB"/>
              </w:rPr>
            </w:pPr>
            <w:r>
              <w:rPr>
                <w:lang w:eastAsia="en-GB"/>
              </w:rPr>
              <w:t>NOTE:</w:t>
            </w:r>
            <w:r>
              <w:rPr>
                <w:lang w:eastAsia="en-GB"/>
              </w:rPr>
              <w:tab/>
              <w:t>Security m</w:t>
            </w:r>
            <w:r w:rsidR="00C20303">
              <w:rPr>
                <w:lang w:eastAsia="en-GB"/>
              </w:rPr>
              <w:t>echanisms are specified in 3GPP TS </w:t>
            </w:r>
            <w:r w:rsidR="00554C01">
              <w:t>33.180 [14]</w:t>
            </w:r>
            <w:r>
              <w:rPr>
                <w:lang w:eastAsia="en-GB"/>
              </w:rPr>
              <w:t>.</w:t>
            </w:r>
          </w:p>
        </w:tc>
      </w:tr>
    </w:tbl>
    <w:p w14:paraId="21754EED" w14:textId="77777777" w:rsidR="004B024C" w:rsidRDefault="004B024C" w:rsidP="004B024C"/>
    <w:p w14:paraId="2C618DF3" w14:textId="77777777" w:rsidR="004B024C" w:rsidRDefault="004B024C" w:rsidP="004B024C">
      <w:pPr>
        <w:pStyle w:val="TH"/>
      </w:pPr>
      <w:r>
        <w:t>Table</w:t>
      </w:r>
      <w:r w:rsidR="0083094C">
        <w:t> </w:t>
      </w:r>
      <w:r>
        <w:t>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4B024C" w14:paraId="5D280C5F"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8F716E" w14:textId="77777777" w:rsidR="004B024C" w:rsidRDefault="004B024C" w:rsidP="007A1471">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AFF4DBE" w14:textId="77777777" w:rsidR="004B024C" w:rsidRDefault="004B024C" w:rsidP="007A1471">
            <w:pPr>
              <w:pStyle w:val="TAH"/>
              <w:rPr>
                <w:rFonts w:eastAsia="Malgun Gothic" w:hint="eastAsia"/>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F56687D" w14:textId="77777777" w:rsidR="004B024C" w:rsidRDefault="004B024C" w:rsidP="007A1471">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0F33D8F" w14:textId="77777777" w:rsidR="004B024C" w:rsidRDefault="004B024C" w:rsidP="007A1471">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0E8D48A1" w14:textId="77777777" w:rsidR="004B024C" w:rsidRDefault="004B024C" w:rsidP="007A1471">
            <w:pPr>
              <w:pStyle w:val="TAH"/>
              <w:rPr>
                <w:lang w:eastAsia="en-GB"/>
              </w:rPr>
            </w:pPr>
            <w:r>
              <w:rPr>
                <w:lang w:eastAsia="en-GB"/>
              </w:rPr>
              <w:t>Group management server</w:t>
            </w:r>
          </w:p>
        </w:tc>
      </w:tr>
      <w:tr w:rsidR="004B024C" w14:paraId="070658FE"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tcPr>
          <w:p w14:paraId="646F9394" w14:textId="77777777" w:rsidR="004B024C" w:rsidRDefault="004B024C" w:rsidP="007A1471">
            <w:pPr>
              <w:pStyle w:val="TAL"/>
              <w:rPr>
                <w:lang w:eastAsia="en-GB"/>
              </w:rPr>
            </w:pPr>
            <w:r>
              <w:rPr>
                <w:lang w:eastAsia="en-GB"/>
              </w:rPr>
              <w:t>[R-6.4.5-001]</w:t>
            </w:r>
            <w:r w:rsidR="005B7422">
              <w:rPr>
                <w:lang w:eastAsia="en-GB"/>
              </w:rPr>
              <w:t xml:space="preserve">, </w:t>
            </w:r>
          </w:p>
          <w:p w14:paraId="277D8F0D" w14:textId="77777777" w:rsidR="004B024C" w:rsidRDefault="004B024C" w:rsidP="007A1471">
            <w:pPr>
              <w:pStyle w:val="TAL"/>
              <w:rPr>
                <w:lang w:eastAsia="en-GB"/>
              </w:rPr>
            </w:pPr>
            <w:r>
              <w:rPr>
                <w:lang w:eastAsia="en-GB"/>
              </w:rPr>
              <w:t>[R-6.4.5-003]</w:t>
            </w:r>
            <w:r w:rsidR="005B7422">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E5A9FC" w14:textId="77777777" w:rsidR="004B024C" w:rsidRDefault="004B024C" w:rsidP="007A1471">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03B6EE3C" w14:textId="77777777" w:rsidR="004B024C" w:rsidRDefault="004B024C" w:rsidP="007A1471">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1BDE246E" w14:textId="77777777" w:rsidR="004B024C" w:rsidRDefault="004B024C" w:rsidP="007A1471">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4283F04" w14:textId="77777777" w:rsidR="004B024C" w:rsidRDefault="004B024C" w:rsidP="007A1471">
            <w:pPr>
              <w:pStyle w:val="TAC"/>
              <w:rPr>
                <w:szCs w:val="18"/>
                <w:lang w:eastAsia="en-GB"/>
              </w:rPr>
            </w:pPr>
            <w:r>
              <w:rPr>
                <w:szCs w:val="18"/>
                <w:lang w:eastAsia="en-GB"/>
              </w:rPr>
              <w:t>Y</w:t>
            </w:r>
          </w:p>
        </w:tc>
      </w:tr>
      <w:tr w:rsidR="004B024C" w14:paraId="0AD4C06A" w14:textId="77777777" w:rsidTr="007A1471">
        <w:trPr>
          <w:trHeight w:val="359"/>
        </w:trPr>
        <w:tc>
          <w:tcPr>
            <w:tcW w:w="1985" w:type="dxa"/>
            <w:tcBorders>
              <w:top w:val="single" w:sz="4" w:space="0" w:color="auto"/>
              <w:left w:val="single" w:sz="4" w:space="0" w:color="auto"/>
              <w:bottom w:val="single" w:sz="4" w:space="0" w:color="auto"/>
              <w:right w:val="single" w:sz="4" w:space="0" w:color="auto"/>
            </w:tcBorders>
          </w:tcPr>
          <w:p w14:paraId="1990C844" w14:textId="77777777" w:rsidR="004B024C" w:rsidRDefault="004B024C" w:rsidP="007A1471">
            <w:pPr>
              <w:pStyle w:val="TAL"/>
              <w:rPr>
                <w:lang w:eastAsia="en-GB"/>
              </w:rPr>
            </w:pPr>
            <w:r>
              <w:rPr>
                <w:lang w:eastAsia="en-GB"/>
              </w:rPr>
              <w:t>[R-5.1.7-002]</w:t>
            </w:r>
            <w:r w:rsidR="005B7422">
              <w:rPr>
                <w:lang w:eastAsia="en-GB"/>
              </w:rPr>
              <w:t xml:space="preserve">, </w:t>
            </w:r>
          </w:p>
          <w:p w14:paraId="625F90D3" w14:textId="77777777" w:rsidR="004B024C" w:rsidRDefault="004B024C" w:rsidP="007A1471">
            <w:pPr>
              <w:pStyle w:val="TAL"/>
              <w:rPr>
                <w:rFonts w:hint="eastAsia"/>
                <w:lang w:eastAsia="zh-CN"/>
              </w:rPr>
            </w:pPr>
            <w:r>
              <w:rPr>
                <w:lang w:eastAsia="en-GB"/>
              </w:rPr>
              <w:t>[R-6.2.2-001]</w:t>
            </w:r>
            <w:r w:rsidR="005B7422">
              <w:rPr>
                <w:lang w:eastAsia="en-GB"/>
              </w:rPr>
              <w:t xml:space="preserve">, </w:t>
            </w:r>
          </w:p>
          <w:p w14:paraId="0743CA5E" w14:textId="77777777" w:rsidR="004B024C" w:rsidRDefault="004B024C" w:rsidP="007A1471">
            <w:pPr>
              <w:pStyle w:val="TAL"/>
              <w:rPr>
                <w:lang w:eastAsia="en-GB"/>
              </w:rPr>
            </w:pPr>
            <w:r>
              <w:rPr>
                <w:lang w:eastAsia="en-GB"/>
              </w:rPr>
              <w:t>[R-6.6.2.2-006]</w:t>
            </w:r>
            <w:r w:rsidR="005B7422">
              <w:rPr>
                <w:lang w:eastAsia="en-GB"/>
              </w:rPr>
              <w:t xml:space="preserve">, </w:t>
            </w:r>
          </w:p>
          <w:p w14:paraId="4EB73836" w14:textId="77777777" w:rsidR="004B024C" w:rsidRDefault="004B024C" w:rsidP="007A1471">
            <w:pPr>
              <w:pStyle w:val="TAL"/>
              <w:rPr>
                <w:lang w:eastAsia="en-GB"/>
              </w:rPr>
            </w:pPr>
            <w:r>
              <w:rPr>
                <w:lang w:eastAsia="en-GB"/>
              </w:rPr>
              <w:t>[R-6.8.7.2-003]</w:t>
            </w:r>
            <w:r w:rsidR="005B7422">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5F45511" w14:textId="77777777" w:rsidR="004B024C" w:rsidRDefault="004B024C" w:rsidP="007A1471">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69706B21" w14:textId="77777777" w:rsidR="004B024C" w:rsidRDefault="004B024C" w:rsidP="007A1471">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18CAB7CB" w14:textId="77777777" w:rsidR="004B024C" w:rsidRDefault="004B024C" w:rsidP="007A1471">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33F9A251" w14:textId="77777777" w:rsidR="004B024C" w:rsidRDefault="004B024C" w:rsidP="007A1471">
            <w:pPr>
              <w:pStyle w:val="TAC"/>
              <w:rPr>
                <w:szCs w:val="18"/>
                <w:lang w:eastAsia="en-GB"/>
              </w:rPr>
            </w:pPr>
            <w:r>
              <w:rPr>
                <w:lang w:val="nl-NL" w:eastAsia="en-GB"/>
              </w:rPr>
              <w:t>Y</w:t>
            </w:r>
          </w:p>
        </w:tc>
      </w:tr>
    </w:tbl>
    <w:p w14:paraId="1EE664D2" w14:textId="77777777" w:rsidR="004B024C" w:rsidRDefault="004B024C" w:rsidP="004B024C"/>
    <w:p w14:paraId="07B69C9E" w14:textId="77777777" w:rsidR="004B024C" w:rsidRDefault="004B024C" w:rsidP="004B024C">
      <w:pPr>
        <w:pStyle w:val="TH"/>
      </w:pPr>
      <w:r>
        <w:lastRenderedPageBreak/>
        <w:t>Table</w:t>
      </w:r>
      <w:r w:rsidR="005D28C9">
        <w:t> </w:t>
      </w:r>
      <w:r>
        <w:t>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4B024C" w14:paraId="5F7DBDDA"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A30217" w14:textId="77777777" w:rsidR="004B024C" w:rsidRDefault="004B024C" w:rsidP="007A1471">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F93D1AC" w14:textId="77777777" w:rsidR="004B024C" w:rsidRDefault="004B024C" w:rsidP="007A1471">
            <w:pPr>
              <w:pStyle w:val="TAH"/>
              <w:rPr>
                <w:rFonts w:eastAsia="Malgun Gothic" w:hint="eastAsia"/>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4DF787F" w14:textId="77777777" w:rsidR="004B024C" w:rsidRDefault="004B024C" w:rsidP="007A1471">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C1E5EC8" w14:textId="77777777" w:rsidR="004B024C" w:rsidRDefault="004B024C" w:rsidP="007A1471">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0426CC71" w14:textId="77777777" w:rsidR="004B024C" w:rsidRDefault="004B024C" w:rsidP="007A1471">
            <w:pPr>
              <w:pStyle w:val="TAH"/>
              <w:rPr>
                <w:lang w:eastAsia="en-GB"/>
              </w:rPr>
            </w:pPr>
            <w:r>
              <w:rPr>
                <w:lang w:eastAsia="en-GB"/>
              </w:rPr>
              <w:t>Group management server</w:t>
            </w:r>
          </w:p>
        </w:tc>
      </w:tr>
      <w:tr w:rsidR="00A85694" w14:paraId="66509209"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75E933E0" w14:textId="77777777" w:rsidR="00A85694" w:rsidRDefault="00A85694" w:rsidP="007A1471">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0E7816DB" w14:textId="77777777" w:rsidR="00A85694" w:rsidRDefault="00A85694" w:rsidP="007A1471">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30119A6A" w14:textId="77777777" w:rsidR="00A85694" w:rsidRDefault="00A85694" w:rsidP="007A1471">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E5D9998" w14:textId="77777777" w:rsidR="00A85694" w:rsidRDefault="00A85694" w:rsidP="007A1471">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DA21D3" w14:textId="77777777" w:rsidR="00A85694" w:rsidRDefault="00A85694" w:rsidP="007A1471">
            <w:pPr>
              <w:pStyle w:val="TAC"/>
              <w:rPr>
                <w:lang w:val="nl-NL" w:eastAsia="zh-CN"/>
              </w:rPr>
            </w:pPr>
            <w:r>
              <w:rPr>
                <w:lang w:val="nl-NL" w:eastAsia="zh-CN"/>
              </w:rPr>
              <w:t>Y</w:t>
            </w:r>
          </w:p>
        </w:tc>
      </w:tr>
      <w:tr w:rsidR="005B7422" w14:paraId="297CDC66" w14:textId="77777777" w:rsidTr="00A85694">
        <w:trPr>
          <w:trHeight w:val="341"/>
        </w:trPr>
        <w:tc>
          <w:tcPr>
            <w:tcW w:w="1985" w:type="dxa"/>
            <w:tcBorders>
              <w:top w:val="single" w:sz="4" w:space="0" w:color="auto"/>
              <w:left w:val="single" w:sz="4" w:space="0" w:color="auto"/>
              <w:bottom w:val="single" w:sz="4" w:space="0" w:color="auto"/>
              <w:right w:val="single" w:sz="4" w:space="0" w:color="auto"/>
            </w:tcBorders>
          </w:tcPr>
          <w:p w14:paraId="3BFF632C" w14:textId="77777777" w:rsidR="005B7422" w:rsidRDefault="005B7422" w:rsidP="007A1471">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4F8C6B25" w14:textId="77777777" w:rsidR="005B7422" w:rsidRDefault="005B7422" w:rsidP="007A1471">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58F75450" w14:textId="77777777" w:rsidR="005B7422" w:rsidRDefault="005B7422" w:rsidP="007A1471">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36A7428" w14:textId="77777777" w:rsidR="005B7422" w:rsidRDefault="005B7422" w:rsidP="007A1471">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F6D602" w14:textId="77777777" w:rsidR="005B7422" w:rsidRDefault="005B7422" w:rsidP="007A1471">
            <w:pPr>
              <w:pStyle w:val="TAC"/>
              <w:rPr>
                <w:lang w:val="nl-NL" w:eastAsia="zh-CN"/>
              </w:rPr>
            </w:pPr>
            <w:r>
              <w:rPr>
                <w:lang w:val="nl-NL" w:eastAsia="zh-CN"/>
              </w:rPr>
              <w:t>Y</w:t>
            </w:r>
          </w:p>
        </w:tc>
      </w:tr>
      <w:tr w:rsidR="00801FC1" w14:paraId="163A67F6" w14:textId="77777777" w:rsidTr="00A85694">
        <w:trPr>
          <w:trHeight w:val="341"/>
        </w:trPr>
        <w:tc>
          <w:tcPr>
            <w:tcW w:w="1985" w:type="dxa"/>
            <w:tcBorders>
              <w:top w:val="single" w:sz="4" w:space="0" w:color="auto"/>
              <w:left w:val="single" w:sz="4" w:space="0" w:color="auto"/>
              <w:bottom w:val="single" w:sz="4" w:space="0" w:color="auto"/>
              <w:right w:val="single" w:sz="4" w:space="0" w:color="auto"/>
            </w:tcBorders>
          </w:tcPr>
          <w:p w14:paraId="36200E72" w14:textId="77777777" w:rsidR="00801FC1" w:rsidRPr="00577B15" w:rsidRDefault="00801FC1" w:rsidP="007A1471">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06D6F9A5" w14:textId="77777777" w:rsidR="00801FC1" w:rsidRDefault="00801FC1" w:rsidP="007F00F1">
            <w:pPr>
              <w:pStyle w:val="TAL"/>
              <w:rPr>
                <w:lang w:val="nl-NL" w:eastAsia="zh-CN"/>
              </w:rPr>
            </w:pPr>
            <w:r>
              <w:t xml:space="preserve">&gt;&gt; </w:t>
            </w:r>
            <w:r w:rsidRPr="00AB5FED">
              <w:rPr>
                <w:lang w:val="nl-NL" w:eastAsia="zh-CN"/>
              </w:rPr>
              <w:t xml:space="preserve">Default </w:t>
            </w:r>
            <w:r w:rsidR="007F00F1" w:rsidRPr="00404B03">
              <w:rPr>
                <w:lang w:eastAsia="ko-KR"/>
              </w:rPr>
              <w:t>Pro</w:t>
            </w:r>
            <w:r w:rsidR="007F00F1">
              <w:rPr>
                <w:lang w:eastAsia="ko-KR"/>
              </w:rPr>
              <w:t>S</w:t>
            </w:r>
            <w:r w:rsidR="007F00F1"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0033D456" w14:textId="77777777" w:rsidR="00801FC1" w:rsidRDefault="00801FC1" w:rsidP="007A1471">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F658CDB" w14:textId="77777777" w:rsidR="00801FC1" w:rsidRDefault="00801FC1" w:rsidP="007A1471">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5D98E71" w14:textId="77777777" w:rsidR="00801FC1" w:rsidRDefault="00801FC1" w:rsidP="007A1471">
            <w:pPr>
              <w:pStyle w:val="TAC"/>
              <w:rPr>
                <w:lang w:val="nl-NL" w:eastAsia="zh-CN"/>
              </w:rPr>
            </w:pPr>
          </w:p>
        </w:tc>
      </w:tr>
      <w:tr w:rsidR="00801FC1" w14:paraId="6DE25F33" w14:textId="77777777" w:rsidTr="00A85694">
        <w:trPr>
          <w:trHeight w:val="341"/>
        </w:trPr>
        <w:tc>
          <w:tcPr>
            <w:tcW w:w="1985" w:type="dxa"/>
            <w:tcBorders>
              <w:top w:val="single" w:sz="4" w:space="0" w:color="auto"/>
              <w:left w:val="single" w:sz="4" w:space="0" w:color="auto"/>
              <w:bottom w:val="single" w:sz="4" w:space="0" w:color="auto"/>
              <w:right w:val="single" w:sz="4" w:space="0" w:color="auto"/>
            </w:tcBorders>
          </w:tcPr>
          <w:p w14:paraId="59B2F2DA" w14:textId="77777777" w:rsidR="00801FC1" w:rsidRPr="00577B15" w:rsidRDefault="00801FC1" w:rsidP="007A1471">
            <w:pPr>
              <w:pStyle w:val="TAL"/>
            </w:pPr>
          </w:p>
        </w:tc>
        <w:tc>
          <w:tcPr>
            <w:tcW w:w="3544" w:type="dxa"/>
            <w:tcBorders>
              <w:top w:val="single" w:sz="4" w:space="0" w:color="auto"/>
              <w:left w:val="single" w:sz="4" w:space="0" w:color="auto"/>
              <w:bottom w:val="single" w:sz="4" w:space="0" w:color="auto"/>
              <w:right w:val="single" w:sz="4" w:space="0" w:color="auto"/>
            </w:tcBorders>
          </w:tcPr>
          <w:p w14:paraId="411B6EA9" w14:textId="77777777" w:rsidR="00801FC1" w:rsidRDefault="00801FC1" w:rsidP="007A1471">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54711E96" w14:textId="77777777" w:rsidR="00801FC1" w:rsidRDefault="00801FC1" w:rsidP="007A1471">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2AF4E7D" w14:textId="77777777" w:rsidR="00801FC1" w:rsidRDefault="00801FC1" w:rsidP="007A1471">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A62DDC3" w14:textId="77777777" w:rsidR="00801FC1" w:rsidRDefault="00801FC1" w:rsidP="007A1471">
            <w:pPr>
              <w:pStyle w:val="TAC"/>
              <w:rPr>
                <w:lang w:val="nl-NL" w:eastAsia="zh-CN"/>
              </w:rPr>
            </w:pPr>
            <w:r>
              <w:rPr>
                <w:lang w:val="nl-NL" w:eastAsia="zh-CN"/>
              </w:rPr>
              <w:t>Y</w:t>
            </w:r>
          </w:p>
        </w:tc>
      </w:tr>
      <w:tr w:rsidR="00801FC1" w14:paraId="7D1366F8" w14:textId="77777777" w:rsidTr="00A85694">
        <w:trPr>
          <w:trHeight w:val="341"/>
        </w:trPr>
        <w:tc>
          <w:tcPr>
            <w:tcW w:w="1985" w:type="dxa"/>
            <w:tcBorders>
              <w:top w:val="single" w:sz="4" w:space="0" w:color="auto"/>
              <w:left w:val="single" w:sz="4" w:space="0" w:color="auto"/>
              <w:bottom w:val="single" w:sz="4" w:space="0" w:color="auto"/>
              <w:right w:val="single" w:sz="4" w:space="0" w:color="auto"/>
            </w:tcBorders>
          </w:tcPr>
          <w:p w14:paraId="206B0DCF" w14:textId="77777777" w:rsidR="00801FC1" w:rsidRPr="00577B15" w:rsidRDefault="00801FC1" w:rsidP="007A1471">
            <w:pPr>
              <w:pStyle w:val="TAL"/>
            </w:pPr>
          </w:p>
        </w:tc>
        <w:tc>
          <w:tcPr>
            <w:tcW w:w="3544" w:type="dxa"/>
            <w:tcBorders>
              <w:top w:val="single" w:sz="4" w:space="0" w:color="auto"/>
              <w:left w:val="single" w:sz="4" w:space="0" w:color="auto"/>
              <w:bottom w:val="single" w:sz="4" w:space="0" w:color="auto"/>
              <w:right w:val="single" w:sz="4" w:space="0" w:color="auto"/>
            </w:tcBorders>
          </w:tcPr>
          <w:p w14:paraId="45FD6F6D" w14:textId="77777777" w:rsidR="00801FC1" w:rsidRDefault="00801FC1" w:rsidP="000F61FC">
            <w:pPr>
              <w:pStyle w:val="TAL"/>
              <w:rPr>
                <w:lang w:val="nl-NL" w:eastAsia="zh-CN"/>
              </w:rPr>
            </w:pPr>
            <w:r>
              <w:rPr>
                <w:lang w:val="nl-NL" w:eastAsia="zh-CN"/>
              </w:rPr>
              <w:t>&gt;&gt;&gt; MCVideo group call media</w:t>
            </w:r>
          </w:p>
          <w:p w14:paraId="26A88F67" w14:textId="77777777" w:rsidR="00801FC1" w:rsidRDefault="00801FC1" w:rsidP="007A1471">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B921DFD" w14:textId="77777777" w:rsidR="00801FC1" w:rsidRDefault="00801FC1" w:rsidP="007A1471">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9535E6" w14:textId="77777777" w:rsidR="00801FC1" w:rsidRDefault="00801FC1" w:rsidP="007A1471">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A417ADE" w14:textId="77777777" w:rsidR="00801FC1" w:rsidRDefault="00801FC1" w:rsidP="007A1471">
            <w:pPr>
              <w:pStyle w:val="TAC"/>
              <w:rPr>
                <w:lang w:val="nl-NL" w:eastAsia="zh-CN"/>
              </w:rPr>
            </w:pPr>
            <w:r>
              <w:rPr>
                <w:lang w:val="nl-NL" w:eastAsia="zh-CN"/>
              </w:rPr>
              <w:t>Y</w:t>
            </w:r>
          </w:p>
        </w:tc>
      </w:tr>
      <w:tr w:rsidR="00801FC1" w14:paraId="71FF4BB3" w14:textId="77777777" w:rsidTr="00A85694">
        <w:trPr>
          <w:trHeight w:val="341"/>
        </w:trPr>
        <w:tc>
          <w:tcPr>
            <w:tcW w:w="1985" w:type="dxa"/>
            <w:tcBorders>
              <w:top w:val="single" w:sz="4" w:space="0" w:color="auto"/>
              <w:left w:val="single" w:sz="4" w:space="0" w:color="auto"/>
              <w:bottom w:val="single" w:sz="4" w:space="0" w:color="auto"/>
              <w:right w:val="single" w:sz="4" w:space="0" w:color="auto"/>
            </w:tcBorders>
          </w:tcPr>
          <w:p w14:paraId="6C622D81" w14:textId="77777777" w:rsidR="00801FC1" w:rsidRPr="00577B15" w:rsidRDefault="00801FC1" w:rsidP="007A1471">
            <w:pPr>
              <w:pStyle w:val="TAL"/>
            </w:pPr>
          </w:p>
        </w:tc>
        <w:tc>
          <w:tcPr>
            <w:tcW w:w="3544" w:type="dxa"/>
            <w:tcBorders>
              <w:top w:val="single" w:sz="4" w:space="0" w:color="auto"/>
              <w:left w:val="single" w:sz="4" w:space="0" w:color="auto"/>
              <w:bottom w:val="single" w:sz="4" w:space="0" w:color="auto"/>
              <w:right w:val="single" w:sz="4" w:space="0" w:color="auto"/>
            </w:tcBorders>
          </w:tcPr>
          <w:p w14:paraId="0D789FFC" w14:textId="77777777" w:rsidR="00801FC1" w:rsidRDefault="00801FC1" w:rsidP="000F61FC">
            <w:pPr>
              <w:pStyle w:val="TAL"/>
              <w:rPr>
                <w:lang w:val="nl-NL" w:eastAsia="zh-CN"/>
              </w:rPr>
            </w:pPr>
            <w:r>
              <w:rPr>
                <w:lang w:val="nl-NL" w:eastAsia="zh-CN"/>
              </w:rPr>
              <w:t>&gt;&gt;&gt; MCVideo emergency group call signalling</w:t>
            </w:r>
          </w:p>
          <w:p w14:paraId="679E2C3C" w14:textId="77777777" w:rsidR="00801FC1" w:rsidRDefault="00801FC1" w:rsidP="007A1471">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A13E1A6" w14:textId="77777777" w:rsidR="00801FC1" w:rsidRDefault="00801FC1" w:rsidP="007A1471">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7C46DB4" w14:textId="77777777" w:rsidR="00801FC1" w:rsidRDefault="00801FC1" w:rsidP="007A1471">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5B16869" w14:textId="77777777" w:rsidR="00801FC1" w:rsidRDefault="00801FC1" w:rsidP="007A1471">
            <w:pPr>
              <w:pStyle w:val="TAC"/>
              <w:rPr>
                <w:lang w:val="nl-NL" w:eastAsia="zh-CN"/>
              </w:rPr>
            </w:pPr>
            <w:r>
              <w:rPr>
                <w:lang w:val="nl-NL" w:eastAsia="zh-CN"/>
              </w:rPr>
              <w:t>Y</w:t>
            </w:r>
          </w:p>
        </w:tc>
      </w:tr>
      <w:tr w:rsidR="00801FC1" w14:paraId="61BF5BA7" w14:textId="77777777" w:rsidTr="00A85694">
        <w:trPr>
          <w:trHeight w:val="341"/>
        </w:trPr>
        <w:tc>
          <w:tcPr>
            <w:tcW w:w="1985" w:type="dxa"/>
            <w:tcBorders>
              <w:top w:val="single" w:sz="4" w:space="0" w:color="auto"/>
              <w:left w:val="single" w:sz="4" w:space="0" w:color="auto"/>
              <w:bottom w:val="single" w:sz="4" w:space="0" w:color="auto"/>
              <w:right w:val="single" w:sz="4" w:space="0" w:color="auto"/>
            </w:tcBorders>
          </w:tcPr>
          <w:p w14:paraId="6A07FDC6" w14:textId="77777777" w:rsidR="00801FC1" w:rsidRPr="00577B15" w:rsidRDefault="00801FC1" w:rsidP="007A1471">
            <w:pPr>
              <w:pStyle w:val="TAL"/>
            </w:pPr>
          </w:p>
        </w:tc>
        <w:tc>
          <w:tcPr>
            <w:tcW w:w="3544" w:type="dxa"/>
            <w:tcBorders>
              <w:top w:val="single" w:sz="4" w:space="0" w:color="auto"/>
              <w:left w:val="single" w:sz="4" w:space="0" w:color="auto"/>
              <w:bottom w:val="single" w:sz="4" w:space="0" w:color="auto"/>
              <w:right w:val="single" w:sz="4" w:space="0" w:color="auto"/>
            </w:tcBorders>
          </w:tcPr>
          <w:p w14:paraId="4F9F7690" w14:textId="77777777" w:rsidR="00801FC1" w:rsidRDefault="00801FC1" w:rsidP="000F61FC">
            <w:pPr>
              <w:pStyle w:val="TAL"/>
              <w:rPr>
                <w:lang w:val="nl-NL" w:eastAsia="zh-CN"/>
              </w:rPr>
            </w:pPr>
            <w:r>
              <w:rPr>
                <w:lang w:val="nl-NL" w:eastAsia="zh-CN"/>
              </w:rPr>
              <w:t>&gt;&gt;&gt; MCVideo emergency group call media</w:t>
            </w:r>
          </w:p>
          <w:p w14:paraId="33943FCA" w14:textId="77777777" w:rsidR="00801FC1" w:rsidRDefault="00801FC1" w:rsidP="007A1471">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595FFB2D" w14:textId="77777777" w:rsidR="00801FC1" w:rsidRDefault="00801FC1" w:rsidP="007A1471">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33E289" w14:textId="77777777" w:rsidR="00801FC1" w:rsidRDefault="00801FC1" w:rsidP="007A1471">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B867EE8" w14:textId="77777777" w:rsidR="00801FC1" w:rsidRDefault="00801FC1" w:rsidP="007A1471">
            <w:pPr>
              <w:pStyle w:val="TAC"/>
              <w:rPr>
                <w:lang w:val="nl-NL" w:eastAsia="zh-CN"/>
              </w:rPr>
            </w:pPr>
            <w:r>
              <w:rPr>
                <w:lang w:val="nl-NL" w:eastAsia="zh-CN"/>
              </w:rPr>
              <w:t>Y</w:t>
            </w:r>
          </w:p>
        </w:tc>
      </w:tr>
      <w:tr w:rsidR="00801FC1" w14:paraId="118E9D13" w14:textId="77777777" w:rsidTr="00A85694">
        <w:trPr>
          <w:trHeight w:val="341"/>
        </w:trPr>
        <w:tc>
          <w:tcPr>
            <w:tcW w:w="1985" w:type="dxa"/>
            <w:tcBorders>
              <w:top w:val="single" w:sz="4" w:space="0" w:color="auto"/>
              <w:left w:val="single" w:sz="4" w:space="0" w:color="auto"/>
              <w:bottom w:val="single" w:sz="4" w:space="0" w:color="auto"/>
              <w:right w:val="single" w:sz="4" w:space="0" w:color="auto"/>
            </w:tcBorders>
          </w:tcPr>
          <w:p w14:paraId="052BF98D" w14:textId="77777777" w:rsidR="00801FC1" w:rsidRPr="00577B15" w:rsidRDefault="00801FC1" w:rsidP="007A1471">
            <w:pPr>
              <w:pStyle w:val="TAL"/>
            </w:pPr>
          </w:p>
        </w:tc>
        <w:tc>
          <w:tcPr>
            <w:tcW w:w="3544" w:type="dxa"/>
            <w:tcBorders>
              <w:top w:val="single" w:sz="4" w:space="0" w:color="auto"/>
              <w:left w:val="single" w:sz="4" w:space="0" w:color="auto"/>
              <w:bottom w:val="single" w:sz="4" w:space="0" w:color="auto"/>
              <w:right w:val="single" w:sz="4" w:space="0" w:color="auto"/>
            </w:tcBorders>
          </w:tcPr>
          <w:p w14:paraId="03114E93" w14:textId="77777777" w:rsidR="00801FC1" w:rsidRDefault="00801FC1" w:rsidP="000F61FC">
            <w:pPr>
              <w:pStyle w:val="TAL"/>
              <w:rPr>
                <w:lang w:val="nl-NL" w:eastAsia="zh-CN"/>
              </w:rPr>
            </w:pPr>
            <w:r>
              <w:rPr>
                <w:lang w:val="nl-NL" w:eastAsia="zh-CN"/>
              </w:rPr>
              <w:t>&gt;&gt;&gt; MCVideo imminent peril group call signalling</w:t>
            </w:r>
          </w:p>
          <w:p w14:paraId="4A00014B" w14:textId="77777777" w:rsidR="00801FC1" w:rsidRDefault="00801FC1" w:rsidP="007A1471">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D3E744F" w14:textId="77777777" w:rsidR="00801FC1" w:rsidRDefault="00801FC1" w:rsidP="007A1471">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000F847" w14:textId="77777777" w:rsidR="00801FC1" w:rsidRDefault="00801FC1" w:rsidP="007A1471">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041A61E" w14:textId="77777777" w:rsidR="00801FC1" w:rsidRDefault="00801FC1" w:rsidP="007A1471">
            <w:pPr>
              <w:pStyle w:val="TAC"/>
              <w:rPr>
                <w:lang w:val="nl-NL" w:eastAsia="zh-CN"/>
              </w:rPr>
            </w:pPr>
            <w:r>
              <w:rPr>
                <w:lang w:val="nl-NL" w:eastAsia="zh-CN"/>
              </w:rPr>
              <w:t>Y</w:t>
            </w:r>
          </w:p>
        </w:tc>
      </w:tr>
      <w:tr w:rsidR="00801FC1" w14:paraId="6F3D76D1" w14:textId="77777777" w:rsidTr="00A85694">
        <w:trPr>
          <w:trHeight w:val="341"/>
        </w:trPr>
        <w:tc>
          <w:tcPr>
            <w:tcW w:w="1985" w:type="dxa"/>
            <w:tcBorders>
              <w:top w:val="single" w:sz="4" w:space="0" w:color="auto"/>
              <w:left w:val="single" w:sz="4" w:space="0" w:color="auto"/>
              <w:bottom w:val="single" w:sz="4" w:space="0" w:color="auto"/>
              <w:right w:val="single" w:sz="4" w:space="0" w:color="auto"/>
            </w:tcBorders>
          </w:tcPr>
          <w:p w14:paraId="272CA304" w14:textId="77777777" w:rsidR="00801FC1" w:rsidRPr="00577B15" w:rsidRDefault="00801FC1" w:rsidP="007A1471">
            <w:pPr>
              <w:pStyle w:val="TAL"/>
            </w:pPr>
          </w:p>
        </w:tc>
        <w:tc>
          <w:tcPr>
            <w:tcW w:w="3544" w:type="dxa"/>
            <w:tcBorders>
              <w:top w:val="single" w:sz="4" w:space="0" w:color="auto"/>
              <w:left w:val="single" w:sz="4" w:space="0" w:color="auto"/>
              <w:bottom w:val="single" w:sz="4" w:space="0" w:color="auto"/>
              <w:right w:val="single" w:sz="4" w:space="0" w:color="auto"/>
            </w:tcBorders>
          </w:tcPr>
          <w:p w14:paraId="7676A45F" w14:textId="77777777" w:rsidR="00801FC1" w:rsidRDefault="00801FC1" w:rsidP="007A1471">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408CBB23" w14:textId="77777777" w:rsidR="00801FC1" w:rsidRDefault="00801FC1" w:rsidP="007A1471">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1F3F378" w14:textId="77777777" w:rsidR="00801FC1" w:rsidRDefault="00801FC1" w:rsidP="007A1471">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6D046EB" w14:textId="77777777" w:rsidR="00801FC1" w:rsidRDefault="00801FC1" w:rsidP="007A1471">
            <w:pPr>
              <w:pStyle w:val="TAC"/>
              <w:rPr>
                <w:lang w:val="nl-NL" w:eastAsia="zh-CN"/>
              </w:rPr>
            </w:pPr>
            <w:r>
              <w:rPr>
                <w:lang w:val="nl-NL" w:eastAsia="zh-CN"/>
              </w:rPr>
              <w:t>Y</w:t>
            </w:r>
          </w:p>
        </w:tc>
      </w:tr>
    </w:tbl>
    <w:p w14:paraId="24041AC7" w14:textId="77777777" w:rsidR="004B024C" w:rsidRDefault="004B024C" w:rsidP="004B024C"/>
    <w:p w14:paraId="4C83F8AB" w14:textId="77777777" w:rsidR="004B024C" w:rsidRDefault="004B024C" w:rsidP="004B024C">
      <w:pPr>
        <w:pStyle w:val="Heading1"/>
      </w:pPr>
      <w:bookmarkStart w:id="1091" w:name="_Toc154698543"/>
      <w:r>
        <w:t>A.5</w:t>
      </w:r>
      <w:r>
        <w:tab/>
        <w:t>MCVideo service configuration data</w:t>
      </w:r>
      <w:bookmarkEnd w:id="1091"/>
    </w:p>
    <w:p w14:paraId="7DE790AF" w14:textId="77777777" w:rsidR="004B024C" w:rsidRDefault="004B024C" w:rsidP="004B024C">
      <w:r>
        <w:t>The general aspects of MC service configuration are specified in 3GPP TS 23.280 [6]. The MCVideo service configuration data is stored in the MCVideo server.</w:t>
      </w:r>
    </w:p>
    <w:p w14:paraId="37A67E3D" w14:textId="77777777" w:rsidR="004B024C" w:rsidRDefault="004506AC" w:rsidP="004B024C">
      <w:r w:rsidRPr="005E1B53">
        <w:t>Tables A.5-1 and A.5-2 describe the configuration data required to sup</w:t>
      </w:r>
      <w:r>
        <w:t>port the use of on-network MCVideo</w:t>
      </w:r>
      <w:r w:rsidRPr="005E1B53">
        <w:t xml:space="preserve"> service.</w:t>
      </w:r>
      <w:r>
        <w:t xml:space="preserve"> </w:t>
      </w:r>
      <w:r w:rsidR="004B024C">
        <w:t>Table</w:t>
      </w:r>
      <w:r>
        <w:t>s</w:t>
      </w:r>
      <w:r w:rsidR="005D28C9">
        <w:t> </w:t>
      </w:r>
      <w:r w:rsidR="004B024C">
        <w:t>A.5-1 and A.5-3 describe the configuration data required to support the use of off-network MCVideo service.</w:t>
      </w:r>
      <w:r>
        <w:t xml:space="preserve"> Data in table A.5-1 and table A.5-3 can be configured offline using the CSC-11 reference point.</w:t>
      </w:r>
    </w:p>
    <w:p w14:paraId="0945BCF6" w14:textId="77777777" w:rsidR="004B024C" w:rsidRDefault="004B024C" w:rsidP="004B024C"/>
    <w:p w14:paraId="536ED1D4" w14:textId="77777777" w:rsidR="004B024C" w:rsidRDefault="004B024C" w:rsidP="004B024C">
      <w:pPr>
        <w:pStyle w:val="TH"/>
      </w:pPr>
      <w:r>
        <w:t>Table</w:t>
      </w:r>
      <w:r w:rsidR="005D28C9">
        <w:t> </w:t>
      </w:r>
      <w:r>
        <w:t>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4B024C" w14:paraId="1463C2A3"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D748F26" w14:textId="77777777" w:rsidR="004B024C" w:rsidRDefault="004B024C" w:rsidP="007A1471">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BA49C8A" w14:textId="77777777" w:rsidR="004B024C" w:rsidRDefault="004B024C" w:rsidP="007A1471">
            <w:pPr>
              <w:pStyle w:val="TAH"/>
              <w:rPr>
                <w:rFonts w:eastAsia="Malgun Gothic" w:hint="eastAsia"/>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5163E03" w14:textId="77777777" w:rsidR="004B024C" w:rsidRDefault="004B024C" w:rsidP="007A1471">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155D7CC" w14:textId="77777777" w:rsidR="004B024C" w:rsidRDefault="004B024C" w:rsidP="007A1471">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65449DBA" w14:textId="77777777" w:rsidR="004B024C" w:rsidRDefault="004B024C" w:rsidP="007A1471">
            <w:pPr>
              <w:pStyle w:val="TAH"/>
              <w:rPr>
                <w:lang w:eastAsia="en-GB"/>
              </w:rPr>
            </w:pPr>
            <w:r>
              <w:rPr>
                <w:rFonts w:hint="eastAsia"/>
                <w:lang w:eastAsia="zh-CN"/>
              </w:rPr>
              <w:t>C</w:t>
            </w:r>
            <w:r>
              <w:rPr>
                <w:lang w:eastAsia="en-GB"/>
              </w:rPr>
              <w:t>onfiguration management server</w:t>
            </w:r>
          </w:p>
        </w:tc>
      </w:tr>
      <w:tr w:rsidR="005B7422" w14:paraId="555194F6"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522EA76D" w14:textId="77777777" w:rsidR="005B7422" w:rsidRDefault="005B7422" w:rsidP="007A1471">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2D9F3FC" w14:textId="77777777" w:rsidR="005B7422" w:rsidRDefault="005B7422" w:rsidP="007A1471">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5E720042" w14:textId="77777777" w:rsidR="005B7422" w:rsidRDefault="005B7422" w:rsidP="007A1471">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680CB87" w14:textId="77777777" w:rsidR="005B7422" w:rsidRDefault="005B7422" w:rsidP="007A1471">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60CD4EF" w14:textId="77777777" w:rsidR="005B7422" w:rsidRDefault="005B7422" w:rsidP="007A1471">
            <w:pPr>
              <w:pStyle w:val="TAC"/>
            </w:pPr>
            <w:r w:rsidRPr="00AB5FED">
              <w:t>Y</w:t>
            </w:r>
          </w:p>
        </w:tc>
      </w:tr>
      <w:tr w:rsidR="005B7422" w14:paraId="2C3BC1DF"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35CC8DCA" w14:textId="77777777" w:rsidR="005B7422" w:rsidRDefault="005B7422" w:rsidP="007A1471">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36851DB" w14:textId="77777777" w:rsidR="005B7422" w:rsidRDefault="005B7422" w:rsidP="007A1471">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5418FF5F" w14:textId="77777777" w:rsidR="005B7422" w:rsidRDefault="005B7422" w:rsidP="007A1471">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09BDEB" w14:textId="77777777" w:rsidR="005B7422" w:rsidRDefault="005B7422" w:rsidP="007A1471">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36C7DB7B" w14:textId="77777777" w:rsidR="005B7422" w:rsidRDefault="005B7422" w:rsidP="007A1471">
            <w:pPr>
              <w:pStyle w:val="TAC"/>
            </w:pPr>
            <w:r w:rsidRPr="00AB5FED">
              <w:t>Y</w:t>
            </w:r>
          </w:p>
        </w:tc>
      </w:tr>
      <w:tr w:rsidR="005B7422" w14:paraId="6AF907B1"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0B8946BB" w14:textId="77777777" w:rsidR="005B7422" w:rsidRDefault="005B7422" w:rsidP="007A1471">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2C6B28AF" w14:textId="77777777" w:rsidR="005B7422" w:rsidRDefault="005B7422" w:rsidP="007A1471">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2604969F" w14:textId="77777777" w:rsidR="005B7422" w:rsidRDefault="005B7422" w:rsidP="007A1471">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9130B76" w14:textId="77777777" w:rsidR="005B7422" w:rsidRDefault="005B7422" w:rsidP="007A1471">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AAB5C1A" w14:textId="77777777" w:rsidR="005B7422" w:rsidRDefault="005B7422" w:rsidP="007A1471">
            <w:pPr>
              <w:pStyle w:val="TAC"/>
            </w:pPr>
            <w:r w:rsidRPr="00AB5FED">
              <w:t>Y</w:t>
            </w:r>
          </w:p>
        </w:tc>
      </w:tr>
    </w:tbl>
    <w:p w14:paraId="6EA8FE9E" w14:textId="77777777" w:rsidR="004B024C" w:rsidRDefault="004B024C" w:rsidP="004B024C"/>
    <w:p w14:paraId="643CF433" w14:textId="77777777" w:rsidR="004B024C" w:rsidRDefault="004B024C" w:rsidP="004B024C">
      <w:pPr>
        <w:pStyle w:val="TH"/>
      </w:pPr>
      <w:r>
        <w:lastRenderedPageBreak/>
        <w:t>Table</w:t>
      </w:r>
      <w:r w:rsidR="005D28C9">
        <w:t> </w:t>
      </w:r>
      <w:r>
        <w:t>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4B024C" w14:paraId="63C2366D"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712BA9" w14:textId="77777777" w:rsidR="004B024C" w:rsidRDefault="004B024C" w:rsidP="007A1471">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DA4B1C9" w14:textId="77777777" w:rsidR="004B024C" w:rsidRDefault="004B024C" w:rsidP="007A1471">
            <w:pPr>
              <w:pStyle w:val="TAH"/>
              <w:rPr>
                <w:rFonts w:eastAsia="Malgun Gothic" w:hint="eastAsia"/>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245391E" w14:textId="77777777" w:rsidR="004B024C" w:rsidRDefault="004B024C" w:rsidP="007A1471">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4AD3094" w14:textId="77777777" w:rsidR="004B024C" w:rsidRDefault="004B024C" w:rsidP="007A1471">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632D8132" w14:textId="77777777" w:rsidR="004B024C" w:rsidRDefault="004B024C" w:rsidP="007A1471">
            <w:pPr>
              <w:pStyle w:val="TAH"/>
              <w:rPr>
                <w:lang w:eastAsia="en-GB"/>
              </w:rPr>
            </w:pPr>
            <w:r>
              <w:rPr>
                <w:rFonts w:hint="eastAsia"/>
                <w:lang w:eastAsia="zh-CN"/>
              </w:rPr>
              <w:t>C</w:t>
            </w:r>
            <w:r>
              <w:rPr>
                <w:lang w:eastAsia="en-GB"/>
              </w:rPr>
              <w:t>onfiguration management server</w:t>
            </w:r>
          </w:p>
        </w:tc>
      </w:tr>
      <w:tr w:rsidR="005B7422" w14:paraId="2CF00818"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2CAED694" w14:textId="77777777" w:rsidR="005B7422" w:rsidRDefault="005B7422" w:rsidP="007A1471">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A6AC395" w14:textId="77777777" w:rsidR="005B7422" w:rsidRDefault="005B7422" w:rsidP="007A1471">
            <w:pPr>
              <w:pStyle w:val="TAL"/>
            </w:pPr>
            <w:r w:rsidRPr="00AB5FED">
              <w:t>Protect confidentiality of signalling (see</w:t>
            </w:r>
            <w:r w:rsidR="008E7BA3">
              <w:t> </w:t>
            </w:r>
            <w:r w:rsidRPr="00AB5FED">
              <w:t>NOTE</w:t>
            </w:r>
            <w:r w:rsidR="008E7BA3">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CDE0078" w14:textId="77777777" w:rsidR="005B7422" w:rsidRDefault="005B7422" w:rsidP="007A1471">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BC4F786" w14:textId="77777777" w:rsidR="005B7422" w:rsidRDefault="005B7422" w:rsidP="007A1471">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E58BA4D" w14:textId="77777777" w:rsidR="005B7422" w:rsidRDefault="005B7422" w:rsidP="007A1471">
            <w:pPr>
              <w:pStyle w:val="TAC"/>
            </w:pPr>
            <w:r w:rsidRPr="00AB5FED">
              <w:t>Y</w:t>
            </w:r>
          </w:p>
        </w:tc>
      </w:tr>
      <w:tr w:rsidR="005B7422" w14:paraId="14387228"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0F735EC2" w14:textId="77777777" w:rsidR="005B7422" w:rsidRDefault="005B7422" w:rsidP="007A1471">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806EA61" w14:textId="77777777" w:rsidR="005B7422" w:rsidRDefault="005B7422" w:rsidP="007A1471">
            <w:pPr>
              <w:pStyle w:val="TAL"/>
            </w:pPr>
            <w:r w:rsidRPr="00AB5FED">
              <w:t>Protect integrity of signalling (see</w:t>
            </w:r>
            <w:r w:rsidR="008E7BA3">
              <w:t> </w:t>
            </w:r>
            <w:r w:rsidRPr="00AB5FED">
              <w:t>NOTE</w:t>
            </w:r>
            <w:r w:rsidR="008E7BA3">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C5A6408" w14:textId="77777777" w:rsidR="005B7422" w:rsidRDefault="005B7422" w:rsidP="007A1471">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2BC43BF" w14:textId="77777777" w:rsidR="005B7422" w:rsidRDefault="005B7422" w:rsidP="007A1471">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B7FE31C" w14:textId="77777777" w:rsidR="005B7422" w:rsidRDefault="005B7422" w:rsidP="007A1471">
            <w:pPr>
              <w:pStyle w:val="TAC"/>
            </w:pPr>
            <w:r w:rsidRPr="00AB5FED">
              <w:t>Y</w:t>
            </w:r>
          </w:p>
        </w:tc>
      </w:tr>
      <w:tr w:rsidR="005B7422" w14:paraId="571C60C9"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548018DC" w14:textId="77777777" w:rsidR="005B7422" w:rsidRDefault="005B7422" w:rsidP="007A1471">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1468FD4" w14:textId="77777777" w:rsidR="005B7422" w:rsidRDefault="005B7422" w:rsidP="007A1471">
            <w:pPr>
              <w:pStyle w:val="TAL"/>
            </w:pPr>
            <w:r>
              <w:rPr>
                <w:lang w:val="nl-NL" w:eastAsia="zh-CN"/>
              </w:rPr>
              <w:t>Use signalling protection between MCVideo servers (see NOTE</w:t>
            </w:r>
            <w:r w:rsidR="008E7BA3">
              <w:rPr>
                <w:lang w:val="nl-NL" w:eastAsia="zh-CN"/>
              </w:rPr>
              <w:t> 1</w:t>
            </w:r>
            <w:r>
              <w:rPr>
                <w:lang w:val="nl-NL" w:eastAsia="zh-CN"/>
              </w:rPr>
              <w:t>)</w:t>
            </w:r>
          </w:p>
        </w:tc>
        <w:tc>
          <w:tcPr>
            <w:tcW w:w="1275" w:type="dxa"/>
            <w:tcBorders>
              <w:top w:val="single" w:sz="4" w:space="0" w:color="auto"/>
              <w:left w:val="single" w:sz="4" w:space="0" w:color="auto"/>
              <w:bottom w:val="single" w:sz="4" w:space="0" w:color="auto"/>
              <w:right w:val="single" w:sz="4" w:space="0" w:color="auto"/>
            </w:tcBorders>
          </w:tcPr>
          <w:p w14:paraId="1B08A50A" w14:textId="77777777" w:rsidR="005B7422" w:rsidRDefault="005B7422" w:rsidP="007A1471">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5B02F20" w14:textId="77777777" w:rsidR="005B7422" w:rsidRDefault="005B7422" w:rsidP="007A1471">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30CA4D5" w14:textId="77777777" w:rsidR="005B7422" w:rsidRDefault="005B7422" w:rsidP="007A1471">
            <w:pPr>
              <w:pStyle w:val="TAC"/>
            </w:pPr>
            <w:r>
              <w:rPr>
                <w:lang w:val="nl-NL" w:eastAsia="zh-CN"/>
              </w:rPr>
              <w:t>Y</w:t>
            </w:r>
          </w:p>
        </w:tc>
      </w:tr>
      <w:tr w:rsidR="005B7422" w14:paraId="45F5AEB8"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76B9DDF3" w14:textId="77777777" w:rsidR="005B7422" w:rsidRDefault="005B7422" w:rsidP="007A1471">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384B8CC" w14:textId="77777777" w:rsidR="005B7422" w:rsidRDefault="005B7422" w:rsidP="007A1471">
            <w:pPr>
              <w:pStyle w:val="TAL"/>
            </w:pPr>
            <w:r>
              <w:rPr>
                <w:lang w:val="nl-NL" w:eastAsia="zh-CN"/>
              </w:rPr>
              <w:t>Use transmission control protection between MCVideo servers (see NOTE</w:t>
            </w:r>
            <w:r w:rsidR="008E7BA3">
              <w:rPr>
                <w:lang w:val="nl-NL" w:eastAsia="zh-CN"/>
              </w:rPr>
              <w:t> 1</w:t>
            </w:r>
            <w:r>
              <w:rPr>
                <w:lang w:val="nl-NL" w:eastAsia="zh-CN"/>
              </w:rPr>
              <w:t>)</w:t>
            </w:r>
          </w:p>
        </w:tc>
        <w:tc>
          <w:tcPr>
            <w:tcW w:w="1275" w:type="dxa"/>
            <w:tcBorders>
              <w:top w:val="single" w:sz="4" w:space="0" w:color="auto"/>
              <w:left w:val="single" w:sz="4" w:space="0" w:color="auto"/>
              <w:bottom w:val="single" w:sz="4" w:space="0" w:color="auto"/>
              <w:right w:val="single" w:sz="4" w:space="0" w:color="auto"/>
            </w:tcBorders>
          </w:tcPr>
          <w:p w14:paraId="25B25E53" w14:textId="77777777" w:rsidR="005B7422" w:rsidRDefault="005B7422" w:rsidP="007A1471">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6D9656D" w14:textId="77777777" w:rsidR="005B7422" w:rsidRDefault="005B7422" w:rsidP="007A1471">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D14E72F" w14:textId="77777777" w:rsidR="005B7422" w:rsidRDefault="005B7422" w:rsidP="007A1471">
            <w:pPr>
              <w:pStyle w:val="TAC"/>
            </w:pPr>
            <w:r>
              <w:rPr>
                <w:lang w:val="nl-NL" w:eastAsia="zh-CN"/>
              </w:rPr>
              <w:t>Y</w:t>
            </w:r>
          </w:p>
        </w:tc>
      </w:tr>
      <w:tr w:rsidR="00AC50AD" w14:paraId="40049214"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7D3CAEF8" w14:textId="77777777" w:rsidR="00AC50AD" w:rsidRPr="00AB5FED" w:rsidRDefault="00AC50AD" w:rsidP="00AC50AD">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1C11500A" w14:textId="77777777" w:rsidR="00AC50AD" w:rsidRDefault="00AC50AD" w:rsidP="00AC50AD">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5F38517E" w14:textId="77777777" w:rsidR="00AC50AD" w:rsidRDefault="00AC50AD" w:rsidP="00AC50AD">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9B4204" w14:textId="77777777" w:rsidR="00AC50AD" w:rsidRDefault="00AC50AD" w:rsidP="00AC50AD">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54054DD" w14:textId="77777777" w:rsidR="00AC50AD" w:rsidRDefault="00AC50AD" w:rsidP="00AC50AD">
            <w:pPr>
              <w:pStyle w:val="TAC"/>
              <w:rPr>
                <w:lang w:val="nl-NL" w:eastAsia="zh-CN"/>
              </w:rPr>
            </w:pPr>
            <w:r w:rsidRPr="00CB3909">
              <w:rPr>
                <w:lang w:val="nl-NL" w:eastAsia="zh-CN"/>
              </w:rPr>
              <w:t>Y</w:t>
            </w:r>
          </w:p>
        </w:tc>
      </w:tr>
      <w:tr w:rsidR="00031F70" w14:paraId="6C7D14A0"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0A64E368" w14:textId="77777777" w:rsidR="00031F70" w:rsidRPr="00AB5FED" w:rsidRDefault="00031F70" w:rsidP="00031F70">
            <w:pPr>
              <w:pStyle w:val="TAL"/>
            </w:pPr>
          </w:p>
        </w:tc>
        <w:tc>
          <w:tcPr>
            <w:tcW w:w="3544" w:type="dxa"/>
            <w:tcBorders>
              <w:top w:val="single" w:sz="4" w:space="0" w:color="auto"/>
              <w:left w:val="single" w:sz="4" w:space="0" w:color="auto"/>
              <w:bottom w:val="single" w:sz="4" w:space="0" w:color="auto"/>
              <w:right w:val="single" w:sz="4" w:space="0" w:color="auto"/>
            </w:tcBorders>
          </w:tcPr>
          <w:p w14:paraId="5B74D3F6" w14:textId="77777777" w:rsidR="00031F70" w:rsidRDefault="00031F70" w:rsidP="00031F70">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2BF473A3" w14:textId="77777777" w:rsidR="00031F70" w:rsidRDefault="00031F70" w:rsidP="00031F70">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C0503F0" w14:textId="77777777" w:rsidR="00031F70" w:rsidRDefault="00031F70" w:rsidP="00031F70">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774F237" w14:textId="77777777" w:rsidR="00031F70" w:rsidRDefault="00031F70" w:rsidP="00031F70">
            <w:pPr>
              <w:pStyle w:val="TAC"/>
              <w:rPr>
                <w:lang w:val="nl-NL" w:eastAsia="zh-CN"/>
              </w:rPr>
            </w:pPr>
          </w:p>
        </w:tc>
      </w:tr>
      <w:tr w:rsidR="00031F70" w14:paraId="539613E4"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158D2681" w14:textId="77777777" w:rsidR="00031F70" w:rsidRPr="00AB5FED" w:rsidRDefault="00031F70" w:rsidP="00031F70">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30AD763" w14:textId="77777777" w:rsidR="00031F70" w:rsidRDefault="00031F70" w:rsidP="00031F70">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31F5D778" w14:textId="77777777" w:rsidR="00031F70" w:rsidRDefault="00031F70" w:rsidP="00031F70">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3F57DCA7" w14:textId="77777777" w:rsidR="00031F70" w:rsidRDefault="00031F70" w:rsidP="00031F70">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28B8C624" w14:textId="77777777" w:rsidR="00031F70" w:rsidRDefault="00031F70" w:rsidP="00031F70">
            <w:pPr>
              <w:pStyle w:val="TAC"/>
              <w:rPr>
                <w:lang w:val="nl-NL" w:eastAsia="zh-CN"/>
              </w:rPr>
            </w:pPr>
            <w:r w:rsidRPr="002F044B">
              <w:t>Y</w:t>
            </w:r>
          </w:p>
        </w:tc>
      </w:tr>
      <w:tr w:rsidR="00031F70" w14:paraId="5F00A79B"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3F85F03D" w14:textId="77777777" w:rsidR="00031F70" w:rsidRPr="00AB5FED" w:rsidRDefault="00031F70" w:rsidP="00031F70">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105E28E8" w14:textId="77777777" w:rsidR="00031F70" w:rsidRDefault="00031F70" w:rsidP="00031F70">
            <w:pPr>
              <w:pStyle w:val="TAL"/>
              <w:rPr>
                <w:lang w:val="nl-NL" w:eastAsia="zh-CN"/>
              </w:rPr>
            </w:pPr>
            <w:r w:rsidRPr="002F044B">
              <w:t>&gt;</w:t>
            </w:r>
            <w:r w:rsidR="008E7BA3">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07541078" w14:textId="77777777" w:rsidR="00031F70" w:rsidRDefault="00031F70" w:rsidP="00031F70">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F088A4F" w14:textId="77777777" w:rsidR="00031F70" w:rsidRDefault="00031F70" w:rsidP="00031F70">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45AED3D0" w14:textId="77777777" w:rsidR="00031F70" w:rsidRDefault="00031F70" w:rsidP="00031F70">
            <w:pPr>
              <w:pStyle w:val="TAC"/>
              <w:rPr>
                <w:lang w:val="nl-NL" w:eastAsia="zh-CN"/>
              </w:rPr>
            </w:pPr>
            <w:r w:rsidRPr="002F044B">
              <w:t>Y</w:t>
            </w:r>
          </w:p>
        </w:tc>
      </w:tr>
      <w:tr w:rsidR="00031F70" w14:paraId="5F4A846B"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372AC55E" w14:textId="77777777" w:rsidR="00031F70" w:rsidRPr="00AB5FED" w:rsidRDefault="00031F70" w:rsidP="00031F70">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7EE27BBD" w14:textId="77777777" w:rsidR="00031F70" w:rsidRDefault="00031F70" w:rsidP="00031F70">
            <w:pPr>
              <w:pStyle w:val="TAL"/>
              <w:rPr>
                <w:lang w:val="nl-NL" w:eastAsia="zh-CN"/>
              </w:rPr>
            </w:pPr>
            <w:r w:rsidRPr="002F044B">
              <w:t>&gt;</w:t>
            </w:r>
            <w:r w:rsidR="008E7BA3">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51B204A2" w14:textId="77777777" w:rsidR="00031F70" w:rsidRDefault="00031F70" w:rsidP="00031F70">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3568A82C" w14:textId="77777777" w:rsidR="00031F70" w:rsidRDefault="00031F70" w:rsidP="00031F70">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B087A5A" w14:textId="77777777" w:rsidR="00031F70" w:rsidRDefault="00031F70" w:rsidP="00031F70">
            <w:pPr>
              <w:pStyle w:val="TAC"/>
              <w:rPr>
                <w:lang w:val="nl-NL" w:eastAsia="zh-CN"/>
              </w:rPr>
            </w:pPr>
            <w:r w:rsidRPr="002F044B">
              <w:t>Y</w:t>
            </w:r>
          </w:p>
        </w:tc>
      </w:tr>
      <w:tr w:rsidR="00031F70" w14:paraId="2128032E"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48C6DFC7" w14:textId="77777777" w:rsidR="00031F70" w:rsidRPr="00AB5FED" w:rsidRDefault="00031F70" w:rsidP="00031F70">
            <w:pPr>
              <w:pStyle w:val="TAL"/>
            </w:pPr>
          </w:p>
        </w:tc>
        <w:tc>
          <w:tcPr>
            <w:tcW w:w="3544" w:type="dxa"/>
            <w:tcBorders>
              <w:top w:val="single" w:sz="4" w:space="0" w:color="auto"/>
              <w:left w:val="single" w:sz="4" w:space="0" w:color="auto"/>
              <w:bottom w:val="single" w:sz="4" w:space="0" w:color="auto"/>
              <w:right w:val="single" w:sz="4" w:space="0" w:color="auto"/>
            </w:tcBorders>
          </w:tcPr>
          <w:p w14:paraId="1083A625" w14:textId="77777777" w:rsidR="00031F70" w:rsidRDefault="00031F70" w:rsidP="00031F70">
            <w:pPr>
              <w:pStyle w:val="TAL"/>
              <w:rPr>
                <w:lang w:val="nl-NL" w:eastAsia="zh-CN"/>
              </w:rPr>
            </w:pPr>
            <w:r w:rsidRPr="002F044B">
              <w:t>&gt;</w:t>
            </w:r>
            <w:r w:rsidR="008E7BA3">
              <w:t>&gt;</w:t>
            </w:r>
            <w:r w:rsidRPr="002F044B">
              <w:t xml:space="preserve"> List of user</w:t>
            </w:r>
            <w:r w:rsidR="008E7BA3">
              <w:t>s</w:t>
            </w:r>
            <w: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25898C8B" w14:textId="77777777" w:rsidR="00031F70" w:rsidRDefault="00031F70" w:rsidP="00031F70">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E185B1" w14:textId="77777777" w:rsidR="00031F70" w:rsidRDefault="00031F70" w:rsidP="00031F70">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ED29EEE" w14:textId="77777777" w:rsidR="00031F70" w:rsidRDefault="00031F70" w:rsidP="00031F70">
            <w:pPr>
              <w:pStyle w:val="TAC"/>
              <w:rPr>
                <w:lang w:val="nl-NL" w:eastAsia="zh-CN"/>
              </w:rPr>
            </w:pPr>
          </w:p>
        </w:tc>
      </w:tr>
      <w:tr w:rsidR="00031F70" w14:paraId="5467EFF3"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170EB2C9" w14:textId="77777777" w:rsidR="00031F70" w:rsidRPr="00AB5FED" w:rsidRDefault="00031F70" w:rsidP="00031F70">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9ED8FE7" w14:textId="77777777" w:rsidR="00031F70" w:rsidRDefault="00031F70" w:rsidP="00031F70">
            <w:pPr>
              <w:pStyle w:val="TAL"/>
              <w:rPr>
                <w:lang w:val="nl-NL" w:eastAsia="zh-CN"/>
              </w:rPr>
            </w:pPr>
            <w:r w:rsidRPr="002F044B">
              <w:t>&gt;&gt;</w:t>
            </w:r>
            <w:r w:rsidR="008E7BA3">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19B66451" w14:textId="77777777" w:rsidR="00031F70" w:rsidRDefault="00031F70" w:rsidP="00031F70">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5333146" w14:textId="77777777" w:rsidR="00031F70" w:rsidRDefault="00031F70" w:rsidP="00031F70">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17F6069A" w14:textId="77777777" w:rsidR="00031F70" w:rsidRDefault="00031F70" w:rsidP="00031F70">
            <w:pPr>
              <w:pStyle w:val="TAC"/>
              <w:rPr>
                <w:lang w:val="nl-NL" w:eastAsia="zh-CN"/>
              </w:rPr>
            </w:pPr>
            <w:r w:rsidRPr="002F044B">
              <w:t>Y</w:t>
            </w:r>
          </w:p>
        </w:tc>
      </w:tr>
      <w:tr w:rsidR="008E7BA3" w14:paraId="5992F497"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326D2B59" w14:textId="77777777" w:rsidR="008E7BA3" w:rsidRPr="002F044B" w:rsidRDefault="008E7BA3" w:rsidP="008E7BA3">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2124C8A8" w14:textId="77777777" w:rsidR="008E7BA3" w:rsidRPr="002F044B" w:rsidRDefault="008E7BA3" w:rsidP="008E7BA3">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B3287E9" w14:textId="77777777" w:rsidR="008E7BA3" w:rsidRDefault="008E7BA3" w:rsidP="008E7BA3">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C94B5EE" w14:textId="77777777" w:rsidR="008E7BA3" w:rsidRPr="002F044B" w:rsidRDefault="008E7BA3" w:rsidP="008E7BA3">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701465D1" w14:textId="77777777" w:rsidR="008E7BA3" w:rsidRPr="002F044B" w:rsidRDefault="008E7BA3" w:rsidP="008E7BA3">
            <w:pPr>
              <w:pStyle w:val="TAC"/>
            </w:pPr>
            <w:r w:rsidRPr="002E69D9">
              <w:t>Y</w:t>
            </w:r>
          </w:p>
        </w:tc>
      </w:tr>
      <w:tr w:rsidR="005B7422" w14:paraId="7F22B5CC" w14:textId="77777777" w:rsidTr="005B742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5BE33D2" w14:textId="77777777" w:rsidR="008E7BA3" w:rsidRDefault="005B7422" w:rsidP="008E7BA3">
            <w:pPr>
              <w:pStyle w:val="TAN"/>
            </w:pPr>
            <w:r w:rsidRPr="00AB5FED">
              <w:t>NOTE</w:t>
            </w:r>
            <w:r w:rsidR="008E7BA3">
              <w:t> 1</w:t>
            </w:r>
            <w:r w:rsidRPr="00AB5FED">
              <w:t>:</w:t>
            </w:r>
            <w:r w:rsidRPr="00AB5FED">
              <w:tab/>
              <w:t>Security mechanisms are specified in 3GPP</w:t>
            </w:r>
            <w:r>
              <w:t> </w:t>
            </w:r>
            <w:r w:rsidRPr="00AB5FED">
              <w:t>TS</w:t>
            </w:r>
            <w:r>
              <w:t> </w:t>
            </w:r>
            <w:r w:rsidR="00554C01">
              <w:t>33.180 [14]</w:t>
            </w:r>
            <w:r w:rsidRPr="00AB5FED">
              <w:t>.</w:t>
            </w:r>
            <w:r w:rsidR="008E7BA3">
              <w:t xml:space="preserve"> </w:t>
            </w:r>
          </w:p>
          <w:p w14:paraId="1CD6FFDE" w14:textId="77777777" w:rsidR="005B7422" w:rsidRDefault="008E7BA3" w:rsidP="008E7BA3">
            <w:pPr>
              <w:pStyle w:val="TAN"/>
              <w:rPr>
                <w:lang w:val="nl-NL" w:eastAsia="zh-CN"/>
              </w:rPr>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tc>
      </w:tr>
    </w:tbl>
    <w:p w14:paraId="71A53E41" w14:textId="77777777" w:rsidR="004B024C" w:rsidRDefault="004B024C" w:rsidP="004B024C"/>
    <w:p w14:paraId="6B523A39" w14:textId="77777777" w:rsidR="004B024C" w:rsidRDefault="004B024C" w:rsidP="004B024C">
      <w:pPr>
        <w:pStyle w:val="TH"/>
      </w:pPr>
      <w:r>
        <w:t>Table</w:t>
      </w:r>
      <w:r w:rsidR="005D28C9">
        <w:t> </w:t>
      </w:r>
      <w:r>
        <w:t>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4B024C" w14:paraId="0A317E2A" w14:textId="77777777" w:rsidTr="007A1471">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908B3A" w14:textId="77777777" w:rsidR="004B024C" w:rsidRDefault="004B024C" w:rsidP="007A1471">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03A06E9" w14:textId="77777777" w:rsidR="004B024C" w:rsidRDefault="004B024C" w:rsidP="007A1471">
            <w:pPr>
              <w:pStyle w:val="TAH"/>
              <w:rPr>
                <w:rFonts w:eastAsia="Malgun Gothic" w:hint="eastAsia"/>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28067E" w14:textId="77777777" w:rsidR="004B024C" w:rsidRDefault="004B024C" w:rsidP="007A1471">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38DCE30" w14:textId="77777777" w:rsidR="004B024C" w:rsidRDefault="004B024C" w:rsidP="007A1471">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22BED0B" w14:textId="77777777" w:rsidR="004B024C" w:rsidRDefault="004B024C" w:rsidP="007A1471">
            <w:pPr>
              <w:pStyle w:val="TAH"/>
              <w:rPr>
                <w:lang w:eastAsia="en-GB"/>
              </w:rPr>
            </w:pPr>
            <w:r>
              <w:rPr>
                <w:rFonts w:hint="eastAsia"/>
                <w:lang w:eastAsia="zh-CN"/>
              </w:rPr>
              <w:t>C</w:t>
            </w:r>
            <w:r>
              <w:rPr>
                <w:lang w:eastAsia="en-GB"/>
              </w:rPr>
              <w:t>onfiguration management server</w:t>
            </w:r>
          </w:p>
        </w:tc>
      </w:tr>
      <w:tr w:rsidR="005B7422" w14:paraId="3D2B9E28"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27C1C975" w14:textId="77777777" w:rsidR="005B7422" w:rsidRDefault="005B7422" w:rsidP="007A1471">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05A49D2" w14:textId="77777777" w:rsidR="005B7422" w:rsidRDefault="005B7422" w:rsidP="007A1471">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32CEDF99" w14:textId="77777777" w:rsidR="005B7422" w:rsidRDefault="005B7422" w:rsidP="007A1471">
            <w:pPr>
              <w:pStyle w:val="TAC"/>
            </w:pPr>
          </w:p>
        </w:tc>
        <w:tc>
          <w:tcPr>
            <w:tcW w:w="1276" w:type="dxa"/>
            <w:tcBorders>
              <w:top w:val="single" w:sz="4" w:space="0" w:color="auto"/>
              <w:left w:val="single" w:sz="4" w:space="0" w:color="auto"/>
              <w:bottom w:val="single" w:sz="4" w:space="0" w:color="auto"/>
              <w:right w:val="single" w:sz="4" w:space="0" w:color="auto"/>
            </w:tcBorders>
          </w:tcPr>
          <w:p w14:paraId="4564B00C" w14:textId="77777777" w:rsidR="005B7422" w:rsidRDefault="005B7422" w:rsidP="007A1471">
            <w:pPr>
              <w:pStyle w:val="TAC"/>
            </w:pPr>
          </w:p>
        </w:tc>
        <w:tc>
          <w:tcPr>
            <w:tcW w:w="1559" w:type="dxa"/>
            <w:tcBorders>
              <w:top w:val="single" w:sz="4" w:space="0" w:color="auto"/>
              <w:left w:val="single" w:sz="4" w:space="0" w:color="auto"/>
              <w:bottom w:val="single" w:sz="4" w:space="0" w:color="auto"/>
              <w:right w:val="single" w:sz="4" w:space="0" w:color="auto"/>
            </w:tcBorders>
          </w:tcPr>
          <w:p w14:paraId="42C2906E" w14:textId="77777777" w:rsidR="005B7422" w:rsidRDefault="005B7422" w:rsidP="007A1471">
            <w:pPr>
              <w:pStyle w:val="TAC"/>
            </w:pPr>
          </w:p>
        </w:tc>
      </w:tr>
      <w:tr w:rsidR="005B7422" w14:paraId="11093983"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4D5F4856" w14:textId="77777777" w:rsidR="005B7422" w:rsidRDefault="005B7422" w:rsidP="007A1471">
            <w:pPr>
              <w:pStyle w:val="TAL"/>
            </w:pPr>
          </w:p>
        </w:tc>
        <w:tc>
          <w:tcPr>
            <w:tcW w:w="3544" w:type="dxa"/>
            <w:tcBorders>
              <w:top w:val="single" w:sz="4" w:space="0" w:color="auto"/>
              <w:left w:val="single" w:sz="4" w:space="0" w:color="auto"/>
              <w:bottom w:val="single" w:sz="4" w:space="0" w:color="auto"/>
              <w:right w:val="single" w:sz="4" w:space="0" w:color="auto"/>
            </w:tcBorders>
          </w:tcPr>
          <w:p w14:paraId="5B66E2FB" w14:textId="77777777" w:rsidR="005B7422" w:rsidRDefault="005B7422" w:rsidP="007A1471">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151EABED" w14:textId="77777777" w:rsidR="005B7422" w:rsidRDefault="005B7422" w:rsidP="007A1471">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4B6566C" w14:textId="77777777" w:rsidR="005B7422" w:rsidRDefault="005B7422" w:rsidP="007A1471">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721E5755" w14:textId="77777777" w:rsidR="005B7422" w:rsidRDefault="005B7422" w:rsidP="007A1471">
            <w:pPr>
              <w:pStyle w:val="TAC"/>
            </w:pPr>
            <w:r>
              <w:t>Y</w:t>
            </w:r>
          </w:p>
        </w:tc>
      </w:tr>
      <w:tr w:rsidR="005B7422" w14:paraId="79D12012"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29F02424" w14:textId="77777777" w:rsidR="005B7422" w:rsidRDefault="005B7422" w:rsidP="007A1471">
            <w:pPr>
              <w:pStyle w:val="TAL"/>
            </w:pPr>
          </w:p>
        </w:tc>
        <w:tc>
          <w:tcPr>
            <w:tcW w:w="3544" w:type="dxa"/>
            <w:tcBorders>
              <w:top w:val="single" w:sz="4" w:space="0" w:color="auto"/>
              <w:left w:val="single" w:sz="4" w:space="0" w:color="auto"/>
              <w:bottom w:val="single" w:sz="4" w:space="0" w:color="auto"/>
              <w:right w:val="single" w:sz="4" w:space="0" w:color="auto"/>
            </w:tcBorders>
          </w:tcPr>
          <w:p w14:paraId="7CA752D7" w14:textId="77777777" w:rsidR="005B7422" w:rsidRDefault="005B7422" w:rsidP="007A1471">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3A21F32C" w14:textId="77777777" w:rsidR="005B7422" w:rsidRDefault="005B7422" w:rsidP="007A1471">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37ABC92" w14:textId="77777777" w:rsidR="005B7422" w:rsidRDefault="005B7422" w:rsidP="007A1471">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6A101DB" w14:textId="77777777" w:rsidR="005B7422" w:rsidRDefault="005B7422" w:rsidP="007A1471">
            <w:pPr>
              <w:pStyle w:val="TAC"/>
            </w:pPr>
            <w:r>
              <w:t>Y</w:t>
            </w:r>
          </w:p>
        </w:tc>
      </w:tr>
      <w:tr w:rsidR="005B7422" w14:paraId="07EC99C2"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66C859DC" w14:textId="77777777" w:rsidR="005B7422" w:rsidRDefault="005B7422" w:rsidP="007A1471">
            <w:pPr>
              <w:pStyle w:val="TAL"/>
            </w:pPr>
          </w:p>
        </w:tc>
        <w:tc>
          <w:tcPr>
            <w:tcW w:w="3544" w:type="dxa"/>
            <w:tcBorders>
              <w:top w:val="single" w:sz="4" w:space="0" w:color="auto"/>
              <w:left w:val="single" w:sz="4" w:space="0" w:color="auto"/>
              <w:bottom w:val="single" w:sz="4" w:space="0" w:color="auto"/>
              <w:right w:val="single" w:sz="4" w:space="0" w:color="auto"/>
            </w:tcBorders>
          </w:tcPr>
          <w:p w14:paraId="2F2C288F" w14:textId="77777777" w:rsidR="005B7422" w:rsidRDefault="005B7422" w:rsidP="007A1471">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4C1CD568" w14:textId="77777777" w:rsidR="005B7422" w:rsidRDefault="005B7422" w:rsidP="007A1471">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933E05C" w14:textId="77777777" w:rsidR="005B7422" w:rsidRDefault="005B7422" w:rsidP="007A1471">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2632DA47" w14:textId="77777777" w:rsidR="005B7422" w:rsidRDefault="005B7422" w:rsidP="007A1471">
            <w:pPr>
              <w:pStyle w:val="TAC"/>
            </w:pPr>
            <w:r>
              <w:t>Y</w:t>
            </w:r>
          </w:p>
        </w:tc>
      </w:tr>
      <w:tr w:rsidR="005B7422" w14:paraId="342581D6"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1AD3514A" w14:textId="77777777" w:rsidR="005B7422" w:rsidRDefault="005B7422" w:rsidP="007A1471">
            <w:pPr>
              <w:pStyle w:val="TAL"/>
            </w:pPr>
          </w:p>
        </w:tc>
        <w:tc>
          <w:tcPr>
            <w:tcW w:w="3544" w:type="dxa"/>
            <w:tcBorders>
              <w:top w:val="single" w:sz="4" w:space="0" w:color="auto"/>
              <w:left w:val="single" w:sz="4" w:space="0" w:color="auto"/>
              <w:bottom w:val="single" w:sz="4" w:space="0" w:color="auto"/>
              <w:right w:val="single" w:sz="4" w:space="0" w:color="auto"/>
            </w:tcBorders>
          </w:tcPr>
          <w:p w14:paraId="37E244FF" w14:textId="77777777" w:rsidR="005B7422" w:rsidRDefault="005B7422" w:rsidP="007A1471">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E7DBE8E" w14:textId="77777777" w:rsidR="005B7422" w:rsidRDefault="005B7422" w:rsidP="007A1471">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9043836" w14:textId="77777777" w:rsidR="005B7422" w:rsidRDefault="005B7422" w:rsidP="007A1471">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71ED355F" w14:textId="77777777" w:rsidR="005B7422" w:rsidRDefault="005B7422" w:rsidP="007A1471">
            <w:pPr>
              <w:pStyle w:val="TAC"/>
            </w:pPr>
            <w:r>
              <w:t>Y</w:t>
            </w:r>
          </w:p>
        </w:tc>
      </w:tr>
      <w:tr w:rsidR="00D00456" w14:paraId="5FF5CD7F" w14:textId="77777777" w:rsidTr="007A1471">
        <w:trPr>
          <w:trHeight w:val="341"/>
        </w:trPr>
        <w:tc>
          <w:tcPr>
            <w:tcW w:w="1985" w:type="dxa"/>
            <w:tcBorders>
              <w:top w:val="single" w:sz="4" w:space="0" w:color="auto"/>
              <w:left w:val="single" w:sz="4" w:space="0" w:color="auto"/>
              <w:bottom w:val="single" w:sz="4" w:space="0" w:color="auto"/>
              <w:right w:val="single" w:sz="4" w:space="0" w:color="auto"/>
            </w:tcBorders>
          </w:tcPr>
          <w:p w14:paraId="1DF2C031" w14:textId="77777777" w:rsidR="00D00456" w:rsidRDefault="00D00456" w:rsidP="007A1471">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04C3DC4A" w14:textId="77777777" w:rsidR="00D00456" w:rsidRDefault="00D00456" w:rsidP="007A1471">
            <w:pPr>
              <w:pStyle w:val="TAL"/>
              <w:rPr>
                <w:lang w:val="nl-NL" w:eastAsia="zh-CN"/>
              </w:rPr>
            </w:pPr>
            <w:r>
              <w:rPr>
                <w:lang w:val="nl-NL" w:eastAsia="zh-CN"/>
              </w:rPr>
              <w:t>Periodicity interval (in seconds) of Capability announcement (see NOTE)</w:t>
            </w:r>
          </w:p>
        </w:tc>
        <w:tc>
          <w:tcPr>
            <w:tcW w:w="1275" w:type="dxa"/>
            <w:tcBorders>
              <w:top w:val="single" w:sz="4" w:space="0" w:color="auto"/>
              <w:left w:val="single" w:sz="4" w:space="0" w:color="auto"/>
              <w:bottom w:val="single" w:sz="4" w:space="0" w:color="auto"/>
              <w:right w:val="single" w:sz="4" w:space="0" w:color="auto"/>
            </w:tcBorders>
          </w:tcPr>
          <w:p w14:paraId="68E6B71B" w14:textId="77777777" w:rsidR="00D00456" w:rsidRDefault="00D00456" w:rsidP="007A1471">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60B77CC" w14:textId="77777777" w:rsidR="00D00456" w:rsidRDefault="00D00456" w:rsidP="007A1471">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30FFCA04" w14:textId="77777777" w:rsidR="00D00456" w:rsidRDefault="00D00456" w:rsidP="007A1471">
            <w:pPr>
              <w:pStyle w:val="TAC"/>
            </w:pPr>
            <w:r>
              <w:t>Y</w:t>
            </w:r>
          </w:p>
        </w:tc>
      </w:tr>
      <w:tr w:rsidR="00D00456" w14:paraId="79AB5F21" w14:textId="77777777" w:rsidTr="000F61FC">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3D97D5D" w14:textId="77777777" w:rsidR="00D00456" w:rsidRDefault="00D00456" w:rsidP="00D00456">
            <w:pPr>
              <w:pStyle w:val="TAN"/>
            </w:pPr>
            <w:r>
              <w:t>NOTE:</w:t>
            </w:r>
            <w:r>
              <w:tab/>
              <w:t>If the value of the periodicity interval is set to zero, the capability announcement is not sent.</w:t>
            </w:r>
          </w:p>
        </w:tc>
      </w:tr>
    </w:tbl>
    <w:p w14:paraId="3E6D690D" w14:textId="77777777" w:rsidR="004B024C" w:rsidRDefault="004B024C" w:rsidP="004B024C"/>
    <w:p w14:paraId="0663FF81" w14:textId="77777777" w:rsidR="00080512" w:rsidRPr="004D3578" w:rsidRDefault="008928EF" w:rsidP="00704E3B">
      <w:pPr>
        <w:pStyle w:val="Heading8"/>
      </w:pPr>
      <w:r>
        <w:br w:type="page"/>
      </w:r>
      <w:bookmarkStart w:id="1092" w:name="_Toc154698544"/>
      <w:r w:rsidR="00B71FBA">
        <w:lastRenderedPageBreak/>
        <w:t xml:space="preserve">Annex </w:t>
      </w:r>
      <w:r w:rsidR="004B024C">
        <w:rPr>
          <w:lang w:eastAsia="zh-CN"/>
        </w:rPr>
        <w:t>B</w:t>
      </w:r>
      <w:r w:rsidR="004B024C" w:rsidRPr="004D3578">
        <w:t xml:space="preserve"> </w:t>
      </w:r>
      <w:r w:rsidR="00080512" w:rsidRPr="004D3578">
        <w:t>(informative):</w:t>
      </w:r>
      <w:r w:rsidR="00080512" w:rsidRPr="004D3578">
        <w:br/>
        <w:t>Change history</w:t>
      </w:r>
      <w:bookmarkEnd w:id="794"/>
      <w:bookmarkEnd w:id="795"/>
      <w:bookmarkEnd w:id="796"/>
      <w:bookmarkEnd w:id="797"/>
      <w:bookmarkEnd w:id="798"/>
      <w:bookmarkEnd w:id="799"/>
      <w:bookmarkEnd w:id="800"/>
      <w:bookmarkEnd w:id="801"/>
      <w:bookmarkEnd w:id="802"/>
      <w:bookmarkEnd w:id="10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EF3FC8" w:rsidRPr="00FF42F5" w14:paraId="32BBBA0B" w14:textId="77777777" w:rsidTr="00714D88">
        <w:tblPrEx>
          <w:tblCellMar>
            <w:top w:w="0" w:type="dxa"/>
            <w:bottom w:w="0" w:type="dxa"/>
          </w:tblCellMar>
        </w:tblPrEx>
        <w:tc>
          <w:tcPr>
            <w:tcW w:w="800" w:type="dxa"/>
            <w:shd w:val="pct10" w:color="auto" w:fill="FFFFFF"/>
          </w:tcPr>
          <w:bookmarkEnd w:id="254"/>
          <w:p w14:paraId="454D9AEE" w14:textId="77777777" w:rsidR="00EF3FC8" w:rsidRPr="00FF42F5" w:rsidRDefault="00EF3FC8">
            <w:pPr>
              <w:pStyle w:val="TAL"/>
              <w:rPr>
                <w:b/>
                <w:sz w:val="16"/>
              </w:rPr>
            </w:pPr>
            <w:r w:rsidRPr="00FF42F5">
              <w:rPr>
                <w:b/>
                <w:sz w:val="16"/>
              </w:rPr>
              <w:t>Date</w:t>
            </w:r>
          </w:p>
        </w:tc>
        <w:tc>
          <w:tcPr>
            <w:tcW w:w="901" w:type="dxa"/>
            <w:shd w:val="pct10" w:color="auto" w:fill="FFFFFF"/>
          </w:tcPr>
          <w:p w14:paraId="4D3D7699" w14:textId="77777777" w:rsidR="00EF3FC8" w:rsidRPr="00FF42F5" w:rsidRDefault="00EF3FC8">
            <w:pPr>
              <w:pStyle w:val="TAL"/>
              <w:rPr>
                <w:b/>
                <w:sz w:val="16"/>
              </w:rPr>
            </w:pPr>
            <w:r>
              <w:rPr>
                <w:b/>
                <w:sz w:val="16"/>
              </w:rPr>
              <w:t>Meeting</w:t>
            </w:r>
          </w:p>
        </w:tc>
        <w:tc>
          <w:tcPr>
            <w:tcW w:w="1134" w:type="dxa"/>
            <w:shd w:val="pct10" w:color="auto" w:fill="FFFFFF"/>
          </w:tcPr>
          <w:p w14:paraId="49FBB920" w14:textId="77777777" w:rsidR="00EF3FC8" w:rsidRPr="00FF42F5" w:rsidRDefault="00EF3FC8" w:rsidP="00EF3FC8">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58F9EFE4" w14:textId="77777777" w:rsidR="00EF3FC8" w:rsidRPr="00FF42F5" w:rsidRDefault="00EF3FC8">
            <w:pPr>
              <w:pStyle w:val="TAL"/>
              <w:rPr>
                <w:b/>
                <w:sz w:val="16"/>
              </w:rPr>
            </w:pPr>
            <w:r w:rsidRPr="00FF42F5">
              <w:rPr>
                <w:b/>
                <w:sz w:val="16"/>
              </w:rPr>
              <w:t>CR</w:t>
            </w:r>
          </w:p>
        </w:tc>
        <w:tc>
          <w:tcPr>
            <w:tcW w:w="284" w:type="dxa"/>
            <w:shd w:val="pct10" w:color="auto" w:fill="FFFFFF"/>
          </w:tcPr>
          <w:p w14:paraId="0774F3EB" w14:textId="77777777" w:rsidR="00EF3FC8" w:rsidRPr="00FF42F5" w:rsidRDefault="00EF3FC8" w:rsidP="006066F2">
            <w:pPr>
              <w:pStyle w:val="TAL"/>
              <w:rPr>
                <w:b/>
                <w:sz w:val="16"/>
              </w:rPr>
            </w:pPr>
            <w:r w:rsidRPr="00FF42F5">
              <w:rPr>
                <w:b/>
                <w:sz w:val="16"/>
              </w:rPr>
              <w:t>Rev</w:t>
            </w:r>
          </w:p>
        </w:tc>
        <w:tc>
          <w:tcPr>
            <w:tcW w:w="425" w:type="dxa"/>
            <w:shd w:val="pct10" w:color="auto" w:fill="FFFFFF"/>
          </w:tcPr>
          <w:p w14:paraId="2CBE3C0A" w14:textId="77777777" w:rsidR="00EF3FC8" w:rsidRPr="00FF42F5" w:rsidRDefault="00EF3FC8" w:rsidP="006066F2">
            <w:pPr>
              <w:pStyle w:val="TAL"/>
              <w:rPr>
                <w:b/>
                <w:sz w:val="16"/>
              </w:rPr>
            </w:pPr>
            <w:r w:rsidRPr="00FF42F5">
              <w:rPr>
                <w:b/>
                <w:sz w:val="16"/>
              </w:rPr>
              <w:t>Cat</w:t>
            </w:r>
          </w:p>
        </w:tc>
        <w:tc>
          <w:tcPr>
            <w:tcW w:w="4820" w:type="dxa"/>
            <w:shd w:val="pct10" w:color="auto" w:fill="FFFFFF"/>
          </w:tcPr>
          <w:p w14:paraId="191211EB" w14:textId="77777777" w:rsidR="00EF3FC8" w:rsidRPr="00FF42F5" w:rsidRDefault="00EF3FC8">
            <w:pPr>
              <w:pStyle w:val="TAL"/>
              <w:rPr>
                <w:b/>
                <w:sz w:val="16"/>
              </w:rPr>
            </w:pPr>
            <w:r w:rsidRPr="00FF42F5">
              <w:rPr>
                <w:b/>
                <w:sz w:val="16"/>
              </w:rPr>
              <w:t>Subject/Comment</w:t>
            </w:r>
          </w:p>
        </w:tc>
        <w:tc>
          <w:tcPr>
            <w:tcW w:w="708" w:type="dxa"/>
            <w:shd w:val="pct10" w:color="auto" w:fill="FFFFFF"/>
          </w:tcPr>
          <w:p w14:paraId="65462662" w14:textId="77777777" w:rsidR="00EF3FC8" w:rsidRDefault="00EF3FC8">
            <w:pPr>
              <w:pStyle w:val="TAL"/>
              <w:rPr>
                <w:b/>
                <w:sz w:val="16"/>
              </w:rPr>
            </w:pPr>
            <w:r w:rsidRPr="00FF42F5">
              <w:rPr>
                <w:b/>
                <w:sz w:val="16"/>
              </w:rPr>
              <w:t>New</w:t>
            </w:r>
          </w:p>
          <w:p w14:paraId="4F3B586A" w14:textId="77777777" w:rsidR="00EF3FC8" w:rsidRPr="00FF42F5" w:rsidRDefault="00EF3FC8">
            <w:pPr>
              <w:pStyle w:val="TAL"/>
              <w:rPr>
                <w:b/>
                <w:sz w:val="16"/>
              </w:rPr>
            </w:pPr>
            <w:r>
              <w:rPr>
                <w:b/>
                <w:sz w:val="16"/>
              </w:rPr>
              <w:t>version</w:t>
            </w:r>
          </w:p>
        </w:tc>
      </w:tr>
      <w:tr w:rsidR="00EF3FC8" w:rsidRPr="00FF42F5" w14:paraId="5FADF043" w14:textId="77777777" w:rsidTr="00714D88">
        <w:tblPrEx>
          <w:tblCellMar>
            <w:top w:w="0" w:type="dxa"/>
            <w:bottom w:w="0" w:type="dxa"/>
          </w:tblCellMar>
        </w:tblPrEx>
        <w:tc>
          <w:tcPr>
            <w:tcW w:w="800" w:type="dxa"/>
            <w:shd w:val="solid" w:color="FFFFFF" w:fill="auto"/>
          </w:tcPr>
          <w:p w14:paraId="66DD022C" w14:textId="77777777" w:rsidR="00EF3FC8" w:rsidRPr="00FF42F5" w:rsidRDefault="00EF3FC8" w:rsidP="004970D5">
            <w:pPr>
              <w:pStyle w:val="TAL"/>
              <w:rPr>
                <w:rFonts w:hint="eastAsia"/>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47A94B71" w14:textId="77777777" w:rsidR="00EF3FC8" w:rsidRPr="00FF42F5" w:rsidRDefault="00EF3FC8" w:rsidP="00B71FBA">
            <w:pPr>
              <w:pStyle w:val="TAL"/>
            </w:pPr>
          </w:p>
        </w:tc>
        <w:tc>
          <w:tcPr>
            <w:tcW w:w="1134" w:type="dxa"/>
            <w:shd w:val="solid" w:color="FFFFFF" w:fill="auto"/>
          </w:tcPr>
          <w:p w14:paraId="44C018C0" w14:textId="77777777" w:rsidR="00EF3FC8" w:rsidRPr="00FF42F5" w:rsidRDefault="00EF3FC8" w:rsidP="00B71FBA">
            <w:pPr>
              <w:pStyle w:val="TAL"/>
            </w:pPr>
          </w:p>
        </w:tc>
        <w:tc>
          <w:tcPr>
            <w:tcW w:w="567" w:type="dxa"/>
            <w:shd w:val="solid" w:color="FFFFFF" w:fill="auto"/>
          </w:tcPr>
          <w:p w14:paraId="18824A68" w14:textId="77777777" w:rsidR="00EF3FC8" w:rsidRPr="00FF42F5" w:rsidRDefault="00EF3FC8" w:rsidP="00886414">
            <w:pPr>
              <w:pStyle w:val="TAL"/>
              <w:jc w:val="center"/>
            </w:pPr>
          </w:p>
        </w:tc>
        <w:tc>
          <w:tcPr>
            <w:tcW w:w="284" w:type="dxa"/>
            <w:shd w:val="solid" w:color="FFFFFF" w:fill="auto"/>
          </w:tcPr>
          <w:p w14:paraId="596D244A" w14:textId="77777777" w:rsidR="00EF3FC8" w:rsidRPr="00FF42F5" w:rsidRDefault="00EF3FC8" w:rsidP="00886414">
            <w:pPr>
              <w:pStyle w:val="TAL"/>
              <w:jc w:val="center"/>
            </w:pPr>
          </w:p>
        </w:tc>
        <w:tc>
          <w:tcPr>
            <w:tcW w:w="425" w:type="dxa"/>
            <w:shd w:val="solid" w:color="FFFFFF" w:fill="auto"/>
          </w:tcPr>
          <w:p w14:paraId="4B1600AD" w14:textId="77777777" w:rsidR="00EF3FC8" w:rsidRPr="00FF42F5" w:rsidRDefault="00EF3FC8" w:rsidP="00886414">
            <w:pPr>
              <w:pStyle w:val="TAL"/>
              <w:jc w:val="center"/>
            </w:pPr>
          </w:p>
        </w:tc>
        <w:tc>
          <w:tcPr>
            <w:tcW w:w="4820" w:type="dxa"/>
            <w:shd w:val="solid" w:color="FFFFFF" w:fill="auto"/>
          </w:tcPr>
          <w:p w14:paraId="2624C5DD" w14:textId="77777777" w:rsidR="00EF3FC8" w:rsidRPr="00FF42F5" w:rsidRDefault="00EF3FC8" w:rsidP="00B71FBA">
            <w:pPr>
              <w:pStyle w:val="TAL"/>
            </w:pPr>
            <w:r w:rsidRPr="00FF42F5">
              <w:t>Initial version.</w:t>
            </w:r>
          </w:p>
        </w:tc>
        <w:tc>
          <w:tcPr>
            <w:tcW w:w="708" w:type="dxa"/>
            <w:shd w:val="solid" w:color="FFFFFF" w:fill="auto"/>
          </w:tcPr>
          <w:p w14:paraId="6BC78108" w14:textId="77777777" w:rsidR="00EF3FC8" w:rsidRPr="00FF42F5" w:rsidRDefault="00EF3FC8" w:rsidP="00B71FBA">
            <w:pPr>
              <w:pStyle w:val="TAL"/>
            </w:pPr>
            <w:r w:rsidRPr="00FF42F5">
              <w:t>0.0.0</w:t>
            </w:r>
          </w:p>
        </w:tc>
      </w:tr>
      <w:tr w:rsidR="00EF3FC8" w:rsidRPr="00FF42F5" w14:paraId="26EB9A7F"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EE72AF5" w14:textId="77777777" w:rsidR="00EF3FC8" w:rsidRPr="00FF42F5" w:rsidRDefault="00EF3FC8" w:rsidP="00B71FBA">
            <w:pPr>
              <w:pStyle w:val="TAL"/>
              <w:rPr>
                <w:rFonts w:hint="eastAsia"/>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7D311" w14:textId="77777777" w:rsidR="00EF3FC8" w:rsidRPr="00FF42F5" w:rsidRDefault="00EF3FC8" w:rsidP="00B71FBA">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1919C1" w14:textId="77777777" w:rsidR="00EF3FC8" w:rsidRPr="00FF42F5" w:rsidRDefault="00EF3FC8" w:rsidP="00B71FBA">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FDCE36" w14:textId="77777777" w:rsidR="00EF3FC8" w:rsidRPr="00FF42F5" w:rsidRDefault="00EF3FC8" w:rsidP="00886414">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FDCEA4D" w14:textId="77777777" w:rsidR="00EF3FC8" w:rsidRPr="00FF42F5" w:rsidRDefault="00EF3FC8"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15490A" w14:textId="77777777" w:rsidR="00EF3FC8" w:rsidRPr="00FF42F5" w:rsidRDefault="00EF3FC8" w:rsidP="00886414">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9FDFE5" w14:textId="77777777" w:rsidR="00EF3FC8" w:rsidRDefault="00EF3FC8" w:rsidP="00B71FBA">
            <w:pPr>
              <w:pStyle w:val="TAL"/>
              <w:rPr>
                <w:rFonts w:hint="eastAsia"/>
                <w:snapToGrid w:val="0"/>
                <w:lang w:eastAsia="zh-CN"/>
              </w:rPr>
            </w:pPr>
            <w:r>
              <w:rPr>
                <w:rFonts w:hint="eastAsia"/>
                <w:snapToGrid w:val="0"/>
                <w:lang w:eastAsia="zh-CN"/>
              </w:rPr>
              <w:t>Implemented the following pCRs approved in SA6#11:</w:t>
            </w:r>
          </w:p>
          <w:p w14:paraId="205D372D" w14:textId="77777777" w:rsidR="00EF3FC8" w:rsidRDefault="00EF3FC8" w:rsidP="00AC7544">
            <w:pPr>
              <w:pStyle w:val="TAL"/>
              <w:rPr>
                <w:rFonts w:hint="eastAsia"/>
                <w:snapToGrid w:val="0"/>
                <w:lang w:eastAsia="zh-CN"/>
              </w:rPr>
            </w:pPr>
            <w:r>
              <w:rPr>
                <w:rFonts w:hint="eastAsia"/>
                <w:snapToGrid w:val="0"/>
                <w:lang w:eastAsia="zh-CN"/>
              </w:rPr>
              <w:t>S6-160535, S6-160536, S6-160589</w:t>
            </w:r>
          </w:p>
          <w:p w14:paraId="331A6ACD" w14:textId="77777777" w:rsidR="00EF3FC8" w:rsidRPr="00FF42F5" w:rsidRDefault="00EF3FC8" w:rsidP="002F270E">
            <w:pPr>
              <w:pStyle w:val="TAL"/>
              <w:rPr>
                <w:rFonts w:hint="eastAsia"/>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800FD2" w14:textId="77777777" w:rsidR="00EF3FC8" w:rsidRPr="00FF42F5" w:rsidRDefault="00EF3FC8" w:rsidP="00B71FBA">
            <w:pPr>
              <w:pStyle w:val="TAL"/>
              <w:rPr>
                <w:rFonts w:hint="eastAsia"/>
                <w:snapToGrid w:val="0"/>
                <w:lang w:eastAsia="zh-CN"/>
              </w:rPr>
            </w:pPr>
            <w:r>
              <w:rPr>
                <w:rFonts w:hint="eastAsia"/>
                <w:snapToGrid w:val="0"/>
                <w:lang w:eastAsia="zh-CN"/>
              </w:rPr>
              <w:t>0.1.0</w:t>
            </w:r>
          </w:p>
        </w:tc>
      </w:tr>
      <w:tr w:rsidR="00EF3FC8" w:rsidRPr="00FF42F5" w14:paraId="3851CA19"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792BE3F" w14:textId="77777777" w:rsidR="00EF3FC8" w:rsidRPr="00FF42F5" w:rsidRDefault="00EF3FC8" w:rsidP="00B71FBA">
            <w:pPr>
              <w:pStyle w:val="TAL"/>
              <w:rPr>
                <w:rFonts w:hint="eastAsia"/>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95500" w14:textId="77777777" w:rsidR="00EF3FC8" w:rsidRPr="00FF42F5" w:rsidRDefault="00EF3FC8" w:rsidP="00B71FBA">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5E99DE" w14:textId="77777777" w:rsidR="00EF3FC8" w:rsidRPr="00FF42F5" w:rsidRDefault="00EF3FC8" w:rsidP="00B71FBA">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41D4AE" w14:textId="77777777" w:rsidR="00EF3FC8" w:rsidRPr="00FF42F5" w:rsidRDefault="00EF3FC8" w:rsidP="00886414">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C88FAF0" w14:textId="77777777" w:rsidR="00EF3FC8" w:rsidRPr="00FF42F5" w:rsidRDefault="00EF3FC8"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0FC053" w14:textId="77777777" w:rsidR="00EF3FC8" w:rsidRPr="00FF42F5" w:rsidRDefault="00EF3FC8" w:rsidP="00886414">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D5202CD" w14:textId="77777777" w:rsidR="00EF3FC8" w:rsidRPr="00D97FAD" w:rsidRDefault="00EF3FC8" w:rsidP="00D97FAD">
            <w:pPr>
              <w:pStyle w:val="TAL"/>
              <w:rPr>
                <w:snapToGrid w:val="0"/>
              </w:rPr>
            </w:pPr>
            <w:r w:rsidRPr="00D97FAD">
              <w:rPr>
                <w:snapToGrid w:val="0"/>
              </w:rPr>
              <w:t>Implemented the following pCRs approved in SA6#12:</w:t>
            </w:r>
          </w:p>
          <w:p w14:paraId="3E42335C" w14:textId="77777777" w:rsidR="00EF3FC8" w:rsidRPr="00FF42F5" w:rsidRDefault="00EF3FC8" w:rsidP="00D97FAD">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B935CE" w14:textId="77777777" w:rsidR="00EF3FC8" w:rsidRPr="00FF42F5" w:rsidRDefault="00EF3FC8" w:rsidP="00B71FBA">
            <w:pPr>
              <w:pStyle w:val="TAL"/>
              <w:rPr>
                <w:rFonts w:hint="eastAsia"/>
                <w:snapToGrid w:val="0"/>
                <w:lang w:eastAsia="zh-CN"/>
              </w:rPr>
            </w:pPr>
            <w:r>
              <w:rPr>
                <w:rFonts w:hint="eastAsia"/>
                <w:snapToGrid w:val="0"/>
                <w:lang w:eastAsia="zh-CN"/>
              </w:rPr>
              <w:t>0.2.0</w:t>
            </w:r>
          </w:p>
        </w:tc>
      </w:tr>
      <w:tr w:rsidR="00EF3FC8" w:rsidRPr="00FF42F5" w14:paraId="695EC443"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4C2E5A4" w14:textId="77777777" w:rsidR="00EF3FC8" w:rsidRPr="00FF42F5" w:rsidRDefault="00EF3FC8" w:rsidP="00B71FBA">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F0A623" w14:textId="77777777" w:rsidR="00EF3FC8" w:rsidRPr="00FF42F5" w:rsidRDefault="00EF3FC8" w:rsidP="00B71FBA">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225339" w14:textId="77777777" w:rsidR="00EF3FC8" w:rsidRPr="00FF42F5" w:rsidRDefault="00EF3FC8" w:rsidP="00B71FBA">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DF889F" w14:textId="77777777" w:rsidR="00EF3FC8" w:rsidRPr="00FF42F5" w:rsidRDefault="00EF3FC8" w:rsidP="00886414">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3F893093" w14:textId="77777777" w:rsidR="00EF3FC8" w:rsidRPr="00FF42F5" w:rsidRDefault="00EF3FC8"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195810" w14:textId="77777777" w:rsidR="00EF3FC8" w:rsidRPr="00FF42F5" w:rsidRDefault="00EF3FC8" w:rsidP="00886414">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541D6E" w14:textId="77777777" w:rsidR="00EF3FC8" w:rsidRPr="00FF42F5" w:rsidRDefault="00EF3FC8" w:rsidP="00B71FBA">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F9C09A" w14:textId="77777777" w:rsidR="00EF3FC8" w:rsidRPr="00FF42F5" w:rsidRDefault="00EF3FC8" w:rsidP="00B71FBA">
            <w:pPr>
              <w:pStyle w:val="TAL"/>
              <w:rPr>
                <w:snapToGrid w:val="0"/>
              </w:rPr>
            </w:pPr>
            <w:r>
              <w:rPr>
                <w:snapToGrid w:val="0"/>
              </w:rPr>
              <w:t>0.3.0</w:t>
            </w:r>
          </w:p>
        </w:tc>
      </w:tr>
      <w:tr w:rsidR="00EF3FC8" w:rsidRPr="00FF42F5" w14:paraId="6BE036CC"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39C22E4" w14:textId="77777777" w:rsidR="00EF3FC8" w:rsidRPr="00FF42F5" w:rsidRDefault="00EF3FC8" w:rsidP="00B71FBA">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37BE4" w14:textId="77777777" w:rsidR="00EF3FC8" w:rsidRPr="00FF42F5" w:rsidRDefault="00EF3FC8" w:rsidP="00B71FBA">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E4A56E" w14:textId="77777777" w:rsidR="00EF3FC8" w:rsidRPr="00FF42F5" w:rsidRDefault="00EF3FC8" w:rsidP="00B71FBA">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B515D" w14:textId="77777777" w:rsidR="00EF3FC8" w:rsidRPr="00FF42F5" w:rsidRDefault="00EF3FC8" w:rsidP="00886414">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5F5D45E8" w14:textId="77777777" w:rsidR="00EF3FC8" w:rsidRPr="00FF42F5" w:rsidRDefault="00EF3FC8"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4FCF7E" w14:textId="77777777" w:rsidR="00EF3FC8" w:rsidRPr="00FF42F5" w:rsidRDefault="00EF3FC8" w:rsidP="00886414">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8D7D211" w14:textId="77777777" w:rsidR="00EF3FC8" w:rsidRPr="00FF42F5" w:rsidRDefault="00EF3FC8" w:rsidP="00B71FBA">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A29FFC" w14:textId="77777777" w:rsidR="00EF3FC8" w:rsidRPr="00FF42F5" w:rsidRDefault="00EF3FC8" w:rsidP="00B71FBA">
            <w:pPr>
              <w:pStyle w:val="TAL"/>
              <w:rPr>
                <w:snapToGrid w:val="0"/>
              </w:rPr>
            </w:pPr>
            <w:r>
              <w:rPr>
                <w:snapToGrid w:val="0"/>
              </w:rPr>
              <w:t>0.4.0</w:t>
            </w:r>
          </w:p>
        </w:tc>
      </w:tr>
      <w:tr w:rsidR="00EF3FC8" w:rsidRPr="00FF42F5" w14:paraId="2BC113E6"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3A32F6A" w14:textId="77777777" w:rsidR="00EF3FC8" w:rsidRPr="00B47AE1" w:rsidRDefault="00EF3FC8" w:rsidP="009B3FD3">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5EC05C" w14:textId="77777777" w:rsidR="00EF3FC8" w:rsidRPr="00B47AE1" w:rsidRDefault="00EF3FC8" w:rsidP="009B3FD3">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0674DF" w14:textId="77777777" w:rsidR="00EF3FC8" w:rsidRPr="00B47AE1" w:rsidRDefault="00EF3FC8" w:rsidP="00EF3FC8">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54C6" w14:textId="77777777" w:rsidR="00EF3FC8" w:rsidRPr="00B47AE1" w:rsidRDefault="00EF3FC8" w:rsidP="00886414">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36C6E787" w14:textId="77777777" w:rsidR="00EF3FC8" w:rsidRPr="00B47AE1" w:rsidRDefault="00EF3FC8"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CF758" w14:textId="77777777" w:rsidR="00EF3FC8" w:rsidRPr="00B47AE1" w:rsidRDefault="00EF3FC8" w:rsidP="00886414">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199A185" w14:textId="77777777" w:rsidR="00EF3FC8" w:rsidRPr="00B47AE1" w:rsidRDefault="00EF3FC8" w:rsidP="009B3FD3">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D627C8" w14:textId="77777777" w:rsidR="00EF3FC8" w:rsidRPr="00B47AE1" w:rsidRDefault="00EF3FC8" w:rsidP="009B3FD3">
            <w:pPr>
              <w:pStyle w:val="TAL"/>
              <w:rPr>
                <w:snapToGrid w:val="0"/>
              </w:rPr>
            </w:pPr>
            <w:r>
              <w:rPr>
                <w:snapToGrid w:val="0"/>
              </w:rPr>
              <w:t>1.0.0</w:t>
            </w:r>
          </w:p>
        </w:tc>
      </w:tr>
      <w:tr w:rsidR="00644650" w:rsidRPr="00FF42F5" w14:paraId="4E4A55D6"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9253C24" w14:textId="77777777" w:rsidR="00644650" w:rsidRPr="00B47AE1" w:rsidRDefault="00644650" w:rsidP="00AA5FED">
            <w:pPr>
              <w:pStyle w:val="TAL"/>
              <w:rPr>
                <w:snapToGrid w:val="0"/>
              </w:rPr>
            </w:pPr>
            <w:r>
              <w:rPr>
                <w:snapToGrid w:val="0"/>
              </w:rPr>
              <w:t>2016-1</w:t>
            </w:r>
            <w:r w:rsidR="0082659B">
              <w:rPr>
                <w:snapToGrid w:val="0"/>
              </w:rPr>
              <w:t>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8105E6" w14:textId="77777777" w:rsidR="00644650" w:rsidRPr="00B47AE1" w:rsidRDefault="00644650" w:rsidP="00AA5FED">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CC13B5" w14:textId="77777777" w:rsidR="00644650" w:rsidRPr="00B47AE1" w:rsidRDefault="00644650" w:rsidP="00AA5FED">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1CE7B7" w14:textId="77777777" w:rsidR="00644650" w:rsidRPr="00B47AE1" w:rsidRDefault="00644650" w:rsidP="00886414">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33F20C9B" w14:textId="77777777" w:rsidR="00644650" w:rsidRPr="00B47AE1" w:rsidRDefault="00644650"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DA67D4" w14:textId="77777777" w:rsidR="00644650" w:rsidRPr="00B47AE1" w:rsidRDefault="00644650" w:rsidP="00886414">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CE21D5" w14:textId="77777777" w:rsidR="00644650" w:rsidRPr="00B47AE1" w:rsidRDefault="00644650" w:rsidP="00AA5FED">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F4BED9" w14:textId="77777777" w:rsidR="00644650" w:rsidRPr="00B47AE1" w:rsidRDefault="00644650" w:rsidP="00AA5FED">
            <w:pPr>
              <w:pStyle w:val="TAL"/>
              <w:rPr>
                <w:snapToGrid w:val="0"/>
              </w:rPr>
            </w:pPr>
            <w:r>
              <w:rPr>
                <w:snapToGrid w:val="0"/>
              </w:rPr>
              <w:t>14.0.0</w:t>
            </w:r>
          </w:p>
        </w:tc>
      </w:tr>
      <w:tr w:rsidR="00DC7F78" w:rsidRPr="00FF42F5" w14:paraId="7F3F2DD7"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4CBC5C4" w14:textId="77777777" w:rsidR="00DC7F78" w:rsidRDefault="00DC7F78"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EAD91" w14:textId="77777777" w:rsidR="00DC7F78" w:rsidRDefault="00DC7F78"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058ACF" w14:textId="77777777" w:rsidR="00DC7F78" w:rsidRDefault="00DC7F78"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AB200F" w14:textId="77777777" w:rsidR="00DC7F78" w:rsidRPr="00B47AE1" w:rsidRDefault="00DC7F78" w:rsidP="00886414">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13F9B8D7" w14:textId="77777777" w:rsidR="00DC7F78" w:rsidRPr="00B47AE1" w:rsidRDefault="00DC7F78"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34DE54" w14:textId="77777777" w:rsidR="00DC7F78" w:rsidRPr="00B47AE1" w:rsidRDefault="00DC7F78"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22EA1" w14:textId="77777777" w:rsidR="00DC7F78" w:rsidRPr="00EA74BC" w:rsidRDefault="00DC7F78" w:rsidP="00AA5FED">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03C8E7" w14:textId="77777777" w:rsidR="00DC7F78" w:rsidRDefault="00DC7F78" w:rsidP="00AA5FED">
            <w:pPr>
              <w:pStyle w:val="TAL"/>
              <w:rPr>
                <w:snapToGrid w:val="0"/>
              </w:rPr>
            </w:pPr>
            <w:r>
              <w:rPr>
                <w:snapToGrid w:val="0"/>
              </w:rPr>
              <w:t>14.</w:t>
            </w:r>
            <w:r w:rsidR="003F0D75">
              <w:rPr>
                <w:snapToGrid w:val="0"/>
              </w:rPr>
              <w:t>1</w:t>
            </w:r>
            <w:r>
              <w:rPr>
                <w:snapToGrid w:val="0"/>
              </w:rPr>
              <w:t>.0</w:t>
            </w:r>
          </w:p>
        </w:tc>
      </w:tr>
      <w:tr w:rsidR="003F0D75" w:rsidRPr="00FF42F5" w14:paraId="6478C280"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5CE8EE9" w14:textId="77777777" w:rsidR="003F0D75" w:rsidRDefault="003F0D75"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D5995" w14:textId="77777777" w:rsidR="003F0D75" w:rsidRDefault="003F0D75"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29A45" w14:textId="77777777" w:rsidR="003F0D75" w:rsidRPr="00DC7F78" w:rsidRDefault="003F0D75"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952D8C" w14:textId="77777777" w:rsidR="003F0D75" w:rsidRDefault="003F0D75" w:rsidP="00886414">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13011D98" w14:textId="77777777" w:rsidR="003F0D75" w:rsidRDefault="003F0D75" w:rsidP="0088641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D8F981" w14:textId="77777777" w:rsidR="003F0D75" w:rsidRDefault="003F0D75"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E8A6ED" w14:textId="77777777" w:rsidR="003F0D75" w:rsidRPr="00DC7F78" w:rsidRDefault="00D13B75" w:rsidP="00AA5FED">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589C80" w14:textId="77777777" w:rsidR="003F0D75" w:rsidRDefault="003F0D75" w:rsidP="00AA5FED">
            <w:pPr>
              <w:pStyle w:val="TAL"/>
              <w:rPr>
                <w:snapToGrid w:val="0"/>
              </w:rPr>
            </w:pPr>
            <w:r>
              <w:rPr>
                <w:snapToGrid w:val="0"/>
              </w:rPr>
              <w:t>14.1.0</w:t>
            </w:r>
          </w:p>
        </w:tc>
      </w:tr>
      <w:tr w:rsidR="00B90572" w:rsidRPr="00FF42F5" w14:paraId="09CB43EB"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7CA86D7" w14:textId="77777777" w:rsidR="00B90572" w:rsidRDefault="00B90572"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A38D84" w14:textId="77777777" w:rsidR="00B90572" w:rsidRDefault="00B90572"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8EF9F" w14:textId="77777777" w:rsidR="00B90572" w:rsidRPr="00DC7F78" w:rsidRDefault="00B90572"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8D8B89" w14:textId="77777777" w:rsidR="00B90572" w:rsidRDefault="00B90572" w:rsidP="00886414">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232F12BD" w14:textId="77777777" w:rsidR="00B90572" w:rsidRDefault="00B90572"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EE9BD3" w14:textId="77777777" w:rsidR="00B90572" w:rsidRDefault="00B90572"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DCCC36" w14:textId="77777777" w:rsidR="00B90572" w:rsidRPr="00D13B75" w:rsidRDefault="00D373B7" w:rsidP="00AA5FED">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93164C" w14:textId="77777777" w:rsidR="00B90572" w:rsidRDefault="00B90572" w:rsidP="00AA5FED">
            <w:pPr>
              <w:pStyle w:val="TAL"/>
              <w:rPr>
                <w:snapToGrid w:val="0"/>
              </w:rPr>
            </w:pPr>
            <w:r>
              <w:rPr>
                <w:snapToGrid w:val="0"/>
              </w:rPr>
              <w:t>14.1.0</w:t>
            </w:r>
          </w:p>
        </w:tc>
      </w:tr>
      <w:tr w:rsidR="00D373B7" w:rsidRPr="00FF42F5" w14:paraId="34DCE58D"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5F94DD6" w14:textId="77777777" w:rsidR="00D373B7" w:rsidRDefault="00D373B7"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BDED0" w14:textId="77777777" w:rsidR="00D373B7" w:rsidRDefault="00D373B7"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0FA3C3" w14:textId="77777777" w:rsidR="00D373B7" w:rsidRPr="00DC7F78" w:rsidRDefault="00D373B7"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0A2D48" w14:textId="77777777" w:rsidR="00D373B7" w:rsidRDefault="00D373B7" w:rsidP="00886414">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3E77FAE6" w14:textId="77777777" w:rsidR="00D373B7" w:rsidRDefault="00D373B7" w:rsidP="0088641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117EF" w14:textId="77777777" w:rsidR="00D373B7" w:rsidRDefault="00D373B7"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5FDF27" w14:textId="77777777" w:rsidR="00D373B7" w:rsidRPr="00D373B7" w:rsidRDefault="00D373B7" w:rsidP="00AA5FED">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09EE7" w14:textId="77777777" w:rsidR="00D373B7" w:rsidRDefault="00D373B7" w:rsidP="00AA5FED">
            <w:pPr>
              <w:pStyle w:val="TAL"/>
              <w:rPr>
                <w:snapToGrid w:val="0"/>
              </w:rPr>
            </w:pPr>
            <w:r>
              <w:rPr>
                <w:snapToGrid w:val="0"/>
              </w:rPr>
              <w:t>14.1.0</w:t>
            </w:r>
          </w:p>
        </w:tc>
      </w:tr>
      <w:tr w:rsidR="00562F95" w:rsidRPr="00FF42F5" w14:paraId="3DC2DDD8"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95F1FB4" w14:textId="77777777" w:rsidR="00562F95" w:rsidRDefault="00562F95"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FE8D2" w14:textId="77777777" w:rsidR="00562F95" w:rsidRDefault="00562F95"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3B57B" w14:textId="77777777" w:rsidR="00562F95" w:rsidRPr="00DC7F78" w:rsidRDefault="00562F95"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5E675" w14:textId="77777777" w:rsidR="00562F95" w:rsidRDefault="00562F95" w:rsidP="00886414">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6616E7E0" w14:textId="77777777" w:rsidR="00562F95" w:rsidRDefault="00562F95"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CA6042" w14:textId="77777777" w:rsidR="00562F95" w:rsidRDefault="00562F95"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DB7C53" w14:textId="77777777" w:rsidR="00562F95" w:rsidRPr="00D373B7" w:rsidRDefault="00562F95" w:rsidP="00AA5FED">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D4669" w14:textId="77777777" w:rsidR="00562F95" w:rsidRDefault="00562F95" w:rsidP="00AA5FED">
            <w:pPr>
              <w:pStyle w:val="TAL"/>
              <w:rPr>
                <w:snapToGrid w:val="0"/>
              </w:rPr>
            </w:pPr>
            <w:r>
              <w:rPr>
                <w:snapToGrid w:val="0"/>
              </w:rPr>
              <w:t>14.1.0</w:t>
            </w:r>
          </w:p>
        </w:tc>
      </w:tr>
      <w:tr w:rsidR="00676E06" w:rsidRPr="00FF42F5" w14:paraId="5A1D2D1B"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7C58E0B" w14:textId="77777777" w:rsidR="00676E06" w:rsidRDefault="00676E06"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E72F62" w14:textId="77777777" w:rsidR="00676E06" w:rsidRDefault="00676E06"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1B850" w14:textId="77777777" w:rsidR="00676E06" w:rsidRPr="00DC7F78" w:rsidRDefault="00676E06"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D8BCB0" w14:textId="77777777" w:rsidR="00676E06" w:rsidRDefault="00676E06" w:rsidP="00886414">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7FCB8DDD" w14:textId="77777777" w:rsidR="00676E06" w:rsidRDefault="00676E06"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0E6713" w14:textId="77777777" w:rsidR="00676E06" w:rsidRDefault="00676E06"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950D42" w14:textId="77777777" w:rsidR="00676E06" w:rsidRPr="00562F95" w:rsidRDefault="00CD3ABA" w:rsidP="00AA5FED">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2A7026" w14:textId="77777777" w:rsidR="00676E06" w:rsidRDefault="00676E06" w:rsidP="00AA5FED">
            <w:pPr>
              <w:pStyle w:val="TAL"/>
              <w:rPr>
                <w:snapToGrid w:val="0"/>
              </w:rPr>
            </w:pPr>
            <w:r>
              <w:rPr>
                <w:snapToGrid w:val="0"/>
              </w:rPr>
              <w:t>14.1.0</w:t>
            </w:r>
          </w:p>
        </w:tc>
      </w:tr>
      <w:tr w:rsidR="0019350C" w:rsidRPr="00FF42F5" w14:paraId="661A37C0"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C5853B4" w14:textId="77777777" w:rsidR="0019350C" w:rsidRDefault="0019350C"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8FF3A3" w14:textId="77777777" w:rsidR="0019350C" w:rsidRDefault="0019350C"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2867C" w14:textId="77777777" w:rsidR="0019350C" w:rsidRPr="00DC7F78" w:rsidRDefault="0019350C"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E2DD2" w14:textId="77777777" w:rsidR="0019350C" w:rsidRDefault="0019350C" w:rsidP="00886414">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3E0A4E8" w14:textId="77777777" w:rsidR="0019350C" w:rsidRDefault="0019350C"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234D64" w14:textId="77777777" w:rsidR="0019350C" w:rsidRDefault="0019350C"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15CF1DC" w14:textId="77777777" w:rsidR="0019350C" w:rsidRPr="00562F95" w:rsidRDefault="0019350C" w:rsidP="00AA5FED">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B75A92" w14:textId="77777777" w:rsidR="0019350C" w:rsidRDefault="0019350C" w:rsidP="00AA5FED">
            <w:pPr>
              <w:pStyle w:val="TAL"/>
              <w:rPr>
                <w:snapToGrid w:val="0"/>
              </w:rPr>
            </w:pPr>
            <w:r>
              <w:rPr>
                <w:snapToGrid w:val="0"/>
              </w:rPr>
              <w:t>14.1.0</w:t>
            </w:r>
          </w:p>
        </w:tc>
      </w:tr>
      <w:tr w:rsidR="00DB497A" w:rsidRPr="00FF42F5" w14:paraId="5958C99F"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6D9C11B" w14:textId="77777777" w:rsidR="00DB497A" w:rsidRDefault="00DB497A"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D1E20E" w14:textId="77777777" w:rsidR="00DB497A" w:rsidRDefault="00DB497A"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A043C" w14:textId="77777777" w:rsidR="00DB497A" w:rsidRPr="00DC7F78" w:rsidRDefault="00DB497A"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140C5" w14:textId="77777777" w:rsidR="00DB497A" w:rsidRDefault="00DB497A" w:rsidP="00886414">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6A7EB0A3" w14:textId="77777777" w:rsidR="00DB497A" w:rsidRDefault="00DB497A"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4B4CB6" w14:textId="77777777" w:rsidR="00DB497A" w:rsidRDefault="00DB497A"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CAA061" w14:textId="77777777" w:rsidR="00DB497A" w:rsidRPr="0019350C" w:rsidRDefault="00DB497A" w:rsidP="00AA5FED">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77A745" w14:textId="77777777" w:rsidR="00DB497A" w:rsidRDefault="00DB497A" w:rsidP="00AA5FED">
            <w:pPr>
              <w:pStyle w:val="TAL"/>
              <w:rPr>
                <w:snapToGrid w:val="0"/>
              </w:rPr>
            </w:pPr>
            <w:r>
              <w:rPr>
                <w:snapToGrid w:val="0"/>
              </w:rPr>
              <w:t>14.1.0</w:t>
            </w:r>
          </w:p>
        </w:tc>
      </w:tr>
      <w:tr w:rsidR="00C95176" w:rsidRPr="00FF42F5" w14:paraId="732D6853"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E3BC482" w14:textId="77777777" w:rsidR="00C95176" w:rsidRDefault="00C95176"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EE90B6" w14:textId="77777777" w:rsidR="00C95176" w:rsidRDefault="00C95176"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3255A7" w14:textId="77777777" w:rsidR="00C95176" w:rsidRPr="00DC7F78" w:rsidRDefault="00C95176"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0CE912" w14:textId="77777777" w:rsidR="00C95176" w:rsidRDefault="00C95176" w:rsidP="00886414">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345625B1" w14:textId="77777777" w:rsidR="00C95176" w:rsidRDefault="00C95176"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F0BC15" w14:textId="77777777" w:rsidR="00C95176" w:rsidRDefault="00C95176"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96C6818" w14:textId="77777777" w:rsidR="00C95176" w:rsidRPr="00DB497A" w:rsidRDefault="00C95176" w:rsidP="00AA5FED">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E21ADC" w14:textId="77777777" w:rsidR="00C95176" w:rsidRDefault="00C95176" w:rsidP="00AA5FED">
            <w:pPr>
              <w:pStyle w:val="TAL"/>
              <w:rPr>
                <w:snapToGrid w:val="0"/>
              </w:rPr>
            </w:pPr>
            <w:r>
              <w:rPr>
                <w:snapToGrid w:val="0"/>
              </w:rPr>
              <w:t>14.1.0</w:t>
            </w:r>
          </w:p>
        </w:tc>
      </w:tr>
      <w:tr w:rsidR="00F24C6D" w:rsidRPr="00FF42F5" w14:paraId="307F8D9D"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008227A" w14:textId="77777777" w:rsidR="00F24C6D" w:rsidRDefault="00F24C6D"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1F7292" w14:textId="77777777" w:rsidR="00F24C6D" w:rsidRDefault="00F24C6D"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7B131F" w14:textId="77777777" w:rsidR="00F24C6D" w:rsidRPr="00DC7F78" w:rsidRDefault="00F24C6D"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995C10" w14:textId="77777777" w:rsidR="00F24C6D" w:rsidRDefault="00F24C6D" w:rsidP="00886414">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5A6D9672" w14:textId="77777777" w:rsidR="00F24C6D" w:rsidRDefault="00F24C6D"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317BF1" w14:textId="77777777" w:rsidR="00F24C6D" w:rsidRDefault="00F24C6D"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6C8EF0" w14:textId="77777777" w:rsidR="00F24C6D" w:rsidRPr="00C95176" w:rsidRDefault="00F24C6D" w:rsidP="00AA5FED">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B4647A" w14:textId="77777777" w:rsidR="00F24C6D" w:rsidRDefault="00F24C6D" w:rsidP="00AA5FED">
            <w:pPr>
              <w:pStyle w:val="TAL"/>
              <w:rPr>
                <w:snapToGrid w:val="0"/>
              </w:rPr>
            </w:pPr>
            <w:r>
              <w:rPr>
                <w:snapToGrid w:val="0"/>
              </w:rPr>
              <w:t>14.1.0</w:t>
            </w:r>
          </w:p>
        </w:tc>
      </w:tr>
      <w:tr w:rsidR="00621B4C" w:rsidRPr="00FF42F5" w14:paraId="35C35F80"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8688C17" w14:textId="77777777" w:rsidR="00621B4C" w:rsidRDefault="00621B4C"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30FD8" w14:textId="77777777" w:rsidR="00621B4C" w:rsidRDefault="00621B4C"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13A1DE" w14:textId="77777777" w:rsidR="00621B4C" w:rsidRPr="00DC7F78" w:rsidRDefault="00621B4C"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3597AA" w14:textId="77777777" w:rsidR="00621B4C" w:rsidRDefault="00621B4C" w:rsidP="00886414">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1C0842AE" w14:textId="77777777" w:rsidR="00621B4C" w:rsidRDefault="00621B4C"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F2D299" w14:textId="77777777" w:rsidR="00621B4C" w:rsidRDefault="00621B4C"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85F2B4" w14:textId="77777777" w:rsidR="00621B4C" w:rsidRPr="00F24C6D" w:rsidRDefault="00621B4C" w:rsidP="00AA5FED">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CA2EE" w14:textId="77777777" w:rsidR="00621B4C" w:rsidRDefault="00621B4C" w:rsidP="00AA5FED">
            <w:pPr>
              <w:pStyle w:val="TAL"/>
              <w:rPr>
                <w:snapToGrid w:val="0"/>
              </w:rPr>
            </w:pPr>
            <w:r>
              <w:rPr>
                <w:snapToGrid w:val="0"/>
              </w:rPr>
              <w:t>14.1.0</w:t>
            </w:r>
          </w:p>
        </w:tc>
      </w:tr>
      <w:tr w:rsidR="00DE6F43" w:rsidRPr="00FF42F5" w14:paraId="184CDFE2"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3337F94" w14:textId="77777777" w:rsidR="00DE6F43" w:rsidRDefault="00DE6F43"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20E96" w14:textId="77777777" w:rsidR="00DE6F43" w:rsidRDefault="00DE6F43"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E63E5A" w14:textId="77777777" w:rsidR="00DE6F43" w:rsidRPr="00DC7F78" w:rsidRDefault="00DE6F43"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2BC77" w14:textId="77777777" w:rsidR="00DE6F43" w:rsidRDefault="00DE6F43" w:rsidP="00886414">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4834FCCB" w14:textId="77777777" w:rsidR="00DE6F43" w:rsidRDefault="00DE6F43"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D2D03D" w14:textId="77777777" w:rsidR="00DE6F43" w:rsidRDefault="00DE6F43"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98B7B7E" w14:textId="77777777" w:rsidR="00DE6F43" w:rsidRPr="00621B4C" w:rsidRDefault="00DE6F43" w:rsidP="00AA5FED">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0D679E" w14:textId="77777777" w:rsidR="00DE6F43" w:rsidRDefault="00DE6F43" w:rsidP="00AA5FED">
            <w:pPr>
              <w:pStyle w:val="TAL"/>
              <w:rPr>
                <w:snapToGrid w:val="0"/>
              </w:rPr>
            </w:pPr>
            <w:r>
              <w:rPr>
                <w:snapToGrid w:val="0"/>
              </w:rPr>
              <w:t>14.1.0</w:t>
            </w:r>
          </w:p>
        </w:tc>
      </w:tr>
      <w:tr w:rsidR="00890DAB" w:rsidRPr="00FF42F5" w14:paraId="158923FD"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8359F84" w14:textId="77777777" w:rsidR="00890DAB" w:rsidRDefault="00890DAB"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35708F" w14:textId="77777777" w:rsidR="00890DAB" w:rsidRDefault="00890DAB"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2BDD1D" w14:textId="77777777" w:rsidR="00890DAB" w:rsidRPr="00DC7F78" w:rsidRDefault="00890DAB"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CE8019" w14:textId="77777777" w:rsidR="00890DAB" w:rsidRDefault="00890DAB" w:rsidP="00886414">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3714FB66" w14:textId="77777777" w:rsidR="00890DAB" w:rsidRDefault="00890DAB"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FD5A5C" w14:textId="77777777" w:rsidR="00890DAB" w:rsidRDefault="00890DAB"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4806140" w14:textId="77777777" w:rsidR="00890DAB" w:rsidRPr="00DE6F43" w:rsidRDefault="00890DAB" w:rsidP="00AA5FED">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1FA851" w14:textId="77777777" w:rsidR="00890DAB" w:rsidRDefault="00890DAB" w:rsidP="00AA5FED">
            <w:pPr>
              <w:pStyle w:val="TAL"/>
              <w:rPr>
                <w:snapToGrid w:val="0"/>
              </w:rPr>
            </w:pPr>
            <w:r>
              <w:rPr>
                <w:snapToGrid w:val="0"/>
              </w:rPr>
              <w:t>14.1.0</w:t>
            </w:r>
          </w:p>
        </w:tc>
      </w:tr>
      <w:tr w:rsidR="0087663A" w:rsidRPr="00FF42F5" w14:paraId="64778777"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9365E6D" w14:textId="77777777" w:rsidR="0087663A" w:rsidRDefault="0087663A"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D15A4F" w14:textId="77777777" w:rsidR="0087663A" w:rsidRDefault="0087663A"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252F5" w14:textId="77777777" w:rsidR="0087663A" w:rsidRPr="00DC7F78" w:rsidRDefault="0087663A"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B534B5" w14:textId="77777777" w:rsidR="0087663A" w:rsidRDefault="0087663A" w:rsidP="00886414">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3FB3C3F8" w14:textId="77777777" w:rsidR="0087663A" w:rsidRDefault="0087663A"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1CE1E" w14:textId="77777777" w:rsidR="0087663A" w:rsidRDefault="0087663A"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EFD4A9D" w14:textId="77777777" w:rsidR="0087663A" w:rsidRPr="00890DAB" w:rsidRDefault="0087663A" w:rsidP="00AA5FED">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242A4B" w14:textId="77777777" w:rsidR="0087663A" w:rsidRDefault="0087663A" w:rsidP="00AA5FED">
            <w:pPr>
              <w:pStyle w:val="TAL"/>
              <w:rPr>
                <w:snapToGrid w:val="0"/>
              </w:rPr>
            </w:pPr>
            <w:r>
              <w:rPr>
                <w:snapToGrid w:val="0"/>
              </w:rPr>
              <w:t>14.1.0</w:t>
            </w:r>
          </w:p>
        </w:tc>
      </w:tr>
      <w:tr w:rsidR="00500952" w:rsidRPr="00FF42F5" w14:paraId="0C3F2A51"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894C2C3" w14:textId="77777777" w:rsidR="00500952" w:rsidRDefault="00500952"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008735" w14:textId="77777777" w:rsidR="00500952" w:rsidRDefault="00500952"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4FEA53" w14:textId="77777777" w:rsidR="00500952" w:rsidRPr="00DC7F78" w:rsidRDefault="00500952"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DD4578" w14:textId="77777777" w:rsidR="00500952" w:rsidRDefault="00500952" w:rsidP="00886414">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4BF0C32" w14:textId="77777777" w:rsidR="00500952" w:rsidRDefault="00500952"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43C0E3" w14:textId="77777777" w:rsidR="00500952" w:rsidRDefault="00500952"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4BC5CA" w14:textId="77777777" w:rsidR="00500952" w:rsidRPr="0087663A" w:rsidRDefault="00500952" w:rsidP="00774177">
            <w:pPr>
              <w:pStyle w:val="TAL"/>
              <w:rPr>
                <w:snapToGrid w:val="0"/>
              </w:rPr>
            </w:pPr>
            <w:r w:rsidRPr="00500952">
              <w:rPr>
                <w:snapToGrid w:val="0"/>
              </w:rPr>
              <w:t>Clarification on Editor</w:t>
            </w:r>
            <w:r w:rsidR="00CA63F3"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EFC400" w14:textId="77777777" w:rsidR="00500952" w:rsidRDefault="00500952" w:rsidP="00AA5FED">
            <w:pPr>
              <w:pStyle w:val="TAL"/>
              <w:rPr>
                <w:snapToGrid w:val="0"/>
              </w:rPr>
            </w:pPr>
            <w:r>
              <w:rPr>
                <w:snapToGrid w:val="0"/>
              </w:rPr>
              <w:t>14.1.0</w:t>
            </w:r>
          </w:p>
        </w:tc>
      </w:tr>
      <w:tr w:rsidR="00500952" w:rsidRPr="00FF42F5" w14:paraId="26F50378"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E4711A2" w14:textId="77777777" w:rsidR="00500952" w:rsidRDefault="00500952"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C5423" w14:textId="77777777" w:rsidR="00500952" w:rsidRDefault="00500952"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B485ED" w14:textId="77777777" w:rsidR="00500952" w:rsidRPr="00DC7F78" w:rsidRDefault="00500952"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82AC51" w14:textId="77777777" w:rsidR="00500952" w:rsidRDefault="00500952" w:rsidP="00886414">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7196362" w14:textId="77777777" w:rsidR="00500952" w:rsidRDefault="00500952"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069D23" w14:textId="77777777" w:rsidR="00500952" w:rsidRDefault="00500952"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C72F31" w14:textId="77777777" w:rsidR="00500952" w:rsidRPr="00500952" w:rsidRDefault="00CA63F3" w:rsidP="00AA5FED">
            <w:pPr>
              <w:pStyle w:val="TAL"/>
              <w:rPr>
                <w:snapToGrid w:val="0"/>
              </w:rPr>
            </w:pPr>
            <w:r>
              <w:rPr>
                <w:snapToGrid w:val="0"/>
              </w:rPr>
              <w:t>Clarification on Editor</w:t>
            </w:r>
            <w:r w:rsidRPr="00CA63F3">
              <w:rPr>
                <w:snapToGrid w:val="0"/>
              </w:rPr>
              <w:t>'</w:t>
            </w:r>
            <w:r w:rsidR="00500952"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6A3EB9" w14:textId="77777777" w:rsidR="00500952" w:rsidRDefault="00500952" w:rsidP="00AA5FED">
            <w:pPr>
              <w:pStyle w:val="TAL"/>
              <w:rPr>
                <w:snapToGrid w:val="0"/>
              </w:rPr>
            </w:pPr>
            <w:r>
              <w:rPr>
                <w:snapToGrid w:val="0"/>
              </w:rPr>
              <w:t>14.1.0</w:t>
            </w:r>
          </w:p>
        </w:tc>
      </w:tr>
      <w:tr w:rsidR="00881AF0" w:rsidRPr="00FF42F5" w14:paraId="6BE8A69D"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092D848" w14:textId="77777777" w:rsidR="00881AF0" w:rsidRDefault="00881AF0"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7FF2C9" w14:textId="77777777" w:rsidR="00881AF0" w:rsidRDefault="00881AF0"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1DE71" w14:textId="77777777" w:rsidR="00881AF0" w:rsidRPr="00DC7F78" w:rsidRDefault="00881AF0"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0F4B39" w14:textId="77777777" w:rsidR="00881AF0" w:rsidRDefault="00881AF0" w:rsidP="00886414">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0BC5B010" w14:textId="77777777" w:rsidR="00881AF0" w:rsidRDefault="00881AF0"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000DEF" w14:textId="77777777" w:rsidR="00881AF0" w:rsidRDefault="00881AF0"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F23658A" w14:textId="77777777" w:rsidR="00881AF0" w:rsidRPr="00500952" w:rsidRDefault="00881AF0" w:rsidP="00AA5FED">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FB1F31" w14:textId="77777777" w:rsidR="00881AF0" w:rsidRDefault="00881AF0" w:rsidP="00AA5FED">
            <w:pPr>
              <w:pStyle w:val="TAL"/>
              <w:rPr>
                <w:snapToGrid w:val="0"/>
              </w:rPr>
            </w:pPr>
            <w:r>
              <w:rPr>
                <w:snapToGrid w:val="0"/>
              </w:rPr>
              <w:t>14.1.0</w:t>
            </w:r>
          </w:p>
        </w:tc>
      </w:tr>
      <w:tr w:rsidR="006A55FF" w:rsidRPr="00FF42F5" w14:paraId="4F63E25F"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74CD323" w14:textId="77777777" w:rsidR="006A55FF" w:rsidRDefault="006A55FF"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4CDA87" w14:textId="77777777" w:rsidR="006A55FF" w:rsidRDefault="006A55FF"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84DB3" w14:textId="77777777" w:rsidR="006A55FF" w:rsidRPr="00DC7F78" w:rsidRDefault="006A55FF"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79B201" w14:textId="77777777" w:rsidR="006A55FF" w:rsidRDefault="006A55FF" w:rsidP="00886414">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17AEB25F" w14:textId="77777777" w:rsidR="006A55FF" w:rsidRDefault="006A55FF"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FDB078" w14:textId="77777777" w:rsidR="006A55FF" w:rsidRDefault="006A55FF" w:rsidP="00886414">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67A9C8" w14:textId="77777777" w:rsidR="006A55FF" w:rsidRPr="00881AF0" w:rsidRDefault="006A55FF" w:rsidP="00AA5FED">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E954B7" w14:textId="77777777" w:rsidR="006A55FF" w:rsidRDefault="006A55FF" w:rsidP="00AA5FED">
            <w:pPr>
              <w:pStyle w:val="TAL"/>
              <w:rPr>
                <w:snapToGrid w:val="0"/>
              </w:rPr>
            </w:pPr>
            <w:r>
              <w:rPr>
                <w:snapToGrid w:val="0"/>
              </w:rPr>
              <w:t>14.1.0</w:t>
            </w:r>
          </w:p>
        </w:tc>
      </w:tr>
      <w:tr w:rsidR="00B022BE" w:rsidRPr="00FF42F5" w14:paraId="599A3352"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5F033F2" w14:textId="77777777" w:rsidR="00B022BE" w:rsidRDefault="00B022BE"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5B829" w14:textId="77777777" w:rsidR="00B022BE" w:rsidRDefault="00B022BE"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76D04B" w14:textId="77777777" w:rsidR="00B022BE" w:rsidRPr="00DC7F78" w:rsidRDefault="00B022BE"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218718" w14:textId="77777777" w:rsidR="00B022BE" w:rsidRDefault="00B022BE" w:rsidP="00886414">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43485FE3" w14:textId="77777777" w:rsidR="00B022BE" w:rsidRDefault="00B022BE" w:rsidP="0088641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935BD5" w14:textId="77777777" w:rsidR="00B022BE" w:rsidRDefault="00B022BE"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36E874" w14:textId="77777777" w:rsidR="00B022BE" w:rsidRPr="006A55FF" w:rsidRDefault="00B022BE" w:rsidP="00AA5FED">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805719" w14:textId="77777777" w:rsidR="00B022BE" w:rsidRDefault="00B022BE" w:rsidP="00AA5FED">
            <w:pPr>
              <w:pStyle w:val="TAL"/>
              <w:rPr>
                <w:snapToGrid w:val="0"/>
              </w:rPr>
            </w:pPr>
            <w:r>
              <w:rPr>
                <w:snapToGrid w:val="0"/>
              </w:rPr>
              <w:t>14.1.0</w:t>
            </w:r>
          </w:p>
        </w:tc>
      </w:tr>
      <w:tr w:rsidR="00854864" w:rsidRPr="00FF42F5" w14:paraId="19F5E368"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BAFB772" w14:textId="77777777" w:rsidR="00854864" w:rsidRDefault="00854864"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D3E0B" w14:textId="77777777" w:rsidR="00854864" w:rsidRDefault="00854864"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21D96" w14:textId="77777777" w:rsidR="00854864" w:rsidRPr="00DC7F78" w:rsidRDefault="00854864"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95EB6B" w14:textId="77777777" w:rsidR="00854864" w:rsidRDefault="00854864" w:rsidP="00886414">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02753F3E" w14:textId="77777777" w:rsidR="00854864" w:rsidRDefault="00854864"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07D90E" w14:textId="77777777" w:rsidR="00854864" w:rsidRDefault="00854864"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1EDC62" w14:textId="77777777" w:rsidR="00854864" w:rsidRPr="00B022BE" w:rsidRDefault="00854864" w:rsidP="00AA5FED">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F97477" w14:textId="77777777" w:rsidR="00854864" w:rsidRDefault="00854864" w:rsidP="00AA5FED">
            <w:pPr>
              <w:pStyle w:val="TAL"/>
              <w:rPr>
                <w:snapToGrid w:val="0"/>
              </w:rPr>
            </w:pPr>
            <w:r>
              <w:rPr>
                <w:snapToGrid w:val="0"/>
              </w:rPr>
              <w:t>14.1.0</w:t>
            </w:r>
          </w:p>
        </w:tc>
      </w:tr>
      <w:tr w:rsidR="00D24F56" w:rsidRPr="00FF42F5" w14:paraId="52505A52"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921CF06" w14:textId="77777777" w:rsidR="00D24F56" w:rsidRDefault="00D24F56"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0FBC2B" w14:textId="77777777" w:rsidR="00D24F56" w:rsidRDefault="00D24F56"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B2B729" w14:textId="77777777" w:rsidR="00D24F56" w:rsidRPr="00DC7F78" w:rsidRDefault="00D24F56"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2944FB" w14:textId="77777777" w:rsidR="00D24F56" w:rsidRDefault="00D24F56" w:rsidP="00886414">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1C484E04" w14:textId="77777777" w:rsidR="00D24F56" w:rsidRDefault="00D24F56"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E5BA9C" w14:textId="77777777" w:rsidR="00D24F56" w:rsidRDefault="00D24F56"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34AD44" w14:textId="77777777" w:rsidR="00D24F56" w:rsidRPr="00854864" w:rsidRDefault="00D24F56" w:rsidP="00AA5FED">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E7E530" w14:textId="77777777" w:rsidR="00D24F56" w:rsidRDefault="00D24F56" w:rsidP="00AA5FED">
            <w:pPr>
              <w:pStyle w:val="TAL"/>
              <w:rPr>
                <w:snapToGrid w:val="0"/>
              </w:rPr>
            </w:pPr>
            <w:r>
              <w:rPr>
                <w:snapToGrid w:val="0"/>
              </w:rPr>
              <w:t>14.1.0</w:t>
            </w:r>
          </w:p>
        </w:tc>
      </w:tr>
      <w:tr w:rsidR="004C32B2" w:rsidRPr="00FF42F5" w14:paraId="3FD7B64B"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FA5ED9A" w14:textId="77777777" w:rsidR="004C32B2" w:rsidRDefault="004C32B2" w:rsidP="00DC7F78">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929C7" w14:textId="77777777" w:rsidR="004C32B2" w:rsidRDefault="004C32B2" w:rsidP="00DC7F78">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48272" w14:textId="77777777" w:rsidR="004C32B2" w:rsidRPr="00DC7F78" w:rsidRDefault="004C32B2" w:rsidP="00AA5FED">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6D305F" w14:textId="77777777" w:rsidR="004C32B2" w:rsidRDefault="004C32B2" w:rsidP="00886414">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1E58800" w14:textId="77777777" w:rsidR="004C32B2" w:rsidRDefault="004C32B2" w:rsidP="00886414">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F3986" w14:textId="77777777" w:rsidR="004C32B2" w:rsidRDefault="004C32B2"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6E9523" w14:textId="77777777" w:rsidR="004C32B2" w:rsidRPr="00D24F56" w:rsidRDefault="004C32B2" w:rsidP="00AA5FED">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5C0FD2" w14:textId="77777777" w:rsidR="004C32B2" w:rsidRDefault="004C32B2" w:rsidP="00AA5FED">
            <w:pPr>
              <w:pStyle w:val="TAL"/>
              <w:rPr>
                <w:snapToGrid w:val="0"/>
              </w:rPr>
            </w:pPr>
            <w:r>
              <w:rPr>
                <w:snapToGrid w:val="0"/>
              </w:rPr>
              <w:t>14.1.0</w:t>
            </w:r>
          </w:p>
        </w:tc>
      </w:tr>
      <w:tr w:rsidR="009A40ED" w:rsidRPr="00FF42F5" w14:paraId="1F4E7376"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17939C4" w14:textId="77777777" w:rsidR="009A40ED" w:rsidRDefault="009A40ED"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AA068B" w14:textId="77777777" w:rsidR="009A40ED" w:rsidRDefault="009A40ED" w:rsidP="00DC7F78">
            <w:pPr>
              <w:pStyle w:val="TAL"/>
              <w:rPr>
                <w:snapToGrid w:val="0"/>
              </w:rPr>
            </w:pPr>
            <w:r>
              <w:rPr>
                <w:snapToGrid w:val="0"/>
              </w:rPr>
              <w:t>SA#7</w:t>
            </w:r>
            <w:r w:rsidR="00B1560D">
              <w:rPr>
                <w:snapToGrid w:val="0"/>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C9E361" w14:textId="77777777" w:rsidR="009A40ED" w:rsidRPr="00DC7F78" w:rsidRDefault="009A40ED"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24D4C2" w14:textId="77777777" w:rsidR="009A40ED" w:rsidRDefault="009A40ED" w:rsidP="00886414">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0302EC20" w14:textId="77777777" w:rsidR="009A40ED" w:rsidRDefault="009A40ED"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292C58" w14:textId="77777777" w:rsidR="009A40ED" w:rsidRDefault="009A40ED"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96DF99" w14:textId="77777777" w:rsidR="009A40ED" w:rsidRPr="004C32B2" w:rsidRDefault="009A40ED" w:rsidP="00AA5FED">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0CC0D4" w14:textId="77777777" w:rsidR="009A40ED" w:rsidRDefault="009A40ED" w:rsidP="009A40ED">
            <w:pPr>
              <w:pStyle w:val="TAL"/>
              <w:rPr>
                <w:snapToGrid w:val="0"/>
              </w:rPr>
            </w:pPr>
            <w:r>
              <w:rPr>
                <w:snapToGrid w:val="0"/>
              </w:rPr>
              <w:t>14.2.0</w:t>
            </w:r>
          </w:p>
        </w:tc>
      </w:tr>
      <w:tr w:rsidR="00C32B2D" w:rsidRPr="00FF42F5" w14:paraId="7F7A5458"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FB045AB" w14:textId="77777777" w:rsidR="00C32B2D" w:rsidRDefault="00C32B2D"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6D75C1" w14:textId="77777777" w:rsidR="00C32B2D" w:rsidRDefault="00C32B2D" w:rsidP="00B1560D">
            <w:pPr>
              <w:pStyle w:val="TAL"/>
              <w:rPr>
                <w:snapToGrid w:val="0"/>
              </w:rPr>
            </w:pPr>
            <w:r>
              <w:rPr>
                <w:snapToGrid w:val="0"/>
              </w:rPr>
              <w:t>SA#7</w:t>
            </w:r>
            <w:r w:rsidR="00B1560D">
              <w:rPr>
                <w:snapToGrid w:val="0"/>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4B55A4" w14:textId="77777777" w:rsidR="00C32B2D" w:rsidRDefault="00C32B2D"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136F7" w14:textId="77777777" w:rsidR="00C32B2D" w:rsidRDefault="00C32B2D" w:rsidP="00886414">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40467906" w14:textId="77777777" w:rsidR="00C32B2D" w:rsidRDefault="00C32B2D" w:rsidP="00886414">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9DA61B" w14:textId="77777777" w:rsidR="00C32B2D" w:rsidRDefault="00C32B2D"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FA4C39" w14:textId="77777777" w:rsidR="00C32B2D" w:rsidRPr="009A40ED" w:rsidRDefault="00C32B2D" w:rsidP="00AA5FED">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4B0E8E" w14:textId="77777777" w:rsidR="00C32B2D" w:rsidRDefault="00C32B2D" w:rsidP="009A40ED">
            <w:pPr>
              <w:pStyle w:val="TAL"/>
              <w:rPr>
                <w:snapToGrid w:val="0"/>
              </w:rPr>
            </w:pPr>
            <w:r>
              <w:rPr>
                <w:snapToGrid w:val="0"/>
              </w:rPr>
              <w:t>14.2.0</w:t>
            </w:r>
          </w:p>
        </w:tc>
      </w:tr>
      <w:tr w:rsidR="00B1560D" w:rsidRPr="00FF42F5" w14:paraId="478D6C68"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302B05A" w14:textId="77777777" w:rsidR="00B1560D" w:rsidRDefault="00B1560D"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343440" w14:textId="77777777" w:rsidR="00B1560D" w:rsidRDefault="00B1560D"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C56700" w14:textId="77777777" w:rsidR="00B1560D" w:rsidRDefault="00B1560D"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0D261E" w14:textId="77777777" w:rsidR="00B1560D" w:rsidRDefault="00B1560D" w:rsidP="00886414">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257C32CE" w14:textId="77777777" w:rsidR="00B1560D" w:rsidRDefault="00B1560D"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B5BD83" w14:textId="77777777" w:rsidR="00B1560D" w:rsidRDefault="00B1560D"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3418AA" w14:textId="77777777" w:rsidR="00B1560D" w:rsidRPr="00C32B2D" w:rsidRDefault="00B1560D" w:rsidP="00AA5FED">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315EF" w14:textId="77777777" w:rsidR="00B1560D" w:rsidRDefault="00B1560D" w:rsidP="009A40ED">
            <w:pPr>
              <w:pStyle w:val="TAL"/>
              <w:rPr>
                <w:snapToGrid w:val="0"/>
              </w:rPr>
            </w:pPr>
            <w:r>
              <w:rPr>
                <w:snapToGrid w:val="0"/>
              </w:rPr>
              <w:t>14.2.0</w:t>
            </w:r>
          </w:p>
        </w:tc>
      </w:tr>
      <w:tr w:rsidR="001C09C4" w:rsidRPr="00FF42F5" w14:paraId="165792A5"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784B1EB" w14:textId="77777777" w:rsidR="001C09C4" w:rsidRDefault="001C09C4"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AA3992" w14:textId="77777777" w:rsidR="001C09C4" w:rsidRDefault="001C09C4"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6F6E88" w14:textId="77777777" w:rsidR="001C09C4" w:rsidRDefault="001C09C4"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1EBC" w14:textId="77777777" w:rsidR="001C09C4" w:rsidRDefault="001C09C4" w:rsidP="00886414">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0CD80F81" w14:textId="77777777" w:rsidR="001C09C4" w:rsidRDefault="001C09C4"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78F6B" w14:textId="77777777" w:rsidR="001C09C4" w:rsidRDefault="001C09C4"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3A5E79F" w14:textId="77777777" w:rsidR="001C09C4" w:rsidRPr="0059704A" w:rsidRDefault="001C09C4" w:rsidP="00AA5FED">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379E2" w14:textId="77777777" w:rsidR="001C09C4" w:rsidRDefault="001C09C4" w:rsidP="009A40ED">
            <w:pPr>
              <w:pStyle w:val="TAL"/>
              <w:rPr>
                <w:snapToGrid w:val="0"/>
              </w:rPr>
            </w:pPr>
            <w:r>
              <w:rPr>
                <w:snapToGrid w:val="0"/>
              </w:rPr>
              <w:t>14.2.0</w:t>
            </w:r>
          </w:p>
        </w:tc>
      </w:tr>
      <w:tr w:rsidR="00C03C46" w:rsidRPr="00FF42F5" w14:paraId="475A837B"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8A1789E" w14:textId="77777777" w:rsidR="00C03C46" w:rsidRDefault="00C03C46"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D137A" w14:textId="77777777" w:rsidR="00C03C46" w:rsidRDefault="00C03C46"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00ED24" w14:textId="77777777" w:rsidR="00C03C46" w:rsidRDefault="00C03C46"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62BEF" w14:textId="77777777" w:rsidR="00C03C46" w:rsidRDefault="00C03C46" w:rsidP="00886414">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68204FF5" w14:textId="77777777" w:rsidR="00C03C46" w:rsidRDefault="00C03C46"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A84591" w14:textId="77777777" w:rsidR="00C03C46" w:rsidRDefault="00C03C46"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81A42A" w14:textId="77777777" w:rsidR="00C03C46" w:rsidRDefault="00C03C46" w:rsidP="00AA5FED">
            <w:pPr>
              <w:pStyle w:val="TAL"/>
              <w:rPr>
                <w:rFonts w:hint="eastAsia"/>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3CCF4" w14:textId="77777777" w:rsidR="00C03C46" w:rsidRDefault="00C03C46" w:rsidP="009A40ED">
            <w:pPr>
              <w:pStyle w:val="TAL"/>
              <w:rPr>
                <w:snapToGrid w:val="0"/>
              </w:rPr>
            </w:pPr>
            <w:r>
              <w:rPr>
                <w:snapToGrid w:val="0"/>
              </w:rPr>
              <w:t>14.2.0</w:t>
            </w:r>
          </w:p>
        </w:tc>
      </w:tr>
      <w:tr w:rsidR="001A0AE6" w:rsidRPr="00FF42F5" w14:paraId="2C70D3E0"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672F387" w14:textId="77777777" w:rsidR="001A0AE6" w:rsidRDefault="001A0AE6"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F566D3" w14:textId="77777777" w:rsidR="001A0AE6" w:rsidRDefault="001A0AE6"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766BF8" w14:textId="77777777" w:rsidR="001A0AE6" w:rsidRDefault="001A0AE6"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18CF3A" w14:textId="77777777" w:rsidR="001A0AE6" w:rsidRDefault="001A0AE6" w:rsidP="00886414">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27D2BE83" w14:textId="77777777" w:rsidR="001A0AE6" w:rsidRDefault="001A0AE6"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E36448" w14:textId="77777777" w:rsidR="001A0AE6" w:rsidRDefault="001A0AE6"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8AFCF0" w14:textId="77777777" w:rsidR="001A0AE6" w:rsidRDefault="001A0AE6" w:rsidP="00AA5FED">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167AC6" w14:textId="77777777" w:rsidR="001A0AE6" w:rsidRDefault="001A0AE6" w:rsidP="009A40ED">
            <w:pPr>
              <w:pStyle w:val="TAL"/>
              <w:rPr>
                <w:snapToGrid w:val="0"/>
              </w:rPr>
            </w:pPr>
            <w:r>
              <w:rPr>
                <w:snapToGrid w:val="0"/>
              </w:rPr>
              <w:t>14.2.0</w:t>
            </w:r>
          </w:p>
        </w:tc>
      </w:tr>
      <w:tr w:rsidR="001A0AE6" w:rsidRPr="00FF42F5" w14:paraId="52612235"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F7CF8F6" w14:textId="77777777" w:rsidR="001A0AE6" w:rsidRDefault="001A0AE6" w:rsidP="009A40ED">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7E53B" w14:textId="77777777" w:rsidR="001A0AE6" w:rsidRDefault="001A0AE6"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D20FFB" w14:textId="77777777" w:rsidR="001A0AE6" w:rsidRDefault="001A0AE6"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BDA4A" w14:textId="77777777" w:rsidR="001A0AE6" w:rsidRDefault="001A0AE6" w:rsidP="00886414">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46B21503" w14:textId="77777777" w:rsidR="001A0AE6" w:rsidRDefault="001A0AE6"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CDC8C" w14:textId="77777777" w:rsidR="001A0AE6" w:rsidRDefault="001A0AE6"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05B324" w14:textId="77777777" w:rsidR="001A0AE6" w:rsidRDefault="001A0AE6" w:rsidP="00AA5FED">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61C1B" w14:textId="77777777" w:rsidR="001A0AE6" w:rsidRDefault="001A0AE6" w:rsidP="009A40ED">
            <w:pPr>
              <w:pStyle w:val="TAL"/>
              <w:rPr>
                <w:snapToGrid w:val="0"/>
              </w:rPr>
            </w:pPr>
            <w:r>
              <w:rPr>
                <w:snapToGrid w:val="0"/>
              </w:rPr>
              <w:t>14.2.0</w:t>
            </w:r>
          </w:p>
        </w:tc>
      </w:tr>
      <w:tr w:rsidR="000833C5" w:rsidRPr="00FF42F5" w14:paraId="53580AA0"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36A2265" w14:textId="77777777" w:rsidR="000833C5" w:rsidRDefault="000833C5"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B6600C" w14:textId="77777777" w:rsidR="000833C5" w:rsidRDefault="000833C5"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8F80CD" w14:textId="77777777" w:rsidR="000833C5" w:rsidRDefault="000833C5"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4D2D83" w14:textId="77777777" w:rsidR="000833C5" w:rsidRDefault="000833C5" w:rsidP="00886414">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6BD7C9F0" w14:textId="77777777" w:rsidR="000833C5" w:rsidRDefault="000833C5" w:rsidP="0088641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AE3BD" w14:textId="77777777" w:rsidR="000833C5" w:rsidRDefault="000833C5"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FAFA4B3" w14:textId="77777777" w:rsidR="000833C5" w:rsidRDefault="000833C5" w:rsidP="00AA5FED">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4E351B" w14:textId="77777777" w:rsidR="000833C5" w:rsidRDefault="000833C5" w:rsidP="009A40ED">
            <w:pPr>
              <w:pStyle w:val="TAL"/>
              <w:rPr>
                <w:snapToGrid w:val="0"/>
              </w:rPr>
            </w:pPr>
            <w:r>
              <w:rPr>
                <w:snapToGrid w:val="0"/>
              </w:rPr>
              <w:t>14.2.0</w:t>
            </w:r>
          </w:p>
        </w:tc>
      </w:tr>
      <w:tr w:rsidR="00C708F8" w:rsidRPr="00FF42F5" w14:paraId="367A5B44"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39C7058" w14:textId="77777777" w:rsidR="00C708F8" w:rsidRDefault="00C708F8"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8ECE7D" w14:textId="77777777" w:rsidR="00C708F8" w:rsidRDefault="00C708F8"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46841" w14:textId="77777777" w:rsidR="00C708F8" w:rsidRDefault="00C708F8"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704D18" w14:textId="77777777" w:rsidR="00C708F8" w:rsidRDefault="00C708F8" w:rsidP="00886414">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4F4A767F" w14:textId="77777777" w:rsidR="00C708F8" w:rsidRDefault="00C708F8"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B0CBBD" w14:textId="77777777" w:rsidR="00C708F8" w:rsidRDefault="00C708F8"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84F72F" w14:textId="77777777" w:rsidR="00C708F8" w:rsidRDefault="00C708F8" w:rsidP="00AA5FED">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0BCB12" w14:textId="77777777" w:rsidR="00C708F8" w:rsidRDefault="00C708F8" w:rsidP="009A40ED">
            <w:pPr>
              <w:pStyle w:val="TAL"/>
              <w:rPr>
                <w:snapToGrid w:val="0"/>
              </w:rPr>
            </w:pPr>
            <w:r>
              <w:rPr>
                <w:snapToGrid w:val="0"/>
              </w:rPr>
              <w:t>14.2.0</w:t>
            </w:r>
          </w:p>
        </w:tc>
      </w:tr>
      <w:tr w:rsidR="004D2779" w:rsidRPr="00FF42F5" w14:paraId="189CE4BA"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F0BFE7F" w14:textId="77777777" w:rsidR="004D2779" w:rsidRDefault="004D2779"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F09DA" w14:textId="77777777" w:rsidR="004D2779" w:rsidRDefault="004D2779"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99E77B" w14:textId="77777777" w:rsidR="004D2779" w:rsidRDefault="004D2779"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23A1F" w14:textId="77777777" w:rsidR="004D2779" w:rsidRDefault="004D2779" w:rsidP="00886414">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D8C61F8" w14:textId="77777777" w:rsidR="004D2779" w:rsidRDefault="004D2779"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975577" w14:textId="77777777" w:rsidR="004D2779" w:rsidRDefault="004D2779"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8D85" w14:textId="77777777" w:rsidR="004D2779" w:rsidRDefault="004D2779" w:rsidP="00AA5FED">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60189D" w14:textId="77777777" w:rsidR="004D2779" w:rsidRDefault="004D2779" w:rsidP="009A40ED">
            <w:pPr>
              <w:pStyle w:val="TAL"/>
              <w:rPr>
                <w:snapToGrid w:val="0"/>
              </w:rPr>
            </w:pPr>
            <w:r>
              <w:rPr>
                <w:snapToGrid w:val="0"/>
              </w:rPr>
              <w:t>14.2.0</w:t>
            </w:r>
          </w:p>
        </w:tc>
      </w:tr>
      <w:tr w:rsidR="005B3CD3" w:rsidRPr="00FF42F5" w14:paraId="0A839977"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5FF750E" w14:textId="77777777" w:rsidR="005B3CD3" w:rsidRDefault="005B3CD3"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3A90D9" w14:textId="77777777" w:rsidR="005B3CD3" w:rsidRDefault="005B3CD3"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D3AADA" w14:textId="77777777" w:rsidR="005B3CD3" w:rsidRDefault="005B3CD3"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E34C0" w14:textId="77777777" w:rsidR="005B3CD3" w:rsidRDefault="005B3CD3" w:rsidP="00886414">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774A957E" w14:textId="77777777" w:rsidR="005B3CD3" w:rsidRDefault="005B3CD3"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60AC6" w14:textId="77777777" w:rsidR="005B3CD3" w:rsidRDefault="005B3CD3"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6E7F51F" w14:textId="77777777" w:rsidR="005B3CD3" w:rsidRPr="00AF06FE" w:rsidRDefault="005B3CD3" w:rsidP="00AA5FED">
            <w:pPr>
              <w:pStyle w:val="TAL"/>
              <w:rPr>
                <w:rFonts w:hint="eastAsia"/>
                <w:noProof/>
                <w:lang w:eastAsia="zh-CN"/>
              </w:rPr>
            </w:pPr>
            <w:bookmarkStart w:id="1093"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093"/>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B359A9" w14:textId="77777777" w:rsidR="005B3CD3" w:rsidRDefault="005B3CD3" w:rsidP="009A40ED">
            <w:pPr>
              <w:pStyle w:val="TAL"/>
              <w:rPr>
                <w:snapToGrid w:val="0"/>
              </w:rPr>
            </w:pPr>
            <w:r>
              <w:rPr>
                <w:snapToGrid w:val="0"/>
              </w:rPr>
              <w:t>14.2.0</w:t>
            </w:r>
          </w:p>
        </w:tc>
      </w:tr>
      <w:tr w:rsidR="0004063A" w:rsidRPr="00FF42F5" w14:paraId="7BBC963D"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5A32160" w14:textId="77777777" w:rsidR="0004063A" w:rsidRDefault="0004063A"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45418" w14:textId="77777777" w:rsidR="0004063A" w:rsidRDefault="0004063A"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AC5B4" w14:textId="77777777" w:rsidR="0004063A" w:rsidRDefault="0004063A"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5F71F1" w14:textId="77777777" w:rsidR="0004063A" w:rsidRDefault="0004063A" w:rsidP="00886414">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07A30598" w14:textId="77777777" w:rsidR="0004063A" w:rsidRDefault="0004063A" w:rsidP="0088641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1A3FEF" w14:textId="77777777" w:rsidR="0004063A" w:rsidRDefault="0004063A"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1371A4" w14:textId="77777777" w:rsidR="0004063A" w:rsidRPr="00E34540" w:rsidRDefault="0004063A" w:rsidP="00AA5FED">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FB74CC" w14:textId="77777777" w:rsidR="0004063A" w:rsidRDefault="0004063A" w:rsidP="009A40ED">
            <w:pPr>
              <w:pStyle w:val="TAL"/>
              <w:rPr>
                <w:snapToGrid w:val="0"/>
              </w:rPr>
            </w:pPr>
            <w:r>
              <w:rPr>
                <w:snapToGrid w:val="0"/>
              </w:rPr>
              <w:t>14.2.0</w:t>
            </w:r>
          </w:p>
        </w:tc>
      </w:tr>
      <w:tr w:rsidR="00801FC1" w:rsidRPr="00FF42F5" w14:paraId="2998581C"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CDCA417" w14:textId="77777777" w:rsidR="00801FC1" w:rsidRDefault="00801FC1"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8FB8A3" w14:textId="77777777" w:rsidR="00801FC1" w:rsidRDefault="00801FC1"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AAF41F" w14:textId="77777777" w:rsidR="00801FC1" w:rsidRDefault="00801FC1"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6417DC" w14:textId="77777777" w:rsidR="00801FC1" w:rsidRDefault="00801FC1" w:rsidP="00886414">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36F44184" w14:textId="77777777" w:rsidR="00801FC1" w:rsidRDefault="00801FC1"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8242B0" w14:textId="77777777" w:rsidR="00801FC1" w:rsidRDefault="00801FC1"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453CB1" w14:textId="77777777" w:rsidR="00801FC1" w:rsidRDefault="00801FC1" w:rsidP="00AA5FED">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363B93" w14:textId="77777777" w:rsidR="00801FC1" w:rsidRDefault="00801FC1" w:rsidP="009A40ED">
            <w:pPr>
              <w:pStyle w:val="TAL"/>
              <w:rPr>
                <w:snapToGrid w:val="0"/>
              </w:rPr>
            </w:pPr>
            <w:r>
              <w:rPr>
                <w:snapToGrid w:val="0"/>
              </w:rPr>
              <w:t>14.2.0</w:t>
            </w:r>
          </w:p>
        </w:tc>
      </w:tr>
      <w:tr w:rsidR="004F37B8" w:rsidRPr="00FF42F5" w14:paraId="117330DF"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478FE9D" w14:textId="77777777" w:rsidR="004F37B8" w:rsidRDefault="004F37B8"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CCC213" w14:textId="77777777" w:rsidR="004F37B8" w:rsidRDefault="004F37B8"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3E221B" w14:textId="77777777" w:rsidR="004F37B8" w:rsidRDefault="004F37B8"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AF1910" w14:textId="77777777" w:rsidR="004F37B8" w:rsidRDefault="004F37B8" w:rsidP="00886414">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34613795" w14:textId="77777777" w:rsidR="004F37B8" w:rsidRDefault="004F37B8"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9E0E85" w14:textId="77777777" w:rsidR="004F37B8" w:rsidRDefault="004F37B8"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9FD16C" w14:textId="77777777" w:rsidR="004F37B8" w:rsidRDefault="004F37B8" w:rsidP="00AA5FED">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1CC31" w14:textId="77777777" w:rsidR="004F37B8" w:rsidRDefault="004F37B8" w:rsidP="009A40ED">
            <w:pPr>
              <w:pStyle w:val="TAL"/>
              <w:rPr>
                <w:snapToGrid w:val="0"/>
              </w:rPr>
            </w:pPr>
            <w:r>
              <w:rPr>
                <w:snapToGrid w:val="0"/>
              </w:rPr>
              <w:t>14.2.0</w:t>
            </w:r>
          </w:p>
        </w:tc>
      </w:tr>
      <w:tr w:rsidR="00340B6A" w:rsidRPr="00FF42F5" w14:paraId="2696154D"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B268FEB" w14:textId="77777777" w:rsidR="00340B6A" w:rsidRDefault="00340B6A"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6BCEFE" w14:textId="77777777" w:rsidR="00340B6A" w:rsidRDefault="00340B6A"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F0C124" w14:textId="77777777" w:rsidR="00340B6A" w:rsidRDefault="00340B6A"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2E7072" w14:textId="77777777" w:rsidR="00340B6A" w:rsidRDefault="00340B6A" w:rsidP="00886414">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5A9CB4AE" w14:textId="77777777" w:rsidR="00340B6A" w:rsidRDefault="00340B6A"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C6D4C" w14:textId="77777777" w:rsidR="00340B6A" w:rsidRDefault="00340B6A"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589E0A3" w14:textId="77777777" w:rsidR="00340B6A" w:rsidRDefault="00340B6A" w:rsidP="00AA5FED">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BB9DC" w14:textId="77777777" w:rsidR="00340B6A" w:rsidRDefault="00340B6A" w:rsidP="009A40ED">
            <w:pPr>
              <w:pStyle w:val="TAL"/>
              <w:rPr>
                <w:snapToGrid w:val="0"/>
              </w:rPr>
            </w:pPr>
            <w:r>
              <w:rPr>
                <w:snapToGrid w:val="0"/>
              </w:rPr>
              <w:t>14.2.0</w:t>
            </w:r>
          </w:p>
        </w:tc>
      </w:tr>
      <w:tr w:rsidR="00D90300" w:rsidRPr="00FF42F5" w14:paraId="3333F2A8"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6BBDF7F" w14:textId="77777777" w:rsidR="00D90300" w:rsidRDefault="00D90300"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79F1A3" w14:textId="77777777" w:rsidR="00D90300" w:rsidRDefault="00D90300"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7E6A2" w14:textId="77777777" w:rsidR="00D90300" w:rsidRDefault="00D90300"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97CEB0" w14:textId="77777777" w:rsidR="00D90300" w:rsidRDefault="00D90300" w:rsidP="00886414">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42E0F6E7" w14:textId="77777777" w:rsidR="00D90300" w:rsidRDefault="00D90300" w:rsidP="0088641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6CC1E7" w14:textId="77777777" w:rsidR="00D90300" w:rsidRDefault="00D90300"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7876C" w14:textId="77777777" w:rsidR="00D90300" w:rsidRPr="001C76E2" w:rsidRDefault="00D90300" w:rsidP="00AA5FED">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F2FF2C" w14:textId="77777777" w:rsidR="00D90300" w:rsidRDefault="00D90300" w:rsidP="009A40ED">
            <w:pPr>
              <w:pStyle w:val="TAL"/>
              <w:rPr>
                <w:snapToGrid w:val="0"/>
              </w:rPr>
            </w:pPr>
            <w:r>
              <w:rPr>
                <w:snapToGrid w:val="0"/>
              </w:rPr>
              <w:t>14.2.0</w:t>
            </w:r>
          </w:p>
        </w:tc>
      </w:tr>
      <w:tr w:rsidR="00526ECD" w:rsidRPr="00FF42F5" w14:paraId="34CB4F12"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AF0EF4B" w14:textId="77777777" w:rsidR="00526ECD" w:rsidRDefault="00526ECD"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190F66" w14:textId="77777777" w:rsidR="00526ECD" w:rsidRDefault="00526ECD"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09F56" w14:textId="77777777" w:rsidR="00526ECD" w:rsidRDefault="00526ECD"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9D7391" w14:textId="77777777" w:rsidR="00526ECD" w:rsidRDefault="00526ECD" w:rsidP="00886414">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36676CE6" w14:textId="77777777" w:rsidR="00526ECD" w:rsidRDefault="00526ECD" w:rsidP="00886414">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C98A9F" w14:textId="77777777" w:rsidR="00526ECD" w:rsidRDefault="00526ECD"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D7D226" w14:textId="77777777" w:rsidR="00526ECD" w:rsidRPr="00C006C5" w:rsidRDefault="00526ECD" w:rsidP="00AA5FED">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A5D438" w14:textId="77777777" w:rsidR="00526ECD" w:rsidRDefault="00526ECD" w:rsidP="009A40ED">
            <w:pPr>
              <w:pStyle w:val="TAL"/>
              <w:rPr>
                <w:snapToGrid w:val="0"/>
              </w:rPr>
            </w:pPr>
            <w:r>
              <w:rPr>
                <w:snapToGrid w:val="0"/>
              </w:rPr>
              <w:t>14.2.0</w:t>
            </w:r>
          </w:p>
        </w:tc>
      </w:tr>
      <w:tr w:rsidR="00930B10" w:rsidRPr="00FF42F5" w14:paraId="2BBC900A"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6A54080" w14:textId="77777777" w:rsidR="00930B10" w:rsidRDefault="00930B10"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A85BF9" w14:textId="77777777" w:rsidR="00930B10" w:rsidRDefault="00930B10"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2179" w14:textId="77777777" w:rsidR="00930B10" w:rsidRDefault="00930B10" w:rsidP="00AA5FED">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9D368" w14:textId="77777777" w:rsidR="00930B10" w:rsidRDefault="00930B10" w:rsidP="00886414">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00101C52" w14:textId="77777777" w:rsidR="00930B10" w:rsidRDefault="00930B10"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1B199C" w14:textId="77777777" w:rsidR="00930B10" w:rsidRDefault="00930B10"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B22267" w14:textId="77777777" w:rsidR="00930B10" w:rsidRPr="007B47FD" w:rsidRDefault="00930B10" w:rsidP="00AA5FED">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EC1C5" w14:textId="77777777" w:rsidR="00930B10" w:rsidRDefault="00930B10" w:rsidP="009A40ED">
            <w:pPr>
              <w:pStyle w:val="TAL"/>
              <w:rPr>
                <w:snapToGrid w:val="0"/>
              </w:rPr>
            </w:pPr>
            <w:r>
              <w:rPr>
                <w:snapToGrid w:val="0"/>
              </w:rPr>
              <w:t>14.2.0</w:t>
            </w:r>
          </w:p>
        </w:tc>
      </w:tr>
      <w:tr w:rsidR="0059644F" w:rsidRPr="00FF42F5" w14:paraId="10194E05"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BEE91A4" w14:textId="77777777" w:rsidR="0059644F" w:rsidRDefault="0059644F" w:rsidP="009A40ED">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641C2" w14:textId="77777777" w:rsidR="0059644F" w:rsidRDefault="0059644F" w:rsidP="00B1560D">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568A6" w14:textId="77777777" w:rsidR="0059644F" w:rsidRDefault="0059644F" w:rsidP="0059644F">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2C727B" w14:textId="77777777" w:rsidR="0059644F" w:rsidRDefault="0059644F" w:rsidP="00886414">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5C30D224" w14:textId="77777777" w:rsidR="0059644F" w:rsidRDefault="0059644F"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FA99DA" w14:textId="77777777" w:rsidR="0059644F" w:rsidRDefault="0059644F" w:rsidP="00886414">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3ED13D1" w14:textId="77777777" w:rsidR="0059644F" w:rsidRPr="00CF19AE" w:rsidRDefault="0059644F" w:rsidP="00AA5FED">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1E07AC" w14:textId="77777777" w:rsidR="0059644F" w:rsidRDefault="0059644F" w:rsidP="00A72FD7">
            <w:pPr>
              <w:pStyle w:val="TAL"/>
              <w:rPr>
                <w:snapToGrid w:val="0"/>
              </w:rPr>
            </w:pPr>
            <w:r>
              <w:rPr>
                <w:snapToGrid w:val="0"/>
              </w:rPr>
              <w:t>15.</w:t>
            </w:r>
            <w:r w:rsidR="00A72FD7">
              <w:rPr>
                <w:snapToGrid w:val="0"/>
              </w:rPr>
              <w:t>0</w:t>
            </w:r>
            <w:r>
              <w:rPr>
                <w:snapToGrid w:val="0"/>
              </w:rPr>
              <w:t>.0</w:t>
            </w:r>
          </w:p>
        </w:tc>
      </w:tr>
      <w:tr w:rsidR="004F02DA" w:rsidRPr="00FF42F5" w14:paraId="259F6290"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5D2C519" w14:textId="77777777" w:rsidR="004F02DA" w:rsidRDefault="004F02DA" w:rsidP="004F02DA">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E01B28" w14:textId="77777777" w:rsidR="004F02DA" w:rsidRDefault="004F02DA" w:rsidP="004F02DA">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7ECDE2" w14:textId="77777777" w:rsidR="004F02DA" w:rsidRDefault="004F02DA" w:rsidP="0059644F">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D36C9" w14:textId="77777777" w:rsidR="004F02DA" w:rsidRDefault="004F02DA" w:rsidP="00886414">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441B9523" w14:textId="77777777" w:rsidR="004F02DA" w:rsidRDefault="004F02DA"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52A91" w14:textId="77777777" w:rsidR="004F02DA" w:rsidRDefault="004F02DA" w:rsidP="00886414">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FAEE820" w14:textId="77777777" w:rsidR="004F02DA" w:rsidRDefault="004F02DA" w:rsidP="00AA5FED">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BD963" w14:textId="77777777" w:rsidR="004F02DA" w:rsidRDefault="004F02DA" w:rsidP="00A72FD7">
            <w:pPr>
              <w:pStyle w:val="TAL"/>
              <w:rPr>
                <w:snapToGrid w:val="0"/>
              </w:rPr>
            </w:pPr>
            <w:r>
              <w:rPr>
                <w:snapToGrid w:val="0"/>
              </w:rPr>
              <w:t>15.1.0</w:t>
            </w:r>
          </w:p>
        </w:tc>
      </w:tr>
      <w:tr w:rsidR="004F02DA" w:rsidRPr="00FF42F5" w14:paraId="1A5214E4"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E94FF9B" w14:textId="77777777" w:rsidR="004F02DA" w:rsidRDefault="004F02DA" w:rsidP="004F02DA">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EE095" w14:textId="77777777" w:rsidR="004F02DA" w:rsidRDefault="004F02DA" w:rsidP="004F02DA">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9A96F5" w14:textId="77777777" w:rsidR="004F02DA" w:rsidRPr="004F02DA" w:rsidRDefault="004F02DA" w:rsidP="0059644F">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E2540" w14:textId="77777777" w:rsidR="004F02DA" w:rsidRDefault="004F02DA" w:rsidP="00886414">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2B07BFA0" w14:textId="77777777" w:rsidR="004F02DA" w:rsidRDefault="004F02DA" w:rsidP="0088641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4F1984" w14:textId="77777777" w:rsidR="004F02DA" w:rsidRDefault="004F02DA" w:rsidP="00886414">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2D1BA" w14:textId="77777777" w:rsidR="004F02DA" w:rsidRPr="00057FE7" w:rsidRDefault="004F02DA" w:rsidP="00AA5FED">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84BCF6" w14:textId="77777777" w:rsidR="004F02DA" w:rsidRDefault="004F02DA" w:rsidP="00A72FD7">
            <w:pPr>
              <w:pStyle w:val="TAL"/>
              <w:rPr>
                <w:snapToGrid w:val="0"/>
              </w:rPr>
            </w:pPr>
            <w:r>
              <w:rPr>
                <w:snapToGrid w:val="0"/>
              </w:rPr>
              <w:t>15.1.0</w:t>
            </w:r>
          </w:p>
        </w:tc>
      </w:tr>
      <w:tr w:rsidR="005451D9" w:rsidRPr="00FF42F5" w14:paraId="20B8DDC1"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9F83B67" w14:textId="77777777" w:rsidR="005451D9" w:rsidRDefault="005451D9" w:rsidP="004F02DA">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0BD0B0" w14:textId="77777777" w:rsidR="005451D9" w:rsidRDefault="005451D9" w:rsidP="004F02DA">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51A37E" w14:textId="77777777" w:rsidR="005451D9" w:rsidRPr="004F02DA" w:rsidRDefault="005451D9" w:rsidP="0059644F">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9CB0D" w14:textId="77777777" w:rsidR="005451D9" w:rsidRDefault="005451D9" w:rsidP="00886414">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56EF86FD" w14:textId="77777777" w:rsidR="005451D9" w:rsidRDefault="005451D9" w:rsidP="00886414">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1A8CE0" w14:textId="77777777" w:rsidR="005451D9" w:rsidRDefault="006043B1" w:rsidP="0088641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9B359C" w14:textId="77777777" w:rsidR="005451D9" w:rsidRPr="00594581" w:rsidRDefault="005451D9" w:rsidP="00AA5FED">
            <w:pPr>
              <w:pStyle w:val="TAL"/>
              <w:rPr>
                <w:rFonts w:hint="eastAsia"/>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64590C" w14:textId="77777777" w:rsidR="005451D9" w:rsidRDefault="005451D9" w:rsidP="00A72FD7">
            <w:pPr>
              <w:pStyle w:val="TAL"/>
              <w:rPr>
                <w:snapToGrid w:val="0"/>
              </w:rPr>
            </w:pPr>
            <w:r>
              <w:rPr>
                <w:snapToGrid w:val="0"/>
              </w:rPr>
              <w:t>15.1.0</w:t>
            </w:r>
          </w:p>
        </w:tc>
      </w:tr>
      <w:tr w:rsidR="006043B1" w:rsidRPr="00FF42F5" w14:paraId="7D9B5DBD"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F1FF806" w14:textId="77777777" w:rsidR="006043B1" w:rsidRDefault="006043B1" w:rsidP="004F02DA">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ADFE3" w14:textId="77777777" w:rsidR="006043B1" w:rsidRDefault="006043B1" w:rsidP="004F02DA">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EBDBE8" w14:textId="77777777" w:rsidR="006043B1" w:rsidRPr="005451D9" w:rsidRDefault="006043B1" w:rsidP="0059644F">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604851" w14:textId="77777777" w:rsidR="006043B1" w:rsidRDefault="006043B1" w:rsidP="00886414">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0BC340FE" w14:textId="77777777" w:rsidR="006043B1" w:rsidRDefault="006043B1" w:rsidP="00886414">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A10386" w14:textId="77777777" w:rsidR="006043B1" w:rsidRDefault="006043B1" w:rsidP="0088641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110ED0" w14:textId="77777777" w:rsidR="006043B1" w:rsidRPr="00C4136A" w:rsidRDefault="006043B1" w:rsidP="00AA5FED">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00F4" w14:textId="77777777" w:rsidR="006043B1" w:rsidRDefault="006043B1" w:rsidP="00A72FD7">
            <w:pPr>
              <w:pStyle w:val="TAL"/>
              <w:rPr>
                <w:snapToGrid w:val="0"/>
              </w:rPr>
            </w:pPr>
            <w:r>
              <w:rPr>
                <w:snapToGrid w:val="0"/>
              </w:rPr>
              <w:t>15.1.0</w:t>
            </w:r>
          </w:p>
        </w:tc>
      </w:tr>
      <w:tr w:rsidR="00DB1A67" w:rsidRPr="00FF42F5" w14:paraId="4CCD91EA"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C681857" w14:textId="77777777" w:rsidR="00DB1A67" w:rsidRDefault="00DB1A67" w:rsidP="004F02DA">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7AA509" w14:textId="77777777" w:rsidR="00DB1A67" w:rsidRDefault="00DB1A67" w:rsidP="004F02DA">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1A2589" w14:textId="77777777" w:rsidR="00DB1A67" w:rsidRPr="005451D9" w:rsidRDefault="00DB1A67" w:rsidP="0059644F">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B563" w14:textId="77777777" w:rsidR="00DB1A67" w:rsidRDefault="00DB1A67" w:rsidP="00886414">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4F216EC8" w14:textId="77777777" w:rsidR="00DB1A67" w:rsidRDefault="00DB1A67"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3C400" w14:textId="77777777" w:rsidR="00DB1A67" w:rsidRDefault="00DB1A67" w:rsidP="0088641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A30992" w14:textId="77777777" w:rsidR="00DB1A67" w:rsidRPr="003B3DB8" w:rsidRDefault="00DB1A67" w:rsidP="00AA5FED">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B2EA26" w14:textId="77777777" w:rsidR="00DB1A67" w:rsidRDefault="00DB1A67" w:rsidP="00A72FD7">
            <w:pPr>
              <w:pStyle w:val="TAL"/>
              <w:rPr>
                <w:snapToGrid w:val="0"/>
              </w:rPr>
            </w:pPr>
            <w:r>
              <w:rPr>
                <w:snapToGrid w:val="0"/>
              </w:rPr>
              <w:t>15.1.0</w:t>
            </w:r>
          </w:p>
        </w:tc>
      </w:tr>
      <w:tr w:rsidR="0086029A" w:rsidRPr="00FF42F5" w14:paraId="2D73469D"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5639D3F" w14:textId="77777777" w:rsidR="0086029A" w:rsidRDefault="00867DA9" w:rsidP="004F02DA">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42831" w14:textId="77777777" w:rsidR="0086029A" w:rsidRDefault="0086029A" w:rsidP="004F02DA">
            <w:pPr>
              <w:pStyle w:val="TAL"/>
              <w:rPr>
                <w:snapToGrid w:val="0"/>
              </w:rPr>
            </w:pPr>
            <w:r>
              <w:rPr>
                <w:snapToGrid w:val="0"/>
              </w:rPr>
              <w:t>SA#</w:t>
            </w:r>
            <w:r w:rsidR="00867DA9">
              <w:rPr>
                <w:snapToGrid w:val="0"/>
              </w:rPr>
              <w:t>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D6C362" w14:textId="77777777" w:rsidR="0086029A" w:rsidRPr="005451D9" w:rsidRDefault="0086029A" w:rsidP="0059644F">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124971" w14:textId="77777777" w:rsidR="0086029A" w:rsidRDefault="0086029A" w:rsidP="00886414">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3598286D" w14:textId="77777777" w:rsidR="0086029A" w:rsidRDefault="0086029A" w:rsidP="00886414">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53B62A" w14:textId="77777777" w:rsidR="0086029A" w:rsidRDefault="0086029A" w:rsidP="0088641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B804307" w14:textId="77777777" w:rsidR="0086029A" w:rsidRDefault="0086029A" w:rsidP="00AA5FED">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9807E2" w14:textId="77777777" w:rsidR="0086029A" w:rsidRDefault="0086029A" w:rsidP="00A72FD7">
            <w:pPr>
              <w:pStyle w:val="TAL"/>
              <w:rPr>
                <w:snapToGrid w:val="0"/>
              </w:rPr>
            </w:pPr>
            <w:r>
              <w:rPr>
                <w:snapToGrid w:val="0"/>
              </w:rPr>
              <w:t>15.2.0</w:t>
            </w:r>
          </w:p>
        </w:tc>
      </w:tr>
      <w:tr w:rsidR="008504B2" w:rsidRPr="00FF42F5" w14:paraId="6A523FA5"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A68C2E3" w14:textId="77777777" w:rsidR="008504B2" w:rsidRDefault="00867DA9" w:rsidP="00867DA9">
            <w:pPr>
              <w:pStyle w:val="TAL"/>
              <w:rPr>
                <w:snapToGrid w:val="0"/>
              </w:rPr>
            </w:pPr>
            <w:r>
              <w:rPr>
                <w:snapToGrid w:val="0"/>
              </w:rPr>
              <w:t>2018</w:t>
            </w:r>
            <w:r w:rsidR="008504B2">
              <w:rPr>
                <w:snapToGrid w:val="0"/>
              </w:rPr>
              <w:t>-0</w:t>
            </w:r>
            <w:r>
              <w:rPr>
                <w:snapToGrid w:val="0"/>
              </w:rPr>
              <w:t>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94DBD" w14:textId="77777777" w:rsidR="008504B2" w:rsidRDefault="008504B2" w:rsidP="004F02DA">
            <w:pPr>
              <w:pStyle w:val="TAL"/>
              <w:rPr>
                <w:snapToGrid w:val="0"/>
              </w:rPr>
            </w:pPr>
            <w:r>
              <w:rPr>
                <w:snapToGrid w:val="0"/>
              </w:rPr>
              <w:t>SA#</w:t>
            </w:r>
            <w:r w:rsidR="00867DA9">
              <w:rPr>
                <w:snapToGrid w:val="0"/>
              </w:rPr>
              <w:t>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82C3E" w14:textId="77777777" w:rsidR="008504B2" w:rsidRDefault="008504B2" w:rsidP="0059644F">
            <w:pPr>
              <w:pStyle w:val="TAL"/>
              <w:rPr>
                <w:snapToGrid w:val="0"/>
              </w:rPr>
            </w:pPr>
            <w:r>
              <w:rPr>
                <w:snapToGrid w:val="0"/>
              </w:rPr>
              <w:t>SP-1708</w:t>
            </w:r>
            <w:r w:rsidR="00867DA9">
              <w:rPr>
                <w:snapToGrid w:val="0"/>
              </w:rPr>
              <w:t>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62588" w14:textId="77777777" w:rsidR="008504B2" w:rsidRDefault="008504B2" w:rsidP="00886414">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229AB889" w14:textId="77777777" w:rsidR="008504B2" w:rsidRDefault="008504B2"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A6295A" w14:textId="77777777" w:rsidR="008504B2" w:rsidRDefault="008504B2" w:rsidP="00886414">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8D2369" w14:textId="77777777" w:rsidR="008504B2" w:rsidRDefault="008504B2" w:rsidP="00AA5FED">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43215" w14:textId="77777777" w:rsidR="008504B2" w:rsidRDefault="008504B2" w:rsidP="00A72FD7">
            <w:pPr>
              <w:pStyle w:val="TAL"/>
              <w:rPr>
                <w:snapToGrid w:val="0"/>
              </w:rPr>
            </w:pPr>
            <w:r>
              <w:rPr>
                <w:snapToGrid w:val="0"/>
              </w:rPr>
              <w:t>15.2.0</w:t>
            </w:r>
          </w:p>
        </w:tc>
      </w:tr>
      <w:tr w:rsidR="00CF6FE1" w:rsidRPr="00FF42F5" w14:paraId="48C9D4ED"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0608BFC" w14:textId="77777777" w:rsidR="00CF6FE1" w:rsidRDefault="00CF6FE1" w:rsidP="00867DA9">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E723BB" w14:textId="77777777" w:rsidR="00CF6FE1" w:rsidRDefault="00CF6FE1" w:rsidP="004F02DA">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2870A" w14:textId="77777777" w:rsidR="00CF6FE1" w:rsidRDefault="00CF6FE1" w:rsidP="0059644F">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1356C2" w14:textId="77777777" w:rsidR="00CF6FE1" w:rsidRDefault="00CF6FE1" w:rsidP="00886414">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6DF43F4B" w14:textId="77777777" w:rsidR="00CF6FE1" w:rsidRDefault="00CF6FE1" w:rsidP="00886414">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2D12E3" w14:textId="77777777" w:rsidR="00CF6FE1" w:rsidRDefault="00CF6FE1" w:rsidP="0088641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23A6502" w14:textId="77777777" w:rsidR="00CF6FE1" w:rsidRPr="00AC4417" w:rsidRDefault="00CF6FE1" w:rsidP="00AA5FED">
            <w:pPr>
              <w:pStyle w:val="TAL"/>
              <w:rPr>
                <w:rFonts w:hint="eastAsia"/>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41CFB4" w14:textId="77777777" w:rsidR="00CF6FE1" w:rsidRDefault="00CF6FE1" w:rsidP="00A72FD7">
            <w:pPr>
              <w:pStyle w:val="TAL"/>
              <w:rPr>
                <w:snapToGrid w:val="0"/>
              </w:rPr>
            </w:pPr>
            <w:r>
              <w:rPr>
                <w:snapToGrid w:val="0"/>
              </w:rPr>
              <w:t>15.2.0</w:t>
            </w:r>
          </w:p>
        </w:tc>
      </w:tr>
      <w:tr w:rsidR="00C71476" w:rsidRPr="00FF42F5" w14:paraId="305A1597"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1FA6C35" w14:textId="77777777" w:rsidR="00C71476" w:rsidRDefault="00C71476" w:rsidP="00867DA9">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15D423" w14:textId="77777777" w:rsidR="00C71476" w:rsidRDefault="00C71476" w:rsidP="004F02DA">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4D57" w14:textId="77777777" w:rsidR="00C71476" w:rsidRDefault="00C71476" w:rsidP="0059644F">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3BA825" w14:textId="77777777" w:rsidR="00C71476" w:rsidRDefault="00C71476" w:rsidP="00886414">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40AE6D5B" w14:textId="77777777" w:rsidR="00C71476" w:rsidRDefault="00C71476" w:rsidP="00886414">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614B2" w14:textId="77777777" w:rsidR="00C71476" w:rsidRDefault="00C71476" w:rsidP="0088641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4EC4C" w14:textId="77777777" w:rsidR="00C71476" w:rsidRPr="00CC0FB7" w:rsidRDefault="000A42DC" w:rsidP="00AA5FED">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EE5C" w14:textId="77777777" w:rsidR="00C71476" w:rsidRDefault="00C71476" w:rsidP="00A72FD7">
            <w:pPr>
              <w:pStyle w:val="TAL"/>
              <w:rPr>
                <w:snapToGrid w:val="0"/>
              </w:rPr>
            </w:pPr>
            <w:r>
              <w:rPr>
                <w:snapToGrid w:val="0"/>
              </w:rPr>
              <w:t>15.2.0</w:t>
            </w:r>
          </w:p>
        </w:tc>
      </w:tr>
      <w:tr w:rsidR="008F3BAF" w:rsidRPr="00FF42F5" w14:paraId="58677607"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AFB175A" w14:textId="77777777" w:rsidR="008F3BAF" w:rsidRDefault="008F3BAF" w:rsidP="00867DA9">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B94D6" w14:textId="77777777" w:rsidR="008F3BAF" w:rsidRDefault="008F3BAF" w:rsidP="004F02DA">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49B7FA" w14:textId="77777777" w:rsidR="008F3BAF" w:rsidRDefault="008F3BAF" w:rsidP="0059644F">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AA51" w14:textId="77777777" w:rsidR="008F3BAF" w:rsidRDefault="008F3BAF" w:rsidP="00886414">
            <w:pPr>
              <w:pStyle w:val="TAL"/>
              <w:jc w:val="center"/>
              <w:rPr>
                <w:snapToGrid w:val="0"/>
              </w:rPr>
            </w:pPr>
            <w:r>
              <w:rPr>
                <w:snapToGrid w:val="0"/>
              </w:rPr>
              <w:t>008</w:t>
            </w:r>
            <w:r w:rsidR="00E630A1">
              <w:rPr>
                <w:snapToGrid w:val="0"/>
              </w:rPr>
              <w:t>6</w:t>
            </w:r>
          </w:p>
        </w:tc>
        <w:tc>
          <w:tcPr>
            <w:tcW w:w="284" w:type="dxa"/>
            <w:tcBorders>
              <w:top w:val="single" w:sz="6" w:space="0" w:color="auto"/>
              <w:left w:val="single" w:sz="6" w:space="0" w:color="auto"/>
              <w:bottom w:val="single" w:sz="6" w:space="0" w:color="auto"/>
              <w:right w:val="single" w:sz="6" w:space="0" w:color="auto"/>
            </w:tcBorders>
          </w:tcPr>
          <w:p w14:paraId="1E49BD9F" w14:textId="77777777" w:rsidR="008F3BAF" w:rsidRDefault="00E630A1"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FC369C" w14:textId="77777777" w:rsidR="008F3BAF" w:rsidRDefault="008F3BAF"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FC7BAD7" w14:textId="77777777" w:rsidR="008F3BAF" w:rsidRPr="00EB6EAB" w:rsidRDefault="008F3BAF" w:rsidP="00AA5FED">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579E79" w14:textId="77777777" w:rsidR="008F3BAF" w:rsidRDefault="008F3BAF" w:rsidP="00A72FD7">
            <w:pPr>
              <w:pStyle w:val="TAL"/>
              <w:rPr>
                <w:snapToGrid w:val="0"/>
              </w:rPr>
            </w:pPr>
            <w:r>
              <w:rPr>
                <w:snapToGrid w:val="0"/>
              </w:rPr>
              <w:t>15.2.0</w:t>
            </w:r>
          </w:p>
        </w:tc>
      </w:tr>
      <w:tr w:rsidR="00E630A1" w:rsidRPr="00FF42F5" w14:paraId="0BE394E4"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427BDDE" w14:textId="77777777" w:rsidR="00E630A1" w:rsidRDefault="00E630A1" w:rsidP="00867DA9">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BA086" w14:textId="77777777" w:rsidR="00E630A1" w:rsidRDefault="00E630A1" w:rsidP="004F02DA">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A1B54" w14:textId="77777777" w:rsidR="00E630A1" w:rsidRDefault="00E630A1" w:rsidP="0059644F">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375FE0" w14:textId="77777777" w:rsidR="00E630A1" w:rsidRDefault="00E630A1" w:rsidP="00886414">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4165DFAE" w14:textId="77777777" w:rsidR="00E630A1" w:rsidRDefault="00E630A1"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42DEBD" w14:textId="77777777" w:rsidR="00E630A1" w:rsidRDefault="00E630A1"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67F245" w14:textId="77777777" w:rsidR="00E630A1" w:rsidRPr="00D90A91" w:rsidRDefault="00E630A1" w:rsidP="00AA5FED">
            <w:pPr>
              <w:pStyle w:val="TAL"/>
              <w:rPr>
                <w:noProof/>
              </w:rPr>
            </w:pPr>
            <w:r w:rsidRPr="00EB6EAB">
              <w:rPr>
                <w:noProof/>
              </w:rPr>
              <w:t>Renaming of MC</w:t>
            </w:r>
            <w:r>
              <w:rPr>
                <w:noProof/>
              </w:rPr>
              <w:t>Video</w:t>
            </w:r>
            <w:r w:rsidRPr="00EB6EAB">
              <w:rPr>
                <w:noProof/>
              </w:rPr>
              <w:t xml:space="preserve"> </w:t>
            </w:r>
            <w:r w:rsidR="005A3E8B" w:rsidRPr="005A3E8B">
              <w:rPr>
                <w:noProof/>
              </w:rPr>
              <w:t>"</w:t>
            </w:r>
            <w:r w:rsidRPr="00EB6EAB">
              <w:rPr>
                <w:noProof/>
              </w:rPr>
              <w:t>emergency c</w:t>
            </w:r>
            <w:r>
              <w:rPr>
                <w:noProof/>
              </w:rPr>
              <w:t>ondition</w:t>
            </w:r>
            <w:r w:rsidR="005A3E8B"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C6136A" w14:textId="77777777" w:rsidR="00E630A1" w:rsidRDefault="00E630A1" w:rsidP="00A72FD7">
            <w:pPr>
              <w:pStyle w:val="TAL"/>
              <w:rPr>
                <w:snapToGrid w:val="0"/>
              </w:rPr>
            </w:pPr>
            <w:r>
              <w:rPr>
                <w:snapToGrid w:val="0"/>
              </w:rPr>
              <w:t>15.2.0</w:t>
            </w:r>
          </w:p>
        </w:tc>
      </w:tr>
      <w:tr w:rsidR="00CC3FCA" w:rsidRPr="00FF42F5" w14:paraId="751FC760"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4D397F7" w14:textId="77777777" w:rsidR="00CC3FCA" w:rsidRDefault="00CC3FCA" w:rsidP="00867DA9">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79ADDB" w14:textId="77777777" w:rsidR="00CC3FCA" w:rsidRDefault="00CC3FCA" w:rsidP="004F02DA">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0F7D35" w14:textId="77777777" w:rsidR="00CC3FCA" w:rsidRDefault="00CC3FCA" w:rsidP="0059644F">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31B24" w14:textId="77777777" w:rsidR="00CC3FCA" w:rsidRDefault="00CC3FCA" w:rsidP="00886414">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15751976" w14:textId="77777777" w:rsidR="00CC3FCA" w:rsidRDefault="00CC3FCA" w:rsidP="0088641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5E6E20" w14:textId="77777777" w:rsidR="00CC3FCA" w:rsidRDefault="00CC3FCA" w:rsidP="00886414">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9B3AC8C" w14:textId="77777777" w:rsidR="00CC3FCA" w:rsidRPr="00EB6EAB" w:rsidRDefault="00CC3FCA" w:rsidP="00AA5FED">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F586B" w14:textId="77777777" w:rsidR="00CC3FCA" w:rsidRDefault="00CC3FCA" w:rsidP="00A72FD7">
            <w:pPr>
              <w:pStyle w:val="TAL"/>
              <w:rPr>
                <w:snapToGrid w:val="0"/>
              </w:rPr>
            </w:pPr>
            <w:r>
              <w:rPr>
                <w:snapToGrid w:val="0"/>
              </w:rPr>
              <w:t>15.2.0</w:t>
            </w:r>
          </w:p>
        </w:tc>
      </w:tr>
      <w:tr w:rsidR="009036E3" w:rsidRPr="00FF42F5" w14:paraId="1FF6F442"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F30AB27" w14:textId="77777777" w:rsidR="009036E3" w:rsidRDefault="009036E3" w:rsidP="00867DA9">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22EBFB" w14:textId="77777777" w:rsidR="009036E3" w:rsidRDefault="009036E3" w:rsidP="004F02DA">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3DCD6" w14:textId="77777777" w:rsidR="009036E3" w:rsidRDefault="009036E3" w:rsidP="0059644F">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C0A16" w14:textId="77777777" w:rsidR="009036E3" w:rsidRDefault="009036E3" w:rsidP="00886414">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171BA9B6" w14:textId="77777777" w:rsidR="009036E3" w:rsidRDefault="009036E3" w:rsidP="0088641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4A7C0B" w14:textId="77777777" w:rsidR="009036E3" w:rsidRDefault="009036E3" w:rsidP="00886414">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856C12" w14:textId="77777777" w:rsidR="009036E3" w:rsidRDefault="009036E3" w:rsidP="00AA5FED">
            <w:pPr>
              <w:pStyle w:val="TAL"/>
              <w:rPr>
                <w:rFonts w:hint="eastAsia"/>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F9941" w14:textId="77777777" w:rsidR="009036E3" w:rsidRDefault="009036E3" w:rsidP="00A72FD7">
            <w:pPr>
              <w:pStyle w:val="TAL"/>
              <w:rPr>
                <w:snapToGrid w:val="0"/>
              </w:rPr>
            </w:pPr>
            <w:r>
              <w:rPr>
                <w:snapToGrid w:val="0"/>
              </w:rPr>
              <w:t>15.2.0</w:t>
            </w:r>
          </w:p>
        </w:tc>
      </w:tr>
      <w:tr w:rsidR="009036E3" w:rsidRPr="00FF42F5" w14:paraId="185043E8"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00550CE" w14:textId="77777777" w:rsidR="009036E3" w:rsidRDefault="009036E3" w:rsidP="00867DA9">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F9E975" w14:textId="77777777" w:rsidR="009036E3" w:rsidRDefault="009036E3" w:rsidP="004F02DA">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7DFDF9" w14:textId="77777777" w:rsidR="009036E3" w:rsidRDefault="009036E3" w:rsidP="0059644F">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853CCF" w14:textId="77777777" w:rsidR="009036E3" w:rsidRDefault="009036E3" w:rsidP="00886414">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7A7A94B5" w14:textId="77777777" w:rsidR="009036E3" w:rsidRDefault="009036E3"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A7D6D8" w14:textId="77777777" w:rsidR="009036E3" w:rsidRDefault="009036E3" w:rsidP="00886414">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E9F650" w14:textId="77777777" w:rsidR="009036E3" w:rsidRDefault="009036E3" w:rsidP="00AA5FED">
            <w:pPr>
              <w:pStyle w:val="TAL"/>
              <w:rPr>
                <w:rFonts w:hint="eastAsia"/>
                <w:noProof/>
                <w:lang w:eastAsia="zh-CN"/>
              </w:rPr>
            </w:pPr>
            <w:r>
              <w:rPr>
                <w:rFonts w:hint="eastAsia"/>
                <w:lang w:eastAsia="zh-CN"/>
              </w:rPr>
              <w:t xml:space="preserve">Correction of wrong </w:t>
            </w:r>
            <w:r w:rsidR="005A3E8B" w:rsidRPr="005A3E8B">
              <w:rPr>
                <w:lang w:eastAsia="zh-CN"/>
              </w:rPr>
              <w:t>"</w:t>
            </w:r>
            <w:r>
              <w:rPr>
                <w:rFonts w:hint="eastAsia"/>
                <w:lang w:eastAsia="zh-CN"/>
              </w:rPr>
              <w:t>MCPTT</w:t>
            </w:r>
            <w:r w:rsidR="005A3E8B"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9B065F" w14:textId="77777777" w:rsidR="009036E3" w:rsidRDefault="009036E3" w:rsidP="00A72FD7">
            <w:pPr>
              <w:pStyle w:val="TAL"/>
              <w:rPr>
                <w:snapToGrid w:val="0"/>
              </w:rPr>
            </w:pPr>
            <w:r>
              <w:rPr>
                <w:snapToGrid w:val="0"/>
              </w:rPr>
              <w:t>15.2.0</w:t>
            </w:r>
          </w:p>
        </w:tc>
      </w:tr>
      <w:tr w:rsidR="009036E3" w:rsidRPr="00FF42F5" w14:paraId="2A29EED2"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A49CEA5" w14:textId="77777777" w:rsidR="009036E3" w:rsidRDefault="009036E3" w:rsidP="00867DA9">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896A57" w14:textId="77777777" w:rsidR="009036E3" w:rsidRDefault="009036E3" w:rsidP="004F02DA">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C17E66" w14:textId="77777777" w:rsidR="009036E3" w:rsidRDefault="009036E3" w:rsidP="0059644F">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1ACD06" w14:textId="77777777" w:rsidR="009036E3" w:rsidRDefault="009036E3" w:rsidP="00886414">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1F381AFA" w14:textId="77777777" w:rsidR="009036E3" w:rsidRDefault="009036E3"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6F9A59" w14:textId="77777777" w:rsidR="009036E3" w:rsidRDefault="009036E3"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2813308" w14:textId="77777777" w:rsidR="009036E3" w:rsidRDefault="009036E3" w:rsidP="00AA5FED">
            <w:pPr>
              <w:pStyle w:val="TAL"/>
              <w:rPr>
                <w:rFonts w:hint="eastAsia"/>
                <w:lang w:eastAsia="zh-CN"/>
              </w:rPr>
            </w:pPr>
            <w:r w:rsidRPr="00EB6EAB">
              <w:rPr>
                <w:noProof/>
              </w:rPr>
              <w:t xml:space="preserve">Renaming of </w:t>
            </w:r>
            <w:r w:rsidR="005A3E8B" w:rsidRPr="005A3E8B">
              <w:rPr>
                <w:noProof/>
              </w:rPr>
              <w:t>"</w:t>
            </w:r>
            <w:r w:rsidRPr="00EB6EAB">
              <w:rPr>
                <w:noProof/>
              </w:rPr>
              <w:t>MC</w:t>
            </w:r>
            <w:r>
              <w:rPr>
                <w:noProof/>
              </w:rPr>
              <w:t>Video</w:t>
            </w:r>
            <w:r w:rsidRPr="00EB6EAB">
              <w:rPr>
                <w:noProof/>
              </w:rPr>
              <w:t xml:space="preserve"> emergency </w:t>
            </w:r>
            <w:r>
              <w:rPr>
                <w:noProof/>
              </w:rPr>
              <w:t>state cancel</w:t>
            </w:r>
            <w:r w:rsidR="005A3E8B"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F868E" w14:textId="77777777" w:rsidR="009036E3" w:rsidRDefault="009036E3" w:rsidP="00A72FD7">
            <w:pPr>
              <w:pStyle w:val="TAL"/>
              <w:rPr>
                <w:snapToGrid w:val="0"/>
              </w:rPr>
            </w:pPr>
            <w:r>
              <w:rPr>
                <w:snapToGrid w:val="0"/>
              </w:rPr>
              <w:t>15.2.0</w:t>
            </w:r>
          </w:p>
        </w:tc>
      </w:tr>
      <w:tr w:rsidR="00554C01" w:rsidRPr="00FF42F5" w14:paraId="3999CBB1"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5BBC43C" w14:textId="77777777" w:rsidR="00554C01" w:rsidRDefault="00554C01" w:rsidP="00554C01">
            <w:pPr>
              <w:pStyle w:val="TAL"/>
              <w:rPr>
                <w:snapToGrid w:val="0"/>
              </w:rPr>
            </w:pPr>
            <w:r>
              <w:rPr>
                <w:snapToGrid w:val="0"/>
              </w:rPr>
              <w:t>2018-0</w:t>
            </w:r>
            <w:r w:rsidR="00EE53BC">
              <w:rPr>
                <w:snapToGrid w:val="0"/>
              </w:rPr>
              <w:t>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63F263" w14:textId="77777777" w:rsidR="00554C01" w:rsidRDefault="00554C01" w:rsidP="004F02DA">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568979" w14:textId="77777777" w:rsidR="00554C01" w:rsidRDefault="00554C01" w:rsidP="00554C01">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E4A1B4" w14:textId="77777777" w:rsidR="00554C01" w:rsidRDefault="00554C01" w:rsidP="00886414">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501C3973" w14:textId="77777777" w:rsidR="00554C01" w:rsidRDefault="00554C01"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D4E06B" w14:textId="77777777" w:rsidR="00554C01" w:rsidRDefault="00554C01" w:rsidP="00886414">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2B25B70" w14:textId="77777777" w:rsidR="00554C01" w:rsidRPr="00EB6EAB" w:rsidRDefault="00554C01" w:rsidP="00AA5FED">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6AA71C" w14:textId="77777777" w:rsidR="00554C01" w:rsidRDefault="00554C01" w:rsidP="00554C01">
            <w:pPr>
              <w:pStyle w:val="TAL"/>
              <w:rPr>
                <w:snapToGrid w:val="0"/>
              </w:rPr>
            </w:pPr>
            <w:r>
              <w:rPr>
                <w:snapToGrid w:val="0"/>
              </w:rPr>
              <w:t>15.3.0</w:t>
            </w:r>
          </w:p>
        </w:tc>
      </w:tr>
      <w:tr w:rsidR="000943F3" w:rsidRPr="00FF42F5" w14:paraId="1E8CD227"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C281C24" w14:textId="77777777" w:rsidR="000943F3" w:rsidRDefault="000943F3" w:rsidP="00EE53BC">
            <w:pPr>
              <w:pStyle w:val="TAL"/>
              <w:rPr>
                <w:snapToGrid w:val="0"/>
              </w:rPr>
            </w:pPr>
            <w:r>
              <w:rPr>
                <w:snapToGrid w:val="0"/>
              </w:rPr>
              <w:t>2018-0</w:t>
            </w:r>
            <w:r w:rsidR="00EE53BC">
              <w:rPr>
                <w:snapToGrid w:val="0"/>
              </w:rPr>
              <w:t>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C7EED" w14:textId="77777777" w:rsidR="000943F3" w:rsidRDefault="000943F3" w:rsidP="004F02DA">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E0884" w14:textId="77777777" w:rsidR="000943F3" w:rsidRDefault="000943F3" w:rsidP="000943F3">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096F31" w14:textId="77777777" w:rsidR="000943F3" w:rsidRDefault="000943F3" w:rsidP="00886414">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4EFB9054" w14:textId="77777777" w:rsidR="000943F3" w:rsidRDefault="000943F3" w:rsidP="0088641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CC514" w14:textId="77777777" w:rsidR="000943F3" w:rsidRDefault="000943F3" w:rsidP="0088641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814C95" w14:textId="77777777" w:rsidR="000943F3" w:rsidRPr="00554C01" w:rsidRDefault="000943F3" w:rsidP="00AA5FED">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63D26F" w14:textId="77777777" w:rsidR="000943F3" w:rsidRDefault="000943F3" w:rsidP="00554C01">
            <w:pPr>
              <w:pStyle w:val="TAL"/>
              <w:rPr>
                <w:snapToGrid w:val="0"/>
              </w:rPr>
            </w:pPr>
            <w:r>
              <w:rPr>
                <w:snapToGrid w:val="0"/>
              </w:rPr>
              <w:t>15.3.0</w:t>
            </w:r>
          </w:p>
        </w:tc>
      </w:tr>
      <w:tr w:rsidR="002C1425" w:rsidRPr="00FF42F5" w14:paraId="1531D341"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B66F63D" w14:textId="77777777" w:rsidR="002C1425" w:rsidRDefault="002C1425" w:rsidP="00EE53BC">
            <w:pPr>
              <w:pStyle w:val="TAL"/>
              <w:rPr>
                <w:snapToGrid w:val="0"/>
              </w:rPr>
            </w:pPr>
            <w:r>
              <w:rPr>
                <w:snapToGrid w:val="0"/>
              </w:rPr>
              <w:t>2018-0</w:t>
            </w:r>
            <w:r w:rsidR="00EE53BC">
              <w:rPr>
                <w:snapToGrid w:val="0"/>
              </w:rPr>
              <w:t>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1545B" w14:textId="77777777" w:rsidR="002C1425" w:rsidRDefault="002C1425" w:rsidP="004F02DA">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0E0ADD" w14:textId="77777777" w:rsidR="002C1425" w:rsidRDefault="002C1425" w:rsidP="002C1425">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C39807" w14:textId="77777777" w:rsidR="002C1425" w:rsidRDefault="002C1425" w:rsidP="00886414">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21AC12EC" w14:textId="77777777" w:rsidR="002C1425" w:rsidRDefault="002C1425" w:rsidP="0088641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E9B0F" w14:textId="77777777" w:rsidR="002C1425" w:rsidRDefault="002C1425" w:rsidP="0088641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6F788D" w14:textId="77777777" w:rsidR="002C1425" w:rsidRPr="000943F3" w:rsidRDefault="002C1425" w:rsidP="00AA5FED">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0747E" w14:textId="77777777" w:rsidR="002C1425" w:rsidRDefault="002C1425" w:rsidP="00554C01">
            <w:pPr>
              <w:pStyle w:val="TAL"/>
              <w:rPr>
                <w:snapToGrid w:val="0"/>
              </w:rPr>
            </w:pPr>
            <w:r>
              <w:rPr>
                <w:snapToGrid w:val="0"/>
              </w:rPr>
              <w:t>15.3.0</w:t>
            </w:r>
          </w:p>
        </w:tc>
      </w:tr>
      <w:tr w:rsidR="00F53DA0" w:rsidRPr="00FF42F5" w14:paraId="4E11F1E5"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382110C" w14:textId="77777777" w:rsidR="00F53DA0" w:rsidRDefault="00F53DA0" w:rsidP="00EE53BC">
            <w:pPr>
              <w:pStyle w:val="TAL"/>
              <w:rPr>
                <w:snapToGrid w:val="0"/>
              </w:rPr>
            </w:pPr>
            <w:r>
              <w:rPr>
                <w:snapToGrid w:val="0"/>
              </w:rPr>
              <w:t>2018-0</w:t>
            </w:r>
            <w:r w:rsidR="00EE53BC">
              <w:rPr>
                <w:snapToGrid w:val="0"/>
              </w:rPr>
              <w:t>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D4C830" w14:textId="77777777" w:rsidR="00F53DA0" w:rsidRDefault="00F53DA0" w:rsidP="004F02DA">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109036" w14:textId="77777777" w:rsidR="00F53DA0" w:rsidRDefault="00F53DA0" w:rsidP="00F53DA0">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7938FE" w14:textId="77777777" w:rsidR="00F53DA0" w:rsidRDefault="00F53DA0" w:rsidP="00886414">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4C8C25CA" w14:textId="77777777" w:rsidR="00F53DA0" w:rsidRDefault="00F53DA0"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929518" w14:textId="77777777" w:rsidR="00F53DA0" w:rsidRDefault="00F53DA0" w:rsidP="0088641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6E83FA" w14:textId="77777777" w:rsidR="00F53DA0" w:rsidRPr="002C1425" w:rsidRDefault="00F53DA0" w:rsidP="00AA5FED">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C9C185" w14:textId="77777777" w:rsidR="00F53DA0" w:rsidRDefault="00F53DA0" w:rsidP="00554C01">
            <w:pPr>
              <w:pStyle w:val="TAL"/>
              <w:rPr>
                <w:snapToGrid w:val="0"/>
              </w:rPr>
            </w:pPr>
            <w:r>
              <w:rPr>
                <w:snapToGrid w:val="0"/>
              </w:rPr>
              <w:t>15.3.0</w:t>
            </w:r>
          </w:p>
        </w:tc>
      </w:tr>
      <w:tr w:rsidR="00CE6751" w:rsidRPr="00FF42F5" w14:paraId="5B9E81C4"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179AB38" w14:textId="77777777" w:rsidR="00CE6751" w:rsidRDefault="00CE6751" w:rsidP="00CE6751">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A52B1" w14:textId="77777777" w:rsidR="00CE6751" w:rsidRDefault="00CE6751" w:rsidP="00CE6751">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3337DA" w14:textId="77777777" w:rsidR="00CE6751" w:rsidRDefault="00CE6751" w:rsidP="00CE6751">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F28115" w14:textId="77777777" w:rsidR="00CE6751" w:rsidRDefault="00CE6751" w:rsidP="00886414">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454EE921" w14:textId="77777777" w:rsidR="00CE6751" w:rsidRDefault="00CE6751"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528368" w14:textId="77777777" w:rsidR="00CE6751" w:rsidRDefault="00CE6751" w:rsidP="00886414">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8269E" w14:textId="77777777" w:rsidR="00CE6751" w:rsidRPr="00F53DA0" w:rsidRDefault="00CE6751" w:rsidP="00AA5FED">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3C5C" w14:textId="77777777" w:rsidR="00CE6751" w:rsidRDefault="00CE6751" w:rsidP="00CE6751">
            <w:pPr>
              <w:pStyle w:val="TAL"/>
              <w:rPr>
                <w:snapToGrid w:val="0"/>
              </w:rPr>
            </w:pPr>
            <w:r>
              <w:rPr>
                <w:snapToGrid w:val="0"/>
              </w:rPr>
              <w:t>15.4.0</w:t>
            </w:r>
          </w:p>
        </w:tc>
      </w:tr>
      <w:tr w:rsidR="004D2094" w:rsidRPr="00FF42F5" w14:paraId="09C4D419"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AE52F11" w14:textId="77777777" w:rsidR="004D2094" w:rsidRDefault="004D2094" w:rsidP="004D2094">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B8A78" w14:textId="77777777" w:rsidR="004D2094" w:rsidRDefault="004D2094" w:rsidP="004D2094">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0C21FD" w14:textId="77777777" w:rsidR="004D2094" w:rsidRDefault="004D2094" w:rsidP="004D2094">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80E59D" w14:textId="77777777" w:rsidR="004D2094" w:rsidRDefault="004D2094" w:rsidP="00886414">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05F597DF" w14:textId="77777777" w:rsidR="004D2094" w:rsidRDefault="004D2094" w:rsidP="0088641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005B4" w14:textId="77777777" w:rsidR="004D2094" w:rsidRDefault="004D2094" w:rsidP="00886414">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778D00" w14:textId="77777777" w:rsidR="004D2094" w:rsidRPr="00CE6751" w:rsidRDefault="004D2094" w:rsidP="00AA5FED">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692533" w14:textId="77777777" w:rsidR="004D2094" w:rsidRDefault="004D2094" w:rsidP="00CE6751">
            <w:pPr>
              <w:pStyle w:val="TAL"/>
              <w:rPr>
                <w:snapToGrid w:val="0"/>
              </w:rPr>
            </w:pPr>
            <w:r>
              <w:rPr>
                <w:snapToGrid w:val="0"/>
              </w:rPr>
              <w:t>15.5.0</w:t>
            </w:r>
          </w:p>
        </w:tc>
      </w:tr>
      <w:tr w:rsidR="007F00F1" w:rsidRPr="00FF42F5" w14:paraId="226A489A"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F0969E5" w14:textId="77777777" w:rsidR="007F00F1" w:rsidRDefault="007F00F1" w:rsidP="004D2094">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0537B" w14:textId="77777777" w:rsidR="007F00F1" w:rsidRDefault="007F00F1" w:rsidP="004D2094">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FF4EA1" w14:textId="77777777" w:rsidR="007F00F1" w:rsidRDefault="007F00F1" w:rsidP="007F00F1">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785220" w14:textId="77777777" w:rsidR="007F00F1" w:rsidRDefault="007F00F1" w:rsidP="00886414">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26F37516" w14:textId="77777777" w:rsidR="007F00F1" w:rsidRDefault="007F00F1" w:rsidP="0088641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DF9033" w14:textId="77777777" w:rsidR="007F00F1" w:rsidRDefault="007F00F1" w:rsidP="00886414">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ABF21B" w14:textId="77777777" w:rsidR="007F00F1" w:rsidRPr="004D2094" w:rsidRDefault="007F00F1" w:rsidP="00AA5FED">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73E022" w14:textId="77777777" w:rsidR="007F00F1" w:rsidRDefault="007F00F1" w:rsidP="007F00F1">
            <w:pPr>
              <w:pStyle w:val="TAL"/>
              <w:rPr>
                <w:snapToGrid w:val="0"/>
              </w:rPr>
            </w:pPr>
            <w:r>
              <w:rPr>
                <w:snapToGrid w:val="0"/>
              </w:rPr>
              <w:t>16.0.0</w:t>
            </w:r>
          </w:p>
        </w:tc>
      </w:tr>
      <w:tr w:rsidR="005F1CEC" w:rsidRPr="00FF42F5" w14:paraId="4B6B291E"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2700406" w14:textId="77777777" w:rsidR="005F1CEC" w:rsidRDefault="005F1CEC" w:rsidP="005F1CEC">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75057" w14:textId="77777777" w:rsidR="005F1CEC" w:rsidRDefault="005F1CEC" w:rsidP="005F1CEC">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2049A" w14:textId="77777777" w:rsidR="005F1CEC" w:rsidRDefault="005F1CEC" w:rsidP="005F1CEC">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77079" w14:textId="77777777" w:rsidR="005F1CEC" w:rsidRDefault="00C06300" w:rsidP="005F1CEC">
            <w:pPr>
              <w:pStyle w:val="TAL"/>
              <w:jc w:val="center"/>
              <w:rPr>
                <w:snapToGrid w:val="0"/>
              </w:rPr>
            </w:pPr>
            <w:r>
              <w:rPr>
                <w:snapToGrid w:val="0"/>
              </w:rPr>
              <w:t>0</w:t>
            </w:r>
            <w:r w:rsidR="005F1CEC">
              <w:rPr>
                <w:snapToGrid w:val="0"/>
              </w:rPr>
              <w:t>114</w:t>
            </w:r>
          </w:p>
        </w:tc>
        <w:tc>
          <w:tcPr>
            <w:tcW w:w="284" w:type="dxa"/>
            <w:tcBorders>
              <w:top w:val="single" w:sz="6" w:space="0" w:color="auto"/>
              <w:left w:val="single" w:sz="6" w:space="0" w:color="auto"/>
              <w:bottom w:val="single" w:sz="6" w:space="0" w:color="auto"/>
              <w:right w:val="single" w:sz="6" w:space="0" w:color="auto"/>
            </w:tcBorders>
          </w:tcPr>
          <w:p w14:paraId="6952946B" w14:textId="77777777" w:rsidR="005F1CEC" w:rsidRDefault="005F1CEC" w:rsidP="005F1CE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14AB22" w14:textId="77777777" w:rsidR="005F1CEC" w:rsidRDefault="005F1CEC" w:rsidP="005F1CEC">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F5FE28" w14:textId="77777777" w:rsidR="005F1CEC" w:rsidRPr="007F00F1" w:rsidRDefault="005F1CEC" w:rsidP="005F1CEC">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43753" w14:textId="77777777" w:rsidR="005F1CEC" w:rsidRDefault="005F1CEC" w:rsidP="005F1CEC">
            <w:pPr>
              <w:pStyle w:val="TAL"/>
              <w:rPr>
                <w:snapToGrid w:val="0"/>
              </w:rPr>
            </w:pPr>
            <w:r>
              <w:rPr>
                <w:snapToGrid w:val="0"/>
              </w:rPr>
              <w:t>16.1.0</w:t>
            </w:r>
          </w:p>
        </w:tc>
      </w:tr>
      <w:tr w:rsidR="00C06300" w:rsidRPr="00FF42F5" w14:paraId="5A7AB3D8"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915460D" w14:textId="77777777" w:rsidR="00C06300" w:rsidRDefault="00C06300" w:rsidP="005F1CEC">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2D5EF9" w14:textId="77777777" w:rsidR="00C06300" w:rsidRDefault="00C06300" w:rsidP="005F1CEC">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17922" w14:textId="77777777" w:rsidR="00C06300" w:rsidRPr="005F1CEC" w:rsidRDefault="00C06300" w:rsidP="005F1CEC">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B0DECD" w14:textId="77777777" w:rsidR="00C06300" w:rsidRDefault="00C06300" w:rsidP="00BD3AAC">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246022F6" w14:textId="77777777" w:rsidR="00C06300" w:rsidRDefault="00C06300" w:rsidP="005F1CE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29EB98" w14:textId="77777777" w:rsidR="00C06300" w:rsidRDefault="00C06300" w:rsidP="005F1CE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E3FF0D9" w14:textId="77777777" w:rsidR="00C06300" w:rsidRDefault="00C06300" w:rsidP="005F1CEC">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078B60" w14:textId="77777777" w:rsidR="00C06300" w:rsidRDefault="00C06300" w:rsidP="005F1CEC">
            <w:pPr>
              <w:pStyle w:val="TAL"/>
              <w:rPr>
                <w:snapToGrid w:val="0"/>
              </w:rPr>
            </w:pPr>
            <w:r>
              <w:rPr>
                <w:snapToGrid w:val="0"/>
              </w:rPr>
              <w:t>16.1.0</w:t>
            </w:r>
          </w:p>
        </w:tc>
      </w:tr>
      <w:tr w:rsidR="00DF3F4A" w:rsidRPr="00FF42F5" w14:paraId="2CB875DA"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0525ABC" w14:textId="77777777" w:rsidR="00DF3F4A" w:rsidRDefault="00DF3F4A" w:rsidP="005F1CEC">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9C09" w14:textId="77777777" w:rsidR="00DF3F4A" w:rsidRDefault="00DF3F4A" w:rsidP="005F1CEC">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1F8E2" w14:textId="77777777" w:rsidR="00DF3F4A" w:rsidRPr="005F1CEC" w:rsidRDefault="00DF3F4A" w:rsidP="005F1CEC">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5DA5C" w14:textId="77777777" w:rsidR="00DF3F4A" w:rsidRDefault="00DF3F4A" w:rsidP="00C06300">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1E46B066" w14:textId="77777777" w:rsidR="00DF3F4A" w:rsidRDefault="00DF3F4A" w:rsidP="005F1CE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E9FCA5" w14:textId="77777777" w:rsidR="00DF3F4A" w:rsidRDefault="00DF3F4A" w:rsidP="005F1CEC">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8DF345" w14:textId="77777777" w:rsidR="00DF3F4A" w:rsidRDefault="00DF3F4A" w:rsidP="005F1CEC">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A9A26" w14:textId="77777777" w:rsidR="00DF3F4A" w:rsidRDefault="00DF3F4A" w:rsidP="005F1CEC">
            <w:pPr>
              <w:pStyle w:val="TAL"/>
              <w:rPr>
                <w:snapToGrid w:val="0"/>
              </w:rPr>
            </w:pPr>
            <w:r>
              <w:rPr>
                <w:snapToGrid w:val="0"/>
              </w:rPr>
              <w:t>16.1.0</w:t>
            </w:r>
          </w:p>
        </w:tc>
      </w:tr>
      <w:tr w:rsidR="00037A34" w:rsidRPr="00FF42F5" w14:paraId="5C5994CC"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B8E0210" w14:textId="77777777" w:rsidR="00037A34" w:rsidRDefault="00037A34" w:rsidP="005F1CEC">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F1FFCB" w14:textId="77777777" w:rsidR="00037A34" w:rsidRDefault="00037A34" w:rsidP="005F1CEC">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F02BC" w14:textId="77777777" w:rsidR="00037A34" w:rsidRPr="00DF3F4A" w:rsidRDefault="00037A34" w:rsidP="005F1CEC">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48C708" w14:textId="77777777" w:rsidR="00037A34" w:rsidRDefault="00037A34" w:rsidP="00C06300">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2208447E" w14:textId="77777777" w:rsidR="00037A34" w:rsidRDefault="00037A34" w:rsidP="005F1CE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84D4C" w14:textId="77777777" w:rsidR="00037A34" w:rsidRDefault="00037A34" w:rsidP="005F1CEC">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FA26F0" w14:textId="77777777" w:rsidR="00037A34" w:rsidRDefault="00037A34" w:rsidP="005F1CEC">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B4A637" w14:textId="77777777" w:rsidR="00037A34" w:rsidRDefault="00037A34" w:rsidP="005F1CEC">
            <w:pPr>
              <w:pStyle w:val="TAL"/>
              <w:rPr>
                <w:snapToGrid w:val="0"/>
              </w:rPr>
            </w:pPr>
            <w:r>
              <w:rPr>
                <w:snapToGrid w:val="0"/>
              </w:rPr>
              <w:t>16.1.0</w:t>
            </w:r>
          </w:p>
        </w:tc>
      </w:tr>
      <w:tr w:rsidR="00A54720" w:rsidRPr="00FF42F5" w14:paraId="4C9A5D0C"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3AE4A05" w14:textId="77777777" w:rsidR="00A54720" w:rsidRDefault="00A54720" w:rsidP="00A54720">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5AA1F3" w14:textId="77777777" w:rsidR="00A54720" w:rsidRDefault="00A54720" w:rsidP="00A54720">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38BC5" w14:textId="77777777" w:rsidR="00A54720" w:rsidRPr="00037A34" w:rsidRDefault="00A54720" w:rsidP="00A54720">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5C9A8" w14:textId="77777777" w:rsidR="00A54720" w:rsidRDefault="00A54720" w:rsidP="00A54720">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45E5DFAA" w14:textId="77777777" w:rsidR="00A54720" w:rsidRDefault="00A54720" w:rsidP="00A5472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C247FD" w14:textId="77777777" w:rsidR="00A54720" w:rsidRDefault="00A54720" w:rsidP="00A5472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E50767A" w14:textId="77777777" w:rsidR="00A54720" w:rsidRDefault="00A54720" w:rsidP="00A54720">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DDD754" w14:textId="77777777" w:rsidR="00A54720" w:rsidRDefault="00A54720" w:rsidP="00A54720">
            <w:pPr>
              <w:pStyle w:val="TAL"/>
              <w:rPr>
                <w:snapToGrid w:val="0"/>
              </w:rPr>
            </w:pPr>
            <w:r>
              <w:rPr>
                <w:snapToGrid w:val="0"/>
              </w:rPr>
              <w:t>16.2.0</w:t>
            </w:r>
          </w:p>
        </w:tc>
      </w:tr>
      <w:tr w:rsidR="000F35FD" w:rsidRPr="00FF42F5" w14:paraId="0BDFE150"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8F083A7" w14:textId="77777777" w:rsidR="000F35FD" w:rsidRDefault="000F35FD" w:rsidP="000F35FD">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F785E5" w14:textId="77777777" w:rsidR="000F35FD" w:rsidRDefault="000F35FD" w:rsidP="000F35FD">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D86F12" w14:textId="77777777" w:rsidR="000F35FD" w:rsidRPr="00A54720" w:rsidRDefault="000F35FD" w:rsidP="000F35FD">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C6F3" w14:textId="77777777" w:rsidR="000F35FD" w:rsidRDefault="000F35FD" w:rsidP="000F35FD">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52C24812" w14:textId="77777777" w:rsidR="000F35FD" w:rsidRDefault="000F35FD" w:rsidP="000F35F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53B4AF" w14:textId="77777777" w:rsidR="000F35FD" w:rsidRDefault="000F35FD" w:rsidP="000F35F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473E64" w14:textId="77777777" w:rsidR="000F35FD" w:rsidRPr="00A54720" w:rsidRDefault="000F35FD" w:rsidP="000F35FD">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31719A" w14:textId="77777777" w:rsidR="000F35FD" w:rsidRDefault="000F35FD" w:rsidP="000F35FD">
            <w:pPr>
              <w:pStyle w:val="TAL"/>
              <w:rPr>
                <w:snapToGrid w:val="0"/>
              </w:rPr>
            </w:pPr>
            <w:r>
              <w:rPr>
                <w:snapToGrid w:val="0"/>
              </w:rPr>
              <w:t>16.2.0</w:t>
            </w:r>
          </w:p>
        </w:tc>
      </w:tr>
      <w:tr w:rsidR="005A3127" w:rsidRPr="00FF42F5" w14:paraId="75DA8F2E"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6D36EAA" w14:textId="77777777" w:rsidR="005A3127" w:rsidRDefault="005A3127" w:rsidP="005A3127">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4936DE" w14:textId="77777777" w:rsidR="005A3127" w:rsidRDefault="005A3127" w:rsidP="005A3127">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CAA496" w14:textId="77777777" w:rsidR="005A3127" w:rsidRPr="00A54720" w:rsidRDefault="005A3127" w:rsidP="005A3127">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8E256" w14:textId="77777777" w:rsidR="005A3127" w:rsidRDefault="005A3127" w:rsidP="005A3127">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2DAFE0E6" w14:textId="77777777" w:rsidR="005A3127" w:rsidRDefault="005A3127" w:rsidP="005A312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3A15C" w14:textId="77777777" w:rsidR="005A3127" w:rsidRDefault="005A3127" w:rsidP="005A3127">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621D0A" w14:textId="77777777" w:rsidR="005A3127" w:rsidRPr="000F35FD" w:rsidRDefault="005A3127" w:rsidP="005A3127">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00E193" w14:textId="77777777" w:rsidR="005A3127" w:rsidRDefault="005A3127" w:rsidP="005A3127">
            <w:pPr>
              <w:pStyle w:val="TAL"/>
              <w:rPr>
                <w:snapToGrid w:val="0"/>
              </w:rPr>
            </w:pPr>
            <w:r>
              <w:rPr>
                <w:snapToGrid w:val="0"/>
              </w:rPr>
              <w:t>16.2.0</w:t>
            </w:r>
          </w:p>
        </w:tc>
      </w:tr>
      <w:tr w:rsidR="00DF677A" w:rsidRPr="00FF42F5" w14:paraId="62BEF434"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CB3BC30" w14:textId="77777777" w:rsidR="00DF677A" w:rsidRDefault="00DF677A" w:rsidP="00DF677A">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476D9A" w14:textId="77777777" w:rsidR="00DF677A" w:rsidRDefault="00DF677A" w:rsidP="00DF677A">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44A9ED" w14:textId="77777777" w:rsidR="00DF677A" w:rsidRPr="00A54720" w:rsidRDefault="00DF677A" w:rsidP="00DF677A">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37C20A" w14:textId="77777777" w:rsidR="00DF677A" w:rsidRDefault="00DF677A" w:rsidP="00DF677A">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7C1BC468" w14:textId="77777777" w:rsidR="00DF677A" w:rsidRDefault="00DF677A" w:rsidP="00DF677A">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4AD49F" w14:textId="77777777" w:rsidR="00DF677A" w:rsidRDefault="00DF677A" w:rsidP="00DF677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CBC7ED" w14:textId="77777777" w:rsidR="00DF677A" w:rsidRPr="005A3127" w:rsidRDefault="00597472" w:rsidP="00DF677A">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C1CC14" w14:textId="77777777" w:rsidR="00DF677A" w:rsidRDefault="00DF677A" w:rsidP="00DF677A">
            <w:pPr>
              <w:pStyle w:val="TAL"/>
              <w:rPr>
                <w:snapToGrid w:val="0"/>
              </w:rPr>
            </w:pPr>
            <w:r>
              <w:rPr>
                <w:snapToGrid w:val="0"/>
              </w:rPr>
              <w:t>16.2.0</w:t>
            </w:r>
          </w:p>
        </w:tc>
      </w:tr>
      <w:tr w:rsidR="00367D51" w:rsidRPr="00FF42F5" w14:paraId="7E98158E"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2AB6008" w14:textId="77777777" w:rsidR="00367D51" w:rsidRDefault="00367D51" w:rsidP="00367D51">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8FF763" w14:textId="77777777" w:rsidR="00367D51" w:rsidRDefault="00367D51" w:rsidP="00367D51">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25AB2" w14:textId="77777777" w:rsidR="00367D51" w:rsidRPr="00A54720" w:rsidRDefault="00367D51" w:rsidP="00367D51">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2E2E4F" w14:textId="77777777" w:rsidR="00367D51" w:rsidRDefault="00367D51" w:rsidP="00367D51">
            <w:pPr>
              <w:pStyle w:val="TAL"/>
              <w:rPr>
                <w:snapToGrid w:val="0"/>
              </w:rPr>
            </w:pPr>
            <w:r>
              <w:rPr>
                <w:snapToGrid w:val="0"/>
              </w:rPr>
              <w:t>012</w:t>
            </w:r>
            <w:r w:rsidR="00600423">
              <w:rPr>
                <w:snapToGrid w:val="0"/>
              </w:rPr>
              <w:t>3</w:t>
            </w:r>
          </w:p>
        </w:tc>
        <w:tc>
          <w:tcPr>
            <w:tcW w:w="284" w:type="dxa"/>
            <w:tcBorders>
              <w:top w:val="single" w:sz="6" w:space="0" w:color="auto"/>
              <w:left w:val="single" w:sz="6" w:space="0" w:color="auto"/>
              <w:bottom w:val="single" w:sz="6" w:space="0" w:color="auto"/>
              <w:right w:val="single" w:sz="6" w:space="0" w:color="auto"/>
            </w:tcBorders>
          </w:tcPr>
          <w:p w14:paraId="12B39020" w14:textId="77777777" w:rsidR="00367D51" w:rsidRDefault="00600423" w:rsidP="00367D51">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CE62F" w14:textId="77777777" w:rsidR="00367D51" w:rsidRDefault="00367D51" w:rsidP="00367D5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074249" w14:textId="77777777" w:rsidR="00367D51" w:rsidRPr="00597472" w:rsidRDefault="00367D51" w:rsidP="00367D51">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C09C" w14:textId="77777777" w:rsidR="00367D51" w:rsidRDefault="00367D51" w:rsidP="00367D51">
            <w:pPr>
              <w:pStyle w:val="TAL"/>
              <w:rPr>
                <w:snapToGrid w:val="0"/>
              </w:rPr>
            </w:pPr>
            <w:r>
              <w:rPr>
                <w:snapToGrid w:val="0"/>
              </w:rPr>
              <w:t>16.2.0</w:t>
            </w:r>
          </w:p>
        </w:tc>
      </w:tr>
      <w:tr w:rsidR="000A08E2" w:rsidRPr="00FF42F5" w14:paraId="67F57330"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B7FF694" w14:textId="77777777" w:rsidR="000A08E2" w:rsidRDefault="000A08E2" w:rsidP="000A08E2">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234755" w14:textId="77777777" w:rsidR="000A08E2" w:rsidRDefault="000A08E2" w:rsidP="000A08E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4713A" w14:textId="77777777" w:rsidR="000A08E2" w:rsidRPr="00A54720" w:rsidRDefault="000A08E2" w:rsidP="000A08E2">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8A6BF" w14:textId="77777777" w:rsidR="000A08E2" w:rsidRDefault="000A08E2" w:rsidP="000A08E2">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4F91BDB6" w14:textId="77777777" w:rsidR="000A08E2" w:rsidRDefault="000A08E2" w:rsidP="000A08E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27BE2B" w14:textId="77777777" w:rsidR="000A08E2" w:rsidRDefault="000A08E2" w:rsidP="000A08E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B7434E" w14:textId="77777777" w:rsidR="000A08E2" w:rsidRPr="00367D51" w:rsidRDefault="000A08E2" w:rsidP="000A08E2">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DA5FC" w14:textId="77777777" w:rsidR="000A08E2" w:rsidRDefault="000A08E2" w:rsidP="000A08E2">
            <w:pPr>
              <w:pStyle w:val="TAL"/>
              <w:rPr>
                <w:snapToGrid w:val="0"/>
              </w:rPr>
            </w:pPr>
            <w:r>
              <w:rPr>
                <w:snapToGrid w:val="0"/>
              </w:rPr>
              <w:t>16.2.0</w:t>
            </w:r>
          </w:p>
        </w:tc>
      </w:tr>
      <w:tr w:rsidR="00D353C1" w:rsidRPr="00FF42F5" w14:paraId="362E26A7"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E50D815" w14:textId="77777777" w:rsidR="00D353C1" w:rsidRDefault="00D353C1" w:rsidP="00D353C1">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E857C" w14:textId="77777777" w:rsidR="00D353C1" w:rsidRDefault="00D353C1" w:rsidP="00D353C1">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D39015" w14:textId="77777777" w:rsidR="00D353C1" w:rsidRPr="00A54720" w:rsidRDefault="00D353C1" w:rsidP="00D353C1">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4B4BA6" w14:textId="77777777" w:rsidR="00D353C1" w:rsidRDefault="00D353C1" w:rsidP="00D353C1">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CA1E6DC" w14:textId="77777777" w:rsidR="00D353C1" w:rsidRDefault="00D353C1" w:rsidP="00D353C1">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2271AC" w14:textId="77777777" w:rsidR="00D353C1" w:rsidRDefault="00D353C1" w:rsidP="00D353C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66F8EC1" w14:textId="77777777" w:rsidR="00D353C1" w:rsidRPr="000A08E2" w:rsidRDefault="00496729" w:rsidP="00D353C1">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C44F96" w14:textId="77777777" w:rsidR="00D353C1" w:rsidRDefault="00D353C1" w:rsidP="00D353C1">
            <w:pPr>
              <w:pStyle w:val="TAL"/>
              <w:rPr>
                <w:snapToGrid w:val="0"/>
              </w:rPr>
            </w:pPr>
            <w:r>
              <w:rPr>
                <w:snapToGrid w:val="0"/>
              </w:rPr>
              <w:t>16.2.0</w:t>
            </w:r>
          </w:p>
        </w:tc>
      </w:tr>
      <w:tr w:rsidR="00C56957" w:rsidRPr="00FF42F5" w14:paraId="599A25B3"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38DA392" w14:textId="77777777" w:rsidR="00C56957" w:rsidRDefault="00C56957" w:rsidP="00C56957">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8D5C9" w14:textId="77777777" w:rsidR="00C56957" w:rsidRDefault="00C56957" w:rsidP="00C56957">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BE26E9" w14:textId="77777777" w:rsidR="00C56957" w:rsidRPr="00A54720" w:rsidRDefault="00C56957" w:rsidP="00C56957">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77689" w14:textId="77777777" w:rsidR="00C56957" w:rsidRDefault="00C56957" w:rsidP="00C56957">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1BB40F6" w14:textId="77777777" w:rsidR="00C56957" w:rsidRDefault="00C56957" w:rsidP="00C56957">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B7D305" w14:textId="77777777" w:rsidR="00C56957" w:rsidRDefault="00C56957" w:rsidP="00C56957">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271C64" w14:textId="77777777" w:rsidR="00C56957" w:rsidRPr="00496729" w:rsidRDefault="00C56957" w:rsidP="00C56957">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78FD4C" w14:textId="77777777" w:rsidR="00C56957" w:rsidRDefault="00C56957" w:rsidP="00C56957">
            <w:pPr>
              <w:pStyle w:val="TAL"/>
              <w:rPr>
                <w:snapToGrid w:val="0"/>
              </w:rPr>
            </w:pPr>
            <w:r>
              <w:rPr>
                <w:snapToGrid w:val="0"/>
              </w:rPr>
              <w:t>16.2.0</w:t>
            </w:r>
          </w:p>
        </w:tc>
      </w:tr>
      <w:tr w:rsidR="00D73482" w:rsidRPr="00FF42F5" w14:paraId="2D761D51"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9A51CBF" w14:textId="77777777" w:rsidR="00D73482" w:rsidRDefault="00D73482" w:rsidP="00D73482">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4C8143" w14:textId="77777777" w:rsidR="00D73482" w:rsidRDefault="00D73482" w:rsidP="00D7348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07B1D1" w14:textId="77777777" w:rsidR="00D73482" w:rsidRPr="00A54720" w:rsidRDefault="00D73482" w:rsidP="00D73482">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3D8DE5" w14:textId="77777777" w:rsidR="00D73482" w:rsidRDefault="00D73482" w:rsidP="00D73482">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0679647C" w14:textId="77777777" w:rsidR="00D73482" w:rsidRDefault="001B5F81" w:rsidP="00D73482">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1097CD" w14:textId="77777777" w:rsidR="00D73482" w:rsidRDefault="00D73482" w:rsidP="00D734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99C7A7F" w14:textId="77777777" w:rsidR="00D73482" w:rsidRDefault="001B5F81" w:rsidP="00D73482">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14510D" w14:textId="77777777" w:rsidR="00D73482" w:rsidRDefault="00D73482" w:rsidP="00D73482">
            <w:pPr>
              <w:pStyle w:val="TAL"/>
              <w:rPr>
                <w:snapToGrid w:val="0"/>
              </w:rPr>
            </w:pPr>
            <w:r>
              <w:rPr>
                <w:snapToGrid w:val="0"/>
              </w:rPr>
              <w:t>16.2.0</w:t>
            </w:r>
          </w:p>
        </w:tc>
      </w:tr>
      <w:tr w:rsidR="00895C82" w:rsidRPr="00FF42F5" w14:paraId="06C77F80"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74F6BBE" w14:textId="77777777" w:rsidR="00895C82" w:rsidRDefault="00895C82" w:rsidP="00895C82">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E51E28" w14:textId="77777777" w:rsidR="00895C82" w:rsidRDefault="00895C82" w:rsidP="00895C8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C2BEF8" w14:textId="77777777" w:rsidR="00895C82" w:rsidRPr="00A54720" w:rsidRDefault="00895C82" w:rsidP="00895C82">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251327" w14:textId="77777777" w:rsidR="00895C82" w:rsidRDefault="00895C82" w:rsidP="00895C82">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75C77BD" w14:textId="77777777" w:rsidR="00895C82" w:rsidRDefault="00895C82" w:rsidP="00895C82">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6A6CD2" w14:textId="77777777" w:rsidR="00895C82" w:rsidRDefault="00895C82" w:rsidP="00895C8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DD81FE" w14:textId="77777777" w:rsidR="00895C82" w:rsidRPr="001B5F81" w:rsidRDefault="00895C82" w:rsidP="00895C82">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D0AE9C" w14:textId="77777777" w:rsidR="00895C82" w:rsidRDefault="00895C82" w:rsidP="00895C82">
            <w:pPr>
              <w:pStyle w:val="TAL"/>
              <w:rPr>
                <w:snapToGrid w:val="0"/>
              </w:rPr>
            </w:pPr>
            <w:r>
              <w:rPr>
                <w:snapToGrid w:val="0"/>
              </w:rPr>
              <w:t>16.2.0</w:t>
            </w:r>
          </w:p>
        </w:tc>
      </w:tr>
      <w:tr w:rsidR="00895C82" w:rsidRPr="00FF42F5" w14:paraId="4EE6CBB9"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E730966" w14:textId="77777777" w:rsidR="00895C82" w:rsidRDefault="00895C82" w:rsidP="00895C82">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C54DE" w14:textId="77777777" w:rsidR="00895C82" w:rsidRDefault="00895C82" w:rsidP="00895C82">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906EB6" w14:textId="77777777" w:rsidR="00895C82" w:rsidRPr="00A54720" w:rsidRDefault="00895C82" w:rsidP="00895C82">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F42073" w14:textId="77777777" w:rsidR="00895C82" w:rsidRDefault="00895C82" w:rsidP="00895C82">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668D9791" w14:textId="77777777" w:rsidR="00895C82" w:rsidRDefault="00895C82" w:rsidP="00895C82">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FC93EE" w14:textId="77777777" w:rsidR="00895C82" w:rsidRDefault="00895C82" w:rsidP="00895C8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C3EDC6" w14:textId="77777777" w:rsidR="00895C82" w:rsidRPr="00895C82" w:rsidRDefault="00895C82" w:rsidP="00895C82">
            <w:pPr>
              <w:pStyle w:val="TAL"/>
              <w:rPr>
                <w:noProof/>
              </w:rPr>
            </w:pPr>
            <w:r w:rsidRPr="00895C82">
              <w:rPr>
                <w:noProof/>
              </w:rPr>
              <w:t xml:space="preserve">Fix the missing parameters in the user profile configuration </w:t>
            </w:r>
            <w:r w:rsidRPr="00895C82">
              <w:rPr>
                <w:noProof/>
              </w:rPr>
              <w:lastRenderedPageBreak/>
              <w:t>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859660" w14:textId="77777777" w:rsidR="00895C82" w:rsidRDefault="00895C82" w:rsidP="00895C82">
            <w:pPr>
              <w:pStyle w:val="TAL"/>
              <w:rPr>
                <w:snapToGrid w:val="0"/>
              </w:rPr>
            </w:pPr>
            <w:r>
              <w:rPr>
                <w:snapToGrid w:val="0"/>
              </w:rPr>
              <w:lastRenderedPageBreak/>
              <w:t>16.2.0</w:t>
            </w:r>
          </w:p>
        </w:tc>
      </w:tr>
      <w:tr w:rsidR="00CB4FEF" w:rsidRPr="00FF42F5" w14:paraId="5AEE1753"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72252F3" w14:textId="77777777" w:rsidR="00CB4FEF" w:rsidRDefault="00CB4FEF" w:rsidP="00CB4FEF">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D4E67B" w14:textId="77777777" w:rsidR="00CB4FEF" w:rsidRDefault="00CB4FEF" w:rsidP="00CB4FEF">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ACAFB" w14:textId="77777777" w:rsidR="00CB4FEF" w:rsidRPr="00A54720" w:rsidRDefault="00CB4FEF" w:rsidP="00CB4FEF">
            <w:pPr>
              <w:pStyle w:val="TAL"/>
              <w:rPr>
                <w:snapToGrid w:val="0"/>
              </w:rPr>
            </w:pPr>
            <w:r w:rsidRPr="00A54720">
              <w:rPr>
                <w:snapToGrid w:val="0"/>
              </w:rPr>
              <w:t>SP-19048</w:t>
            </w:r>
            <w:r w:rsidR="00AC50AD">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69F845" w14:textId="77777777" w:rsidR="00CB4FEF" w:rsidRDefault="00CB4FEF" w:rsidP="00CB4FEF">
            <w:pPr>
              <w:pStyle w:val="TAL"/>
              <w:rPr>
                <w:snapToGrid w:val="0"/>
              </w:rPr>
            </w:pPr>
            <w:r>
              <w:rPr>
                <w:snapToGrid w:val="0"/>
              </w:rPr>
              <w:t>013</w:t>
            </w:r>
            <w:r w:rsidR="00AC50AD">
              <w:rPr>
                <w:snapToGrid w:val="0"/>
              </w:rPr>
              <w:t>1</w:t>
            </w:r>
          </w:p>
        </w:tc>
        <w:tc>
          <w:tcPr>
            <w:tcW w:w="284" w:type="dxa"/>
            <w:tcBorders>
              <w:top w:val="single" w:sz="6" w:space="0" w:color="auto"/>
              <w:left w:val="single" w:sz="6" w:space="0" w:color="auto"/>
              <w:bottom w:val="single" w:sz="6" w:space="0" w:color="auto"/>
              <w:right w:val="single" w:sz="6" w:space="0" w:color="auto"/>
            </w:tcBorders>
          </w:tcPr>
          <w:p w14:paraId="796636EB" w14:textId="77777777" w:rsidR="00CB4FEF" w:rsidRDefault="00CB4FEF" w:rsidP="00CB4FE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5DCFD" w14:textId="77777777" w:rsidR="00CB4FEF" w:rsidRDefault="00AC50AD" w:rsidP="00CB4FE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60BCD6C" w14:textId="77777777" w:rsidR="00CB4FEF" w:rsidRPr="00895C82" w:rsidRDefault="00AC50AD" w:rsidP="00CB4FEF">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D47735" w14:textId="77777777" w:rsidR="00CB4FEF" w:rsidRDefault="00CB4FEF" w:rsidP="00CB4FEF">
            <w:pPr>
              <w:pStyle w:val="TAL"/>
              <w:rPr>
                <w:snapToGrid w:val="0"/>
              </w:rPr>
            </w:pPr>
            <w:r>
              <w:rPr>
                <w:snapToGrid w:val="0"/>
              </w:rPr>
              <w:t>16.2.0</w:t>
            </w:r>
          </w:p>
        </w:tc>
      </w:tr>
      <w:tr w:rsidR="00853B0A" w:rsidRPr="00FF42F5" w14:paraId="64D42989"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B01BAB8" w14:textId="77777777" w:rsidR="00853B0A" w:rsidRDefault="00853B0A" w:rsidP="00853B0A">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51072" w14:textId="77777777" w:rsidR="00853B0A" w:rsidRDefault="00853B0A" w:rsidP="00853B0A">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349299" w14:textId="77777777" w:rsidR="00853B0A" w:rsidRPr="00A54720" w:rsidRDefault="00853B0A" w:rsidP="00853B0A">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E8BF5D" w14:textId="77777777" w:rsidR="00853B0A" w:rsidRDefault="00853B0A" w:rsidP="00853B0A">
            <w:pPr>
              <w:pStyle w:val="TAL"/>
              <w:rPr>
                <w:snapToGrid w:val="0"/>
              </w:rPr>
            </w:pPr>
            <w:r>
              <w:rPr>
                <w:snapToGrid w:val="0"/>
              </w:rPr>
              <w:t>013</w:t>
            </w:r>
            <w:r w:rsidR="00470E1C">
              <w:rPr>
                <w:snapToGrid w:val="0"/>
              </w:rPr>
              <w:t>2</w:t>
            </w:r>
          </w:p>
        </w:tc>
        <w:tc>
          <w:tcPr>
            <w:tcW w:w="284" w:type="dxa"/>
            <w:tcBorders>
              <w:top w:val="single" w:sz="6" w:space="0" w:color="auto"/>
              <w:left w:val="single" w:sz="6" w:space="0" w:color="auto"/>
              <w:bottom w:val="single" w:sz="6" w:space="0" w:color="auto"/>
              <w:right w:val="single" w:sz="6" w:space="0" w:color="auto"/>
            </w:tcBorders>
          </w:tcPr>
          <w:p w14:paraId="27022D13" w14:textId="77777777" w:rsidR="00853B0A" w:rsidRDefault="00853B0A" w:rsidP="00853B0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880706" w14:textId="77777777" w:rsidR="00853B0A" w:rsidRDefault="00853B0A" w:rsidP="00853B0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8231D9" w14:textId="77777777" w:rsidR="00853B0A" w:rsidRPr="00AC50AD" w:rsidRDefault="00470E1C" w:rsidP="00853B0A">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EFBF2" w14:textId="77777777" w:rsidR="00853B0A" w:rsidRDefault="00853B0A" w:rsidP="00853B0A">
            <w:pPr>
              <w:pStyle w:val="TAL"/>
              <w:rPr>
                <w:snapToGrid w:val="0"/>
              </w:rPr>
            </w:pPr>
            <w:r>
              <w:rPr>
                <w:snapToGrid w:val="0"/>
              </w:rPr>
              <w:t>16.2.0</w:t>
            </w:r>
          </w:p>
        </w:tc>
      </w:tr>
      <w:tr w:rsidR="00DC6A0D" w:rsidRPr="00FF42F5" w14:paraId="7E7CD6D6"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A4A5692" w14:textId="77777777" w:rsidR="00DC6A0D" w:rsidRDefault="00DC6A0D" w:rsidP="00DC6A0D">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7E4CC" w14:textId="77777777" w:rsidR="00DC6A0D" w:rsidRDefault="00DC6A0D" w:rsidP="00DC6A0D">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414411" w14:textId="77777777" w:rsidR="00DC6A0D" w:rsidRPr="00A54720" w:rsidRDefault="00DC6A0D" w:rsidP="00DC6A0D">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D37D6" w14:textId="77777777" w:rsidR="00DC6A0D" w:rsidRDefault="00DC6A0D" w:rsidP="00DC6A0D">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5EB3E9BA" w14:textId="77777777" w:rsidR="00DC6A0D" w:rsidRDefault="00DC6A0D" w:rsidP="00DC6A0D">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1A6E5F" w14:textId="77777777" w:rsidR="00DC6A0D" w:rsidRDefault="00DC6A0D" w:rsidP="00DC6A0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08F846" w14:textId="77777777" w:rsidR="00DC6A0D" w:rsidRPr="00470E1C" w:rsidRDefault="00DC6A0D" w:rsidP="00DC6A0D">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294D07" w14:textId="77777777" w:rsidR="00DC6A0D" w:rsidRDefault="00DC6A0D" w:rsidP="00DC6A0D">
            <w:pPr>
              <w:pStyle w:val="TAL"/>
              <w:rPr>
                <w:snapToGrid w:val="0"/>
              </w:rPr>
            </w:pPr>
            <w:r>
              <w:rPr>
                <w:snapToGrid w:val="0"/>
              </w:rPr>
              <w:t>16.3.0</w:t>
            </w:r>
          </w:p>
        </w:tc>
      </w:tr>
      <w:tr w:rsidR="002E39F7" w:rsidRPr="00FF42F5" w14:paraId="128E8955"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64AD305" w14:textId="77777777" w:rsidR="002E39F7" w:rsidRDefault="002E39F7" w:rsidP="002E39F7">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E2348" w14:textId="77777777" w:rsidR="002E39F7" w:rsidRDefault="002E39F7" w:rsidP="002E39F7">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EC7167" w14:textId="77777777" w:rsidR="002E39F7" w:rsidRPr="00A54720" w:rsidRDefault="002E39F7" w:rsidP="002E39F7">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C733A3" w14:textId="77777777" w:rsidR="002E39F7" w:rsidRDefault="002E39F7" w:rsidP="002E39F7">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2414EF66" w14:textId="77777777" w:rsidR="002E39F7" w:rsidRDefault="002E39F7" w:rsidP="002E39F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30E735" w14:textId="77777777" w:rsidR="002E39F7" w:rsidRDefault="002E39F7" w:rsidP="002E39F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922BD36" w14:textId="77777777" w:rsidR="002E39F7" w:rsidRPr="00DC6A0D" w:rsidRDefault="002E39F7" w:rsidP="002E39F7">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C19C1C" w14:textId="77777777" w:rsidR="002E39F7" w:rsidRDefault="002E39F7" w:rsidP="002E39F7">
            <w:pPr>
              <w:pStyle w:val="TAL"/>
              <w:rPr>
                <w:snapToGrid w:val="0"/>
              </w:rPr>
            </w:pPr>
            <w:r>
              <w:rPr>
                <w:snapToGrid w:val="0"/>
              </w:rPr>
              <w:t>16.3.0</w:t>
            </w:r>
          </w:p>
        </w:tc>
      </w:tr>
      <w:tr w:rsidR="008E7BA3" w:rsidRPr="00FF42F5" w14:paraId="1A00FA3B"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1374D56" w14:textId="77777777" w:rsidR="008E7BA3" w:rsidRDefault="008E7BA3" w:rsidP="008E7BA3">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E8C59" w14:textId="77777777" w:rsidR="008E7BA3" w:rsidRDefault="008E7BA3" w:rsidP="008E7BA3">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7AFD55" w14:textId="77777777" w:rsidR="008E7BA3" w:rsidRPr="00A54720" w:rsidRDefault="008E7BA3" w:rsidP="008E7BA3">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55AABA" w14:textId="77777777" w:rsidR="008E7BA3" w:rsidRDefault="008E7BA3" w:rsidP="008E7BA3">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00837D5D" w14:textId="77777777" w:rsidR="008E7BA3" w:rsidRDefault="008E7BA3" w:rsidP="008E7BA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6CF974" w14:textId="77777777" w:rsidR="008E7BA3" w:rsidRDefault="008E7BA3" w:rsidP="008E7BA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AAB87A" w14:textId="77777777" w:rsidR="008E7BA3" w:rsidRPr="002E39F7" w:rsidRDefault="008E7BA3" w:rsidP="008E7BA3">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73DD64" w14:textId="77777777" w:rsidR="008E7BA3" w:rsidRDefault="008E7BA3" w:rsidP="008E7BA3">
            <w:pPr>
              <w:pStyle w:val="TAL"/>
              <w:rPr>
                <w:snapToGrid w:val="0"/>
              </w:rPr>
            </w:pPr>
            <w:r>
              <w:rPr>
                <w:snapToGrid w:val="0"/>
              </w:rPr>
              <w:t>17.0.0</w:t>
            </w:r>
          </w:p>
        </w:tc>
      </w:tr>
      <w:tr w:rsidR="004358A7" w:rsidRPr="00FF42F5" w14:paraId="46FC4E4B"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28C660D" w14:textId="77777777" w:rsidR="004358A7" w:rsidRDefault="004358A7" w:rsidP="004358A7">
            <w:pPr>
              <w:pStyle w:val="TAL"/>
              <w:rPr>
                <w:snapToGrid w:val="0"/>
              </w:rPr>
            </w:pPr>
            <w:r>
              <w:rPr>
                <w:snapToGrid w:val="0"/>
              </w:rPr>
              <w:t>2019-</w:t>
            </w:r>
            <w:r w:rsidR="007C5CEB">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33D88A" w14:textId="77777777" w:rsidR="004358A7" w:rsidRDefault="004358A7" w:rsidP="004358A7">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06FB7B" w14:textId="77777777" w:rsidR="004358A7" w:rsidRPr="00A54720" w:rsidRDefault="004358A7" w:rsidP="004358A7">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A4CE4" w14:textId="77777777" w:rsidR="004358A7" w:rsidRDefault="004358A7" w:rsidP="004358A7">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0948AEF" w14:textId="77777777" w:rsidR="004358A7" w:rsidRDefault="004358A7" w:rsidP="004358A7">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2F74D" w14:textId="77777777" w:rsidR="004358A7" w:rsidRDefault="004358A7" w:rsidP="004358A7">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5FDD8" w14:textId="77777777" w:rsidR="004358A7" w:rsidRPr="008E7BA3" w:rsidRDefault="004358A7" w:rsidP="004358A7">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181C23" w14:textId="77777777" w:rsidR="004358A7" w:rsidRDefault="004358A7" w:rsidP="004358A7">
            <w:pPr>
              <w:pStyle w:val="TAL"/>
              <w:rPr>
                <w:snapToGrid w:val="0"/>
              </w:rPr>
            </w:pPr>
            <w:r>
              <w:rPr>
                <w:snapToGrid w:val="0"/>
              </w:rPr>
              <w:t>17.1.0</w:t>
            </w:r>
          </w:p>
        </w:tc>
      </w:tr>
      <w:tr w:rsidR="007B5D0F" w:rsidRPr="00FF42F5" w14:paraId="5037F3D0"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8547C72" w14:textId="77777777" w:rsidR="007B5D0F" w:rsidRDefault="007B5D0F" w:rsidP="007B5D0F">
            <w:pPr>
              <w:pStyle w:val="TAL"/>
              <w:rPr>
                <w:snapToGrid w:val="0"/>
              </w:rPr>
            </w:pPr>
            <w:r>
              <w:rPr>
                <w:snapToGrid w:val="0"/>
              </w:rPr>
              <w:t>2019-</w:t>
            </w:r>
            <w:r w:rsidR="007C5CEB">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36FC27" w14:textId="77777777" w:rsidR="007B5D0F" w:rsidRDefault="007B5D0F" w:rsidP="007B5D0F">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743CBC" w14:textId="77777777" w:rsidR="007B5D0F" w:rsidRPr="00A54720" w:rsidRDefault="007B5D0F" w:rsidP="007B5D0F">
            <w:pPr>
              <w:pStyle w:val="TAL"/>
              <w:rPr>
                <w:snapToGrid w:val="0"/>
              </w:rPr>
            </w:pPr>
            <w:r w:rsidRPr="00A54720">
              <w:rPr>
                <w:snapToGrid w:val="0"/>
              </w:rPr>
              <w:t>SP-19</w:t>
            </w:r>
            <w:r>
              <w:rPr>
                <w:snapToGrid w:val="0"/>
              </w:rPr>
              <w:t>111</w:t>
            </w:r>
            <w:r w:rsidR="00C349CF">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4AC699" w14:textId="77777777" w:rsidR="007B5D0F" w:rsidRDefault="007B5D0F" w:rsidP="007B5D0F">
            <w:pPr>
              <w:pStyle w:val="TAL"/>
              <w:rPr>
                <w:snapToGrid w:val="0"/>
              </w:rPr>
            </w:pPr>
            <w:r>
              <w:rPr>
                <w:snapToGrid w:val="0"/>
              </w:rPr>
              <w:t>013</w:t>
            </w:r>
            <w:r w:rsidR="00C349CF">
              <w:rPr>
                <w:snapToGrid w:val="0"/>
              </w:rPr>
              <w:t>8</w:t>
            </w:r>
          </w:p>
        </w:tc>
        <w:tc>
          <w:tcPr>
            <w:tcW w:w="284" w:type="dxa"/>
            <w:tcBorders>
              <w:top w:val="single" w:sz="6" w:space="0" w:color="auto"/>
              <w:left w:val="single" w:sz="6" w:space="0" w:color="auto"/>
              <w:bottom w:val="single" w:sz="6" w:space="0" w:color="auto"/>
              <w:right w:val="single" w:sz="6" w:space="0" w:color="auto"/>
            </w:tcBorders>
          </w:tcPr>
          <w:p w14:paraId="41B1AE4E" w14:textId="77777777" w:rsidR="007B5D0F" w:rsidRDefault="00C349CF" w:rsidP="007B5D0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78AE31" w14:textId="77777777" w:rsidR="007B5D0F" w:rsidRDefault="00C349CF" w:rsidP="007B5D0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BF6F0F" w14:textId="77777777" w:rsidR="007B5D0F" w:rsidRPr="004358A7" w:rsidRDefault="00C349CF" w:rsidP="007B5D0F">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146372" w14:textId="77777777" w:rsidR="007B5D0F" w:rsidRDefault="007B5D0F" w:rsidP="007B5D0F">
            <w:pPr>
              <w:pStyle w:val="TAL"/>
              <w:rPr>
                <w:snapToGrid w:val="0"/>
              </w:rPr>
            </w:pPr>
            <w:r>
              <w:rPr>
                <w:snapToGrid w:val="0"/>
              </w:rPr>
              <w:t>17.1.0</w:t>
            </w:r>
          </w:p>
        </w:tc>
      </w:tr>
      <w:tr w:rsidR="008223AF" w:rsidRPr="00FF42F5" w14:paraId="7312EC76"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D9165E1" w14:textId="77777777" w:rsidR="008223AF" w:rsidRDefault="008223AF" w:rsidP="008223AF">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FE311F" w14:textId="77777777" w:rsidR="008223AF" w:rsidRDefault="008223AF" w:rsidP="008223AF">
            <w:pPr>
              <w:pStyle w:val="TAL"/>
              <w:rPr>
                <w:snapToGrid w:val="0"/>
              </w:rPr>
            </w:pPr>
            <w:r>
              <w:rPr>
                <w:snapToGrid w:val="0"/>
              </w:rPr>
              <w:t>SA#87-</w:t>
            </w:r>
            <w:r w:rsidR="00FA2FEA">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AF3792" w14:textId="77777777" w:rsidR="008223AF" w:rsidRPr="00A54720" w:rsidRDefault="008223AF" w:rsidP="008223AF">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F3B68D" w14:textId="77777777" w:rsidR="008223AF" w:rsidRDefault="008223AF" w:rsidP="008223AF">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FAF293F" w14:textId="77777777" w:rsidR="008223AF" w:rsidRDefault="008223AF" w:rsidP="008223AF">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CE308C" w14:textId="77777777" w:rsidR="008223AF" w:rsidRDefault="008223AF" w:rsidP="008223A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A2962D2" w14:textId="77777777" w:rsidR="008223AF" w:rsidRPr="00C349CF" w:rsidRDefault="008223AF" w:rsidP="008223AF">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C0E4B6" w14:textId="77777777" w:rsidR="008223AF" w:rsidRDefault="008223AF" w:rsidP="008223AF">
            <w:pPr>
              <w:pStyle w:val="TAL"/>
              <w:rPr>
                <w:snapToGrid w:val="0"/>
              </w:rPr>
            </w:pPr>
            <w:r>
              <w:rPr>
                <w:snapToGrid w:val="0"/>
              </w:rPr>
              <w:t>17.2.0</w:t>
            </w:r>
          </w:p>
        </w:tc>
      </w:tr>
      <w:tr w:rsidR="006B44FD" w:rsidRPr="00FF42F5" w14:paraId="33C3659C"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8065C9C" w14:textId="77777777" w:rsidR="006B44FD" w:rsidRDefault="006B44FD" w:rsidP="006B44FD">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1B9C52" w14:textId="77777777" w:rsidR="006B44FD" w:rsidRDefault="006B44FD" w:rsidP="006B44FD">
            <w:pPr>
              <w:pStyle w:val="TAL"/>
              <w:rPr>
                <w:snapToGrid w:val="0"/>
              </w:rPr>
            </w:pPr>
            <w:r>
              <w:rPr>
                <w:snapToGrid w:val="0"/>
              </w:rPr>
              <w:t>SA#87-</w:t>
            </w:r>
            <w:r w:rsidR="00FA2FEA">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8D2DA" w14:textId="77777777" w:rsidR="006B44FD" w:rsidRPr="008223AF" w:rsidRDefault="006B44FD" w:rsidP="006B44FD">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CDBF99" w14:textId="77777777" w:rsidR="006B44FD" w:rsidRDefault="006B44FD" w:rsidP="006B44FD">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153C3896" w14:textId="77777777" w:rsidR="006B44FD" w:rsidRDefault="006B44FD" w:rsidP="006B44F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538A77" w14:textId="77777777" w:rsidR="006B44FD" w:rsidRDefault="006B44FD" w:rsidP="006B44F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9F3C502" w14:textId="77777777" w:rsidR="006B44FD" w:rsidRPr="008223AF" w:rsidRDefault="006B44FD" w:rsidP="006B44FD">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D9A608" w14:textId="77777777" w:rsidR="006B44FD" w:rsidRDefault="006B44FD" w:rsidP="006B44FD">
            <w:pPr>
              <w:pStyle w:val="TAL"/>
              <w:rPr>
                <w:snapToGrid w:val="0"/>
              </w:rPr>
            </w:pPr>
            <w:r>
              <w:rPr>
                <w:snapToGrid w:val="0"/>
              </w:rPr>
              <w:t>17.2.0</w:t>
            </w:r>
          </w:p>
        </w:tc>
      </w:tr>
      <w:tr w:rsidR="00886513" w:rsidRPr="00FF42F5" w14:paraId="1AE3B0A8"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A1DF04E" w14:textId="77777777" w:rsidR="00886513" w:rsidRDefault="00886513" w:rsidP="00886513">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8C9FD" w14:textId="77777777" w:rsidR="00886513" w:rsidRDefault="00886513" w:rsidP="00886513">
            <w:pPr>
              <w:pStyle w:val="TAL"/>
              <w:rPr>
                <w:snapToGrid w:val="0"/>
              </w:rPr>
            </w:pPr>
            <w:r>
              <w:rPr>
                <w:snapToGrid w:val="0"/>
              </w:rPr>
              <w:t>SA#87-</w:t>
            </w:r>
            <w:r w:rsidR="00FA2FEA">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89A6BC" w14:textId="77777777" w:rsidR="00886513" w:rsidRPr="008223AF" w:rsidRDefault="00886513" w:rsidP="00886513">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CE3A22" w14:textId="77777777" w:rsidR="00886513" w:rsidRDefault="00886513" w:rsidP="00886513">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6E992143" w14:textId="77777777" w:rsidR="00886513" w:rsidRDefault="00886513" w:rsidP="0088651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DEB4C" w14:textId="77777777" w:rsidR="00886513" w:rsidRDefault="00886513" w:rsidP="00886513">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588212" w14:textId="77777777" w:rsidR="00886513" w:rsidRPr="006B44FD" w:rsidRDefault="00886513" w:rsidP="00886513">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2E6F9" w14:textId="77777777" w:rsidR="00886513" w:rsidRDefault="00886513" w:rsidP="00886513">
            <w:pPr>
              <w:pStyle w:val="TAL"/>
              <w:rPr>
                <w:snapToGrid w:val="0"/>
              </w:rPr>
            </w:pPr>
            <w:r>
              <w:rPr>
                <w:snapToGrid w:val="0"/>
              </w:rPr>
              <w:t>17.2.0</w:t>
            </w:r>
          </w:p>
        </w:tc>
      </w:tr>
      <w:tr w:rsidR="004B6A76" w:rsidRPr="00FF42F5" w14:paraId="520DD0A9"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BFCDA79" w14:textId="77777777" w:rsidR="004B6A76" w:rsidRDefault="004B6A76" w:rsidP="004B6A7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62BB3" w14:textId="77777777" w:rsidR="004B6A76" w:rsidRDefault="004B6A76" w:rsidP="004B6A76">
            <w:pPr>
              <w:pStyle w:val="TAL"/>
              <w:rPr>
                <w:snapToGrid w:val="0"/>
              </w:rPr>
            </w:pPr>
            <w:r>
              <w:rPr>
                <w:snapToGrid w:val="0"/>
              </w:rPr>
              <w:t>SA#87-</w:t>
            </w:r>
            <w:r w:rsidR="00FA2FEA">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74066" w14:textId="77777777" w:rsidR="004B6A76" w:rsidRPr="008223AF" w:rsidRDefault="004B6A76" w:rsidP="004B6A7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E891B" w14:textId="77777777" w:rsidR="004B6A76" w:rsidRDefault="004B6A76" w:rsidP="004B6A7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346EBAFC" w14:textId="77777777" w:rsidR="004B6A76" w:rsidRDefault="004B6A76" w:rsidP="004B6A7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0817C9" w14:textId="77777777" w:rsidR="004B6A76" w:rsidRDefault="004B6A76" w:rsidP="004B6A7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854360" w14:textId="77777777" w:rsidR="004B6A76" w:rsidRPr="00886513" w:rsidRDefault="004B6A76" w:rsidP="004B6A7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768D0C" w14:textId="77777777" w:rsidR="004B6A76" w:rsidRDefault="004B6A76" w:rsidP="004B6A76">
            <w:pPr>
              <w:pStyle w:val="TAL"/>
              <w:rPr>
                <w:snapToGrid w:val="0"/>
              </w:rPr>
            </w:pPr>
            <w:r>
              <w:rPr>
                <w:snapToGrid w:val="0"/>
              </w:rPr>
              <w:t>17.2.0</w:t>
            </w:r>
          </w:p>
        </w:tc>
      </w:tr>
      <w:tr w:rsidR="0003015C" w:rsidRPr="00FF42F5" w14:paraId="715E47D0"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70AD249" w14:textId="77777777" w:rsidR="0003015C" w:rsidRDefault="0003015C" w:rsidP="0003015C">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323420" w14:textId="77777777" w:rsidR="0003015C" w:rsidRDefault="0003015C" w:rsidP="0003015C">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6A856" w14:textId="77777777" w:rsidR="0003015C" w:rsidRPr="008223AF" w:rsidRDefault="0003015C" w:rsidP="0003015C">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4B6B1" w14:textId="77777777" w:rsidR="0003015C" w:rsidRDefault="0003015C" w:rsidP="0003015C">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3C91A122" w14:textId="77777777" w:rsidR="0003015C" w:rsidRDefault="0003015C" w:rsidP="0003015C">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F6081" w14:textId="77777777" w:rsidR="0003015C" w:rsidRDefault="0003015C" w:rsidP="0003015C">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8615D2" w14:textId="77777777" w:rsidR="0003015C" w:rsidRPr="004B6A76" w:rsidRDefault="0003015C" w:rsidP="0003015C">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FFF4C7" w14:textId="77777777" w:rsidR="0003015C" w:rsidRDefault="0003015C" w:rsidP="0003015C">
            <w:pPr>
              <w:pStyle w:val="TAL"/>
              <w:rPr>
                <w:snapToGrid w:val="0"/>
              </w:rPr>
            </w:pPr>
            <w:r>
              <w:rPr>
                <w:snapToGrid w:val="0"/>
              </w:rPr>
              <w:t>17.3.0</w:t>
            </w:r>
          </w:p>
        </w:tc>
      </w:tr>
      <w:tr w:rsidR="00D40420" w:rsidRPr="00FF42F5" w14:paraId="6E64D113"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8F5E861" w14:textId="77777777" w:rsidR="00D40420" w:rsidRDefault="00D40420" w:rsidP="00D40420">
            <w:pPr>
              <w:pStyle w:val="TAL"/>
              <w:rPr>
                <w:snapToGrid w:val="0"/>
              </w:rPr>
            </w:pPr>
            <w:r>
              <w:rPr>
                <w:snapToGrid w:val="0"/>
              </w:rPr>
              <w:t>2020-0</w:t>
            </w:r>
            <w:r w:rsidR="00170319">
              <w:rPr>
                <w:snapToGrid w:val="0"/>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0A7C8" w14:textId="77777777" w:rsidR="00D40420" w:rsidRDefault="00D40420" w:rsidP="00D40420">
            <w:pPr>
              <w:pStyle w:val="TAL"/>
              <w:rPr>
                <w:snapToGrid w:val="0"/>
              </w:rPr>
            </w:pPr>
            <w:r>
              <w:rPr>
                <w:snapToGrid w:val="0"/>
              </w:rPr>
              <w:t>SA#8</w:t>
            </w:r>
            <w:r w:rsidR="00170319">
              <w:rPr>
                <w:snapToGrid w:val="0"/>
              </w:rPr>
              <w:t>9</w:t>
            </w:r>
            <w:r>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175A0" w14:textId="77777777" w:rsidR="00D40420" w:rsidRPr="008223AF" w:rsidRDefault="00D40420" w:rsidP="00D40420">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5A7063" w14:textId="77777777" w:rsidR="00D40420" w:rsidRDefault="00D40420" w:rsidP="00D40420">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4C966A25" w14:textId="77777777" w:rsidR="00D40420" w:rsidRDefault="00D40420" w:rsidP="00D4042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2E1BC" w14:textId="77777777" w:rsidR="00D40420" w:rsidRDefault="00D40420" w:rsidP="00D40420">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4AD065" w14:textId="77777777" w:rsidR="00D40420" w:rsidRPr="0003015C" w:rsidRDefault="00D40420" w:rsidP="00D40420">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29B07F" w14:textId="77777777" w:rsidR="00D40420" w:rsidRDefault="00D40420" w:rsidP="00D40420">
            <w:pPr>
              <w:pStyle w:val="TAL"/>
              <w:rPr>
                <w:snapToGrid w:val="0"/>
              </w:rPr>
            </w:pPr>
            <w:r>
              <w:rPr>
                <w:snapToGrid w:val="0"/>
              </w:rPr>
              <w:t>17.4.0</w:t>
            </w:r>
          </w:p>
        </w:tc>
      </w:tr>
      <w:tr w:rsidR="00715832" w:rsidRPr="00FF42F5" w14:paraId="735E59A5"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CB5B70C" w14:textId="77777777" w:rsidR="00715832" w:rsidRDefault="00715832" w:rsidP="00715832">
            <w:pPr>
              <w:pStyle w:val="TAL"/>
              <w:rPr>
                <w:snapToGrid w:val="0"/>
              </w:rPr>
            </w:pPr>
            <w:r>
              <w:rPr>
                <w:snapToGrid w:val="0"/>
              </w:rPr>
              <w:t>2020-0</w:t>
            </w:r>
            <w:r w:rsidR="00170319">
              <w:rPr>
                <w:snapToGrid w:val="0"/>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3C05A0" w14:textId="77777777" w:rsidR="00715832" w:rsidRDefault="00715832" w:rsidP="00715832">
            <w:pPr>
              <w:pStyle w:val="TAL"/>
              <w:rPr>
                <w:snapToGrid w:val="0"/>
              </w:rPr>
            </w:pPr>
            <w:r>
              <w:rPr>
                <w:snapToGrid w:val="0"/>
              </w:rPr>
              <w:t>SA#8</w:t>
            </w:r>
            <w:r w:rsidR="00170319">
              <w:rPr>
                <w:snapToGrid w:val="0"/>
              </w:rPr>
              <w:t>9</w:t>
            </w:r>
            <w:r>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B0A2CA" w14:textId="77777777" w:rsidR="00715832" w:rsidRPr="008223AF" w:rsidRDefault="00715832" w:rsidP="00715832">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620D28" w14:textId="77777777" w:rsidR="00715832" w:rsidRDefault="00715832" w:rsidP="00715832">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6E9F6EFA" w14:textId="77777777" w:rsidR="00715832" w:rsidRDefault="00715832" w:rsidP="0071583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71568B" w14:textId="77777777" w:rsidR="00715832" w:rsidRDefault="00715832" w:rsidP="0071583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11F7BA" w14:textId="77777777" w:rsidR="00715832" w:rsidRPr="00D40420" w:rsidRDefault="00715832" w:rsidP="00715832">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595D56" w14:textId="77777777" w:rsidR="00715832" w:rsidRDefault="00715832" w:rsidP="00715832">
            <w:pPr>
              <w:pStyle w:val="TAL"/>
              <w:rPr>
                <w:snapToGrid w:val="0"/>
              </w:rPr>
            </w:pPr>
            <w:r>
              <w:rPr>
                <w:snapToGrid w:val="0"/>
              </w:rPr>
              <w:t>17.4.0</w:t>
            </w:r>
          </w:p>
        </w:tc>
      </w:tr>
      <w:tr w:rsidR="000D2A00" w:rsidRPr="00FF42F5" w14:paraId="5D744BEF"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5A211FF" w14:textId="77777777" w:rsidR="000D2A00" w:rsidRDefault="000D2A00" w:rsidP="000D2A00">
            <w:pPr>
              <w:pStyle w:val="TAL"/>
              <w:rPr>
                <w:snapToGrid w:val="0"/>
              </w:rPr>
            </w:pPr>
            <w:r>
              <w:rPr>
                <w:snapToGrid w:val="0"/>
              </w:rPr>
              <w:t>2020-0</w:t>
            </w:r>
            <w:r w:rsidR="00170319">
              <w:rPr>
                <w:snapToGrid w:val="0"/>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90B46" w14:textId="77777777" w:rsidR="000D2A00" w:rsidRDefault="000D2A00" w:rsidP="000D2A00">
            <w:pPr>
              <w:pStyle w:val="TAL"/>
              <w:rPr>
                <w:snapToGrid w:val="0"/>
              </w:rPr>
            </w:pPr>
            <w:r>
              <w:rPr>
                <w:snapToGrid w:val="0"/>
              </w:rPr>
              <w:t>SA#8</w:t>
            </w:r>
            <w:r w:rsidR="00170319">
              <w:rPr>
                <w:snapToGrid w:val="0"/>
              </w:rPr>
              <w:t>9</w:t>
            </w:r>
            <w:r>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5259A4" w14:textId="77777777" w:rsidR="000D2A00" w:rsidRPr="008223AF" w:rsidRDefault="000D2A00" w:rsidP="000D2A00">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5C0EB" w14:textId="77777777" w:rsidR="000D2A00" w:rsidRDefault="000D2A00" w:rsidP="000D2A00">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5C06D721" w14:textId="77777777" w:rsidR="000D2A00" w:rsidRDefault="000D2A00" w:rsidP="000D2A0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77EC13" w14:textId="77777777" w:rsidR="000D2A00" w:rsidRDefault="000D2A00" w:rsidP="000D2A0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A85BA2" w14:textId="77777777" w:rsidR="000D2A00" w:rsidRPr="00715832" w:rsidRDefault="000D2A00" w:rsidP="000D2A00">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D041AC" w14:textId="77777777" w:rsidR="000D2A00" w:rsidRDefault="000D2A00" w:rsidP="000D2A00">
            <w:pPr>
              <w:pStyle w:val="TAL"/>
              <w:rPr>
                <w:snapToGrid w:val="0"/>
              </w:rPr>
            </w:pPr>
            <w:r>
              <w:rPr>
                <w:snapToGrid w:val="0"/>
              </w:rPr>
              <w:t>17.4.0</w:t>
            </w:r>
          </w:p>
        </w:tc>
      </w:tr>
      <w:tr w:rsidR="00A70A39" w:rsidRPr="00FF42F5" w14:paraId="71411A80"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191F1C1" w14:textId="77777777" w:rsidR="00A70A39" w:rsidRDefault="00A70A39" w:rsidP="00A70A39">
            <w:pPr>
              <w:pStyle w:val="TAL"/>
              <w:rPr>
                <w:snapToGrid w:val="0"/>
              </w:rPr>
            </w:pPr>
            <w:r>
              <w:rPr>
                <w:snapToGrid w:val="0"/>
              </w:rPr>
              <w:t>2020-0</w:t>
            </w:r>
            <w:r w:rsidR="00170319">
              <w:rPr>
                <w:snapToGrid w:val="0"/>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F46276" w14:textId="77777777" w:rsidR="00A70A39" w:rsidRDefault="00A70A39" w:rsidP="00A70A39">
            <w:pPr>
              <w:pStyle w:val="TAL"/>
              <w:rPr>
                <w:snapToGrid w:val="0"/>
              </w:rPr>
            </w:pPr>
            <w:r>
              <w:rPr>
                <w:snapToGrid w:val="0"/>
              </w:rPr>
              <w:t>SA#8</w:t>
            </w:r>
            <w:r w:rsidR="00170319">
              <w:rPr>
                <w:snapToGrid w:val="0"/>
              </w:rPr>
              <w:t>9</w:t>
            </w:r>
            <w:r>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2318B" w14:textId="77777777" w:rsidR="00A70A39" w:rsidRPr="008223AF" w:rsidRDefault="00A70A39" w:rsidP="00A70A39">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71D1" w14:textId="77777777" w:rsidR="00A70A39" w:rsidRDefault="00A70A39" w:rsidP="00A70A39">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33925457" w14:textId="77777777" w:rsidR="00A70A39" w:rsidRDefault="00A70A39" w:rsidP="00A70A3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BA5949" w14:textId="77777777" w:rsidR="00A70A39" w:rsidRDefault="00A70A39" w:rsidP="00A70A39">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000A86" w14:textId="77777777" w:rsidR="00A70A39" w:rsidRPr="000D2A00" w:rsidRDefault="00A70A39" w:rsidP="00A70A39">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A0C20C" w14:textId="77777777" w:rsidR="00A70A39" w:rsidRDefault="00A70A39" w:rsidP="00A70A39">
            <w:pPr>
              <w:pStyle w:val="TAL"/>
              <w:rPr>
                <w:snapToGrid w:val="0"/>
              </w:rPr>
            </w:pPr>
            <w:r>
              <w:rPr>
                <w:snapToGrid w:val="0"/>
              </w:rPr>
              <w:t>17.4.0</w:t>
            </w:r>
          </w:p>
        </w:tc>
      </w:tr>
      <w:tr w:rsidR="00E15FCA" w:rsidRPr="00FF42F5" w14:paraId="7A58FB4A"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9A2A007" w14:textId="77777777" w:rsidR="00E15FCA" w:rsidRDefault="00E15FCA" w:rsidP="00E15FCA">
            <w:pPr>
              <w:pStyle w:val="TAL"/>
              <w:rPr>
                <w:snapToGrid w:val="0"/>
              </w:rPr>
            </w:pPr>
            <w:r>
              <w:rPr>
                <w:snapToGrid w:val="0"/>
              </w:rPr>
              <w:t>2020-0</w:t>
            </w:r>
            <w:r w:rsidR="00170319">
              <w:rPr>
                <w:snapToGrid w:val="0"/>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E20C61" w14:textId="77777777" w:rsidR="00E15FCA" w:rsidRDefault="00E15FCA" w:rsidP="00E15FCA">
            <w:pPr>
              <w:pStyle w:val="TAL"/>
              <w:rPr>
                <w:snapToGrid w:val="0"/>
              </w:rPr>
            </w:pPr>
            <w:r>
              <w:rPr>
                <w:snapToGrid w:val="0"/>
              </w:rPr>
              <w:t>SA#8</w:t>
            </w:r>
            <w:r w:rsidR="00170319">
              <w:rPr>
                <w:snapToGrid w:val="0"/>
              </w:rPr>
              <w:t>9</w:t>
            </w:r>
            <w:r>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1A4ED" w14:textId="77777777" w:rsidR="00E15FCA" w:rsidRPr="008223AF" w:rsidRDefault="00E15FCA" w:rsidP="00E15FCA">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10113" w14:textId="77777777" w:rsidR="00E15FCA" w:rsidRDefault="00E15FCA" w:rsidP="00E15FCA">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6832FBBC" w14:textId="77777777" w:rsidR="00E15FCA" w:rsidRDefault="00E15FCA" w:rsidP="00E15FC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F0403B" w14:textId="77777777" w:rsidR="00E15FCA" w:rsidRDefault="00E15FCA" w:rsidP="00E15FC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DCBE3F" w14:textId="77777777" w:rsidR="00E15FCA" w:rsidRPr="00A70A39" w:rsidRDefault="00E15FCA" w:rsidP="00E15FCA">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7B542C" w14:textId="77777777" w:rsidR="00E15FCA" w:rsidRDefault="00E15FCA" w:rsidP="00E15FCA">
            <w:pPr>
              <w:pStyle w:val="TAL"/>
              <w:rPr>
                <w:snapToGrid w:val="0"/>
              </w:rPr>
            </w:pPr>
            <w:r>
              <w:rPr>
                <w:snapToGrid w:val="0"/>
              </w:rPr>
              <w:t>17.4.0</w:t>
            </w:r>
          </w:p>
        </w:tc>
      </w:tr>
      <w:tr w:rsidR="00F34253" w:rsidRPr="00FF42F5" w14:paraId="2B91A055"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2AD47E2" w14:textId="77777777" w:rsidR="00F34253" w:rsidRDefault="00F34253" w:rsidP="00F34253">
            <w:pPr>
              <w:pStyle w:val="TAL"/>
              <w:rPr>
                <w:snapToGrid w:val="0"/>
              </w:rPr>
            </w:pPr>
            <w:r>
              <w:rPr>
                <w:snapToGrid w:val="0"/>
              </w:rPr>
              <w:t>2020-0</w:t>
            </w:r>
            <w:r w:rsidR="00170319">
              <w:rPr>
                <w:snapToGrid w:val="0"/>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AB88A3" w14:textId="77777777" w:rsidR="00F34253" w:rsidRDefault="00F34253" w:rsidP="00F34253">
            <w:pPr>
              <w:pStyle w:val="TAL"/>
              <w:rPr>
                <w:snapToGrid w:val="0"/>
              </w:rPr>
            </w:pPr>
            <w:r>
              <w:rPr>
                <w:snapToGrid w:val="0"/>
              </w:rPr>
              <w:t>SA#8</w:t>
            </w:r>
            <w:r w:rsidR="00170319">
              <w:rPr>
                <w:snapToGrid w:val="0"/>
              </w:rPr>
              <w:t>9</w:t>
            </w:r>
            <w:r>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A59F65" w14:textId="77777777" w:rsidR="00F34253" w:rsidRPr="008223AF" w:rsidRDefault="00F34253" w:rsidP="00F34253">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E0B8CA" w14:textId="77777777" w:rsidR="00F34253" w:rsidRDefault="00F34253" w:rsidP="00F34253">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471DE1B8" w14:textId="77777777" w:rsidR="00F34253" w:rsidRDefault="00F34253" w:rsidP="00F3425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691C7E" w14:textId="77777777" w:rsidR="00F34253" w:rsidRDefault="00F34253" w:rsidP="00F34253">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770702" w14:textId="77777777" w:rsidR="00F34253" w:rsidRPr="00E15FCA" w:rsidRDefault="00F34253" w:rsidP="00F34253">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4AD85" w14:textId="77777777" w:rsidR="00F34253" w:rsidRDefault="00F34253" w:rsidP="00F34253">
            <w:pPr>
              <w:pStyle w:val="TAL"/>
              <w:rPr>
                <w:snapToGrid w:val="0"/>
              </w:rPr>
            </w:pPr>
            <w:r>
              <w:rPr>
                <w:snapToGrid w:val="0"/>
              </w:rPr>
              <w:t>17.4.0</w:t>
            </w:r>
          </w:p>
        </w:tc>
      </w:tr>
      <w:tr w:rsidR="00031BA4" w:rsidRPr="00FF42F5" w14:paraId="177C4C2F"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CC0AEA1" w14:textId="77777777" w:rsidR="00031BA4" w:rsidRDefault="00031BA4" w:rsidP="00031BA4">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F8107B" w14:textId="77777777" w:rsidR="00031BA4" w:rsidRDefault="00031BA4" w:rsidP="00031BA4">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D2F28" w14:textId="77777777" w:rsidR="00031BA4" w:rsidRPr="008223AF" w:rsidRDefault="00031BA4" w:rsidP="00031BA4">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26B74B" w14:textId="77777777" w:rsidR="00031BA4" w:rsidRDefault="00031BA4" w:rsidP="00031BA4">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3A52A711" w14:textId="77777777" w:rsidR="00031BA4" w:rsidRDefault="00031BA4" w:rsidP="00031BA4">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00388" w14:textId="77777777" w:rsidR="00031BA4" w:rsidRDefault="00031BA4" w:rsidP="00031BA4">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FF42F68" w14:textId="77777777" w:rsidR="00031BA4" w:rsidRPr="00F34253" w:rsidRDefault="00031BA4" w:rsidP="00031BA4">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B68B1" w14:textId="77777777" w:rsidR="00031BA4" w:rsidRDefault="00031BA4" w:rsidP="00031BA4">
            <w:pPr>
              <w:pStyle w:val="TAL"/>
              <w:rPr>
                <w:snapToGrid w:val="0"/>
              </w:rPr>
            </w:pPr>
            <w:r>
              <w:rPr>
                <w:snapToGrid w:val="0"/>
              </w:rPr>
              <w:t>17.5.0</w:t>
            </w:r>
          </w:p>
        </w:tc>
      </w:tr>
      <w:tr w:rsidR="00666386" w:rsidRPr="00FF42F5" w14:paraId="161A7EEE"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683608C" w14:textId="77777777" w:rsidR="00666386" w:rsidRDefault="00666386" w:rsidP="0066638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1B9A8C" w14:textId="77777777" w:rsidR="00666386" w:rsidRDefault="00666386" w:rsidP="0066638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D5D6" w14:textId="77777777" w:rsidR="00666386" w:rsidRPr="00031BA4" w:rsidRDefault="00666386" w:rsidP="0066638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8C3894" w14:textId="77777777" w:rsidR="00666386" w:rsidRDefault="00666386" w:rsidP="0066638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3D634455" w14:textId="77777777" w:rsidR="00666386" w:rsidRDefault="00666386" w:rsidP="0066638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13E0F" w14:textId="77777777" w:rsidR="00666386" w:rsidRDefault="00666386" w:rsidP="0066638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5F67C5E" w14:textId="77777777" w:rsidR="00666386" w:rsidRPr="00031BA4" w:rsidRDefault="00666386" w:rsidP="0066638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0E27D3" w14:textId="77777777" w:rsidR="00666386" w:rsidRDefault="00666386" w:rsidP="00666386">
            <w:pPr>
              <w:pStyle w:val="TAL"/>
              <w:rPr>
                <w:snapToGrid w:val="0"/>
              </w:rPr>
            </w:pPr>
            <w:r>
              <w:rPr>
                <w:snapToGrid w:val="0"/>
              </w:rPr>
              <w:t>17.5.0</w:t>
            </w:r>
          </w:p>
        </w:tc>
      </w:tr>
      <w:tr w:rsidR="007B21E9" w:rsidRPr="00FF42F5" w14:paraId="054CDC5A"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184298F" w14:textId="77777777" w:rsidR="007B21E9" w:rsidRDefault="007B21E9" w:rsidP="007B21E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B162A" w14:textId="77777777" w:rsidR="007B21E9" w:rsidRDefault="007B21E9" w:rsidP="007B21E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DFA1C" w14:textId="77777777" w:rsidR="007B21E9" w:rsidRPr="00666386" w:rsidRDefault="007B21E9" w:rsidP="007B21E9">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00EE7F" w14:textId="77777777" w:rsidR="007B21E9" w:rsidRDefault="007B21E9" w:rsidP="007B21E9">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7ECA4E62" w14:textId="77777777" w:rsidR="007B21E9" w:rsidRDefault="007B21E9" w:rsidP="007B21E9">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2DF40C" w14:textId="77777777" w:rsidR="007B21E9" w:rsidRDefault="007B21E9" w:rsidP="007B21E9">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F8404F" w14:textId="77777777" w:rsidR="007B21E9" w:rsidRPr="00666386" w:rsidRDefault="007B21E9" w:rsidP="007B21E9">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C7E944" w14:textId="77777777" w:rsidR="007B21E9" w:rsidRDefault="007B21E9" w:rsidP="007B21E9">
            <w:pPr>
              <w:pStyle w:val="TAL"/>
              <w:rPr>
                <w:snapToGrid w:val="0"/>
              </w:rPr>
            </w:pPr>
            <w:r>
              <w:rPr>
                <w:snapToGrid w:val="0"/>
              </w:rPr>
              <w:t>17.5.0</w:t>
            </w:r>
          </w:p>
        </w:tc>
      </w:tr>
      <w:tr w:rsidR="000009FF" w:rsidRPr="00FF42F5" w14:paraId="4ED01DA4"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0AE2BE7" w14:textId="77777777" w:rsidR="000009FF" w:rsidRDefault="000009FF" w:rsidP="000009FF">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D73A7F" w14:textId="77777777" w:rsidR="000009FF" w:rsidRDefault="000009FF" w:rsidP="000009FF">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EC0476" w14:textId="77777777" w:rsidR="000009FF" w:rsidRPr="007B21E9" w:rsidRDefault="000009FF" w:rsidP="000009FF">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73F30B" w14:textId="77777777" w:rsidR="000009FF" w:rsidRDefault="000009FF" w:rsidP="000009FF">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573FAE1C" w14:textId="77777777" w:rsidR="000009FF" w:rsidRDefault="000009FF" w:rsidP="000009F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073C18" w14:textId="77777777" w:rsidR="000009FF" w:rsidRDefault="000009FF" w:rsidP="000009F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9928FA" w14:textId="77777777" w:rsidR="000009FF" w:rsidRPr="007B21E9" w:rsidRDefault="000009FF" w:rsidP="000009FF">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C5EADF" w14:textId="77777777" w:rsidR="000009FF" w:rsidRDefault="000009FF" w:rsidP="000009FF">
            <w:pPr>
              <w:pStyle w:val="TAL"/>
              <w:rPr>
                <w:snapToGrid w:val="0"/>
              </w:rPr>
            </w:pPr>
            <w:r>
              <w:rPr>
                <w:snapToGrid w:val="0"/>
              </w:rPr>
              <w:t>17.5.0</w:t>
            </w:r>
          </w:p>
        </w:tc>
      </w:tr>
      <w:tr w:rsidR="003C64FE" w:rsidRPr="00FF42F5" w14:paraId="02870FA6"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10DF200" w14:textId="77777777" w:rsidR="003C64FE" w:rsidRDefault="003C64FE" w:rsidP="003C64FE">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09A02D" w14:textId="77777777" w:rsidR="003C64FE" w:rsidRDefault="003C64FE" w:rsidP="003C64FE">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529E57" w14:textId="77777777" w:rsidR="003C64FE" w:rsidRPr="007B21E9" w:rsidRDefault="003C64FE" w:rsidP="003C64FE">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127BA" w14:textId="77777777" w:rsidR="003C64FE" w:rsidRDefault="003C64FE" w:rsidP="003C64FE">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3EADE648" w14:textId="77777777" w:rsidR="003C64FE" w:rsidRDefault="003C64FE" w:rsidP="003C64F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83E96" w14:textId="77777777" w:rsidR="003C64FE" w:rsidRDefault="003C64FE" w:rsidP="003C64F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A35BF95" w14:textId="77777777" w:rsidR="003C64FE" w:rsidRPr="000009FF" w:rsidRDefault="003C64FE" w:rsidP="003C64FE">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8EB8" w14:textId="77777777" w:rsidR="003C64FE" w:rsidRDefault="003C64FE" w:rsidP="003C64FE">
            <w:pPr>
              <w:pStyle w:val="TAL"/>
              <w:rPr>
                <w:snapToGrid w:val="0"/>
              </w:rPr>
            </w:pPr>
            <w:r>
              <w:rPr>
                <w:snapToGrid w:val="0"/>
              </w:rPr>
              <w:t>17.6.0</w:t>
            </w:r>
          </w:p>
        </w:tc>
      </w:tr>
      <w:tr w:rsidR="00B94542" w:rsidRPr="00FF42F5" w14:paraId="1FEE3F55" w14:textId="77777777" w:rsidTr="00714D8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DC2F10E" w14:textId="2117C73C" w:rsidR="00B94542" w:rsidRDefault="00B94542" w:rsidP="00B94542">
            <w:pPr>
              <w:pStyle w:val="TAL"/>
              <w:rPr>
                <w:snapToGrid w:val="0"/>
              </w:rPr>
            </w:pPr>
            <w:r>
              <w:rPr>
                <w:snapToGrid w:val="0"/>
              </w:rPr>
              <w:t>202</w:t>
            </w:r>
            <w:r>
              <w:rPr>
                <w:snapToGrid w:val="0"/>
              </w:rPr>
              <w:t>3</w:t>
            </w:r>
            <w:r>
              <w:rPr>
                <w:snapToGrid w:val="0"/>
              </w:rPr>
              <w:t>-</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A6768F" w14:textId="36556734" w:rsidR="00B94542" w:rsidRDefault="00B94542" w:rsidP="00B94542">
            <w:pPr>
              <w:pStyle w:val="TAL"/>
              <w:rPr>
                <w:snapToGrid w:val="0"/>
              </w:rPr>
            </w:pPr>
            <w:r>
              <w:rPr>
                <w:snapToGrid w:val="0"/>
              </w:rPr>
              <w:t>SA#</w:t>
            </w:r>
            <w:r>
              <w:rPr>
                <w:snapToGrid w:val="0"/>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1F28EF" w14:textId="53B598B2" w:rsidR="00B94542" w:rsidRPr="003C64FE" w:rsidRDefault="00B94542" w:rsidP="00B94542">
            <w:pPr>
              <w:pStyle w:val="TAL"/>
              <w:rPr>
                <w:snapToGrid w:val="0"/>
              </w:rPr>
            </w:pPr>
            <w:r w:rsidRPr="003C64FE">
              <w:rPr>
                <w:snapToGrid w:val="0"/>
              </w:rPr>
              <w:t>SP-</w:t>
            </w:r>
            <w:r w:rsidR="00153BAF" w:rsidRPr="00153BAF">
              <w:rPr>
                <w:snapToGrid w:val="0"/>
              </w:rPr>
              <w:t>231552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7242A0" w14:textId="1D2ACDE9" w:rsidR="00B94542" w:rsidRDefault="00B94542" w:rsidP="00B94542">
            <w:pPr>
              <w:pStyle w:val="TAL"/>
              <w:rPr>
                <w:snapToGrid w:val="0"/>
              </w:rPr>
            </w:pPr>
            <w:r>
              <w:rPr>
                <w:snapToGrid w:val="0"/>
              </w:rPr>
              <w:t>01</w:t>
            </w:r>
            <w:r>
              <w:rPr>
                <w:snapToGrid w:val="0"/>
              </w:rPr>
              <w:t>93</w:t>
            </w:r>
          </w:p>
        </w:tc>
        <w:tc>
          <w:tcPr>
            <w:tcW w:w="284" w:type="dxa"/>
            <w:tcBorders>
              <w:top w:val="single" w:sz="6" w:space="0" w:color="auto"/>
              <w:left w:val="single" w:sz="6" w:space="0" w:color="auto"/>
              <w:bottom w:val="single" w:sz="6" w:space="0" w:color="auto"/>
              <w:right w:val="single" w:sz="6" w:space="0" w:color="auto"/>
            </w:tcBorders>
          </w:tcPr>
          <w:p w14:paraId="4F72B9E2" w14:textId="42684393" w:rsidR="00B94542" w:rsidRDefault="00B94542" w:rsidP="00B94542">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51F10F" w14:textId="6309DD64" w:rsidR="00B94542" w:rsidRDefault="00B94542" w:rsidP="00B9454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99C41D" w14:textId="1E57BAC3" w:rsidR="00B94542" w:rsidRPr="003C64FE" w:rsidRDefault="00B94542" w:rsidP="00B94542">
            <w:pPr>
              <w:pStyle w:val="TAL"/>
              <w:rPr>
                <w:noProof/>
              </w:rPr>
            </w:pPr>
            <w:r w:rsidRPr="00B94542">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054328" w14:textId="6413A529" w:rsidR="00B94542" w:rsidRDefault="00B94542" w:rsidP="00B94542">
            <w:pPr>
              <w:pStyle w:val="TAL"/>
              <w:rPr>
                <w:snapToGrid w:val="0"/>
              </w:rPr>
            </w:pPr>
            <w:r>
              <w:rPr>
                <w:snapToGrid w:val="0"/>
              </w:rPr>
              <w:t>17.</w:t>
            </w:r>
            <w:r>
              <w:rPr>
                <w:snapToGrid w:val="0"/>
              </w:rPr>
              <w:t>7</w:t>
            </w:r>
            <w:r>
              <w:rPr>
                <w:snapToGrid w:val="0"/>
              </w:rPr>
              <w:t>.0</w:t>
            </w:r>
          </w:p>
        </w:tc>
      </w:tr>
    </w:tbl>
    <w:p w14:paraId="12700EE0" w14:textId="77777777" w:rsidR="00080512" w:rsidRPr="00B71FBA" w:rsidRDefault="00080512" w:rsidP="002E0E5B"/>
    <w:sectPr w:rsidR="00080512" w:rsidRPr="00B71FBA">
      <w:headerReference w:type="even" r:id="rId195"/>
      <w:headerReference w:type="default" r:id="rId196"/>
      <w:footerReference w:type="even" r:id="rId197"/>
      <w:footerReference w:type="default" r:id="rId198"/>
      <w:headerReference w:type="first" r:id="rId199"/>
      <w:footerReference w:type="firs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F3A40D" w14:textId="77777777" w:rsidR="004905BE" w:rsidRDefault="004905BE">
      <w:r>
        <w:separator/>
      </w:r>
    </w:p>
  </w:endnote>
  <w:endnote w:type="continuationSeparator" w:id="0">
    <w:p w14:paraId="5BD409DD" w14:textId="77777777" w:rsidR="004905BE" w:rsidRDefault="004905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5069C" w14:textId="77777777" w:rsidR="00B464E0" w:rsidRDefault="00B464E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5FCC64" w14:textId="77777777" w:rsidR="00B464E0" w:rsidRDefault="00B464E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248B9" w14:textId="77777777" w:rsidR="00B464E0" w:rsidRDefault="00B464E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5D514F" w14:textId="77777777" w:rsidR="004905BE" w:rsidRDefault="004905BE">
      <w:r>
        <w:separator/>
      </w:r>
    </w:p>
  </w:footnote>
  <w:footnote w:type="continuationSeparator" w:id="0">
    <w:p w14:paraId="583D8300" w14:textId="77777777" w:rsidR="004905BE" w:rsidRDefault="004905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219E5" w14:textId="77777777" w:rsidR="00B464E0" w:rsidRDefault="00B464E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93C30" w14:textId="3C3A0EFA" w:rsidR="00B464E0" w:rsidRDefault="00B464E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2274">
      <w:rPr>
        <w:rFonts w:ascii="Arial" w:hAnsi="Arial" w:cs="Arial"/>
        <w:b/>
        <w:noProof/>
        <w:sz w:val="18"/>
        <w:szCs w:val="18"/>
      </w:rPr>
      <w:t>3GPP TS 23.281 V17.7.0 (2023-12)</w:t>
    </w:r>
    <w:r>
      <w:rPr>
        <w:rFonts w:ascii="Arial" w:hAnsi="Arial" w:cs="Arial"/>
        <w:b/>
        <w:sz w:val="18"/>
        <w:szCs w:val="18"/>
      </w:rPr>
      <w:fldChar w:fldCharType="end"/>
    </w:r>
  </w:p>
  <w:p w14:paraId="13A6DE2C" w14:textId="77777777" w:rsidR="00B464E0" w:rsidRDefault="00B464E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03A60492" w14:textId="0AFC014C" w:rsidR="00B464E0" w:rsidRDefault="00B464E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2274">
      <w:rPr>
        <w:rFonts w:ascii="Arial" w:hAnsi="Arial" w:cs="Arial"/>
        <w:b/>
        <w:noProof/>
        <w:sz w:val="18"/>
        <w:szCs w:val="18"/>
      </w:rPr>
      <w:t>Release 17</w:t>
    </w:r>
    <w:r>
      <w:rPr>
        <w:rFonts w:ascii="Arial" w:hAnsi="Arial" w:cs="Arial"/>
        <w:b/>
        <w:sz w:val="18"/>
        <w:szCs w:val="18"/>
      </w:rPr>
      <w:fldChar w:fldCharType="end"/>
    </w:r>
  </w:p>
  <w:p w14:paraId="130A0C90" w14:textId="77777777" w:rsidR="00B464E0" w:rsidRDefault="00B464E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08559" w14:textId="77777777" w:rsidR="00B464E0" w:rsidRDefault="00B464E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D8CFC5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EBA3E0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E30C19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88011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386E2B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4FA2F3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5BC6DF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7251795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51946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092325">
    <w:abstractNumId w:val="14"/>
  </w:num>
  <w:num w:numId="4" w16cid:durableId="1614827100">
    <w:abstractNumId w:val="29"/>
  </w:num>
  <w:num w:numId="5" w16cid:durableId="1584410076">
    <w:abstractNumId w:val="16"/>
  </w:num>
  <w:num w:numId="6" w16cid:durableId="306784304">
    <w:abstractNumId w:val="34"/>
  </w:num>
  <w:num w:numId="7" w16cid:durableId="50731563">
    <w:abstractNumId w:val="33"/>
  </w:num>
  <w:num w:numId="8" w16cid:durableId="295263648">
    <w:abstractNumId w:val="25"/>
  </w:num>
  <w:num w:numId="9" w16cid:durableId="47808306">
    <w:abstractNumId w:val="20"/>
  </w:num>
  <w:num w:numId="10" w16cid:durableId="2081710359">
    <w:abstractNumId w:val="35"/>
  </w:num>
  <w:num w:numId="11" w16cid:durableId="1818647028">
    <w:abstractNumId w:val="23"/>
  </w:num>
  <w:num w:numId="12" w16cid:durableId="1072704021">
    <w:abstractNumId w:val="24"/>
  </w:num>
  <w:num w:numId="13" w16cid:durableId="46015299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911624823">
    <w:abstractNumId w:val="26"/>
  </w:num>
  <w:num w:numId="15" w16cid:durableId="1835799376">
    <w:abstractNumId w:val="21"/>
  </w:num>
  <w:num w:numId="16" w16cid:durableId="298266340">
    <w:abstractNumId w:val="28"/>
  </w:num>
  <w:num w:numId="17" w16cid:durableId="498932804">
    <w:abstractNumId w:val="32"/>
  </w:num>
  <w:num w:numId="18" w16cid:durableId="341593634">
    <w:abstractNumId w:val="18"/>
  </w:num>
  <w:num w:numId="19" w16cid:durableId="772166845">
    <w:abstractNumId w:val="17"/>
  </w:num>
  <w:num w:numId="20" w16cid:durableId="615603376">
    <w:abstractNumId w:val="15"/>
  </w:num>
  <w:num w:numId="21" w16cid:durableId="145518068">
    <w:abstractNumId w:val="22"/>
  </w:num>
  <w:num w:numId="22" w16cid:durableId="2096314311">
    <w:abstractNumId w:val="3"/>
  </w:num>
  <w:num w:numId="23" w16cid:durableId="2135829522">
    <w:abstractNumId w:val="36"/>
  </w:num>
  <w:num w:numId="24" w16cid:durableId="1837719413">
    <w:abstractNumId w:val="19"/>
  </w:num>
  <w:num w:numId="25" w16cid:durableId="1548107919">
    <w:abstractNumId w:val="31"/>
  </w:num>
  <w:num w:numId="26" w16cid:durableId="1560821353">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7894200">
    <w:abstractNumId w:val="9"/>
  </w:num>
  <w:num w:numId="28" w16cid:durableId="1891182166">
    <w:abstractNumId w:val="7"/>
  </w:num>
  <w:num w:numId="29" w16cid:durableId="1887837956">
    <w:abstractNumId w:val="6"/>
  </w:num>
  <w:num w:numId="30" w16cid:durableId="442457955">
    <w:abstractNumId w:val="5"/>
  </w:num>
  <w:num w:numId="31" w16cid:durableId="376012196">
    <w:abstractNumId w:val="4"/>
  </w:num>
  <w:num w:numId="32" w16cid:durableId="1461001222">
    <w:abstractNumId w:val="8"/>
  </w:num>
  <w:num w:numId="33" w16cid:durableId="1177310867">
    <w:abstractNumId w:val="2"/>
  </w:num>
  <w:num w:numId="34" w16cid:durableId="17052737">
    <w:abstractNumId w:val="1"/>
  </w:num>
  <w:num w:numId="35" w16cid:durableId="1678923452">
    <w:abstractNumId w:val="0"/>
  </w:num>
  <w:num w:numId="36" w16cid:durableId="766075423">
    <w:abstractNumId w:val="11"/>
  </w:num>
  <w:num w:numId="37" w16cid:durableId="21588481">
    <w:abstractNumId w:val="12"/>
  </w:num>
  <w:num w:numId="38" w16cid:durableId="1721783938">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39" w16cid:durableId="296959581">
    <w:abstractNumId w:val="13"/>
  </w:num>
  <w:num w:numId="40" w16cid:durableId="909851699">
    <w:abstractNumId w:val="30"/>
  </w:num>
  <w:num w:numId="41" w16cid:durableId="801003241">
    <w:abstractNumId w:val="27"/>
  </w:num>
  <w:num w:numId="42" w16cid:durableId="488520524">
    <w:abstractNumId w:val="8"/>
  </w:num>
  <w:num w:numId="43" w16cid:durableId="953824570">
    <w:abstractNumId w:val="2"/>
  </w:num>
  <w:num w:numId="44" w16cid:durableId="400635129">
    <w:abstractNumId w:val="1"/>
  </w:num>
  <w:num w:numId="45" w16cid:durableId="2103605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8A6"/>
    <w:rsid w:val="000009FF"/>
    <w:rsid w:val="00002783"/>
    <w:rsid w:val="00003B8E"/>
    <w:rsid w:val="000046B6"/>
    <w:rsid w:val="00010CCD"/>
    <w:rsid w:val="00011ED3"/>
    <w:rsid w:val="000124F8"/>
    <w:rsid w:val="00012ECB"/>
    <w:rsid w:val="000139AE"/>
    <w:rsid w:val="00014890"/>
    <w:rsid w:val="0001687E"/>
    <w:rsid w:val="00016DFA"/>
    <w:rsid w:val="0001786D"/>
    <w:rsid w:val="00020D3C"/>
    <w:rsid w:val="000218AA"/>
    <w:rsid w:val="00021EC3"/>
    <w:rsid w:val="00022730"/>
    <w:rsid w:val="00024080"/>
    <w:rsid w:val="0002453A"/>
    <w:rsid w:val="00024A00"/>
    <w:rsid w:val="00024B60"/>
    <w:rsid w:val="00025EB4"/>
    <w:rsid w:val="00026178"/>
    <w:rsid w:val="000277CA"/>
    <w:rsid w:val="0003015C"/>
    <w:rsid w:val="00030429"/>
    <w:rsid w:val="00031BA4"/>
    <w:rsid w:val="00031F70"/>
    <w:rsid w:val="00033397"/>
    <w:rsid w:val="0003441C"/>
    <w:rsid w:val="00035BD3"/>
    <w:rsid w:val="000373AA"/>
    <w:rsid w:val="00037A34"/>
    <w:rsid w:val="00040095"/>
    <w:rsid w:val="000402F9"/>
    <w:rsid w:val="00040411"/>
    <w:rsid w:val="0004063A"/>
    <w:rsid w:val="000453B7"/>
    <w:rsid w:val="000453C7"/>
    <w:rsid w:val="00046B0D"/>
    <w:rsid w:val="00046F1A"/>
    <w:rsid w:val="00047029"/>
    <w:rsid w:val="0004787F"/>
    <w:rsid w:val="00047E0E"/>
    <w:rsid w:val="0005244E"/>
    <w:rsid w:val="00056CB4"/>
    <w:rsid w:val="000602D6"/>
    <w:rsid w:val="0006178D"/>
    <w:rsid w:val="0006202E"/>
    <w:rsid w:val="000622E1"/>
    <w:rsid w:val="0006269E"/>
    <w:rsid w:val="00062700"/>
    <w:rsid w:val="000628A1"/>
    <w:rsid w:val="00065C98"/>
    <w:rsid w:val="0006719C"/>
    <w:rsid w:val="0007098A"/>
    <w:rsid w:val="00074408"/>
    <w:rsid w:val="0007652E"/>
    <w:rsid w:val="00077528"/>
    <w:rsid w:val="000779FE"/>
    <w:rsid w:val="00080512"/>
    <w:rsid w:val="000833C5"/>
    <w:rsid w:val="0008473D"/>
    <w:rsid w:val="00085586"/>
    <w:rsid w:val="00085A6E"/>
    <w:rsid w:val="00087C3C"/>
    <w:rsid w:val="000912B0"/>
    <w:rsid w:val="0009413F"/>
    <w:rsid w:val="000943F3"/>
    <w:rsid w:val="00097A98"/>
    <w:rsid w:val="000A08E2"/>
    <w:rsid w:val="000A274D"/>
    <w:rsid w:val="000A42DC"/>
    <w:rsid w:val="000A5509"/>
    <w:rsid w:val="000A64B9"/>
    <w:rsid w:val="000A748D"/>
    <w:rsid w:val="000A7FAC"/>
    <w:rsid w:val="000B035F"/>
    <w:rsid w:val="000B075F"/>
    <w:rsid w:val="000B3029"/>
    <w:rsid w:val="000B433C"/>
    <w:rsid w:val="000C02BC"/>
    <w:rsid w:val="000C3CAD"/>
    <w:rsid w:val="000C59D8"/>
    <w:rsid w:val="000C5E9F"/>
    <w:rsid w:val="000C64FD"/>
    <w:rsid w:val="000C7AFD"/>
    <w:rsid w:val="000D0D44"/>
    <w:rsid w:val="000D0F30"/>
    <w:rsid w:val="000D2A00"/>
    <w:rsid w:val="000D3120"/>
    <w:rsid w:val="000D3D20"/>
    <w:rsid w:val="000D4A26"/>
    <w:rsid w:val="000D5061"/>
    <w:rsid w:val="000D58AB"/>
    <w:rsid w:val="000D58B0"/>
    <w:rsid w:val="000E0256"/>
    <w:rsid w:val="000E04EA"/>
    <w:rsid w:val="000E3161"/>
    <w:rsid w:val="000E5F0B"/>
    <w:rsid w:val="000F35FD"/>
    <w:rsid w:val="000F3634"/>
    <w:rsid w:val="000F4411"/>
    <w:rsid w:val="000F4846"/>
    <w:rsid w:val="000F61FC"/>
    <w:rsid w:val="0010111B"/>
    <w:rsid w:val="0010263F"/>
    <w:rsid w:val="0010580F"/>
    <w:rsid w:val="00105C65"/>
    <w:rsid w:val="00106B4D"/>
    <w:rsid w:val="00113F7E"/>
    <w:rsid w:val="00114763"/>
    <w:rsid w:val="001152BB"/>
    <w:rsid w:val="001171DC"/>
    <w:rsid w:val="0011731D"/>
    <w:rsid w:val="00117D72"/>
    <w:rsid w:val="0012012D"/>
    <w:rsid w:val="0012378B"/>
    <w:rsid w:val="00123CC3"/>
    <w:rsid w:val="00124B3B"/>
    <w:rsid w:val="00125E44"/>
    <w:rsid w:val="0012677E"/>
    <w:rsid w:val="00126F85"/>
    <w:rsid w:val="0012770B"/>
    <w:rsid w:val="00127790"/>
    <w:rsid w:val="0013043C"/>
    <w:rsid w:val="00130F92"/>
    <w:rsid w:val="00132145"/>
    <w:rsid w:val="001326EC"/>
    <w:rsid w:val="00132A5B"/>
    <w:rsid w:val="00133E8D"/>
    <w:rsid w:val="00135B20"/>
    <w:rsid w:val="001366FF"/>
    <w:rsid w:val="0014079C"/>
    <w:rsid w:val="00141455"/>
    <w:rsid w:val="001414F4"/>
    <w:rsid w:val="00153BAF"/>
    <w:rsid w:val="0015411F"/>
    <w:rsid w:val="001600F7"/>
    <w:rsid w:val="00163F81"/>
    <w:rsid w:val="00164CFB"/>
    <w:rsid w:val="00165F2B"/>
    <w:rsid w:val="00166A23"/>
    <w:rsid w:val="00170319"/>
    <w:rsid w:val="001716DA"/>
    <w:rsid w:val="00171C63"/>
    <w:rsid w:val="001803E8"/>
    <w:rsid w:val="00180E81"/>
    <w:rsid w:val="00182891"/>
    <w:rsid w:val="00183DD4"/>
    <w:rsid w:val="00186820"/>
    <w:rsid w:val="001876F3"/>
    <w:rsid w:val="00190091"/>
    <w:rsid w:val="0019030D"/>
    <w:rsid w:val="00191C9B"/>
    <w:rsid w:val="0019350C"/>
    <w:rsid w:val="00194D0F"/>
    <w:rsid w:val="00195F6B"/>
    <w:rsid w:val="0019757C"/>
    <w:rsid w:val="001A033C"/>
    <w:rsid w:val="001A0AE6"/>
    <w:rsid w:val="001A2338"/>
    <w:rsid w:val="001A4CA0"/>
    <w:rsid w:val="001A7242"/>
    <w:rsid w:val="001B0627"/>
    <w:rsid w:val="001B09A4"/>
    <w:rsid w:val="001B0F10"/>
    <w:rsid w:val="001B113C"/>
    <w:rsid w:val="001B2AD3"/>
    <w:rsid w:val="001B2E8E"/>
    <w:rsid w:val="001B4490"/>
    <w:rsid w:val="001B5F81"/>
    <w:rsid w:val="001B62B9"/>
    <w:rsid w:val="001C09C4"/>
    <w:rsid w:val="001C461A"/>
    <w:rsid w:val="001C5426"/>
    <w:rsid w:val="001C7F1F"/>
    <w:rsid w:val="001D2EA8"/>
    <w:rsid w:val="001D5EC0"/>
    <w:rsid w:val="001D6C26"/>
    <w:rsid w:val="001D6C29"/>
    <w:rsid w:val="001D6E34"/>
    <w:rsid w:val="001E27B0"/>
    <w:rsid w:val="001E3F82"/>
    <w:rsid w:val="001E5D76"/>
    <w:rsid w:val="001E6364"/>
    <w:rsid w:val="001E6B0B"/>
    <w:rsid w:val="001E70AB"/>
    <w:rsid w:val="001F168B"/>
    <w:rsid w:val="001F244D"/>
    <w:rsid w:val="001F59E0"/>
    <w:rsid w:val="001F6DC1"/>
    <w:rsid w:val="001F74F7"/>
    <w:rsid w:val="00202A77"/>
    <w:rsid w:val="00202A9E"/>
    <w:rsid w:val="0020432D"/>
    <w:rsid w:val="00210711"/>
    <w:rsid w:val="00210888"/>
    <w:rsid w:val="002121BA"/>
    <w:rsid w:val="002125D1"/>
    <w:rsid w:val="00213035"/>
    <w:rsid w:val="00213BBC"/>
    <w:rsid w:val="002151FE"/>
    <w:rsid w:val="002176A0"/>
    <w:rsid w:val="00217E5A"/>
    <w:rsid w:val="00220699"/>
    <w:rsid w:val="00221138"/>
    <w:rsid w:val="002243C1"/>
    <w:rsid w:val="00224D4E"/>
    <w:rsid w:val="00226592"/>
    <w:rsid w:val="00226F01"/>
    <w:rsid w:val="002326C3"/>
    <w:rsid w:val="00232E07"/>
    <w:rsid w:val="00233423"/>
    <w:rsid w:val="002353FA"/>
    <w:rsid w:val="002401E4"/>
    <w:rsid w:val="00240D68"/>
    <w:rsid w:val="00241EDE"/>
    <w:rsid w:val="00242407"/>
    <w:rsid w:val="00244111"/>
    <w:rsid w:val="0024565E"/>
    <w:rsid w:val="0024651F"/>
    <w:rsid w:val="00247383"/>
    <w:rsid w:val="00250228"/>
    <w:rsid w:val="0025195B"/>
    <w:rsid w:val="00252125"/>
    <w:rsid w:val="0025366F"/>
    <w:rsid w:val="00256FE3"/>
    <w:rsid w:val="00257A81"/>
    <w:rsid w:val="00261A86"/>
    <w:rsid w:val="002634C5"/>
    <w:rsid w:val="00263994"/>
    <w:rsid w:val="002653D2"/>
    <w:rsid w:val="00265F06"/>
    <w:rsid w:val="00265F58"/>
    <w:rsid w:val="00266A1B"/>
    <w:rsid w:val="00271822"/>
    <w:rsid w:val="00271BED"/>
    <w:rsid w:val="0027386C"/>
    <w:rsid w:val="002738AD"/>
    <w:rsid w:val="0028018A"/>
    <w:rsid w:val="0028023D"/>
    <w:rsid w:val="0028474A"/>
    <w:rsid w:val="002847D3"/>
    <w:rsid w:val="00284F70"/>
    <w:rsid w:val="002863CC"/>
    <w:rsid w:val="002902C8"/>
    <w:rsid w:val="00290678"/>
    <w:rsid w:val="00290889"/>
    <w:rsid w:val="00292158"/>
    <w:rsid w:val="00292EF7"/>
    <w:rsid w:val="002945B9"/>
    <w:rsid w:val="00294C02"/>
    <w:rsid w:val="00294C4D"/>
    <w:rsid w:val="002952FB"/>
    <w:rsid w:val="00296E57"/>
    <w:rsid w:val="002976BA"/>
    <w:rsid w:val="00297C49"/>
    <w:rsid w:val="002A0CC9"/>
    <w:rsid w:val="002A0D60"/>
    <w:rsid w:val="002A1BF3"/>
    <w:rsid w:val="002A66F4"/>
    <w:rsid w:val="002B09E3"/>
    <w:rsid w:val="002B0C58"/>
    <w:rsid w:val="002B2289"/>
    <w:rsid w:val="002B4168"/>
    <w:rsid w:val="002B5926"/>
    <w:rsid w:val="002C1425"/>
    <w:rsid w:val="002C205F"/>
    <w:rsid w:val="002C5B23"/>
    <w:rsid w:val="002C5EBA"/>
    <w:rsid w:val="002C61D1"/>
    <w:rsid w:val="002D1FCA"/>
    <w:rsid w:val="002E0E5B"/>
    <w:rsid w:val="002E2728"/>
    <w:rsid w:val="002E39F7"/>
    <w:rsid w:val="002E4605"/>
    <w:rsid w:val="002E50C7"/>
    <w:rsid w:val="002E6538"/>
    <w:rsid w:val="002E75F8"/>
    <w:rsid w:val="002E7A8A"/>
    <w:rsid w:val="002F270E"/>
    <w:rsid w:val="002F281E"/>
    <w:rsid w:val="002F566C"/>
    <w:rsid w:val="002F5F59"/>
    <w:rsid w:val="002F74D6"/>
    <w:rsid w:val="00300AF9"/>
    <w:rsid w:val="00300D8B"/>
    <w:rsid w:val="003012CF"/>
    <w:rsid w:val="00301711"/>
    <w:rsid w:val="00301A9A"/>
    <w:rsid w:val="00301F40"/>
    <w:rsid w:val="00303053"/>
    <w:rsid w:val="00304117"/>
    <w:rsid w:val="00304479"/>
    <w:rsid w:val="00304DCE"/>
    <w:rsid w:val="003064FD"/>
    <w:rsid w:val="003074E7"/>
    <w:rsid w:val="0031600A"/>
    <w:rsid w:val="003172DC"/>
    <w:rsid w:val="00321964"/>
    <w:rsid w:val="003226BE"/>
    <w:rsid w:val="003244C9"/>
    <w:rsid w:val="00326D25"/>
    <w:rsid w:val="00327B76"/>
    <w:rsid w:val="00335037"/>
    <w:rsid w:val="00335794"/>
    <w:rsid w:val="00335C35"/>
    <w:rsid w:val="00336B00"/>
    <w:rsid w:val="00337832"/>
    <w:rsid w:val="00340A8D"/>
    <w:rsid w:val="00340B6A"/>
    <w:rsid w:val="003434BA"/>
    <w:rsid w:val="00344053"/>
    <w:rsid w:val="0034620B"/>
    <w:rsid w:val="00351C28"/>
    <w:rsid w:val="00353F55"/>
    <w:rsid w:val="0035462D"/>
    <w:rsid w:val="003557FD"/>
    <w:rsid w:val="003563AA"/>
    <w:rsid w:val="00356811"/>
    <w:rsid w:val="003605C8"/>
    <w:rsid w:val="0036104B"/>
    <w:rsid w:val="00363B5F"/>
    <w:rsid w:val="00366510"/>
    <w:rsid w:val="00367119"/>
    <w:rsid w:val="00367B97"/>
    <w:rsid w:val="00367D51"/>
    <w:rsid w:val="00374F8D"/>
    <w:rsid w:val="003769CB"/>
    <w:rsid w:val="00380436"/>
    <w:rsid w:val="00381642"/>
    <w:rsid w:val="003822E2"/>
    <w:rsid w:val="003831DE"/>
    <w:rsid w:val="00384CC1"/>
    <w:rsid w:val="00386443"/>
    <w:rsid w:val="0038719E"/>
    <w:rsid w:val="00387F83"/>
    <w:rsid w:val="0039029C"/>
    <w:rsid w:val="0039044D"/>
    <w:rsid w:val="00391AB5"/>
    <w:rsid w:val="003965A0"/>
    <w:rsid w:val="003976FA"/>
    <w:rsid w:val="00397D28"/>
    <w:rsid w:val="003A0235"/>
    <w:rsid w:val="003A14B6"/>
    <w:rsid w:val="003A1588"/>
    <w:rsid w:val="003C1EC6"/>
    <w:rsid w:val="003C1FFF"/>
    <w:rsid w:val="003C27F0"/>
    <w:rsid w:val="003C2982"/>
    <w:rsid w:val="003C45B5"/>
    <w:rsid w:val="003C560F"/>
    <w:rsid w:val="003C64FE"/>
    <w:rsid w:val="003C680B"/>
    <w:rsid w:val="003D15C0"/>
    <w:rsid w:val="003D23E1"/>
    <w:rsid w:val="003D2C86"/>
    <w:rsid w:val="003D37F6"/>
    <w:rsid w:val="003D461E"/>
    <w:rsid w:val="003D58B5"/>
    <w:rsid w:val="003D6FAE"/>
    <w:rsid w:val="003D70FF"/>
    <w:rsid w:val="003E05FA"/>
    <w:rsid w:val="003E0887"/>
    <w:rsid w:val="003E1340"/>
    <w:rsid w:val="003E22A1"/>
    <w:rsid w:val="003E311A"/>
    <w:rsid w:val="003E654C"/>
    <w:rsid w:val="003E6CB1"/>
    <w:rsid w:val="003E762F"/>
    <w:rsid w:val="003F0D75"/>
    <w:rsid w:val="003F10CF"/>
    <w:rsid w:val="003F210B"/>
    <w:rsid w:val="003F2442"/>
    <w:rsid w:val="003F3F40"/>
    <w:rsid w:val="003F46F4"/>
    <w:rsid w:val="003F4984"/>
    <w:rsid w:val="003F5194"/>
    <w:rsid w:val="003F56EC"/>
    <w:rsid w:val="003F6C6A"/>
    <w:rsid w:val="00400292"/>
    <w:rsid w:val="004045EA"/>
    <w:rsid w:val="00404980"/>
    <w:rsid w:val="0041019A"/>
    <w:rsid w:val="004107CB"/>
    <w:rsid w:val="00412C02"/>
    <w:rsid w:val="00412C56"/>
    <w:rsid w:val="0041326E"/>
    <w:rsid w:val="00416180"/>
    <w:rsid w:val="004168D3"/>
    <w:rsid w:val="00416AA4"/>
    <w:rsid w:val="00424D54"/>
    <w:rsid w:val="00426211"/>
    <w:rsid w:val="00426E36"/>
    <w:rsid w:val="00431878"/>
    <w:rsid w:val="0043280C"/>
    <w:rsid w:val="00434755"/>
    <w:rsid w:val="004358A7"/>
    <w:rsid w:val="00436DF8"/>
    <w:rsid w:val="00441BE9"/>
    <w:rsid w:val="004430A4"/>
    <w:rsid w:val="004455B5"/>
    <w:rsid w:val="00445E09"/>
    <w:rsid w:val="00445FBB"/>
    <w:rsid w:val="004506AC"/>
    <w:rsid w:val="004524A1"/>
    <w:rsid w:val="0045276F"/>
    <w:rsid w:val="004534DA"/>
    <w:rsid w:val="004550D3"/>
    <w:rsid w:val="00457F69"/>
    <w:rsid w:val="00460AE5"/>
    <w:rsid w:val="00461859"/>
    <w:rsid w:val="00463AE5"/>
    <w:rsid w:val="00465BEE"/>
    <w:rsid w:val="00470E1C"/>
    <w:rsid w:val="004763CE"/>
    <w:rsid w:val="0048061A"/>
    <w:rsid w:val="00490516"/>
    <w:rsid w:val="004905BE"/>
    <w:rsid w:val="00496729"/>
    <w:rsid w:val="00496C4A"/>
    <w:rsid w:val="004970D5"/>
    <w:rsid w:val="00497AF5"/>
    <w:rsid w:val="004A0C12"/>
    <w:rsid w:val="004A0E0D"/>
    <w:rsid w:val="004A2C31"/>
    <w:rsid w:val="004A593A"/>
    <w:rsid w:val="004A5D13"/>
    <w:rsid w:val="004A5EAA"/>
    <w:rsid w:val="004A7DF6"/>
    <w:rsid w:val="004B024C"/>
    <w:rsid w:val="004B2FB1"/>
    <w:rsid w:val="004B5A11"/>
    <w:rsid w:val="004B6A76"/>
    <w:rsid w:val="004B7A50"/>
    <w:rsid w:val="004C0099"/>
    <w:rsid w:val="004C19A4"/>
    <w:rsid w:val="004C1DEA"/>
    <w:rsid w:val="004C2866"/>
    <w:rsid w:val="004C32B2"/>
    <w:rsid w:val="004C3441"/>
    <w:rsid w:val="004C4C09"/>
    <w:rsid w:val="004D01BB"/>
    <w:rsid w:val="004D1917"/>
    <w:rsid w:val="004D2094"/>
    <w:rsid w:val="004D2779"/>
    <w:rsid w:val="004D3578"/>
    <w:rsid w:val="004D373D"/>
    <w:rsid w:val="004D3856"/>
    <w:rsid w:val="004D5834"/>
    <w:rsid w:val="004D5D3B"/>
    <w:rsid w:val="004D7CE0"/>
    <w:rsid w:val="004E213A"/>
    <w:rsid w:val="004E4107"/>
    <w:rsid w:val="004E4E56"/>
    <w:rsid w:val="004E69E6"/>
    <w:rsid w:val="004E70AD"/>
    <w:rsid w:val="004E789C"/>
    <w:rsid w:val="004F02DA"/>
    <w:rsid w:val="004F37B8"/>
    <w:rsid w:val="004F3C2A"/>
    <w:rsid w:val="004F4CB6"/>
    <w:rsid w:val="004F651C"/>
    <w:rsid w:val="004F761F"/>
    <w:rsid w:val="004F7F48"/>
    <w:rsid w:val="00500031"/>
    <w:rsid w:val="00500952"/>
    <w:rsid w:val="00501BB1"/>
    <w:rsid w:val="00503149"/>
    <w:rsid w:val="005051F1"/>
    <w:rsid w:val="005123CB"/>
    <w:rsid w:val="005128F0"/>
    <w:rsid w:val="00516E86"/>
    <w:rsid w:val="0051706A"/>
    <w:rsid w:val="005171A8"/>
    <w:rsid w:val="005200AE"/>
    <w:rsid w:val="00520A35"/>
    <w:rsid w:val="005211A4"/>
    <w:rsid w:val="0052220F"/>
    <w:rsid w:val="00523F9C"/>
    <w:rsid w:val="00524ED4"/>
    <w:rsid w:val="0052508D"/>
    <w:rsid w:val="00526ECD"/>
    <w:rsid w:val="005311AB"/>
    <w:rsid w:val="00532A7B"/>
    <w:rsid w:val="00533AEC"/>
    <w:rsid w:val="00533C77"/>
    <w:rsid w:val="00535A16"/>
    <w:rsid w:val="00536E7F"/>
    <w:rsid w:val="00537CC7"/>
    <w:rsid w:val="00541818"/>
    <w:rsid w:val="00543E6C"/>
    <w:rsid w:val="00544A9A"/>
    <w:rsid w:val="005451D9"/>
    <w:rsid w:val="00545CBD"/>
    <w:rsid w:val="0054664F"/>
    <w:rsid w:val="005509AD"/>
    <w:rsid w:val="00553BBC"/>
    <w:rsid w:val="00554C01"/>
    <w:rsid w:val="005563E2"/>
    <w:rsid w:val="00557C71"/>
    <w:rsid w:val="00562F95"/>
    <w:rsid w:val="00565087"/>
    <w:rsid w:val="005652F2"/>
    <w:rsid w:val="00567692"/>
    <w:rsid w:val="00567ED1"/>
    <w:rsid w:val="00571CF7"/>
    <w:rsid w:val="00572122"/>
    <w:rsid w:val="00574C12"/>
    <w:rsid w:val="00577A2C"/>
    <w:rsid w:val="005814A4"/>
    <w:rsid w:val="00583403"/>
    <w:rsid w:val="005839C3"/>
    <w:rsid w:val="00584396"/>
    <w:rsid w:val="00584831"/>
    <w:rsid w:val="00584ABE"/>
    <w:rsid w:val="005853CC"/>
    <w:rsid w:val="005854F1"/>
    <w:rsid w:val="005879CB"/>
    <w:rsid w:val="00590111"/>
    <w:rsid w:val="00590F55"/>
    <w:rsid w:val="00592105"/>
    <w:rsid w:val="005943FD"/>
    <w:rsid w:val="00594FA0"/>
    <w:rsid w:val="005962A2"/>
    <w:rsid w:val="0059644F"/>
    <w:rsid w:val="00597472"/>
    <w:rsid w:val="005A05F8"/>
    <w:rsid w:val="005A3127"/>
    <w:rsid w:val="005A3DAF"/>
    <w:rsid w:val="005A3E8B"/>
    <w:rsid w:val="005A4755"/>
    <w:rsid w:val="005A4961"/>
    <w:rsid w:val="005A697C"/>
    <w:rsid w:val="005A7A59"/>
    <w:rsid w:val="005B1A9D"/>
    <w:rsid w:val="005B1BBF"/>
    <w:rsid w:val="005B3CD3"/>
    <w:rsid w:val="005B6964"/>
    <w:rsid w:val="005B7422"/>
    <w:rsid w:val="005C2185"/>
    <w:rsid w:val="005C2F02"/>
    <w:rsid w:val="005C325F"/>
    <w:rsid w:val="005C61FE"/>
    <w:rsid w:val="005C69B5"/>
    <w:rsid w:val="005C6DCA"/>
    <w:rsid w:val="005C747A"/>
    <w:rsid w:val="005D057D"/>
    <w:rsid w:val="005D0A05"/>
    <w:rsid w:val="005D28C9"/>
    <w:rsid w:val="005D4FA0"/>
    <w:rsid w:val="005E0A5A"/>
    <w:rsid w:val="005E10BC"/>
    <w:rsid w:val="005E210F"/>
    <w:rsid w:val="005E48F1"/>
    <w:rsid w:val="005F03D5"/>
    <w:rsid w:val="005F1C46"/>
    <w:rsid w:val="005F1CEC"/>
    <w:rsid w:val="005F2F50"/>
    <w:rsid w:val="005F4639"/>
    <w:rsid w:val="005F4CBD"/>
    <w:rsid w:val="005F5F73"/>
    <w:rsid w:val="005F5FC3"/>
    <w:rsid w:val="005F68BE"/>
    <w:rsid w:val="00600423"/>
    <w:rsid w:val="00602B10"/>
    <w:rsid w:val="006043B1"/>
    <w:rsid w:val="006066F2"/>
    <w:rsid w:val="00606D61"/>
    <w:rsid w:val="006123D9"/>
    <w:rsid w:val="0061274D"/>
    <w:rsid w:val="00612A6B"/>
    <w:rsid w:val="006131F4"/>
    <w:rsid w:val="0061695B"/>
    <w:rsid w:val="0062042F"/>
    <w:rsid w:val="00620F10"/>
    <w:rsid w:val="00621753"/>
    <w:rsid w:val="00621B4C"/>
    <w:rsid w:val="00623594"/>
    <w:rsid w:val="0063238E"/>
    <w:rsid w:val="006334D8"/>
    <w:rsid w:val="00635DF9"/>
    <w:rsid w:val="00635E53"/>
    <w:rsid w:val="00636688"/>
    <w:rsid w:val="0063764C"/>
    <w:rsid w:val="006415CE"/>
    <w:rsid w:val="00642667"/>
    <w:rsid w:val="00644650"/>
    <w:rsid w:val="006541F1"/>
    <w:rsid w:val="00655129"/>
    <w:rsid w:val="006602AE"/>
    <w:rsid w:val="00662E09"/>
    <w:rsid w:val="00663563"/>
    <w:rsid w:val="006640D3"/>
    <w:rsid w:val="00665156"/>
    <w:rsid w:val="00665B29"/>
    <w:rsid w:val="00666386"/>
    <w:rsid w:val="0066679F"/>
    <w:rsid w:val="00672059"/>
    <w:rsid w:val="00672751"/>
    <w:rsid w:val="00672867"/>
    <w:rsid w:val="006730F0"/>
    <w:rsid w:val="00673D45"/>
    <w:rsid w:val="00674405"/>
    <w:rsid w:val="00674F24"/>
    <w:rsid w:val="00676E06"/>
    <w:rsid w:val="00677C08"/>
    <w:rsid w:val="00680268"/>
    <w:rsid w:val="0068126A"/>
    <w:rsid w:val="00681A85"/>
    <w:rsid w:val="00682AFC"/>
    <w:rsid w:val="006833BF"/>
    <w:rsid w:val="00683AE0"/>
    <w:rsid w:val="00683B30"/>
    <w:rsid w:val="00684271"/>
    <w:rsid w:val="0068449D"/>
    <w:rsid w:val="006862BC"/>
    <w:rsid w:val="006910D9"/>
    <w:rsid w:val="00691781"/>
    <w:rsid w:val="00692702"/>
    <w:rsid w:val="006947BA"/>
    <w:rsid w:val="00694E5B"/>
    <w:rsid w:val="00696711"/>
    <w:rsid w:val="006A0C7A"/>
    <w:rsid w:val="006A1928"/>
    <w:rsid w:val="006A37B5"/>
    <w:rsid w:val="006A4016"/>
    <w:rsid w:val="006A4135"/>
    <w:rsid w:val="006A55FF"/>
    <w:rsid w:val="006A5917"/>
    <w:rsid w:val="006A6110"/>
    <w:rsid w:val="006A6A00"/>
    <w:rsid w:val="006A6BC5"/>
    <w:rsid w:val="006B176C"/>
    <w:rsid w:val="006B2734"/>
    <w:rsid w:val="006B3E8F"/>
    <w:rsid w:val="006B42C3"/>
    <w:rsid w:val="006B44FD"/>
    <w:rsid w:val="006B5214"/>
    <w:rsid w:val="006B5AA3"/>
    <w:rsid w:val="006B5E24"/>
    <w:rsid w:val="006B5E81"/>
    <w:rsid w:val="006B795B"/>
    <w:rsid w:val="006C02CA"/>
    <w:rsid w:val="006C10A8"/>
    <w:rsid w:val="006C20D9"/>
    <w:rsid w:val="006C24E9"/>
    <w:rsid w:val="006C46A6"/>
    <w:rsid w:val="006C47F8"/>
    <w:rsid w:val="006C49E9"/>
    <w:rsid w:val="006C5F6B"/>
    <w:rsid w:val="006D0D24"/>
    <w:rsid w:val="006D1136"/>
    <w:rsid w:val="006D4049"/>
    <w:rsid w:val="006D6EB2"/>
    <w:rsid w:val="006E0D39"/>
    <w:rsid w:val="006E401E"/>
    <w:rsid w:val="006E4886"/>
    <w:rsid w:val="006E4F3F"/>
    <w:rsid w:val="006F0C78"/>
    <w:rsid w:val="006F169C"/>
    <w:rsid w:val="006F4145"/>
    <w:rsid w:val="006F4269"/>
    <w:rsid w:val="006F49B6"/>
    <w:rsid w:val="006F7801"/>
    <w:rsid w:val="00700E66"/>
    <w:rsid w:val="007013AC"/>
    <w:rsid w:val="00702B87"/>
    <w:rsid w:val="0070461B"/>
    <w:rsid w:val="00704E3B"/>
    <w:rsid w:val="00710116"/>
    <w:rsid w:val="007112DB"/>
    <w:rsid w:val="00712118"/>
    <w:rsid w:val="00713467"/>
    <w:rsid w:val="00714275"/>
    <w:rsid w:val="00714D88"/>
    <w:rsid w:val="0071512F"/>
    <w:rsid w:val="00715719"/>
    <w:rsid w:val="00715832"/>
    <w:rsid w:val="00717184"/>
    <w:rsid w:val="00717604"/>
    <w:rsid w:val="00717BE1"/>
    <w:rsid w:val="007226E6"/>
    <w:rsid w:val="00724457"/>
    <w:rsid w:val="00724C3D"/>
    <w:rsid w:val="00725D95"/>
    <w:rsid w:val="0072639E"/>
    <w:rsid w:val="007275AC"/>
    <w:rsid w:val="0073026C"/>
    <w:rsid w:val="0073310F"/>
    <w:rsid w:val="00734A1F"/>
    <w:rsid w:val="00734A5B"/>
    <w:rsid w:val="00734C14"/>
    <w:rsid w:val="00735975"/>
    <w:rsid w:val="00735DD1"/>
    <w:rsid w:val="007401E3"/>
    <w:rsid w:val="0074356E"/>
    <w:rsid w:val="00744D57"/>
    <w:rsid w:val="00744E76"/>
    <w:rsid w:val="007458A1"/>
    <w:rsid w:val="007507B1"/>
    <w:rsid w:val="00751FE6"/>
    <w:rsid w:val="00761574"/>
    <w:rsid w:val="00763629"/>
    <w:rsid w:val="00765868"/>
    <w:rsid w:val="007658BD"/>
    <w:rsid w:val="007725BF"/>
    <w:rsid w:val="00774177"/>
    <w:rsid w:val="00775332"/>
    <w:rsid w:val="00775B01"/>
    <w:rsid w:val="00775FD8"/>
    <w:rsid w:val="00781F0F"/>
    <w:rsid w:val="0078276A"/>
    <w:rsid w:val="00782D67"/>
    <w:rsid w:val="007834FA"/>
    <w:rsid w:val="0078515C"/>
    <w:rsid w:val="00787AE6"/>
    <w:rsid w:val="00791097"/>
    <w:rsid w:val="00794F98"/>
    <w:rsid w:val="0079558C"/>
    <w:rsid w:val="00796C40"/>
    <w:rsid w:val="007971D5"/>
    <w:rsid w:val="0079741A"/>
    <w:rsid w:val="007A1471"/>
    <w:rsid w:val="007A518C"/>
    <w:rsid w:val="007A5BA9"/>
    <w:rsid w:val="007A7D8C"/>
    <w:rsid w:val="007B21E9"/>
    <w:rsid w:val="007B55E8"/>
    <w:rsid w:val="007B5D0F"/>
    <w:rsid w:val="007B6D99"/>
    <w:rsid w:val="007C1378"/>
    <w:rsid w:val="007C26E0"/>
    <w:rsid w:val="007C2BD7"/>
    <w:rsid w:val="007C5CEB"/>
    <w:rsid w:val="007D04A3"/>
    <w:rsid w:val="007D28F1"/>
    <w:rsid w:val="007D4713"/>
    <w:rsid w:val="007D4ED7"/>
    <w:rsid w:val="007D5378"/>
    <w:rsid w:val="007D6A3E"/>
    <w:rsid w:val="007D71C7"/>
    <w:rsid w:val="007E0577"/>
    <w:rsid w:val="007E36F2"/>
    <w:rsid w:val="007E402D"/>
    <w:rsid w:val="007E5077"/>
    <w:rsid w:val="007E57A4"/>
    <w:rsid w:val="007E58BA"/>
    <w:rsid w:val="007E63D9"/>
    <w:rsid w:val="007F00F1"/>
    <w:rsid w:val="007F06D3"/>
    <w:rsid w:val="007F0AA6"/>
    <w:rsid w:val="007F0F83"/>
    <w:rsid w:val="007F23E7"/>
    <w:rsid w:val="007F34F1"/>
    <w:rsid w:val="007F407E"/>
    <w:rsid w:val="007F5930"/>
    <w:rsid w:val="007F6FBC"/>
    <w:rsid w:val="008008CA"/>
    <w:rsid w:val="00801E66"/>
    <w:rsid w:val="00801EA7"/>
    <w:rsid w:val="00801FC1"/>
    <w:rsid w:val="008028A4"/>
    <w:rsid w:val="008045BA"/>
    <w:rsid w:val="00805790"/>
    <w:rsid w:val="00807CCC"/>
    <w:rsid w:val="008134A4"/>
    <w:rsid w:val="00814170"/>
    <w:rsid w:val="00815956"/>
    <w:rsid w:val="00815D62"/>
    <w:rsid w:val="00820B8B"/>
    <w:rsid w:val="008223AF"/>
    <w:rsid w:val="00823AF0"/>
    <w:rsid w:val="00825F46"/>
    <w:rsid w:val="0082659B"/>
    <w:rsid w:val="008277D6"/>
    <w:rsid w:val="00827E0E"/>
    <w:rsid w:val="0083094C"/>
    <w:rsid w:val="0083169A"/>
    <w:rsid w:val="00831855"/>
    <w:rsid w:val="00831E47"/>
    <w:rsid w:val="00832634"/>
    <w:rsid w:val="00832E19"/>
    <w:rsid w:val="00837CD7"/>
    <w:rsid w:val="00841A2D"/>
    <w:rsid w:val="00841A61"/>
    <w:rsid w:val="0084229B"/>
    <w:rsid w:val="008425A1"/>
    <w:rsid w:val="00845838"/>
    <w:rsid w:val="00845AE5"/>
    <w:rsid w:val="008504B2"/>
    <w:rsid w:val="00850BE5"/>
    <w:rsid w:val="0085163A"/>
    <w:rsid w:val="00852D1B"/>
    <w:rsid w:val="00853B0A"/>
    <w:rsid w:val="00854864"/>
    <w:rsid w:val="0086029A"/>
    <w:rsid w:val="00860D55"/>
    <w:rsid w:val="00861676"/>
    <w:rsid w:val="00861887"/>
    <w:rsid w:val="00864523"/>
    <w:rsid w:val="00864EA6"/>
    <w:rsid w:val="008669E7"/>
    <w:rsid w:val="00866AB1"/>
    <w:rsid w:val="00867DA9"/>
    <w:rsid w:val="00875369"/>
    <w:rsid w:val="008759C7"/>
    <w:rsid w:val="0087663A"/>
    <w:rsid w:val="008768CA"/>
    <w:rsid w:val="008769BD"/>
    <w:rsid w:val="00880AB6"/>
    <w:rsid w:val="00881AF0"/>
    <w:rsid w:val="00883CBF"/>
    <w:rsid w:val="00885541"/>
    <w:rsid w:val="00886414"/>
    <w:rsid w:val="00886513"/>
    <w:rsid w:val="008866B8"/>
    <w:rsid w:val="00890DAB"/>
    <w:rsid w:val="00891BA6"/>
    <w:rsid w:val="008928EF"/>
    <w:rsid w:val="00894E69"/>
    <w:rsid w:val="008956C4"/>
    <w:rsid w:val="00895C82"/>
    <w:rsid w:val="00896B19"/>
    <w:rsid w:val="00897979"/>
    <w:rsid w:val="00897BE8"/>
    <w:rsid w:val="008A4DE3"/>
    <w:rsid w:val="008A4E6A"/>
    <w:rsid w:val="008A5BA4"/>
    <w:rsid w:val="008B01D7"/>
    <w:rsid w:val="008B392B"/>
    <w:rsid w:val="008B525B"/>
    <w:rsid w:val="008B6084"/>
    <w:rsid w:val="008B60B4"/>
    <w:rsid w:val="008C0680"/>
    <w:rsid w:val="008C1B1A"/>
    <w:rsid w:val="008C2296"/>
    <w:rsid w:val="008C36C4"/>
    <w:rsid w:val="008C5005"/>
    <w:rsid w:val="008C57BC"/>
    <w:rsid w:val="008C6EE4"/>
    <w:rsid w:val="008C7924"/>
    <w:rsid w:val="008D16BF"/>
    <w:rsid w:val="008D296E"/>
    <w:rsid w:val="008D332B"/>
    <w:rsid w:val="008E006E"/>
    <w:rsid w:val="008E1D1A"/>
    <w:rsid w:val="008E3926"/>
    <w:rsid w:val="008E5C98"/>
    <w:rsid w:val="008E7BA3"/>
    <w:rsid w:val="008F0932"/>
    <w:rsid w:val="008F1D60"/>
    <w:rsid w:val="008F2788"/>
    <w:rsid w:val="008F2E7B"/>
    <w:rsid w:val="008F3BAF"/>
    <w:rsid w:val="008F7818"/>
    <w:rsid w:val="00900CCF"/>
    <w:rsid w:val="00900FFC"/>
    <w:rsid w:val="0090147D"/>
    <w:rsid w:val="0090271F"/>
    <w:rsid w:val="009036E3"/>
    <w:rsid w:val="00905813"/>
    <w:rsid w:val="00911F16"/>
    <w:rsid w:val="00913255"/>
    <w:rsid w:val="00913EDF"/>
    <w:rsid w:val="00916984"/>
    <w:rsid w:val="009202F1"/>
    <w:rsid w:val="00920A0F"/>
    <w:rsid w:val="00922E5A"/>
    <w:rsid w:val="0092318B"/>
    <w:rsid w:val="00923273"/>
    <w:rsid w:val="00923612"/>
    <w:rsid w:val="00924B67"/>
    <w:rsid w:val="00927356"/>
    <w:rsid w:val="0092787C"/>
    <w:rsid w:val="00930B10"/>
    <w:rsid w:val="00931FE3"/>
    <w:rsid w:val="00933E21"/>
    <w:rsid w:val="00933E7A"/>
    <w:rsid w:val="00934582"/>
    <w:rsid w:val="00934931"/>
    <w:rsid w:val="009358A7"/>
    <w:rsid w:val="00936E2A"/>
    <w:rsid w:val="00937645"/>
    <w:rsid w:val="00941D9D"/>
    <w:rsid w:val="00942EC2"/>
    <w:rsid w:val="00950E49"/>
    <w:rsid w:val="00951B77"/>
    <w:rsid w:val="00960AB7"/>
    <w:rsid w:val="0096284A"/>
    <w:rsid w:val="00962BE3"/>
    <w:rsid w:val="00963C0B"/>
    <w:rsid w:val="00966CF3"/>
    <w:rsid w:val="009705FA"/>
    <w:rsid w:val="00971399"/>
    <w:rsid w:val="00971606"/>
    <w:rsid w:val="00971BBE"/>
    <w:rsid w:val="00977B1C"/>
    <w:rsid w:val="00980B0D"/>
    <w:rsid w:val="00981F12"/>
    <w:rsid w:val="00982975"/>
    <w:rsid w:val="0098317B"/>
    <w:rsid w:val="009907AE"/>
    <w:rsid w:val="009909BC"/>
    <w:rsid w:val="00992585"/>
    <w:rsid w:val="009926DF"/>
    <w:rsid w:val="0099386A"/>
    <w:rsid w:val="00994B81"/>
    <w:rsid w:val="00995116"/>
    <w:rsid w:val="009A0270"/>
    <w:rsid w:val="009A0F33"/>
    <w:rsid w:val="009A270D"/>
    <w:rsid w:val="009A28B5"/>
    <w:rsid w:val="009A2F81"/>
    <w:rsid w:val="009A3D4E"/>
    <w:rsid w:val="009A3F38"/>
    <w:rsid w:val="009A40ED"/>
    <w:rsid w:val="009A7116"/>
    <w:rsid w:val="009A7B3F"/>
    <w:rsid w:val="009B0831"/>
    <w:rsid w:val="009B0D2A"/>
    <w:rsid w:val="009B2657"/>
    <w:rsid w:val="009B2981"/>
    <w:rsid w:val="009B3481"/>
    <w:rsid w:val="009B3FD3"/>
    <w:rsid w:val="009B4263"/>
    <w:rsid w:val="009B4D57"/>
    <w:rsid w:val="009B5302"/>
    <w:rsid w:val="009B5328"/>
    <w:rsid w:val="009B7143"/>
    <w:rsid w:val="009B76C1"/>
    <w:rsid w:val="009B799A"/>
    <w:rsid w:val="009C1948"/>
    <w:rsid w:val="009C1F0D"/>
    <w:rsid w:val="009C3547"/>
    <w:rsid w:val="009C7A52"/>
    <w:rsid w:val="009C7BAE"/>
    <w:rsid w:val="009D12BD"/>
    <w:rsid w:val="009D4E6D"/>
    <w:rsid w:val="009D50CE"/>
    <w:rsid w:val="009D6871"/>
    <w:rsid w:val="009D6BA2"/>
    <w:rsid w:val="009D779F"/>
    <w:rsid w:val="009D7AC0"/>
    <w:rsid w:val="009E0655"/>
    <w:rsid w:val="009E13DE"/>
    <w:rsid w:val="009E1C2F"/>
    <w:rsid w:val="009E269C"/>
    <w:rsid w:val="009E3144"/>
    <w:rsid w:val="009E3940"/>
    <w:rsid w:val="009E77F2"/>
    <w:rsid w:val="009E79B0"/>
    <w:rsid w:val="009F1070"/>
    <w:rsid w:val="009F65EF"/>
    <w:rsid w:val="009F6AA2"/>
    <w:rsid w:val="009F74CA"/>
    <w:rsid w:val="00A015CD"/>
    <w:rsid w:val="00A04D6F"/>
    <w:rsid w:val="00A054DD"/>
    <w:rsid w:val="00A06997"/>
    <w:rsid w:val="00A10F02"/>
    <w:rsid w:val="00A1391C"/>
    <w:rsid w:val="00A1409E"/>
    <w:rsid w:val="00A155F8"/>
    <w:rsid w:val="00A1605C"/>
    <w:rsid w:val="00A229FF"/>
    <w:rsid w:val="00A22E14"/>
    <w:rsid w:val="00A25061"/>
    <w:rsid w:val="00A25734"/>
    <w:rsid w:val="00A2583A"/>
    <w:rsid w:val="00A27CDE"/>
    <w:rsid w:val="00A352F7"/>
    <w:rsid w:val="00A4206A"/>
    <w:rsid w:val="00A475AE"/>
    <w:rsid w:val="00A50C68"/>
    <w:rsid w:val="00A51549"/>
    <w:rsid w:val="00A51B2E"/>
    <w:rsid w:val="00A5276B"/>
    <w:rsid w:val="00A53724"/>
    <w:rsid w:val="00A538E0"/>
    <w:rsid w:val="00A54720"/>
    <w:rsid w:val="00A5488C"/>
    <w:rsid w:val="00A60D82"/>
    <w:rsid w:val="00A64B1D"/>
    <w:rsid w:val="00A65916"/>
    <w:rsid w:val="00A6593E"/>
    <w:rsid w:val="00A67EF8"/>
    <w:rsid w:val="00A70A39"/>
    <w:rsid w:val="00A72FD7"/>
    <w:rsid w:val="00A73E48"/>
    <w:rsid w:val="00A75EB3"/>
    <w:rsid w:val="00A760E5"/>
    <w:rsid w:val="00A8069B"/>
    <w:rsid w:val="00A81202"/>
    <w:rsid w:val="00A82346"/>
    <w:rsid w:val="00A82CC7"/>
    <w:rsid w:val="00A83CCF"/>
    <w:rsid w:val="00A8513F"/>
    <w:rsid w:val="00A85694"/>
    <w:rsid w:val="00A85DA4"/>
    <w:rsid w:val="00A878FB"/>
    <w:rsid w:val="00A90905"/>
    <w:rsid w:val="00A92C50"/>
    <w:rsid w:val="00A92E84"/>
    <w:rsid w:val="00A94DA7"/>
    <w:rsid w:val="00A955C1"/>
    <w:rsid w:val="00A97F04"/>
    <w:rsid w:val="00AA1E88"/>
    <w:rsid w:val="00AA2D5F"/>
    <w:rsid w:val="00AA4542"/>
    <w:rsid w:val="00AA5FED"/>
    <w:rsid w:val="00AA6115"/>
    <w:rsid w:val="00AB3CD2"/>
    <w:rsid w:val="00AB680F"/>
    <w:rsid w:val="00AB6AE4"/>
    <w:rsid w:val="00AC1797"/>
    <w:rsid w:val="00AC2321"/>
    <w:rsid w:val="00AC26F2"/>
    <w:rsid w:val="00AC44CB"/>
    <w:rsid w:val="00AC4A29"/>
    <w:rsid w:val="00AC50AD"/>
    <w:rsid w:val="00AC56C9"/>
    <w:rsid w:val="00AC65DA"/>
    <w:rsid w:val="00AC7544"/>
    <w:rsid w:val="00AD0803"/>
    <w:rsid w:val="00AD23D9"/>
    <w:rsid w:val="00AD452F"/>
    <w:rsid w:val="00AD583A"/>
    <w:rsid w:val="00AD68A1"/>
    <w:rsid w:val="00AE0BED"/>
    <w:rsid w:val="00AE262A"/>
    <w:rsid w:val="00AE359C"/>
    <w:rsid w:val="00AF6717"/>
    <w:rsid w:val="00AF70AA"/>
    <w:rsid w:val="00AF7349"/>
    <w:rsid w:val="00B00EF9"/>
    <w:rsid w:val="00B015C6"/>
    <w:rsid w:val="00B022BE"/>
    <w:rsid w:val="00B031B7"/>
    <w:rsid w:val="00B057ED"/>
    <w:rsid w:val="00B07750"/>
    <w:rsid w:val="00B13DF6"/>
    <w:rsid w:val="00B15449"/>
    <w:rsid w:val="00B1560D"/>
    <w:rsid w:val="00B217CF"/>
    <w:rsid w:val="00B2252B"/>
    <w:rsid w:val="00B258C9"/>
    <w:rsid w:val="00B275A3"/>
    <w:rsid w:val="00B27F63"/>
    <w:rsid w:val="00B32CC8"/>
    <w:rsid w:val="00B334E4"/>
    <w:rsid w:val="00B352CB"/>
    <w:rsid w:val="00B414C6"/>
    <w:rsid w:val="00B435DC"/>
    <w:rsid w:val="00B43787"/>
    <w:rsid w:val="00B43990"/>
    <w:rsid w:val="00B43E1F"/>
    <w:rsid w:val="00B4411E"/>
    <w:rsid w:val="00B464E0"/>
    <w:rsid w:val="00B471F8"/>
    <w:rsid w:val="00B47C57"/>
    <w:rsid w:val="00B51F08"/>
    <w:rsid w:val="00B53299"/>
    <w:rsid w:val="00B56C94"/>
    <w:rsid w:val="00B57A07"/>
    <w:rsid w:val="00B65614"/>
    <w:rsid w:val="00B65714"/>
    <w:rsid w:val="00B71FBA"/>
    <w:rsid w:val="00B740B8"/>
    <w:rsid w:val="00B74D81"/>
    <w:rsid w:val="00B8204A"/>
    <w:rsid w:val="00B82C95"/>
    <w:rsid w:val="00B84674"/>
    <w:rsid w:val="00B85119"/>
    <w:rsid w:val="00B85DCC"/>
    <w:rsid w:val="00B8703F"/>
    <w:rsid w:val="00B8724D"/>
    <w:rsid w:val="00B87C96"/>
    <w:rsid w:val="00B9014F"/>
    <w:rsid w:val="00B90572"/>
    <w:rsid w:val="00B9064D"/>
    <w:rsid w:val="00B9335F"/>
    <w:rsid w:val="00B93EF2"/>
    <w:rsid w:val="00B9407A"/>
    <w:rsid w:val="00B94542"/>
    <w:rsid w:val="00B972C8"/>
    <w:rsid w:val="00B97D92"/>
    <w:rsid w:val="00BA1E64"/>
    <w:rsid w:val="00BA3397"/>
    <w:rsid w:val="00BA4171"/>
    <w:rsid w:val="00BA5542"/>
    <w:rsid w:val="00BA7A6A"/>
    <w:rsid w:val="00BB05E2"/>
    <w:rsid w:val="00BB08C2"/>
    <w:rsid w:val="00BB09FF"/>
    <w:rsid w:val="00BB15EB"/>
    <w:rsid w:val="00BB200C"/>
    <w:rsid w:val="00BB2538"/>
    <w:rsid w:val="00BB3DE2"/>
    <w:rsid w:val="00BB44BC"/>
    <w:rsid w:val="00BB4BE6"/>
    <w:rsid w:val="00BC0F7D"/>
    <w:rsid w:val="00BC3ED9"/>
    <w:rsid w:val="00BC4696"/>
    <w:rsid w:val="00BC4AFD"/>
    <w:rsid w:val="00BC7791"/>
    <w:rsid w:val="00BD0B3A"/>
    <w:rsid w:val="00BD18FD"/>
    <w:rsid w:val="00BD24CF"/>
    <w:rsid w:val="00BD292D"/>
    <w:rsid w:val="00BD2D20"/>
    <w:rsid w:val="00BD3087"/>
    <w:rsid w:val="00BD3AAC"/>
    <w:rsid w:val="00BD44AA"/>
    <w:rsid w:val="00BD6D45"/>
    <w:rsid w:val="00BE107C"/>
    <w:rsid w:val="00BE1595"/>
    <w:rsid w:val="00BE1ED4"/>
    <w:rsid w:val="00BE7E6B"/>
    <w:rsid w:val="00BF2BA7"/>
    <w:rsid w:val="00BF497A"/>
    <w:rsid w:val="00BF574F"/>
    <w:rsid w:val="00C01E72"/>
    <w:rsid w:val="00C02C3F"/>
    <w:rsid w:val="00C0349B"/>
    <w:rsid w:val="00C03C46"/>
    <w:rsid w:val="00C06300"/>
    <w:rsid w:val="00C104AD"/>
    <w:rsid w:val="00C10782"/>
    <w:rsid w:val="00C112EF"/>
    <w:rsid w:val="00C1238B"/>
    <w:rsid w:val="00C1313B"/>
    <w:rsid w:val="00C1383B"/>
    <w:rsid w:val="00C20303"/>
    <w:rsid w:val="00C26CA5"/>
    <w:rsid w:val="00C3088A"/>
    <w:rsid w:val="00C32B2D"/>
    <w:rsid w:val="00C33079"/>
    <w:rsid w:val="00C349CF"/>
    <w:rsid w:val="00C35E7D"/>
    <w:rsid w:val="00C41CAF"/>
    <w:rsid w:val="00C424CF"/>
    <w:rsid w:val="00C4461D"/>
    <w:rsid w:val="00C452D0"/>
    <w:rsid w:val="00C45E4C"/>
    <w:rsid w:val="00C46036"/>
    <w:rsid w:val="00C46B7F"/>
    <w:rsid w:val="00C502DD"/>
    <w:rsid w:val="00C50482"/>
    <w:rsid w:val="00C519A6"/>
    <w:rsid w:val="00C523CB"/>
    <w:rsid w:val="00C52868"/>
    <w:rsid w:val="00C52E72"/>
    <w:rsid w:val="00C53BCC"/>
    <w:rsid w:val="00C53D8C"/>
    <w:rsid w:val="00C54265"/>
    <w:rsid w:val="00C56957"/>
    <w:rsid w:val="00C618F1"/>
    <w:rsid w:val="00C61C10"/>
    <w:rsid w:val="00C62C23"/>
    <w:rsid w:val="00C67F48"/>
    <w:rsid w:val="00C708F8"/>
    <w:rsid w:val="00C70C23"/>
    <w:rsid w:val="00C71476"/>
    <w:rsid w:val="00C72C4E"/>
    <w:rsid w:val="00C7307D"/>
    <w:rsid w:val="00C7475E"/>
    <w:rsid w:val="00C807E0"/>
    <w:rsid w:val="00C823A3"/>
    <w:rsid w:val="00C84F64"/>
    <w:rsid w:val="00C86CA6"/>
    <w:rsid w:val="00C92165"/>
    <w:rsid w:val="00C92D5E"/>
    <w:rsid w:val="00C93295"/>
    <w:rsid w:val="00C95176"/>
    <w:rsid w:val="00C96C0E"/>
    <w:rsid w:val="00C96F4C"/>
    <w:rsid w:val="00CA0217"/>
    <w:rsid w:val="00CA2A2C"/>
    <w:rsid w:val="00CA2CB2"/>
    <w:rsid w:val="00CA3D0C"/>
    <w:rsid w:val="00CA4754"/>
    <w:rsid w:val="00CA575E"/>
    <w:rsid w:val="00CA5A3B"/>
    <w:rsid w:val="00CA63F3"/>
    <w:rsid w:val="00CA78E1"/>
    <w:rsid w:val="00CB0AFD"/>
    <w:rsid w:val="00CB1C25"/>
    <w:rsid w:val="00CB1D03"/>
    <w:rsid w:val="00CB4FEF"/>
    <w:rsid w:val="00CB5727"/>
    <w:rsid w:val="00CB621A"/>
    <w:rsid w:val="00CB63E6"/>
    <w:rsid w:val="00CC29AB"/>
    <w:rsid w:val="00CC3B52"/>
    <w:rsid w:val="00CC3FCA"/>
    <w:rsid w:val="00CD13AE"/>
    <w:rsid w:val="00CD14B1"/>
    <w:rsid w:val="00CD2954"/>
    <w:rsid w:val="00CD3ABA"/>
    <w:rsid w:val="00CD4ED2"/>
    <w:rsid w:val="00CD5BC4"/>
    <w:rsid w:val="00CD5EC1"/>
    <w:rsid w:val="00CD6828"/>
    <w:rsid w:val="00CE360D"/>
    <w:rsid w:val="00CE3A0D"/>
    <w:rsid w:val="00CE418A"/>
    <w:rsid w:val="00CE6751"/>
    <w:rsid w:val="00CE72C2"/>
    <w:rsid w:val="00CF00E4"/>
    <w:rsid w:val="00CF0495"/>
    <w:rsid w:val="00CF1DCB"/>
    <w:rsid w:val="00CF4E0F"/>
    <w:rsid w:val="00CF50E6"/>
    <w:rsid w:val="00CF522E"/>
    <w:rsid w:val="00CF6FE1"/>
    <w:rsid w:val="00D00456"/>
    <w:rsid w:val="00D026B0"/>
    <w:rsid w:val="00D02DB1"/>
    <w:rsid w:val="00D0490B"/>
    <w:rsid w:val="00D0527D"/>
    <w:rsid w:val="00D07ADA"/>
    <w:rsid w:val="00D11338"/>
    <w:rsid w:val="00D12CEC"/>
    <w:rsid w:val="00D13B75"/>
    <w:rsid w:val="00D15AB4"/>
    <w:rsid w:val="00D15C1C"/>
    <w:rsid w:val="00D1798B"/>
    <w:rsid w:val="00D20022"/>
    <w:rsid w:val="00D22E6B"/>
    <w:rsid w:val="00D24F56"/>
    <w:rsid w:val="00D255FF"/>
    <w:rsid w:val="00D26399"/>
    <w:rsid w:val="00D30A90"/>
    <w:rsid w:val="00D32564"/>
    <w:rsid w:val="00D3439F"/>
    <w:rsid w:val="00D34CEC"/>
    <w:rsid w:val="00D353C1"/>
    <w:rsid w:val="00D373B7"/>
    <w:rsid w:val="00D40420"/>
    <w:rsid w:val="00D40A75"/>
    <w:rsid w:val="00D40CD9"/>
    <w:rsid w:val="00D420D8"/>
    <w:rsid w:val="00D42BC0"/>
    <w:rsid w:val="00D45AB8"/>
    <w:rsid w:val="00D46F93"/>
    <w:rsid w:val="00D518E4"/>
    <w:rsid w:val="00D5454C"/>
    <w:rsid w:val="00D54844"/>
    <w:rsid w:val="00D558F3"/>
    <w:rsid w:val="00D55EE9"/>
    <w:rsid w:val="00D576CE"/>
    <w:rsid w:val="00D57B2A"/>
    <w:rsid w:val="00D62375"/>
    <w:rsid w:val="00D6294E"/>
    <w:rsid w:val="00D62E75"/>
    <w:rsid w:val="00D64200"/>
    <w:rsid w:val="00D65E72"/>
    <w:rsid w:val="00D72ED7"/>
    <w:rsid w:val="00D730F9"/>
    <w:rsid w:val="00D73482"/>
    <w:rsid w:val="00D738D6"/>
    <w:rsid w:val="00D74435"/>
    <w:rsid w:val="00D7532D"/>
    <w:rsid w:val="00D755EB"/>
    <w:rsid w:val="00D76A91"/>
    <w:rsid w:val="00D76BCF"/>
    <w:rsid w:val="00D77EF9"/>
    <w:rsid w:val="00D8146A"/>
    <w:rsid w:val="00D82070"/>
    <w:rsid w:val="00D82B38"/>
    <w:rsid w:val="00D83857"/>
    <w:rsid w:val="00D83C77"/>
    <w:rsid w:val="00D8445A"/>
    <w:rsid w:val="00D864D5"/>
    <w:rsid w:val="00D87CBC"/>
    <w:rsid w:val="00D87E00"/>
    <w:rsid w:val="00D90300"/>
    <w:rsid w:val="00D9134D"/>
    <w:rsid w:val="00D91F3D"/>
    <w:rsid w:val="00D92CD1"/>
    <w:rsid w:val="00D93855"/>
    <w:rsid w:val="00D93E9E"/>
    <w:rsid w:val="00D94B0C"/>
    <w:rsid w:val="00D95885"/>
    <w:rsid w:val="00D95A95"/>
    <w:rsid w:val="00D970D4"/>
    <w:rsid w:val="00D973BD"/>
    <w:rsid w:val="00D97BD8"/>
    <w:rsid w:val="00D97FAD"/>
    <w:rsid w:val="00DA3945"/>
    <w:rsid w:val="00DA3E50"/>
    <w:rsid w:val="00DA5792"/>
    <w:rsid w:val="00DA626E"/>
    <w:rsid w:val="00DA6F96"/>
    <w:rsid w:val="00DA7A03"/>
    <w:rsid w:val="00DB0A1E"/>
    <w:rsid w:val="00DB1818"/>
    <w:rsid w:val="00DB1A67"/>
    <w:rsid w:val="00DB1C5F"/>
    <w:rsid w:val="00DB32D9"/>
    <w:rsid w:val="00DB497A"/>
    <w:rsid w:val="00DB532B"/>
    <w:rsid w:val="00DC0208"/>
    <w:rsid w:val="00DC09DE"/>
    <w:rsid w:val="00DC309B"/>
    <w:rsid w:val="00DC3DC6"/>
    <w:rsid w:val="00DC4BA4"/>
    <w:rsid w:val="00DC4DA2"/>
    <w:rsid w:val="00DC5D94"/>
    <w:rsid w:val="00DC6A0D"/>
    <w:rsid w:val="00DC7A90"/>
    <w:rsid w:val="00DC7F78"/>
    <w:rsid w:val="00DD1474"/>
    <w:rsid w:val="00DD2BA1"/>
    <w:rsid w:val="00DD3993"/>
    <w:rsid w:val="00DD4FCE"/>
    <w:rsid w:val="00DD5E9E"/>
    <w:rsid w:val="00DD6D7F"/>
    <w:rsid w:val="00DE1B6B"/>
    <w:rsid w:val="00DE47AE"/>
    <w:rsid w:val="00DE5C38"/>
    <w:rsid w:val="00DE6F43"/>
    <w:rsid w:val="00DF00EE"/>
    <w:rsid w:val="00DF086A"/>
    <w:rsid w:val="00DF3F4A"/>
    <w:rsid w:val="00DF4323"/>
    <w:rsid w:val="00DF47AF"/>
    <w:rsid w:val="00DF62CD"/>
    <w:rsid w:val="00DF677A"/>
    <w:rsid w:val="00E02274"/>
    <w:rsid w:val="00E05413"/>
    <w:rsid w:val="00E101B4"/>
    <w:rsid w:val="00E1267F"/>
    <w:rsid w:val="00E13FA0"/>
    <w:rsid w:val="00E151E6"/>
    <w:rsid w:val="00E15FCA"/>
    <w:rsid w:val="00E227F6"/>
    <w:rsid w:val="00E24C4C"/>
    <w:rsid w:val="00E24C59"/>
    <w:rsid w:val="00E252E2"/>
    <w:rsid w:val="00E26247"/>
    <w:rsid w:val="00E27CFC"/>
    <w:rsid w:val="00E303E7"/>
    <w:rsid w:val="00E31B3E"/>
    <w:rsid w:val="00E41FF7"/>
    <w:rsid w:val="00E4389B"/>
    <w:rsid w:val="00E44E16"/>
    <w:rsid w:val="00E44E91"/>
    <w:rsid w:val="00E44F4B"/>
    <w:rsid w:val="00E46678"/>
    <w:rsid w:val="00E54AB4"/>
    <w:rsid w:val="00E57BA2"/>
    <w:rsid w:val="00E61813"/>
    <w:rsid w:val="00E61B5A"/>
    <w:rsid w:val="00E61DB4"/>
    <w:rsid w:val="00E630A1"/>
    <w:rsid w:val="00E638F2"/>
    <w:rsid w:val="00E64753"/>
    <w:rsid w:val="00E649F3"/>
    <w:rsid w:val="00E679D8"/>
    <w:rsid w:val="00E67E37"/>
    <w:rsid w:val="00E706E1"/>
    <w:rsid w:val="00E70BD1"/>
    <w:rsid w:val="00E71A80"/>
    <w:rsid w:val="00E73D77"/>
    <w:rsid w:val="00E745A0"/>
    <w:rsid w:val="00E74FBD"/>
    <w:rsid w:val="00E77645"/>
    <w:rsid w:val="00E811DA"/>
    <w:rsid w:val="00E81DD8"/>
    <w:rsid w:val="00E86DE1"/>
    <w:rsid w:val="00E86F37"/>
    <w:rsid w:val="00E90457"/>
    <w:rsid w:val="00E911E0"/>
    <w:rsid w:val="00E916E2"/>
    <w:rsid w:val="00E91E04"/>
    <w:rsid w:val="00E9673A"/>
    <w:rsid w:val="00EA0B01"/>
    <w:rsid w:val="00EA157A"/>
    <w:rsid w:val="00EA32CF"/>
    <w:rsid w:val="00EA3C3A"/>
    <w:rsid w:val="00EA725D"/>
    <w:rsid w:val="00EA74BC"/>
    <w:rsid w:val="00EA77E4"/>
    <w:rsid w:val="00EA7806"/>
    <w:rsid w:val="00EA7E0B"/>
    <w:rsid w:val="00EB0CF4"/>
    <w:rsid w:val="00EB4265"/>
    <w:rsid w:val="00EB7B80"/>
    <w:rsid w:val="00EC062A"/>
    <w:rsid w:val="00EC1EE2"/>
    <w:rsid w:val="00EC3548"/>
    <w:rsid w:val="00EC4849"/>
    <w:rsid w:val="00EC4A25"/>
    <w:rsid w:val="00EC5AD2"/>
    <w:rsid w:val="00EC5F65"/>
    <w:rsid w:val="00EC61D3"/>
    <w:rsid w:val="00EC63A3"/>
    <w:rsid w:val="00EC77B3"/>
    <w:rsid w:val="00ED30F0"/>
    <w:rsid w:val="00ED3298"/>
    <w:rsid w:val="00ED34BF"/>
    <w:rsid w:val="00ED3E44"/>
    <w:rsid w:val="00ED475F"/>
    <w:rsid w:val="00ED7504"/>
    <w:rsid w:val="00EE11DC"/>
    <w:rsid w:val="00EE4AEB"/>
    <w:rsid w:val="00EE4FCA"/>
    <w:rsid w:val="00EE5156"/>
    <w:rsid w:val="00EE53BC"/>
    <w:rsid w:val="00EE57EA"/>
    <w:rsid w:val="00EE5A4E"/>
    <w:rsid w:val="00EE664F"/>
    <w:rsid w:val="00EF1610"/>
    <w:rsid w:val="00EF1BF9"/>
    <w:rsid w:val="00EF2447"/>
    <w:rsid w:val="00EF3FC8"/>
    <w:rsid w:val="00EF6EA2"/>
    <w:rsid w:val="00EF76A8"/>
    <w:rsid w:val="00F02464"/>
    <w:rsid w:val="00F025A2"/>
    <w:rsid w:val="00F03E79"/>
    <w:rsid w:val="00F111C1"/>
    <w:rsid w:val="00F11C75"/>
    <w:rsid w:val="00F2246E"/>
    <w:rsid w:val="00F22558"/>
    <w:rsid w:val="00F22ADD"/>
    <w:rsid w:val="00F22EC7"/>
    <w:rsid w:val="00F2313C"/>
    <w:rsid w:val="00F24923"/>
    <w:rsid w:val="00F24C6D"/>
    <w:rsid w:val="00F24CFB"/>
    <w:rsid w:val="00F30AB0"/>
    <w:rsid w:val="00F336D8"/>
    <w:rsid w:val="00F3385F"/>
    <w:rsid w:val="00F341DF"/>
    <w:rsid w:val="00F34253"/>
    <w:rsid w:val="00F34522"/>
    <w:rsid w:val="00F363EB"/>
    <w:rsid w:val="00F3765B"/>
    <w:rsid w:val="00F426A6"/>
    <w:rsid w:val="00F43F1B"/>
    <w:rsid w:val="00F50BB8"/>
    <w:rsid w:val="00F51052"/>
    <w:rsid w:val="00F534BE"/>
    <w:rsid w:val="00F53DA0"/>
    <w:rsid w:val="00F56065"/>
    <w:rsid w:val="00F56754"/>
    <w:rsid w:val="00F57338"/>
    <w:rsid w:val="00F57353"/>
    <w:rsid w:val="00F57528"/>
    <w:rsid w:val="00F61B91"/>
    <w:rsid w:val="00F627FA"/>
    <w:rsid w:val="00F64736"/>
    <w:rsid w:val="00F653B8"/>
    <w:rsid w:val="00F70389"/>
    <w:rsid w:val="00F717CF"/>
    <w:rsid w:val="00F7291D"/>
    <w:rsid w:val="00F72C75"/>
    <w:rsid w:val="00F76C48"/>
    <w:rsid w:val="00F812F1"/>
    <w:rsid w:val="00F8132E"/>
    <w:rsid w:val="00F8157E"/>
    <w:rsid w:val="00F8481A"/>
    <w:rsid w:val="00F84CD4"/>
    <w:rsid w:val="00F858AE"/>
    <w:rsid w:val="00F90E63"/>
    <w:rsid w:val="00F915CD"/>
    <w:rsid w:val="00F941B2"/>
    <w:rsid w:val="00FA0BB7"/>
    <w:rsid w:val="00FA0C35"/>
    <w:rsid w:val="00FA1266"/>
    <w:rsid w:val="00FA214E"/>
    <w:rsid w:val="00FA2FEA"/>
    <w:rsid w:val="00FA35F7"/>
    <w:rsid w:val="00FA4750"/>
    <w:rsid w:val="00FA5358"/>
    <w:rsid w:val="00FA58D1"/>
    <w:rsid w:val="00FA7218"/>
    <w:rsid w:val="00FB15FD"/>
    <w:rsid w:val="00FB68BE"/>
    <w:rsid w:val="00FC09DB"/>
    <w:rsid w:val="00FC0B16"/>
    <w:rsid w:val="00FC1192"/>
    <w:rsid w:val="00FC6F1E"/>
    <w:rsid w:val="00FD0632"/>
    <w:rsid w:val="00FD070E"/>
    <w:rsid w:val="00FE0147"/>
    <w:rsid w:val="00FE0B7D"/>
    <w:rsid w:val="00FE1B79"/>
    <w:rsid w:val="00FE322B"/>
    <w:rsid w:val="00FE6935"/>
    <w:rsid w:val="00FF0B31"/>
    <w:rsid w:val="00FF42F5"/>
    <w:rsid w:val="00FF479E"/>
    <w:rsid w:val="00FF4BBF"/>
    <w:rsid w:val="00FF4EF6"/>
    <w:rsid w:val="00FF726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E7B359"/>
  <w15:chartTrackingRefBased/>
  <w15:docId w15:val="{F3B5B898-6F53-4658-BB80-1A4F46EB5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2Char">
    <w:name w:val="Heading 2 Char"/>
    <w:link w:val="Heading2"/>
    <w:rsid w:val="00590111"/>
    <w:rPr>
      <w:rFonts w:ascii="Arial" w:hAnsi="Arial"/>
      <w:sz w:val="32"/>
      <w:lang w:eastAsia="en-US"/>
    </w:rPr>
  </w:style>
  <w:style w:type="character" w:customStyle="1" w:styleId="Heading3Char">
    <w:name w:val="Heading 3 Char"/>
    <w:link w:val="Heading3"/>
    <w:rsid w:val="00735975"/>
    <w:rPr>
      <w:rFonts w:ascii="Arial" w:hAnsi="Arial"/>
      <w:sz w:val="28"/>
      <w:lang w:eastAsia="en-US"/>
    </w:rPr>
  </w:style>
  <w:style w:type="character" w:customStyle="1" w:styleId="Heading4Char">
    <w:name w:val="Heading 4 Char"/>
    <w:link w:val="Heading4"/>
    <w:rsid w:val="0074356E"/>
    <w:rPr>
      <w:rFonts w:ascii="Arial" w:hAnsi="Arial"/>
      <w:sz w:val="24"/>
      <w:lang w:eastAsia="en-US"/>
    </w:rPr>
  </w:style>
  <w:style w:type="character" w:customStyle="1" w:styleId="Heading5Char">
    <w:name w:val="Heading 5 Char"/>
    <w:link w:val="Heading5"/>
    <w:rsid w:val="003D15C0"/>
    <w:rPr>
      <w:rFonts w:ascii="Arial" w:hAnsi="Arial"/>
      <w:sz w:val="22"/>
      <w:lang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rsid w:val="007971D5"/>
    <w:rPr>
      <w:rFonts w:ascii="Arial" w:hAnsi="Arial"/>
      <w:lang w:eastAsia="en-US"/>
    </w:rPr>
  </w:style>
  <w:style w:type="character" w:customStyle="1" w:styleId="Heading8Char">
    <w:name w:val="Heading 8 Char"/>
    <w:link w:val="Heading8"/>
    <w:rsid w:val="00590111"/>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character" w:customStyle="1" w:styleId="HeaderChar">
    <w:name w:val="Header Char"/>
    <w:link w:val="Header"/>
    <w:rsid w:val="001803E8"/>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C72C4E"/>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character" w:customStyle="1" w:styleId="TACChar">
    <w:name w:val="TAC Char"/>
    <w:link w:val="TAC"/>
    <w:locked/>
    <w:rsid w:val="00DA5792"/>
    <w:rPr>
      <w:rFonts w:ascii="Arial" w:hAnsi="Arial"/>
      <w:sz w:val="18"/>
      <w:lang w:eastAsia="en-US"/>
    </w:rPr>
  </w:style>
  <w:style w:type="character" w:customStyle="1" w:styleId="TAHChar">
    <w:name w:val="TAH Char"/>
    <w:link w:val="TAH"/>
    <w:locked/>
    <w:rsid w:val="00DA5792"/>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locked/>
    <w:rsid w:val="004E69E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character" w:customStyle="1" w:styleId="EditorsNoteChar">
    <w:name w:val="Editor's Note Char"/>
    <w:aliases w:val="EN Char"/>
    <w:link w:val="EditorsNote"/>
    <w:locked/>
    <w:rsid w:val="00240D68"/>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4E69E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locked/>
    <w:rsid w:val="004E69E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3226BE"/>
    <w:pPr>
      <w:spacing w:after="0"/>
    </w:pPr>
    <w:rPr>
      <w:rFonts w:ascii="Tahoma" w:hAnsi="Tahoma"/>
      <w:sz w:val="16"/>
      <w:szCs w:val="16"/>
    </w:rPr>
  </w:style>
  <w:style w:type="character" w:customStyle="1" w:styleId="BalloonTextChar">
    <w:name w:val="Balloon Text Char"/>
    <w:link w:val="BalloonText"/>
    <w:rsid w:val="003226BE"/>
    <w:rPr>
      <w:rFonts w:ascii="Tahoma" w:hAnsi="Tahoma"/>
      <w:sz w:val="16"/>
      <w:szCs w:val="16"/>
      <w:lang w:eastAsia="en-US"/>
    </w:rPr>
  </w:style>
  <w:style w:type="paragraph" w:styleId="List">
    <w:name w:val="List"/>
    <w:basedOn w:val="Normal"/>
    <w:rsid w:val="00A5488C"/>
    <w:pPr>
      <w:overflowPunct w:val="0"/>
      <w:autoSpaceDE w:val="0"/>
      <w:autoSpaceDN w:val="0"/>
      <w:adjustRightInd w:val="0"/>
      <w:ind w:left="568" w:hanging="284"/>
      <w:textAlignment w:val="baseline"/>
    </w:pPr>
    <w:rPr>
      <w:lang w:eastAsia="en-GB"/>
    </w:rPr>
  </w:style>
  <w:style w:type="character" w:styleId="CommentReference">
    <w:name w:val="annotation reference"/>
    <w:rsid w:val="00D8146A"/>
    <w:rPr>
      <w:sz w:val="16"/>
      <w:szCs w:val="16"/>
    </w:rPr>
  </w:style>
  <w:style w:type="paragraph" w:styleId="CommentText">
    <w:name w:val="annotation text"/>
    <w:basedOn w:val="Normal"/>
    <w:link w:val="CommentTextChar"/>
    <w:rsid w:val="00D8146A"/>
  </w:style>
  <w:style w:type="character" w:customStyle="1" w:styleId="CommentTextChar">
    <w:name w:val="Comment Text Char"/>
    <w:link w:val="CommentText"/>
    <w:rsid w:val="00D8146A"/>
    <w:rPr>
      <w:lang w:eastAsia="en-US"/>
    </w:rPr>
  </w:style>
  <w:style w:type="paragraph" w:styleId="CommentSubject">
    <w:name w:val="annotation subject"/>
    <w:basedOn w:val="CommentText"/>
    <w:next w:val="CommentText"/>
    <w:link w:val="CommentSubjectChar"/>
    <w:rsid w:val="00D8146A"/>
    <w:rPr>
      <w:b/>
      <w:bCs/>
    </w:rPr>
  </w:style>
  <w:style w:type="character" w:customStyle="1" w:styleId="CommentSubjectChar">
    <w:name w:val="Comment Subject Char"/>
    <w:link w:val="CommentSubject"/>
    <w:rsid w:val="00D8146A"/>
    <w:rPr>
      <w:b/>
      <w:bCs/>
      <w:lang w:eastAsia="en-US"/>
    </w:rPr>
  </w:style>
  <w:style w:type="paragraph" w:styleId="Caption">
    <w:name w:val="caption"/>
    <w:basedOn w:val="Normal"/>
    <w:next w:val="Normal"/>
    <w:unhideWhenUsed/>
    <w:qFormat/>
    <w:rsid w:val="001152BB"/>
    <w:pPr>
      <w:spacing w:after="0"/>
    </w:pPr>
    <w:rPr>
      <w:rFonts w:eastAsia="MS Mincho"/>
      <w:b/>
      <w:bCs/>
      <w:lang w:eastAsia="ja-JP"/>
    </w:rPr>
  </w:style>
  <w:style w:type="paragraph" w:styleId="Revision">
    <w:name w:val="Revision"/>
    <w:hidden/>
    <w:uiPriority w:val="99"/>
    <w:semiHidden/>
    <w:rsid w:val="00EB4265"/>
    <w:rPr>
      <w:lang w:eastAsia="en-US"/>
    </w:rPr>
  </w:style>
  <w:style w:type="paragraph" w:styleId="FootnoteText">
    <w:name w:val="footnote text"/>
    <w:basedOn w:val="Normal"/>
    <w:link w:val="FootnoteTextChar"/>
    <w:rsid w:val="005128F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5128F0"/>
    <w:rPr>
      <w:sz w:val="16"/>
    </w:rPr>
  </w:style>
  <w:style w:type="character" w:customStyle="1" w:styleId="NOZchn">
    <w:name w:val="NO Zchn"/>
    <w:locked/>
    <w:rsid w:val="005814A4"/>
    <w:rPr>
      <w:rFonts w:eastAsia="Times New Roman"/>
      <w:lang w:val="en-GB" w:eastAsia="en-GB"/>
    </w:rPr>
  </w:style>
  <w:style w:type="paragraph" w:styleId="DocumentMap">
    <w:name w:val="Document Map"/>
    <w:basedOn w:val="Normal"/>
    <w:link w:val="DocumentMapChar"/>
    <w:rsid w:val="00CF50E6"/>
    <w:rPr>
      <w:rFonts w:ascii="Tahoma" w:hAnsi="Tahoma"/>
      <w:sz w:val="16"/>
      <w:szCs w:val="16"/>
    </w:rPr>
  </w:style>
  <w:style w:type="character" w:customStyle="1" w:styleId="DocumentMapChar">
    <w:name w:val="Document Map Char"/>
    <w:link w:val="DocumentMap"/>
    <w:rsid w:val="00CF50E6"/>
    <w:rPr>
      <w:rFonts w:ascii="Tahoma" w:hAnsi="Tahoma"/>
      <w:sz w:val="16"/>
      <w:szCs w:val="16"/>
      <w:lang w:eastAsia="en-US"/>
    </w:rPr>
  </w:style>
  <w:style w:type="paragraph" w:styleId="Index1">
    <w:name w:val="index 1"/>
    <w:basedOn w:val="Normal"/>
    <w:rsid w:val="00AD452F"/>
    <w:pPr>
      <w:keepLines/>
      <w:overflowPunct w:val="0"/>
      <w:autoSpaceDE w:val="0"/>
      <w:autoSpaceDN w:val="0"/>
      <w:adjustRightInd w:val="0"/>
      <w:spacing w:after="0"/>
      <w:textAlignment w:val="baseline"/>
    </w:pPr>
    <w:rPr>
      <w:lang w:eastAsia="en-GB"/>
    </w:rPr>
  </w:style>
  <w:style w:type="paragraph" w:styleId="NormalWeb">
    <w:name w:val="Normal (Web)"/>
    <w:basedOn w:val="Normal"/>
    <w:uiPriority w:val="99"/>
    <w:unhideWhenUsed/>
    <w:rsid w:val="004C2866"/>
    <w:pPr>
      <w:spacing w:before="100" w:beforeAutospacing="1" w:after="100" w:afterAutospacing="1"/>
    </w:pPr>
    <w:rPr>
      <w:sz w:val="24"/>
      <w:szCs w:val="24"/>
      <w:lang w:eastAsia="en-GB"/>
    </w:rPr>
  </w:style>
  <w:style w:type="character" w:customStyle="1" w:styleId="apple-converted-space">
    <w:name w:val="apple-converted-space"/>
    <w:basedOn w:val="DefaultParagraphFont"/>
    <w:rsid w:val="004C2866"/>
  </w:style>
  <w:style w:type="paragraph" w:styleId="ListNumber2">
    <w:name w:val="List Number 2"/>
    <w:basedOn w:val="Normal"/>
    <w:rsid w:val="004C2866"/>
    <w:pPr>
      <w:numPr>
        <w:numId w:val="22"/>
      </w:numPr>
      <w:contextualSpacing/>
    </w:pPr>
  </w:style>
  <w:style w:type="paragraph" w:customStyle="1" w:styleId="Norma">
    <w:name w:val="Norma"/>
    <w:basedOn w:val="Heading4"/>
    <w:rsid w:val="009202F1"/>
    <w:rPr>
      <w:rFonts w:eastAsia="Times New Roman"/>
    </w:rPr>
  </w:style>
  <w:style w:type="paragraph" w:styleId="PlainText">
    <w:name w:val="Plain Text"/>
    <w:basedOn w:val="Normal"/>
    <w:link w:val="PlainTextChar"/>
    <w:uiPriority w:val="99"/>
    <w:unhideWhenUsed/>
    <w:rsid w:val="009202F1"/>
    <w:pPr>
      <w:spacing w:after="0"/>
    </w:pPr>
    <w:rPr>
      <w:rFonts w:ascii="Calibri" w:eastAsia="Calibri" w:hAnsi="Calibri"/>
      <w:sz w:val="22"/>
      <w:szCs w:val="21"/>
    </w:rPr>
  </w:style>
  <w:style w:type="character" w:customStyle="1" w:styleId="PlainTextChar">
    <w:name w:val="Plain Text Char"/>
    <w:link w:val="PlainText"/>
    <w:uiPriority w:val="99"/>
    <w:rsid w:val="009202F1"/>
    <w:rPr>
      <w:rFonts w:ascii="Calibri" w:eastAsia="Calibri" w:hAnsi="Calibri"/>
      <w:sz w:val="22"/>
      <w:szCs w:val="21"/>
      <w:lang w:eastAsia="en-US"/>
    </w:rPr>
  </w:style>
  <w:style w:type="character" w:customStyle="1" w:styleId="Marquedecommentaire1">
    <w:name w:val="Marque de commentaire1"/>
    <w:rsid w:val="00832634"/>
    <w:rPr>
      <w:sz w:val="16"/>
    </w:rPr>
  </w:style>
  <w:style w:type="paragraph" w:styleId="List5">
    <w:name w:val="List 5"/>
    <w:basedOn w:val="Normal"/>
    <w:rsid w:val="007E63D9"/>
    <w:pPr>
      <w:ind w:left="1415" w:hanging="283"/>
      <w:contextualSpacing/>
    </w:pPr>
  </w:style>
  <w:style w:type="paragraph" w:styleId="ListBullet3">
    <w:name w:val="List Bullet 3"/>
    <w:basedOn w:val="ListBullet2"/>
    <w:rsid w:val="00DB32D9"/>
    <w:pPr>
      <w:tabs>
        <w:tab w:val="clear" w:pos="360"/>
      </w:tabs>
      <w:ind w:left="1135" w:hanging="284"/>
      <w:contextualSpacing w:val="0"/>
    </w:pPr>
  </w:style>
  <w:style w:type="paragraph" w:styleId="ListBullet2">
    <w:name w:val="List Bullet 2"/>
    <w:basedOn w:val="Normal"/>
    <w:rsid w:val="00DB32D9"/>
    <w:pPr>
      <w:numPr>
        <w:numId w:val="28"/>
      </w:numPr>
      <w:contextualSpacing/>
    </w:pPr>
  </w:style>
  <w:style w:type="character" w:customStyle="1" w:styleId="TALCar">
    <w:name w:val="TAL Car"/>
    <w:link w:val="TAL"/>
    <w:locked/>
    <w:rsid w:val="005A3127"/>
    <w:rPr>
      <w:rFonts w:ascii="Arial" w:hAnsi="Arial"/>
      <w:sz w:val="18"/>
      <w:lang w:eastAsia="en-US"/>
    </w:rPr>
  </w:style>
  <w:style w:type="paragraph" w:styleId="Bibliography">
    <w:name w:val="Bibliography"/>
    <w:basedOn w:val="Normal"/>
    <w:next w:val="Normal"/>
    <w:uiPriority w:val="37"/>
    <w:semiHidden/>
    <w:unhideWhenUsed/>
    <w:rsid w:val="00B94542"/>
  </w:style>
  <w:style w:type="paragraph" w:styleId="BlockText">
    <w:name w:val="Block Text"/>
    <w:basedOn w:val="Normal"/>
    <w:rsid w:val="00B94542"/>
    <w:pPr>
      <w:spacing w:after="120"/>
      <w:ind w:left="1440" w:right="1440"/>
    </w:pPr>
  </w:style>
  <w:style w:type="paragraph" w:styleId="BodyText">
    <w:name w:val="Body Text"/>
    <w:basedOn w:val="Normal"/>
    <w:link w:val="BodyTextChar"/>
    <w:rsid w:val="00B94542"/>
    <w:pPr>
      <w:spacing w:after="120"/>
    </w:pPr>
  </w:style>
  <w:style w:type="character" w:customStyle="1" w:styleId="BodyTextChar">
    <w:name w:val="Body Text Char"/>
    <w:link w:val="BodyText"/>
    <w:rsid w:val="00B94542"/>
    <w:rPr>
      <w:lang w:eastAsia="en-US"/>
    </w:rPr>
  </w:style>
  <w:style w:type="paragraph" w:styleId="BodyText2">
    <w:name w:val="Body Text 2"/>
    <w:basedOn w:val="Normal"/>
    <w:link w:val="BodyText2Char"/>
    <w:rsid w:val="00B94542"/>
    <w:pPr>
      <w:spacing w:after="120" w:line="480" w:lineRule="auto"/>
    </w:pPr>
  </w:style>
  <w:style w:type="character" w:customStyle="1" w:styleId="BodyText2Char">
    <w:name w:val="Body Text 2 Char"/>
    <w:link w:val="BodyText2"/>
    <w:rsid w:val="00B94542"/>
    <w:rPr>
      <w:lang w:eastAsia="en-US"/>
    </w:rPr>
  </w:style>
  <w:style w:type="paragraph" w:styleId="BodyText3">
    <w:name w:val="Body Text 3"/>
    <w:basedOn w:val="Normal"/>
    <w:link w:val="BodyText3Char"/>
    <w:rsid w:val="00B94542"/>
    <w:pPr>
      <w:spacing w:after="120"/>
    </w:pPr>
    <w:rPr>
      <w:sz w:val="16"/>
      <w:szCs w:val="16"/>
    </w:rPr>
  </w:style>
  <w:style w:type="character" w:customStyle="1" w:styleId="BodyText3Char">
    <w:name w:val="Body Text 3 Char"/>
    <w:link w:val="BodyText3"/>
    <w:rsid w:val="00B94542"/>
    <w:rPr>
      <w:sz w:val="16"/>
      <w:szCs w:val="16"/>
      <w:lang w:eastAsia="en-US"/>
    </w:rPr>
  </w:style>
  <w:style w:type="paragraph" w:styleId="BodyTextFirstIndent">
    <w:name w:val="Body Text First Indent"/>
    <w:basedOn w:val="BodyText"/>
    <w:link w:val="BodyTextFirstIndentChar"/>
    <w:rsid w:val="00B94542"/>
    <w:pPr>
      <w:ind w:firstLine="210"/>
    </w:pPr>
  </w:style>
  <w:style w:type="character" w:customStyle="1" w:styleId="BodyTextFirstIndentChar">
    <w:name w:val="Body Text First Indent Char"/>
    <w:basedOn w:val="BodyTextChar"/>
    <w:link w:val="BodyTextFirstIndent"/>
    <w:rsid w:val="00B94542"/>
    <w:rPr>
      <w:lang w:eastAsia="en-US"/>
    </w:rPr>
  </w:style>
  <w:style w:type="paragraph" w:styleId="BodyTextIndent">
    <w:name w:val="Body Text Indent"/>
    <w:basedOn w:val="Normal"/>
    <w:link w:val="BodyTextIndentChar"/>
    <w:rsid w:val="00B94542"/>
    <w:pPr>
      <w:spacing w:after="120"/>
      <w:ind w:left="283"/>
    </w:pPr>
  </w:style>
  <w:style w:type="character" w:customStyle="1" w:styleId="BodyTextIndentChar">
    <w:name w:val="Body Text Indent Char"/>
    <w:link w:val="BodyTextIndent"/>
    <w:rsid w:val="00B94542"/>
    <w:rPr>
      <w:lang w:eastAsia="en-US"/>
    </w:rPr>
  </w:style>
  <w:style w:type="paragraph" w:styleId="BodyTextFirstIndent2">
    <w:name w:val="Body Text First Indent 2"/>
    <w:basedOn w:val="BodyTextIndent"/>
    <w:link w:val="BodyTextFirstIndent2Char"/>
    <w:rsid w:val="00B94542"/>
    <w:pPr>
      <w:ind w:firstLine="210"/>
    </w:pPr>
  </w:style>
  <w:style w:type="character" w:customStyle="1" w:styleId="BodyTextFirstIndent2Char">
    <w:name w:val="Body Text First Indent 2 Char"/>
    <w:basedOn w:val="BodyTextIndentChar"/>
    <w:link w:val="BodyTextFirstIndent2"/>
    <w:rsid w:val="00B94542"/>
    <w:rPr>
      <w:lang w:eastAsia="en-US"/>
    </w:rPr>
  </w:style>
  <w:style w:type="paragraph" w:styleId="BodyTextIndent2">
    <w:name w:val="Body Text Indent 2"/>
    <w:basedOn w:val="Normal"/>
    <w:link w:val="BodyTextIndent2Char"/>
    <w:rsid w:val="00B94542"/>
    <w:pPr>
      <w:spacing w:after="120" w:line="480" w:lineRule="auto"/>
      <w:ind w:left="283"/>
    </w:pPr>
  </w:style>
  <w:style w:type="character" w:customStyle="1" w:styleId="BodyTextIndent2Char">
    <w:name w:val="Body Text Indent 2 Char"/>
    <w:link w:val="BodyTextIndent2"/>
    <w:rsid w:val="00B94542"/>
    <w:rPr>
      <w:lang w:eastAsia="en-US"/>
    </w:rPr>
  </w:style>
  <w:style w:type="paragraph" w:styleId="BodyTextIndent3">
    <w:name w:val="Body Text Indent 3"/>
    <w:basedOn w:val="Normal"/>
    <w:link w:val="BodyTextIndent3Char"/>
    <w:rsid w:val="00B94542"/>
    <w:pPr>
      <w:spacing w:after="120"/>
      <w:ind w:left="283"/>
    </w:pPr>
    <w:rPr>
      <w:sz w:val="16"/>
      <w:szCs w:val="16"/>
    </w:rPr>
  </w:style>
  <w:style w:type="character" w:customStyle="1" w:styleId="BodyTextIndent3Char">
    <w:name w:val="Body Text Indent 3 Char"/>
    <w:link w:val="BodyTextIndent3"/>
    <w:rsid w:val="00B94542"/>
    <w:rPr>
      <w:sz w:val="16"/>
      <w:szCs w:val="16"/>
      <w:lang w:eastAsia="en-US"/>
    </w:rPr>
  </w:style>
  <w:style w:type="paragraph" w:styleId="Closing">
    <w:name w:val="Closing"/>
    <w:basedOn w:val="Normal"/>
    <w:link w:val="ClosingChar"/>
    <w:rsid w:val="00B94542"/>
    <w:pPr>
      <w:ind w:left="4252"/>
    </w:pPr>
  </w:style>
  <w:style w:type="character" w:customStyle="1" w:styleId="ClosingChar">
    <w:name w:val="Closing Char"/>
    <w:link w:val="Closing"/>
    <w:rsid w:val="00B94542"/>
    <w:rPr>
      <w:lang w:eastAsia="en-US"/>
    </w:rPr>
  </w:style>
  <w:style w:type="paragraph" w:styleId="Date">
    <w:name w:val="Date"/>
    <w:basedOn w:val="Normal"/>
    <w:next w:val="Normal"/>
    <w:link w:val="DateChar"/>
    <w:rsid w:val="00B94542"/>
  </w:style>
  <w:style w:type="character" w:customStyle="1" w:styleId="DateChar">
    <w:name w:val="Date Char"/>
    <w:link w:val="Date"/>
    <w:rsid w:val="00B94542"/>
    <w:rPr>
      <w:lang w:eastAsia="en-US"/>
    </w:rPr>
  </w:style>
  <w:style w:type="paragraph" w:styleId="E-mailSignature">
    <w:name w:val="E-mail Signature"/>
    <w:basedOn w:val="Normal"/>
    <w:link w:val="E-mailSignatureChar"/>
    <w:rsid w:val="00B94542"/>
  </w:style>
  <w:style w:type="character" w:customStyle="1" w:styleId="E-mailSignatureChar">
    <w:name w:val="E-mail Signature Char"/>
    <w:link w:val="E-mailSignature"/>
    <w:rsid w:val="00B94542"/>
    <w:rPr>
      <w:lang w:eastAsia="en-US"/>
    </w:rPr>
  </w:style>
  <w:style w:type="paragraph" w:styleId="EndnoteText">
    <w:name w:val="endnote text"/>
    <w:basedOn w:val="Normal"/>
    <w:link w:val="EndnoteTextChar"/>
    <w:rsid w:val="00B94542"/>
  </w:style>
  <w:style w:type="character" w:customStyle="1" w:styleId="EndnoteTextChar">
    <w:name w:val="Endnote Text Char"/>
    <w:link w:val="EndnoteText"/>
    <w:rsid w:val="00B94542"/>
    <w:rPr>
      <w:lang w:eastAsia="en-US"/>
    </w:rPr>
  </w:style>
  <w:style w:type="paragraph" w:styleId="EnvelopeAddress">
    <w:name w:val="envelope address"/>
    <w:basedOn w:val="Normal"/>
    <w:rsid w:val="00B94542"/>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B94542"/>
    <w:rPr>
      <w:rFonts w:ascii="Calibri Light" w:eastAsia="Times New Roman" w:hAnsi="Calibri Light"/>
    </w:rPr>
  </w:style>
  <w:style w:type="paragraph" w:styleId="HTMLAddress">
    <w:name w:val="HTML Address"/>
    <w:basedOn w:val="Normal"/>
    <w:link w:val="HTMLAddressChar"/>
    <w:rsid w:val="00B94542"/>
    <w:rPr>
      <w:i/>
      <w:iCs/>
    </w:rPr>
  </w:style>
  <w:style w:type="character" w:customStyle="1" w:styleId="HTMLAddressChar">
    <w:name w:val="HTML Address Char"/>
    <w:link w:val="HTMLAddress"/>
    <w:rsid w:val="00B94542"/>
    <w:rPr>
      <w:i/>
      <w:iCs/>
      <w:lang w:eastAsia="en-US"/>
    </w:rPr>
  </w:style>
  <w:style w:type="paragraph" w:styleId="HTMLPreformatted">
    <w:name w:val="HTML Preformatted"/>
    <w:basedOn w:val="Normal"/>
    <w:link w:val="HTMLPreformattedChar"/>
    <w:rsid w:val="00B94542"/>
    <w:rPr>
      <w:rFonts w:ascii="Courier New" w:hAnsi="Courier New" w:cs="Courier New"/>
    </w:rPr>
  </w:style>
  <w:style w:type="character" w:customStyle="1" w:styleId="HTMLPreformattedChar">
    <w:name w:val="HTML Preformatted Char"/>
    <w:link w:val="HTMLPreformatted"/>
    <w:rsid w:val="00B94542"/>
    <w:rPr>
      <w:rFonts w:ascii="Courier New" w:hAnsi="Courier New" w:cs="Courier New"/>
      <w:lang w:eastAsia="en-US"/>
    </w:rPr>
  </w:style>
  <w:style w:type="paragraph" w:styleId="Index2">
    <w:name w:val="index 2"/>
    <w:basedOn w:val="Normal"/>
    <w:next w:val="Normal"/>
    <w:rsid w:val="00B94542"/>
    <w:pPr>
      <w:ind w:left="400" w:hanging="200"/>
    </w:pPr>
  </w:style>
  <w:style w:type="paragraph" w:styleId="Index3">
    <w:name w:val="index 3"/>
    <w:basedOn w:val="Normal"/>
    <w:next w:val="Normal"/>
    <w:rsid w:val="00B94542"/>
    <w:pPr>
      <w:ind w:left="600" w:hanging="200"/>
    </w:pPr>
  </w:style>
  <w:style w:type="paragraph" w:styleId="Index4">
    <w:name w:val="index 4"/>
    <w:basedOn w:val="Normal"/>
    <w:next w:val="Normal"/>
    <w:rsid w:val="00B94542"/>
    <w:pPr>
      <w:ind w:left="800" w:hanging="200"/>
    </w:pPr>
  </w:style>
  <w:style w:type="paragraph" w:styleId="Index5">
    <w:name w:val="index 5"/>
    <w:basedOn w:val="Normal"/>
    <w:next w:val="Normal"/>
    <w:rsid w:val="00B94542"/>
    <w:pPr>
      <w:ind w:left="1000" w:hanging="200"/>
    </w:pPr>
  </w:style>
  <w:style w:type="paragraph" w:styleId="Index6">
    <w:name w:val="index 6"/>
    <w:basedOn w:val="Normal"/>
    <w:next w:val="Normal"/>
    <w:rsid w:val="00B94542"/>
    <w:pPr>
      <w:ind w:left="1200" w:hanging="200"/>
    </w:pPr>
  </w:style>
  <w:style w:type="paragraph" w:styleId="Index7">
    <w:name w:val="index 7"/>
    <w:basedOn w:val="Normal"/>
    <w:next w:val="Normal"/>
    <w:rsid w:val="00B94542"/>
    <w:pPr>
      <w:ind w:left="1400" w:hanging="200"/>
    </w:pPr>
  </w:style>
  <w:style w:type="paragraph" w:styleId="Index8">
    <w:name w:val="index 8"/>
    <w:basedOn w:val="Normal"/>
    <w:next w:val="Normal"/>
    <w:rsid w:val="00B94542"/>
    <w:pPr>
      <w:ind w:left="1600" w:hanging="200"/>
    </w:pPr>
  </w:style>
  <w:style w:type="paragraph" w:styleId="Index9">
    <w:name w:val="index 9"/>
    <w:basedOn w:val="Normal"/>
    <w:next w:val="Normal"/>
    <w:rsid w:val="00B94542"/>
    <w:pPr>
      <w:ind w:left="1800" w:hanging="200"/>
    </w:pPr>
  </w:style>
  <w:style w:type="paragraph" w:styleId="IndexHeading">
    <w:name w:val="index heading"/>
    <w:basedOn w:val="Normal"/>
    <w:next w:val="Index1"/>
    <w:rsid w:val="00B94542"/>
    <w:rPr>
      <w:rFonts w:ascii="Calibri Light" w:eastAsia="Times New Roman" w:hAnsi="Calibri Light"/>
      <w:b/>
      <w:bCs/>
    </w:rPr>
  </w:style>
  <w:style w:type="paragraph" w:styleId="IntenseQuote">
    <w:name w:val="Intense Quote"/>
    <w:basedOn w:val="Normal"/>
    <w:next w:val="Normal"/>
    <w:link w:val="IntenseQuoteChar"/>
    <w:uiPriority w:val="30"/>
    <w:qFormat/>
    <w:rsid w:val="00B9454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94542"/>
    <w:rPr>
      <w:i/>
      <w:iCs/>
      <w:color w:val="4472C4"/>
      <w:lang w:eastAsia="en-US"/>
    </w:rPr>
  </w:style>
  <w:style w:type="paragraph" w:styleId="List2">
    <w:name w:val="List 2"/>
    <w:basedOn w:val="Normal"/>
    <w:rsid w:val="00B94542"/>
    <w:pPr>
      <w:ind w:left="566" w:hanging="283"/>
      <w:contextualSpacing/>
    </w:pPr>
  </w:style>
  <w:style w:type="paragraph" w:styleId="List3">
    <w:name w:val="List 3"/>
    <w:basedOn w:val="Normal"/>
    <w:rsid w:val="00B94542"/>
    <w:pPr>
      <w:ind w:left="849" w:hanging="283"/>
      <w:contextualSpacing/>
    </w:pPr>
  </w:style>
  <w:style w:type="paragraph" w:styleId="List4">
    <w:name w:val="List 4"/>
    <w:basedOn w:val="Normal"/>
    <w:rsid w:val="00B94542"/>
    <w:pPr>
      <w:ind w:left="1132" w:hanging="283"/>
      <w:contextualSpacing/>
    </w:pPr>
  </w:style>
  <w:style w:type="paragraph" w:styleId="ListBullet">
    <w:name w:val="List Bullet"/>
    <w:basedOn w:val="Normal"/>
    <w:rsid w:val="00B94542"/>
    <w:pPr>
      <w:numPr>
        <w:numId w:val="27"/>
      </w:numPr>
      <w:contextualSpacing/>
    </w:pPr>
  </w:style>
  <w:style w:type="paragraph" w:styleId="ListBullet4">
    <w:name w:val="List Bullet 4"/>
    <w:basedOn w:val="Normal"/>
    <w:rsid w:val="00B94542"/>
    <w:pPr>
      <w:numPr>
        <w:numId w:val="30"/>
      </w:numPr>
      <w:contextualSpacing/>
    </w:pPr>
  </w:style>
  <w:style w:type="paragraph" w:styleId="ListBullet5">
    <w:name w:val="List Bullet 5"/>
    <w:basedOn w:val="Normal"/>
    <w:rsid w:val="00B94542"/>
    <w:pPr>
      <w:numPr>
        <w:numId w:val="31"/>
      </w:numPr>
      <w:contextualSpacing/>
    </w:pPr>
  </w:style>
  <w:style w:type="paragraph" w:styleId="ListContinue">
    <w:name w:val="List Continue"/>
    <w:basedOn w:val="Normal"/>
    <w:rsid w:val="00B94542"/>
    <w:pPr>
      <w:spacing w:after="120"/>
      <w:ind w:left="283"/>
      <w:contextualSpacing/>
    </w:pPr>
  </w:style>
  <w:style w:type="paragraph" w:styleId="ListContinue2">
    <w:name w:val="List Continue 2"/>
    <w:basedOn w:val="Normal"/>
    <w:rsid w:val="00B94542"/>
    <w:pPr>
      <w:spacing w:after="120"/>
      <w:ind w:left="566"/>
      <w:contextualSpacing/>
    </w:pPr>
  </w:style>
  <w:style w:type="paragraph" w:styleId="ListContinue3">
    <w:name w:val="List Continue 3"/>
    <w:basedOn w:val="Normal"/>
    <w:rsid w:val="00B94542"/>
    <w:pPr>
      <w:spacing w:after="120"/>
      <w:ind w:left="849"/>
      <w:contextualSpacing/>
    </w:pPr>
  </w:style>
  <w:style w:type="paragraph" w:styleId="ListContinue4">
    <w:name w:val="List Continue 4"/>
    <w:basedOn w:val="Normal"/>
    <w:rsid w:val="00B94542"/>
    <w:pPr>
      <w:spacing w:after="120"/>
      <w:ind w:left="1132"/>
      <w:contextualSpacing/>
    </w:pPr>
  </w:style>
  <w:style w:type="paragraph" w:styleId="ListContinue5">
    <w:name w:val="List Continue 5"/>
    <w:basedOn w:val="Normal"/>
    <w:rsid w:val="00B94542"/>
    <w:pPr>
      <w:spacing w:after="120"/>
      <w:ind w:left="1415"/>
      <w:contextualSpacing/>
    </w:pPr>
  </w:style>
  <w:style w:type="paragraph" w:styleId="ListNumber">
    <w:name w:val="List Number"/>
    <w:basedOn w:val="Normal"/>
    <w:rsid w:val="00B94542"/>
    <w:pPr>
      <w:numPr>
        <w:numId w:val="42"/>
      </w:numPr>
      <w:contextualSpacing/>
    </w:pPr>
  </w:style>
  <w:style w:type="paragraph" w:styleId="ListNumber3">
    <w:name w:val="List Number 3"/>
    <w:basedOn w:val="Normal"/>
    <w:rsid w:val="00B94542"/>
    <w:pPr>
      <w:numPr>
        <w:numId w:val="43"/>
      </w:numPr>
      <w:contextualSpacing/>
    </w:pPr>
  </w:style>
  <w:style w:type="paragraph" w:styleId="ListNumber4">
    <w:name w:val="List Number 4"/>
    <w:basedOn w:val="Normal"/>
    <w:rsid w:val="00B94542"/>
    <w:pPr>
      <w:numPr>
        <w:numId w:val="44"/>
      </w:numPr>
      <w:contextualSpacing/>
    </w:pPr>
  </w:style>
  <w:style w:type="paragraph" w:styleId="ListNumber5">
    <w:name w:val="List Number 5"/>
    <w:basedOn w:val="Normal"/>
    <w:rsid w:val="00B94542"/>
    <w:pPr>
      <w:numPr>
        <w:numId w:val="45"/>
      </w:numPr>
      <w:contextualSpacing/>
    </w:pPr>
  </w:style>
  <w:style w:type="paragraph" w:styleId="ListParagraph">
    <w:name w:val="List Paragraph"/>
    <w:basedOn w:val="Normal"/>
    <w:uiPriority w:val="34"/>
    <w:qFormat/>
    <w:rsid w:val="00B94542"/>
    <w:pPr>
      <w:ind w:left="720"/>
    </w:pPr>
  </w:style>
  <w:style w:type="paragraph" w:styleId="MacroText">
    <w:name w:val="macro"/>
    <w:link w:val="MacroTextChar"/>
    <w:rsid w:val="00B9454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94542"/>
    <w:rPr>
      <w:rFonts w:ascii="Courier New" w:hAnsi="Courier New" w:cs="Courier New"/>
      <w:lang w:eastAsia="en-US"/>
    </w:rPr>
  </w:style>
  <w:style w:type="paragraph" w:styleId="MessageHeader">
    <w:name w:val="Message Header"/>
    <w:basedOn w:val="Normal"/>
    <w:link w:val="MessageHeaderChar"/>
    <w:rsid w:val="00B9454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B94542"/>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B94542"/>
    <w:rPr>
      <w:lang w:eastAsia="en-US"/>
    </w:rPr>
  </w:style>
  <w:style w:type="paragraph" w:styleId="NormalIndent">
    <w:name w:val="Normal Indent"/>
    <w:basedOn w:val="Normal"/>
    <w:rsid w:val="00B94542"/>
    <w:pPr>
      <w:ind w:left="720"/>
    </w:pPr>
  </w:style>
  <w:style w:type="paragraph" w:styleId="NoteHeading">
    <w:name w:val="Note Heading"/>
    <w:basedOn w:val="Normal"/>
    <w:next w:val="Normal"/>
    <w:link w:val="NoteHeadingChar"/>
    <w:rsid w:val="00B94542"/>
  </w:style>
  <w:style w:type="character" w:customStyle="1" w:styleId="NoteHeadingChar">
    <w:name w:val="Note Heading Char"/>
    <w:link w:val="NoteHeading"/>
    <w:rsid w:val="00B94542"/>
    <w:rPr>
      <w:lang w:eastAsia="en-US"/>
    </w:rPr>
  </w:style>
  <w:style w:type="paragraph" w:styleId="Quote">
    <w:name w:val="Quote"/>
    <w:basedOn w:val="Normal"/>
    <w:next w:val="Normal"/>
    <w:link w:val="QuoteChar"/>
    <w:uiPriority w:val="29"/>
    <w:qFormat/>
    <w:rsid w:val="00B94542"/>
    <w:pPr>
      <w:spacing w:before="200" w:after="160"/>
      <w:ind w:left="864" w:right="864"/>
      <w:jc w:val="center"/>
    </w:pPr>
    <w:rPr>
      <w:i/>
      <w:iCs/>
      <w:color w:val="404040"/>
    </w:rPr>
  </w:style>
  <w:style w:type="character" w:customStyle="1" w:styleId="QuoteChar">
    <w:name w:val="Quote Char"/>
    <w:link w:val="Quote"/>
    <w:uiPriority w:val="29"/>
    <w:rsid w:val="00B94542"/>
    <w:rPr>
      <w:i/>
      <w:iCs/>
      <w:color w:val="404040"/>
      <w:lang w:eastAsia="en-US"/>
    </w:rPr>
  </w:style>
  <w:style w:type="paragraph" w:styleId="Salutation">
    <w:name w:val="Salutation"/>
    <w:basedOn w:val="Normal"/>
    <w:next w:val="Normal"/>
    <w:link w:val="SalutationChar"/>
    <w:rsid w:val="00B94542"/>
  </w:style>
  <w:style w:type="character" w:customStyle="1" w:styleId="SalutationChar">
    <w:name w:val="Salutation Char"/>
    <w:link w:val="Salutation"/>
    <w:rsid w:val="00B94542"/>
    <w:rPr>
      <w:lang w:eastAsia="en-US"/>
    </w:rPr>
  </w:style>
  <w:style w:type="paragraph" w:styleId="Signature">
    <w:name w:val="Signature"/>
    <w:basedOn w:val="Normal"/>
    <w:link w:val="SignatureChar"/>
    <w:rsid w:val="00B94542"/>
    <w:pPr>
      <w:ind w:left="4252"/>
    </w:pPr>
  </w:style>
  <w:style w:type="character" w:customStyle="1" w:styleId="SignatureChar">
    <w:name w:val="Signature Char"/>
    <w:link w:val="Signature"/>
    <w:rsid w:val="00B94542"/>
    <w:rPr>
      <w:lang w:eastAsia="en-US"/>
    </w:rPr>
  </w:style>
  <w:style w:type="paragraph" w:styleId="Subtitle">
    <w:name w:val="Subtitle"/>
    <w:basedOn w:val="Normal"/>
    <w:next w:val="Normal"/>
    <w:link w:val="SubtitleChar"/>
    <w:qFormat/>
    <w:rsid w:val="00B94542"/>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B94542"/>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B94542"/>
    <w:pPr>
      <w:ind w:left="200" w:hanging="200"/>
    </w:pPr>
  </w:style>
  <w:style w:type="paragraph" w:styleId="TableofFigures">
    <w:name w:val="table of figures"/>
    <w:basedOn w:val="Normal"/>
    <w:next w:val="Normal"/>
    <w:rsid w:val="00B94542"/>
  </w:style>
  <w:style w:type="paragraph" w:styleId="Title">
    <w:name w:val="Title"/>
    <w:basedOn w:val="Normal"/>
    <w:next w:val="Normal"/>
    <w:link w:val="TitleChar"/>
    <w:qFormat/>
    <w:rsid w:val="00B94542"/>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B94542"/>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B94542"/>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B94542"/>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603448">
      <w:bodyDiv w:val="1"/>
      <w:marLeft w:val="0"/>
      <w:marRight w:val="0"/>
      <w:marTop w:val="0"/>
      <w:marBottom w:val="0"/>
      <w:divBdr>
        <w:top w:val="none" w:sz="0" w:space="0" w:color="auto"/>
        <w:left w:val="none" w:sz="0" w:space="0" w:color="auto"/>
        <w:bottom w:val="none" w:sz="0" w:space="0" w:color="auto"/>
        <w:right w:val="none" w:sz="0" w:space="0" w:color="auto"/>
      </w:divBdr>
    </w:div>
    <w:div w:id="111900268">
      <w:bodyDiv w:val="1"/>
      <w:marLeft w:val="0"/>
      <w:marRight w:val="0"/>
      <w:marTop w:val="0"/>
      <w:marBottom w:val="0"/>
      <w:divBdr>
        <w:top w:val="none" w:sz="0" w:space="0" w:color="auto"/>
        <w:left w:val="none" w:sz="0" w:space="0" w:color="auto"/>
        <w:bottom w:val="none" w:sz="0" w:space="0" w:color="auto"/>
        <w:right w:val="none" w:sz="0" w:space="0" w:color="auto"/>
      </w:divBdr>
    </w:div>
    <w:div w:id="123502365">
      <w:bodyDiv w:val="1"/>
      <w:marLeft w:val="0"/>
      <w:marRight w:val="0"/>
      <w:marTop w:val="0"/>
      <w:marBottom w:val="0"/>
      <w:divBdr>
        <w:top w:val="none" w:sz="0" w:space="0" w:color="auto"/>
        <w:left w:val="none" w:sz="0" w:space="0" w:color="auto"/>
        <w:bottom w:val="none" w:sz="0" w:space="0" w:color="auto"/>
        <w:right w:val="none" w:sz="0" w:space="0" w:color="auto"/>
      </w:divBdr>
    </w:div>
    <w:div w:id="168717547">
      <w:bodyDiv w:val="1"/>
      <w:marLeft w:val="0"/>
      <w:marRight w:val="0"/>
      <w:marTop w:val="0"/>
      <w:marBottom w:val="0"/>
      <w:divBdr>
        <w:top w:val="none" w:sz="0" w:space="0" w:color="auto"/>
        <w:left w:val="none" w:sz="0" w:space="0" w:color="auto"/>
        <w:bottom w:val="none" w:sz="0" w:space="0" w:color="auto"/>
        <w:right w:val="none" w:sz="0" w:space="0" w:color="auto"/>
      </w:divBdr>
    </w:div>
    <w:div w:id="294994270">
      <w:bodyDiv w:val="1"/>
      <w:marLeft w:val="0"/>
      <w:marRight w:val="0"/>
      <w:marTop w:val="0"/>
      <w:marBottom w:val="0"/>
      <w:divBdr>
        <w:top w:val="none" w:sz="0" w:space="0" w:color="auto"/>
        <w:left w:val="none" w:sz="0" w:space="0" w:color="auto"/>
        <w:bottom w:val="none" w:sz="0" w:space="0" w:color="auto"/>
        <w:right w:val="none" w:sz="0" w:space="0" w:color="auto"/>
      </w:divBdr>
    </w:div>
    <w:div w:id="528370572">
      <w:bodyDiv w:val="1"/>
      <w:marLeft w:val="0"/>
      <w:marRight w:val="0"/>
      <w:marTop w:val="0"/>
      <w:marBottom w:val="0"/>
      <w:divBdr>
        <w:top w:val="none" w:sz="0" w:space="0" w:color="auto"/>
        <w:left w:val="none" w:sz="0" w:space="0" w:color="auto"/>
        <w:bottom w:val="none" w:sz="0" w:space="0" w:color="auto"/>
        <w:right w:val="none" w:sz="0" w:space="0" w:color="auto"/>
      </w:divBdr>
    </w:div>
    <w:div w:id="662589282">
      <w:bodyDiv w:val="1"/>
      <w:marLeft w:val="0"/>
      <w:marRight w:val="0"/>
      <w:marTop w:val="0"/>
      <w:marBottom w:val="0"/>
      <w:divBdr>
        <w:top w:val="none" w:sz="0" w:space="0" w:color="auto"/>
        <w:left w:val="none" w:sz="0" w:space="0" w:color="auto"/>
        <w:bottom w:val="none" w:sz="0" w:space="0" w:color="auto"/>
        <w:right w:val="none" w:sz="0" w:space="0" w:color="auto"/>
      </w:divBdr>
    </w:div>
    <w:div w:id="775756052">
      <w:bodyDiv w:val="1"/>
      <w:marLeft w:val="0"/>
      <w:marRight w:val="0"/>
      <w:marTop w:val="0"/>
      <w:marBottom w:val="0"/>
      <w:divBdr>
        <w:top w:val="none" w:sz="0" w:space="0" w:color="auto"/>
        <w:left w:val="none" w:sz="0" w:space="0" w:color="auto"/>
        <w:bottom w:val="none" w:sz="0" w:space="0" w:color="auto"/>
        <w:right w:val="none" w:sz="0" w:space="0" w:color="auto"/>
      </w:divBdr>
    </w:div>
    <w:div w:id="785931599">
      <w:bodyDiv w:val="1"/>
      <w:marLeft w:val="0"/>
      <w:marRight w:val="0"/>
      <w:marTop w:val="0"/>
      <w:marBottom w:val="0"/>
      <w:divBdr>
        <w:top w:val="none" w:sz="0" w:space="0" w:color="auto"/>
        <w:left w:val="none" w:sz="0" w:space="0" w:color="auto"/>
        <w:bottom w:val="none" w:sz="0" w:space="0" w:color="auto"/>
        <w:right w:val="none" w:sz="0" w:space="0" w:color="auto"/>
      </w:divBdr>
    </w:div>
    <w:div w:id="812017384">
      <w:bodyDiv w:val="1"/>
      <w:marLeft w:val="0"/>
      <w:marRight w:val="0"/>
      <w:marTop w:val="0"/>
      <w:marBottom w:val="0"/>
      <w:divBdr>
        <w:top w:val="none" w:sz="0" w:space="0" w:color="auto"/>
        <w:left w:val="none" w:sz="0" w:space="0" w:color="auto"/>
        <w:bottom w:val="none" w:sz="0" w:space="0" w:color="auto"/>
        <w:right w:val="none" w:sz="0" w:space="0" w:color="auto"/>
      </w:divBdr>
    </w:div>
    <w:div w:id="815339553">
      <w:bodyDiv w:val="1"/>
      <w:marLeft w:val="0"/>
      <w:marRight w:val="0"/>
      <w:marTop w:val="0"/>
      <w:marBottom w:val="0"/>
      <w:divBdr>
        <w:top w:val="none" w:sz="0" w:space="0" w:color="auto"/>
        <w:left w:val="none" w:sz="0" w:space="0" w:color="auto"/>
        <w:bottom w:val="none" w:sz="0" w:space="0" w:color="auto"/>
        <w:right w:val="none" w:sz="0" w:space="0" w:color="auto"/>
      </w:divBdr>
    </w:div>
    <w:div w:id="1090393877">
      <w:bodyDiv w:val="1"/>
      <w:marLeft w:val="0"/>
      <w:marRight w:val="0"/>
      <w:marTop w:val="0"/>
      <w:marBottom w:val="0"/>
      <w:divBdr>
        <w:top w:val="none" w:sz="0" w:space="0" w:color="auto"/>
        <w:left w:val="none" w:sz="0" w:space="0" w:color="auto"/>
        <w:bottom w:val="none" w:sz="0" w:space="0" w:color="auto"/>
        <w:right w:val="none" w:sz="0" w:space="0" w:color="auto"/>
      </w:divBdr>
    </w:div>
    <w:div w:id="1136608309">
      <w:bodyDiv w:val="1"/>
      <w:marLeft w:val="0"/>
      <w:marRight w:val="0"/>
      <w:marTop w:val="0"/>
      <w:marBottom w:val="0"/>
      <w:divBdr>
        <w:top w:val="none" w:sz="0" w:space="0" w:color="auto"/>
        <w:left w:val="none" w:sz="0" w:space="0" w:color="auto"/>
        <w:bottom w:val="none" w:sz="0" w:space="0" w:color="auto"/>
        <w:right w:val="none" w:sz="0" w:space="0" w:color="auto"/>
      </w:divBdr>
    </w:div>
    <w:div w:id="1285305875">
      <w:bodyDiv w:val="1"/>
      <w:marLeft w:val="0"/>
      <w:marRight w:val="0"/>
      <w:marTop w:val="0"/>
      <w:marBottom w:val="0"/>
      <w:divBdr>
        <w:top w:val="none" w:sz="0" w:space="0" w:color="auto"/>
        <w:left w:val="none" w:sz="0" w:space="0" w:color="auto"/>
        <w:bottom w:val="none" w:sz="0" w:space="0" w:color="auto"/>
        <w:right w:val="none" w:sz="0" w:space="0" w:color="auto"/>
      </w:divBdr>
    </w:div>
    <w:div w:id="1324629638">
      <w:bodyDiv w:val="1"/>
      <w:marLeft w:val="0"/>
      <w:marRight w:val="0"/>
      <w:marTop w:val="0"/>
      <w:marBottom w:val="0"/>
      <w:divBdr>
        <w:top w:val="none" w:sz="0" w:space="0" w:color="auto"/>
        <w:left w:val="none" w:sz="0" w:space="0" w:color="auto"/>
        <w:bottom w:val="none" w:sz="0" w:space="0" w:color="auto"/>
        <w:right w:val="none" w:sz="0" w:space="0" w:color="auto"/>
      </w:divBdr>
    </w:div>
    <w:div w:id="1389374745">
      <w:bodyDiv w:val="1"/>
      <w:marLeft w:val="0"/>
      <w:marRight w:val="0"/>
      <w:marTop w:val="0"/>
      <w:marBottom w:val="0"/>
      <w:divBdr>
        <w:top w:val="none" w:sz="0" w:space="0" w:color="auto"/>
        <w:left w:val="none" w:sz="0" w:space="0" w:color="auto"/>
        <w:bottom w:val="none" w:sz="0" w:space="0" w:color="auto"/>
        <w:right w:val="none" w:sz="0" w:space="0" w:color="auto"/>
      </w:divBdr>
    </w:div>
    <w:div w:id="1423641926">
      <w:bodyDiv w:val="1"/>
      <w:marLeft w:val="0"/>
      <w:marRight w:val="0"/>
      <w:marTop w:val="0"/>
      <w:marBottom w:val="0"/>
      <w:divBdr>
        <w:top w:val="none" w:sz="0" w:space="0" w:color="auto"/>
        <w:left w:val="none" w:sz="0" w:space="0" w:color="auto"/>
        <w:bottom w:val="none" w:sz="0" w:space="0" w:color="auto"/>
        <w:right w:val="none" w:sz="0" w:space="0" w:color="auto"/>
      </w:divBdr>
    </w:div>
    <w:div w:id="1469082828">
      <w:bodyDiv w:val="1"/>
      <w:marLeft w:val="0"/>
      <w:marRight w:val="0"/>
      <w:marTop w:val="0"/>
      <w:marBottom w:val="0"/>
      <w:divBdr>
        <w:top w:val="none" w:sz="0" w:space="0" w:color="auto"/>
        <w:left w:val="none" w:sz="0" w:space="0" w:color="auto"/>
        <w:bottom w:val="none" w:sz="0" w:space="0" w:color="auto"/>
        <w:right w:val="none" w:sz="0" w:space="0" w:color="auto"/>
      </w:divBdr>
    </w:div>
    <w:div w:id="1469349454">
      <w:bodyDiv w:val="1"/>
      <w:marLeft w:val="0"/>
      <w:marRight w:val="0"/>
      <w:marTop w:val="0"/>
      <w:marBottom w:val="0"/>
      <w:divBdr>
        <w:top w:val="none" w:sz="0" w:space="0" w:color="auto"/>
        <w:left w:val="none" w:sz="0" w:space="0" w:color="auto"/>
        <w:bottom w:val="none" w:sz="0" w:space="0" w:color="auto"/>
        <w:right w:val="none" w:sz="0" w:space="0" w:color="auto"/>
      </w:divBdr>
    </w:div>
    <w:div w:id="1482232195">
      <w:bodyDiv w:val="1"/>
      <w:marLeft w:val="0"/>
      <w:marRight w:val="0"/>
      <w:marTop w:val="0"/>
      <w:marBottom w:val="0"/>
      <w:divBdr>
        <w:top w:val="none" w:sz="0" w:space="0" w:color="auto"/>
        <w:left w:val="none" w:sz="0" w:space="0" w:color="auto"/>
        <w:bottom w:val="none" w:sz="0" w:space="0" w:color="auto"/>
        <w:right w:val="none" w:sz="0" w:space="0" w:color="auto"/>
      </w:divBdr>
    </w:div>
    <w:div w:id="1492603240">
      <w:bodyDiv w:val="1"/>
      <w:marLeft w:val="0"/>
      <w:marRight w:val="0"/>
      <w:marTop w:val="0"/>
      <w:marBottom w:val="0"/>
      <w:divBdr>
        <w:top w:val="none" w:sz="0" w:space="0" w:color="auto"/>
        <w:left w:val="none" w:sz="0" w:space="0" w:color="auto"/>
        <w:bottom w:val="none" w:sz="0" w:space="0" w:color="auto"/>
        <w:right w:val="none" w:sz="0" w:space="0" w:color="auto"/>
      </w:divBdr>
    </w:div>
    <w:div w:id="1525942454">
      <w:bodyDiv w:val="1"/>
      <w:marLeft w:val="0"/>
      <w:marRight w:val="0"/>
      <w:marTop w:val="0"/>
      <w:marBottom w:val="0"/>
      <w:divBdr>
        <w:top w:val="none" w:sz="0" w:space="0" w:color="auto"/>
        <w:left w:val="none" w:sz="0" w:space="0" w:color="auto"/>
        <w:bottom w:val="none" w:sz="0" w:space="0" w:color="auto"/>
        <w:right w:val="none" w:sz="0" w:space="0" w:color="auto"/>
      </w:divBdr>
    </w:div>
    <w:div w:id="1536312607">
      <w:bodyDiv w:val="1"/>
      <w:marLeft w:val="0"/>
      <w:marRight w:val="0"/>
      <w:marTop w:val="0"/>
      <w:marBottom w:val="0"/>
      <w:divBdr>
        <w:top w:val="none" w:sz="0" w:space="0" w:color="auto"/>
        <w:left w:val="none" w:sz="0" w:space="0" w:color="auto"/>
        <w:bottom w:val="none" w:sz="0" w:space="0" w:color="auto"/>
        <w:right w:val="none" w:sz="0" w:space="0" w:color="auto"/>
      </w:divBdr>
    </w:div>
    <w:div w:id="1548495565">
      <w:bodyDiv w:val="1"/>
      <w:marLeft w:val="0"/>
      <w:marRight w:val="0"/>
      <w:marTop w:val="0"/>
      <w:marBottom w:val="0"/>
      <w:divBdr>
        <w:top w:val="none" w:sz="0" w:space="0" w:color="auto"/>
        <w:left w:val="none" w:sz="0" w:space="0" w:color="auto"/>
        <w:bottom w:val="none" w:sz="0" w:space="0" w:color="auto"/>
        <w:right w:val="none" w:sz="0" w:space="0" w:color="auto"/>
      </w:divBdr>
    </w:div>
    <w:div w:id="1562977696">
      <w:bodyDiv w:val="1"/>
      <w:marLeft w:val="0"/>
      <w:marRight w:val="0"/>
      <w:marTop w:val="0"/>
      <w:marBottom w:val="0"/>
      <w:divBdr>
        <w:top w:val="none" w:sz="0" w:space="0" w:color="auto"/>
        <w:left w:val="none" w:sz="0" w:space="0" w:color="auto"/>
        <w:bottom w:val="none" w:sz="0" w:space="0" w:color="auto"/>
        <w:right w:val="none" w:sz="0" w:space="0" w:color="auto"/>
      </w:divBdr>
    </w:div>
    <w:div w:id="1642156333">
      <w:bodyDiv w:val="1"/>
      <w:marLeft w:val="0"/>
      <w:marRight w:val="0"/>
      <w:marTop w:val="0"/>
      <w:marBottom w:val="0"/>
      <w:divBdr>
        <w:top w:val="none" w:sz="0" w:space="0" w:color="auto"/>
        <w:left w:val="none" w:sz="0" w:space="0" w:color="auto"/>
        <w:bottom w:val="none" w:sz="0" w:space="0" w:color="auto"/>
        <w:right w:val="none" w:sz="0" w:space="0" w:color="auto"/>
      </w:divBdr>
    </w:div>
    <w:div w:id="1882017570">
      <w:bodyDiv w:val="1"/>
      <w:marLeft w:val="0"/>
      <w:marRight w:val="0"/>
      <w:marTop w:val="0"/>
      <w:marBottom w:val="0"/>
      <w:divBdr>
        <w:top w:val="none" w:sz="0" w:space="0" w:color="auto"/>
        <w:left w:val="none" w:sz="0" w:space="0" w:color="auto"/>
        <w:bottom w:val="none" w:sz="0" w:space="0" w:color="auto"/>
        <w:right w:val="none" w:sz="0" w:space="0" w:color="auto"/>
      </w:divBdr>
    </w:div>
    <w:div w:id="2000957572">
      <w:bodyDiv w:val="1"/>
      <w:marLeft w:val="0"/>
      <w:marRight w:val="0"/>
      <w:marTop w:val="0"/>
      <w:marBottom w:val="0"/>
      <w:divBdr>
        <w:top w:val="none" w:sz="0" w:space="0" w:color="auto"/>
        <w:left w:val="none" w:sz="0" w:space="0" w:color="auto"/>
        <w:bottom w:val="none" w:sz="0" w:space="0" w:color="auto"/>
        <w:right w:val="none" w:sz="0" w:space="0" w:color="auto"/>
      </w:divBdr>
    </w:div>
    <w:div w:id="2028172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package" Target="embeddings/Microsoft_Visio_Drawing8.vsdx"/><Relationship Id="rId138" Type="http://schemas.openxmlformats.org/officeDocument/2006/relationships/package" Target="embeddings/Microsoft_Visio_Drawing25.vsdx"/><Relationship Id="rId159" Type="http://schemas.openxmlformats.org/officeDocument/2006/relationships/image" Target="media/image77.emf"/><Relationship Id="rId170" Type="http://schemas.openxmlformats.org/officeDocument/2006/relationships/oleObject" Target="embeddings/Microsoft_Visio_2003-2010_Drawing43.vsd"/><Relationship Id="rId191" Type="http://schemas.openxmlformats.org/officeDocument/2006/relationships/image" Target="media/image93.emf"/><Relationship Id="rId196" Type="http://schemas.openxmlformats.org/officeDocument/2006/relationships/header" Target="header2.xml"/><Relationship Id="rId200" Type="http://schemas.openxmlformats.org/officeDocument/2006/relationships/footer" Target="footer3.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3.vsdx"/><Relationship Id="rId74" Type="http://schemas.openxmlformats.org/officeDocument/2006/relationships/oleObject" Target="embeddings/Microsoft_Visio_2003-2010_Drawing24.vsd"/><Relationship Id="rId79" Type="http://schemas.openxmlformats.org/officeDocument/2006/relationships/image" Target="media/image37.emf"/><Relationship Id="rId102" Type="http://schemas.openxmlformats.org/officeDocument/2006/relationships/package" Target="embeddings/Microsoft_Visio_Drawing13.vsdx"/><Relationship Id="rId123" Type="http://schemas.openxmlformats.org/officeDocument/2006/relationships/image" Target="media/image59.emf"/><Relationship Id="rId128" Type="http://schemas.openxmlformats.org/officeDocument/2006/relationships/package" Target="embeddings/Microsoft_Visio_Drawing20.vsdx"/><Relationship Id="rId144" Type="http://schemas.openxmlformats.org/officeDocument/2006/relationships/package" Target="embeddings/Microsoft_Visio_Drawing28.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5.emf"/><Relationship Id="rId160" Type="http://schemas.openxmlformats.org/officeDocument/2006/relationships/oleObject" Target="embeddings/Microsoft_Visio_2003-2010_Drawing38.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package" Target="embeddings/Microsoft_Visio_Drawing37.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6.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package" Target="embeddings/Microsoft_Visio_Drawing23.vsdx"/><Relationship Id="rId139" Type="http://schemas.openxmlformats.org/officeDocument/2006/relationships/image" Target="media/image67.emf"/><Relationship Id="rId80" Type="http://schemas.openxmlformats.org/officeDocument/2006/relationships/oleObject" Target="embeddings/Microsoft_Visio_2003-2010_Drawing26.vsd"/><Relationship Id="rId85" Type="http://schemas.openxmlformats.org/officeDocument/2006/relationships/image" Target="media/image40.emf"/><Relationship Id="rId150" Type="http://schemas.openxmlformats.org/officeDocument/2006/relationships/package" Target="embeddings/Microsoft_Visio_Drawing31.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6.vsd"/><Relationship Id="rId192" Type="http://schemas.openxmlformats.org/officeDocument/2006/relationships/oleObject" Target="embeddings/Microsoft_Visio_2003-2010_Drawing52.vsd"/><Relationship Id="rId197" Type="http://schemas.openxmlformats.org/officeDocument/2006/relationships/footer" Target="footer1.xml"/><Relationship Id="rId201" Type="http://schemas.openxmlformats.org/officeDocument/2006/relationships/fontTable" Target="fontTable.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6.vsdx"/><Relationship Id="rId124" Type="http://schemas.openxmlformats.org/officeDocument/2006/relationships/oleObject" Target="embeddings/Microsoft_Visio_2003-2010_Drawing37.vsd"/><Relationship Id="rId129" Type="http://schemas.openxmlformats.org/officeDocument/2006/relationships/image" Target="media/image62.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2.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9.vsd"/><Relationship Id="rId140" Type="http://schemas.openxmlformats.org/officeDocument/2006/relationships/package" Target="embeddings/Microsoft_Visio_Drawing26.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41.vsd"/><Relationship Id="rId182" Type="http://schemas.openxmlformats.org/officeDocument/2006/relationships/oleObject" Target="embeddings/Microsoft_Visio_2003-2010_Drawing49.vsd"/><Relationship Id="rId187" Type="http://schemas.openxmlformats.org/officeDocument/2006/relationships/image" Target="media/image9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package" Target="embeddings/Microsoft_Visio_Drawing4.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8.vsd"/><Relationship Id="rId130" Type="http://schemas.openxmlformats.org/officeDocument/2006/relationships/package" Target="embeddings/Microsoft_Visio_Drawing21.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4.vsdx"/><Relationship Id="rId177" Type="http://schemas.openxmlformats.org/officeDocument/2006/relationships/image" Target="media/image86.emf"/><Relationship Id="rId198" Type="http://schemas.openxmlformats.org/officeDocument/2006/relationships/footer" Target="footer2.xml"/><Relationship Id="rId172" Type="http://schemas.openxmlformats.org/officeDocument/2006/relationships/oleObject" Target="embeddings/Microsoft_Visio_2003-2010_Drawing44.vsd"/><Relationship Id="rId193" Type="http://schemas.openxmlformats.org/officeDocument/2006/relationships/image" Target="media/image94.emf"/><Relationship Id="rId20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Microsoft_Visio_2003-2010_Drawing25.vsd"/><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package" Target="embeddings/Microsoft_Visio_Drawing17.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9.vsdx"/><Relationship Id="rId167" Type="http://schemas.openxmlformats.org/officeDocument/2006/relationships/image" Target="media/image81.emf"/><Relationship Id="rId188" Type="http://schemas.openxmlformats.org/officeDocument/2006/relationships/oleObject" Target="embeddings/Microsoft_Visio_2003-2010_Drawing50.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1.vsdx"/><Relationship Id="rId162" Type="http://schemas.openxmlformats.org/officeDocument/2006/relationships/oleObject" Target="embeddings/Microsoft_Visio_2003-2010_Drawing39.vsd"/><Relationship Id="rId183" Type="http://schemas.openxmlformats.org/officeDocument/2006/relationships/image" Target="media/image89.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32.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4.vsdx"/><Relationship Id="rId157" Type="http://schemas.openxmlformats.org/officeDocument/2006/relationships/image" Target="media/image76.emf"/><Relationship Id="rId178" Type="http://schemas.openxmlformats.org/officeDocument/2006/relationships/oleObject" Target="embeddings/Microsoft_Visio_2003-2010_Drawing47.vsd"/><Relationship Id="rId61" Type="http://schemas.openxmlformats.org/officeDocument/2006/relationships/image" Target="media/image28.emf"/><Relationship Id="rId82" Type="http://schemas.openxmlformats.org/officeDocument/2006/relationships/oleObject" Target="embeddings/Microsoft_Visio_2003-2010_Drawing27.vsd"/><Relationship Id="rId152" Type="http://schemas.openxmlformats.org/officeDocument/2006/relationships/package" Target="embeddings/Microsoft_Visio_Drawing32.vsdx"/><Relationship Id="rId173" Type="http://schemas.openxmlformats.org/officeDocument/2006/relationships/image" Target="media/image84.emf"/><Relationship Id="rId194" Type="http://schemas.openxmlformats.org/officeDocument/2006/relationships/oleObject" Target="embeddings/Microsoft_Visio_2003-2010_Drawing53.vsd"/><Relationship Id="rId199" Type="http://schemas.openxmlformats.org/officeDocument/2006/relationships/header" Target="header3.xml"/><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31.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2.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98" Type="http://schemas.openxmlformats.org/officeDocument/2006/relationships/oleObject" Target="embeddings/Microsoft_Visio_2003-2010_Drawing30.vsd"/><Relationship Id="rId121" Type="http://schemas.openxmlformats.org/officeDocument/2006/relationships/image" Target="media/image58.emf"/><Relationship Id="rId142" Type="http://schemas.openxmlformats.org/officeDocument/2006/relationships/package" Target="embeddings/Microsoft_Visio_Drawing27.vsdx"/><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package" Target="embeddings/Microsoft_Visio_Drawing35.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5.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2.vsdx"/><Relationship Id="rId153" Type="http://schemas.openxmlformats.org/officeDocument/2006/relationships/image" Target="media/image74.emf"/><Relationship Id="rId174" Type="http://schemas.openxmlformats.org/officeDocument/2006/relationships/oleObject" Target="embeddings/Microsoft_Visio_2003-2010_Drawing45.vsd"/><Relationship Id="rId179" Type="http://schemas.openxmlformats.org/officeDocument/2006/relationships/image" Target="media/image87.emf"/><Relationship Id="rId195" Type="http://schemas.openxmlformats.org/officeDocument/2006/relationships/header" Target="header1.xml"/><Relationship Id="rId190" Type="http://schemas.openxmlformats.org/officeDocument/2006/relationships/oleObject" Target="embeddings/Microsoft_Visio_2003-2010_Drawing51.vsd"/><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package" Target="embeddings/Microsoft_Visio_Drawing7.vsdx"/><Relationship Id="rId94" Type="http://schemas.openxmlformats.org/officeDocument/2006/relationships/package" Target="embeddings/Microsoft_Visio_Drawing1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69.emf"/><Relationship Id="rId148" Type="http://schemas.openxmlformats.org/officeDocument/2006/relationships/package" Target="embeddings/Microsoft_Visio_Drawing30.vsdx"/><Relationship Id="rId164" Type="http://schemas.openxmlformats.org/officeDocument/2006/relationships/oleObject" Target="embeddings/Microsoft_Visio_2003-2010_Drawing40.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Microsoft_Visio_2003-2010_Drawing48.vsd"/><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3.vsd"/><Relationship Id="rId133" Type="http://schemas.openxmlformats.org/officeDocument/2006/relationships/image" Target="media/image64.emf"/><Relationship Id="rId154" Type="http://schemas.openxmlformats.org/officeDocument/2006/relationships/package" Target="embeddings/Microsoft_Visio_Drawing33.vsdx"/><Relationship Id="rId175"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698B68E-1BE7-47E4-A194-D5D1035D4F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187</Pages>
  <Words>60180</Words>
  <Characters>343032</Characters>
  <Application>Microsoft Office Word</Application>
  <DocSecurity>0</DocSecurity>
  <Lines>2858</Lines>
  <Paragraphs>804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402408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CR0193r2</cp:lastModifiedBy>
  <cp:revision>4</cp:revision>
  <cp:lastPrinted>2015-12-02T09:19:00Z</cp:lastPrinted>
  <dcterms:created xsi:type="dcterms:W3CDTF">2023-12-28T22:17:00Z</dcterms:created>
  <dcterms:modified xsi:type="dcterms:W3CDTF">2023-12-28T22:19:00Z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(3)wPnIFvHVUt166fPRpdrTBX1bI7ZLqSYQigU8G0REZNfsVAy4XXG+94EKh6PT8T2yiDtLAGb2_x000d_
wcX3cJ6l2Wp8+eOlAsXBGMF4liITb9zErKK9E3nLyWy6NSPfOZVpiztuSBySpGrTWkaOqCpK_x000d_
kTEOsYNh5Ifd01WoTZFXvLwpguH+VtbPIZQ9YbnFlV8t2m9oOwM7AVEY6sekDuoTx455gN7a_x000d_
nOYAb9Bi7u044fY97f</vt:lpwstr>
  </property>
  <property fmtid="{D5CDD505-2E9C-101B-9397-08002B2CF9AE}" pid="3" name="_2015_ms_pID_725343_00">
    <vt:lpwstr>_2015_ms_pID_725343</vt:lpwstr>
  </property>
  <property fmtid="{D5CDD505-2E9C-101B-9397-08002B2CF9AE}" pid="4" name="_2015_ms_pID_7253431">
    <vt:lpwstr>THBKVmQurzBsqMzjn1EYYG/HhJAHBfKonsmt8QE+lUGNIq+q3hTJuY_x000d_
NSBr41oGLLL8AP4fjNb4Tb82WpcfRXn9wZ7GEred/0TCYcLmxtfHDhHq6U9xA1e5xwiI9HaH_x000d_
NBWhETmCGs2k9pQxxH5ElAmTIbs0YAhiccIYCewUfMWbhSCGArADORpNLoa17Ax6bZblxu09_x000d_
tMUINPUZ9+lIY830ZfCzknRGDJh5CxpnmB3C</vt:lpwstr>
  </property>
  <property fmtid="{D5CDD505-2E9C-101B-9397-08002B2CF9AE}" pid="5" name="_2015_ms_pID_7253431_00">
    <vt:lpwstr>_2015_ms_pID_7253431</vt:lpwstr>
  </property>
  <property fmtid="{D5CDD505-2E9C-101B-9397-08002B2CF9AE}" pid="6" name="_2015_ms_pID_7253432">
    <vt:lpwstr>HIpKliymgSIvJpbXU2GE/r/5evSKJMojebEx_x000d_
RSOheUYN</vt:lpwstr>
  </property>
  <property fmtid="{D5CDD505-2E9C-101B-9397-08002B2CF9AE}" pid="7" name="_2015_ms_pID_7253432_00">
    <vt:lpwstr>_2015_ms_pID_7253432</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1471600262</vt:lpwstr>
  </property>
</Properties>
</file>