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471F1" w14:paraId="19623B1C" w14:textId="77777777" w:rsidTr="005E4BB2">
        <w:tc>
          <w:tcPr>
            <w:tcW w:w="10423" w:type="dxa"/>
            <w:gridSpan w:val="2"/>
            <w:shd w:val="clear" w:color="auto" w:fill="auto"/>
          </w:tcPr>
          <w:p w14:paraId="711A4F54" w14:textId="23AFE218" w:rsidR="004F0988" w:rsidRPr="00D471F1" w:rsidRDefault="004F0988" w:rsidP="00133525">
            <w:pPr>
              <w:pStyle w:val="ZA"/>
              <w:framePr w:w="0" w:hRule="auto" w:wrap="auto" w:vAnchor="margin" w:hAnchor="text" w:yAlign="inline"/>
            </w:pPr>
            <w:bookmarkStart w:id="0" w:name="page1"/>
            <w:r w:rsidRPr="00D471F1">
              <w:rPr>
                <w:sz w:val="64"/>
              </w:rPr>
              <w:t xml:space="preserve">3GPP </w:t>
            </w:r>
            <w:bookmarkStart w:id="1" w:name="specType1"/>
            <w:r w:rsidRPr="00D471F1">
              <w:rPr>
                <w:sz w:val="64"/>
              </w:rPr>
              <w:t>TS</w:t>
            </w:r>
            <w:bookmarkEnd w:id="1"/>
            <w:r w:rsidRPr="00D471F1">
              <w:rPr>
                <w:sz w:val="64"/>
              </w:rPr>
              <w:t xml:space="preserve"> </w:t>
            </w:r>
            <w:bookmarkStart w:id="2" w:name="specNumber"/>
            <w:r w:rsidR="00D471F1">
              <w:rPr>
                <w:sz w:val="64"/>
              </w:rPr>
              <w:t>23</w:t>
            </w:r>
            <w:r w:rsidRPr="00D471F1">
              <w:rPr>
                <w:sz w:val="64"/>
              </w:rPr>
              <w:t>.</w:t>
            </w:r>
            <w:bookmarkEnd w:id="2"/>
            <w:r w:rsidR="00D471F1">
              <w:rPr>
                <w:sz w:val="64"/>
              </w:rPr>
              <w:t>167</w:t>
            </w:r>
            <w:r w:rsidRPr="00D471F1">
              <w:rPr>
                <w:sz w:val="64"/>
              </w:rPr>
              <w:t xml:space="preserve"> </w:t>
            </w:r>
            <w:r w:rsidRPr="00D471F1">
              <w:t>V</w:t>
            </w:r>
            <w:bookmarkStart w:id="3" w:name="specVersion"/>
            <w:r w:rsidR="00D471F1">
              <w:t>17</w:t>
            </w:r>
            <w:r w:rsidRPr="00D471F1">
              <w:t>.</w:t>
            </w:r>
            <w:r w:rsidR="00EB7A2A">
              <w:t>2</w:t>
            </w:r>
            <w:r w:rsidRPr="00D471F1">
              <w:t>.</w:t>
            </w:r>
            <w:bookmarkEnd w:id="3"/>
            <w:r w:rsidR="00D471F1">
              <w:t>0</w:t>
            </w:r>
            <w:r w:rsidRPr="00D471F1">
              <w:t xml:space="preserve"> </w:t>
            </w:r>
            <w:r w:rsidRPr="00D471F1">
              <w:rPr>
                <w:sz w:val="32"/>
              </w:rPr>
              <w:t>(</w:t>
            </w:r>
            <w:bookmarkStart w:id="4" w:name="issueDate"/>
            <w:r w:rsidR="00D471F1">
              <w:rPr>
                <w:sz w:val="32"/>
              </w:rPr>
              <w:t>2021</w:t>
            </w:r>
            <w:r w:rsidRPr="00D471F1">
              <w:rPr>
                <w:sz w:val="32"/>
              </w:rPr>
              <w:t>-</w:t>
            </w:r>
            <w:bookmarkEnd w:id="4"/>
            <w:r w:rsidR="00D471F1">
              <w:rPr>
                <w:sz w:val="32"/>
              </w:rPr>
              <w:t>0</w:t>
            </w:r>
            <w:r w:rsidR="00EB7A2A">
              <w:rPr>
                <w:sz w:val="32"/>
              </w:rPr>
              <w:t>9</w:t>
            </w:r>
            <w:r w:rsidRPr="00D471F1">
              <w:rPr>
                <w:sz w:val="32"/>
              </w:rPr>
              <w:t>)</w:t>
            </w:r>
          </w:p>
        </w:tc>
      </w:tr>
      <w:tr w:rsidR="004F0988" w:rsidRPr="00D471F1" w14:paraId="7E3754A7" w14:textId="77777777" w:rsidTr="005E4BB2">
        <w:trPr>
          <w:trHeight w:hRule="exact" w:val="1134"/>
        </w:trPr>
        <w:tc>
          <w:tcPr>
            <w:tcW w:w="10423" w:type="dxa"/>
            <w:gridSpan w:val="2"/>
            <w:shd w:val="clear" w:color="auto" w:fill="auto"/>
          </w:tcPr>
          <w:p w14:paraId="688262BB" w14:textId="584C384F" w:rsidR="004F0988" w:rsidRPr="00D471F1" w:rsidRDefault="004F0988" w:rsidP="00133525">
            <w:pPr>
              <w:pStyle w:val="ZB"/>
              <w:framePr w:w="0" w:hRule="auto" w:wrap="auto" w:vAnchor="margin" w:hAnchor="text" w:yAlign="inline"/>
            </w:pPr>
            <w:r w:rsidRPr="00D471F1">
              <w:t xml:space="preserve">Technical </w:t>
            </w:r>
            <w:bookmarkStart w:id="5" w:name="spectype2"/>
            <w:r w:rsidRPr="00D471F1">
              <w:t>Specification</w:t>
            </w:r>
            <w:bookmarkEnd w:id="5"/>
          </w:p>
          <w:p w14:paraId="6D129DA9" w14:textId="4B10A30E" w:rsidR="00BA4B8D" w:rsidRPr="00D471F1" w:rsidRDefault="00BA4B8D" w:rsidP="00D471F1">
            <w:pPr>
              <w:pStyle w:val="FP"/>
            </w:pPr>
          </w:p>
        </w:tc>
      </w:tr>
      <w:tr w:rsidR="004F0988" w:rsidRPr="00D471F1" w14:paraId="090B585E" w14:textId="77777777" w:rsidTr="005E4BB2">
        <w:trPr>
          <w:trHeight w:hRule="exact" w:val="3686"/>
        </w:trPr>
        <w:tc>
          <w:tcPr>
            <w:tcW w:w="10423" w:type="dxa"/>
            <w:gridSpan w:val="2"/>
            <w:shd w:val="clear" w:color="auto" w:fill="auto"/>
          </w:tcPr>
          <w:p w14:paraId="2BB7790A" w14:textId="77777777" w:rsidR="004F0988" w:rsidRPr="00D471F1" w:rsidRDefault="004F0988" w:rsidP="00133525">
            <w:pPr>
              <w:pStyle w:val="ZT"/>
              <w:framePr w:wrap="auto" w:hAnchor="text" w:yAlign="inline"/>
            </w:pPr>
            <w:r w:rsidRPr="00D471F1">
              <w:t>3rd Generation Partnership Project;</w:t>
            </w:r>
          </w:p>
          <w:p w14:paraId="38AB3D8A" w14:textId="65709578" w:rsidR="004F0988" w:rsidRPr="00D471F1" w:rsidRDefault="00D471F1" w:rsidP="00133525">
            <w:pPr>
              <w:pStyle w:val="ZT"/>
              <w:framePr w:wrap="auto" w:hAnchor="text" w:yAlign="inline"/>
            </w:pPr>
            <w:bookmarkStart w:id="6" w:name="specTitle"/>
            <w:r>
              <w:t>Technical Specification Group Services and System Aspects;</w:t>
            </w:r>
          </w:p>
          <w:bookmarkEnd w:id="6"/>
          <w:p w14:paraId="6CDB5F27" w14:textId="0B122ED5" w:rsidR="004F0988" w:rsidRPr="00D471F1" w:rsidRDefault="00D471F1" w:rsidP="00133525">
            <w:pPr>
              <w:pStyle w:val="ZT"/>
              <w:framePr w:wrap="auto" w:hAnchor="text" w:yAlign="inline"/>
            </w:pPr>
            <w:r>
              <w:t>IP Multimedia Subsystem (IMS) emergency sessions</w:t>
            </w:r>
          </w:p>
          <w:p w14:paraId="36DE4BB6" w14:textId="539B626A" w:rsidR="004F0988" w:rsidRPr="00D471F1" w:rsidRDefault="004F0988" w:rsidP="00133525">
            <w:pPr>
              <w:pStyle w:val="ZT"/>
              <w:framePr w:wrap="auto" w:hAnchor="text" w:yAlign="inline"/>
              <w:rPr>
                <w:i/>
                <w:sz w:val="28"/>
              </w:rPr>
            </w:pPr>
            <w:r w:rsidRPr="00D471F1">
              <w:t>(</w:t>
            </w:r>
            <w:r w:rsidRPr="00D471F1">
              <w:rPr>
                <w:rStyle w:val="ZGSM"/>
              </w:rPr>
              <w:t xml:space="preserve">Release </w:t>
            </w:r>
            <w:bookmarkStart w:id="7" w:name="specRelease"/>
            <w:r w:rsidRPr="00D471F1">
              <w:rPr>
                <w:rStyle w:val="ZGSM"/>
              </w:rPr>
              <w:t>17</w:t>
            </w:r>
            <w:bookmarkEnd w:id="7"/>
            <w:r w:rsidRPr="00D471F1">
              <w:t>)</w:t>
            </w:r>
          </w:p>
        </w:tc>
      </w:tr>
      <w:tr w:rsidR="00D471F1" w:rsidRPr="00D471F1" w14:paraId="0E7395DD" w14:textId="77777777" w:rsidTr="005E4BB2">
        <w:tc>
          <w:tcPr>
            <w:tcW w:w="10423" w:type="dxa"/>
            <w:gridSpan w:val="2"/>
            <w:shd w:val="clear" w:color="auto" w:fill="auto"/>
          </w:tcPr>
          <w:p w14:paraId="1349BA0F" w14:textId="77777777" w:rsidR="00BF128E" w:rsidRPr="00D471F1" w:rsidRDefault="00BF128E" w:rsidP="00133525">
            <w:pPr>
              <w:pStyle w:val="ZU"/>
              <w:framePr w:w="0" w:wrap="auto" w:vAnchor="margin" w:hAnchor="text" w:yAlign="inline"/>
              <w:tabs>
                <w:tab w:val="right" w:pos="10206"/>
              </w:tabs>
              <w:jc w:val="left"/>
            </w:pPr>
            <w:r w:rsidRPr="00D471F1">
              <w:tab/>
            </w:r>
          </w:p>
        </w:tc>
      </w:tr>
      <w:bookmarkStart w:id="8" w:name="_Hlk26521069"/>
      <w:bookmarkStart w:id="9" w:name="_MON_1637044072"/>
      <w:bookmarkEnd w:id="9"/>
      <w:tr w:rsidR="00D57972" w:rsidRPr="00D471F1" w14:paraId="72FDCA0E" w14:textId="77777777" w:rsidTr="005E4BB2">
        <w:trPr>
          <w:trHeight w:hRule="exact" w:val="1531"/>
        </w:trPr>
        <w:tc>
          <w:tcPr>
            <w:tcW w:w="4883" w:type="dxa"/>
            <w:shd w:val="clear" w:color="auto" w:fill="auto"/>
          </w:tcPr>
          <w:p w14:paraId="0348EC8C" w14:textId="515CB0BC" w:rsidR="00D57972" w:rsidRPr="00D471F1" w:rsidRDefault="00502ECD">
            <w:r>
              <w:object w:dxaOrig="1943" w:dyaOrig="1373" w14:anchorId="5D6A4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3pt" o:ole="">
                  <v:imagedata r:id="rId9" o:title=""/>
                </v:shape>
                <o:OLEObject Type="Embed" ProgID="Word.Picture.8" ShapeID="_x0000_i1025" DrawAspect="Content" ObjectID="_1693820889" r:id="rId10"/>
              </w:object>
            </w:r>
            <w:bookmarkEnd w:id="8"/>
          </w:p>
        </w:tc>
        <w:bookmarkStart w:id="10" w:name="_Hlk26521126"/>
        <w:bookmarkStart w:id="11" w:name="_MON_1637044125"/>
        <w:bookmarkEnd w:id="11"/>
        <w:tc>
          <w:tcPr>
            <w:tcW w:w="5540" w:type="dxa"/>
            <w:shd w:val="clear" w:color="auto" w:fill="auto"/>
          </w:tcPr>
          <w:p w14:paraId="1FA75F3F" w14:textId="745484ED" w:rsidR="00D57972" w:rsidRPr="00D471F1" w:rsidRDefault="00502ECD" w:rsidP="00133525">
            <w:pPr>
              <w:jc w:val="right"/>
            </w:pPr>
            <w:r>
              <w:object w:dxaOrig="2595" w:dyaOrig="1536" w14:anchorId="123E1FBE">
                <v:shape id="_x0000_i1026" type="#_x0000_t75" style="width:127.5pt;height:75pt" o:ole="">
                  <v:imagedata r:id="rId11" o:title=""/>
                </v:shape>
                <o:OLEObject Type="Embed" ProgID="Word.Picture.8" ShapeID="_x0000_i1026" DrawAspect="Content" ObjectID="_1693820890" r:id="rId12"/>
              </w:object>
            </w:r>
            <w:bookmarkEnd w:id="10"/>
          </w:p>
        </w:tc>
      </w:tr>
      <w:tr w:rsidR="00C074DD" w:rsidRPr="00D471F1" w14:paraId="440D8E70" w14:textId="77777777" w:rsidTr="005E4BB2">
        <w:trPr>
          <w:trHeight w:hRule="exact" w:val="5783"/>
        </w:trPr>
        <w:tc>
          <w:tcPr>
            <w:tcW w:w="10423" w:type="dxa"/>
            <w:gridSpan w:val="2"/>
            <w:shd w:val="clear" w:color="auto" w:fill="auto"/>
          </w:tcPr>
          <w:p w14:paraId="185D0821" w14:textId="7835453F" w:rsidR="00C074DD" w:rsidRPr="00D471F1" w:rsidRDefault="00C074DD" w:rsidP="00D471F1">
            <w:pPr>
              <w:pStyle w:val="FP"/>
            </w:pPr>
          </w:p>
        </w:tc>
      </w:tr>
      <w:tr w:rsidR="00C074DD" w:rsidRPr="00D471F1" w14:paraId="0BDA9DA7" w14:textId="77777777" w:rsidTr="005E4BB2">
        <w:trPr>
          <w:cantSplit/>
          <w:trHeight w:hRule="exact" w:val="964"/>
        </w:trPr>
        <w:tc>
          <w:tcPr>
            <w:tcW w:w="10423" w:type="dxa"/>
            <w:gridSpan w:val="2"/>
            <w:shd w:val="clear" w:color="auto" w:fill="auto"/>
          </w:tcPr>
          <w:p w14:paraId="571E3E38" w14:textId="77777777" w:rsidR="00C074DD" w:rsidRPr="00D471F1" w:rsidRDefault="00C074DD" w:rsidP="00C074DD">
            <w:pPr>
              <w:rPr>
                <w:sz w:val="16"/>
              </w:rPr>
            </w:pPr>
            <w:bookmarkStart w:id="12" w:name="warningNotice"/>
            <w:r w:rsidRPr="00D471F1">
              <w:rPr>
                <w:sz w:val="16"/>
              </w:rPr>
              <w:t>The present document has been developed within the 3rd Generation Partnership Project (3GPP</w:t>
            </w:r>
            <w:r w:rsidRPr="00D471F1">
              <w:rPr>
                <w:sz w:val="16"/>
                <w:vertAlign w:val="superscript"/>
              </w:rPr>
              <w:t xml:space="preserve"> TM</w:t>
            </w:r>
            <w:r w:rsidRPr="00D471F1">
              <w:rPr>
                <w:sz w:val="16"/>
              </w:rPr>
              <w:t>) and may be further elaborated for the purposes of 3GPP.</w:t>
            </w:r>
            <w:r w:rsidRPr="00D471F1">
              <w:rPr>
                <w:sz w:val="16"/>
              </w:rPr>
              <w:br/>
              <w:t>The present document has not been subject to any approval process by the 3GPP</w:t>
            </w:r>
            <w:r w:rsidRPr="00D471F1">
              <w:rPr>
                <w:sz w:val="16"/>
                <w:vertAlign w:val="superscript"/>
              </w:rPr>
              <w:t xml:space="preserve"> </w:t>
            </w:r>
            <w:r w:rsidRPr="00D471F1">
              <w:rPr>
                <w:sz w:val="16"/>
              </w:rPr>
              <w:t>Organizational Partners and shall not be implemented.</w:t>
            </w:r>
            <w:r w:rsidRPr="00D471F1">
              <w:rPr>
                <w:sz w:val="16"/>
              </w:rPr>
              <w:br/>
              <w:t>This Specification is provided for future development work within 3GPP</w:t>
            </w:r>
            <w:r w:rsidRPr="00D471F1">
              <w:rPr>
                <w:sz w:val="16"/>
                <w:vertAlign w:val="superscript"/>
              </w:rPr>
              <w:t xml:space="preserve"> </w:t>
            </w:r>
            <w:r w:rsidRPr="00D471F1">
              <w:rPr>
                <w:sz w:val="16"/>
              </w:rPr>
              <w:t>only. The Organizational Partners accept no liability for any use of this Specification.</w:t>
            </w:r>
            <w:r w:rsidRPr="00D471F1">
              <w:rPr>
                <w:sz w:val="16"/>
              </w:rPr>
              <w:br/>
              <w:t>Specifications and Reports for implementation of the 3GPP</w:t>
            </w:r>
            <w:r w:rsidRPr="00D471F1">
              <w:rPr>
                <w:sz w:val="16"/>
                <w:vertAlign w:val="superscript"/>
              </w:rPr>
              <w:t xml:space="preserve"> TM</w:t>
            </w:r>
            <w:r w:rsidRPr="00D471F1">
              <w:rPr>
                <w:sz w:val="16"/>
              </w:rPr>
              <w:t xml:space="preserve"> system should be obtained via the 3GPP Organizational Partners' Publications Offices.</w:t>
            </w:r>
            <w:bookmarkEnd w:id="12"/>
          </w:p>
          <w:p w14:paraId="3E45DAE3" w14:textId="77777777" w:rsidR="00C074DD" w:rsidRPr="00D471F1" w:rsidRDefault="00C074DD" w:rsidP="00C074DD">
            <w:pPr>
              <w:pStyle w:val="ZV"/>
              <w:framePr w:w="0" w:wrap="auto" w:vAnchor="margin" w:hAnchor="text" w:yAlign="inline"/>
            </w:pPr>
          </w:p>
          <w:p w14:paraId="18EB0990" w14:textId="77777777" w:rsidR="00C074DD" w:rsidRPr="00D471F1" w:rsidRDefault="00C074DD" w:rsidP="00C074DD">
            <w:pPr>
              <w:rPr>
                <w:sz w:val="16"/>
              </w:rPr>
            </w:pPr>
          </w:p>
        </w:tc>
      </w:tr>
      <w:bookmarkEnd w:id="0"/>
    </w:tbl>
    <w:p w14:paraId="5CDEB5F4" w14:textId="77777777" w:rsidR="00080512" w:rsidRPr="00D471F1" w:rsidRDefault="00080512">
      <w:pPr>
        <w:sectPr w:rsidR="00080512" w:rsidRPr="00D471F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471F1" w14:paraId="3800492B" w14:textId="77777777" w:rsidTr="00133525">
        <w:trPr>
          <w:trHeight w:hRule="exact" w:val="5670"/>
        </w:trPr>
        <w:tc>
          <w:tcPr>
            <w:tcW w:w="10423" w:type="dxa"/>
            <w:shd w:val="clear" w:color="auto" w:fill="auto"/>
          </w:tcPr>
          <w:p w14:paraId="66F74ADF" w14:textId="77777777" w:rsidR="00E16509" w:rsidRPr="00D471F1" w:rsidRDefault="00E16509" w:rsidP="00D471F1">
            <w:pPr>
              <w:pStyle w:val="FP"/>
            </w:pPr>
            <w:bookmarkStart w:id="13" w:name="page2"/>
          </w:p>
        </w:tc>
      </w:tr>
      <w:tr w:rsidR="00E16509" w:rsidRPr="00D471F1" w14:paraId="102812B4" w14:textId="77777777" w:rsidTr="00C074DD">
        <w:trPr>
          <w:trHeight w:hRule="exact" w:val="5387"/>
        </w:trPr>
        <w:tc>
          <w:tcPr>
            <w:tcW w:w="10423" w:type="dxa"/>
            <w:shd w:val="clear" w:color="auto" w:fill="auto"/>
          </w:tcPr>
          <w:p w14:paraId="7E03CFA2" w14:textId="77777777" w:rsidR="00E16509" w:rsidRPr="00D471F1" w:rsidRDefault="00E16509" w:rsidP="00133525">
            <w:pPr>
              <w:pStyle w:val="FP"/>
              <w:spacing w:after="240"/>
              <w:ind w:left="2835" w:right="2835"/>
              <w:jc w:val="center"/>
              <w:rPr>
                <w:rFonts w:ascii="Arial" w:hAnsi="Arial"/>
                <w:b/>
                <w:i/>
                <w:noProof/>
              </w:rPr>
            </w:pPr>
            <w:bookmarkStart w:id="14" w:name="coords3gpp"/>
            <w:r w:rsidRPr="00D471F1">
              <w:rPr>
                <w:rFonts w:ascii="Arial" w:hAnsi="Arial"/>
                <w:b/>
                <w:i/>
                <w:noProof/>
              </w:rPr>
              <w:t>3GPP</w:t>
            </w:r>
          </w:p>
          <w:p w14:paraId="734171F5" w14:textId="77777777" w:rsidR="00E16509" w:rsidRPr="00D471F1" w:rsidRDefault="00E16509" w:rsidP="00133525">
            <w:pPr>
              <w:pStyle w:val="FP"/>
              <w:pBdr>
                <w:bottom w:val="single" w:sz="6" w:space="1" w:color="auto"/>
              </w:pBdr>
              <w:ind w:left="2835" w:right="2835"/>
              <w:jc w:val="center"/>
              <w:rPr>
                <w:noProof/>
              </w:rPr>
            </w:pPr>
            <w:r w:rsidRPr="00D471F1">
              <w:rPr>
                <w:noProof/>
              </w:rPr>
              <w:t>Postal address</w:t>
            </w:r>
          </w:p>
          <w:p w14:paraId="30BDCACD" w14:textId="77777777" w:rsidR="00E16509" w:rsidRPr="00D471F1" w:rsidRDefault="00E16509" w:rsidP="00133525">
            <w:pPr>
              <w:pStyle w:val="FP"/>
              <w:ind w:left="2835" w:right="2835"/>
              <w:jc w:val="center"/>
              <w:rPr>
                <w:rFonts w:ascii="Arial" w:hAnsi="Arial"/>
                <w:noProof/>
                <w:sz w:val="18"/>
              </w:rPr>
            </w:pPr>
          </w:p>
          <w:p w14:paraId="7C19EB9E"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3GPP support office address</w:t>
            </w:r>
          </w:p>
          <w:p w14:paraId="097101BD"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650 Route des Lucioles - Sophia Antipolis</w:t>
            </w:r>
          </w:p>
          <w:p w14:paraId="4F5C7485"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Valbonne - FRANCE</w:t>
            </w:r>
          </w:p>
          <w:p w14:paraId="28EEE963" w14:textId="77777777" w:rsidR="00E16509" w:rsidRPr="00D471F1" w:rsidRDefault="00E16509" w:rsidP="00133525">
            <w:pPr>
              <w:pStyle w:val="FP"/>
              <w:spacing w:after="20"/>
              <w:ind w:left="2835" w:right="2835"/>
              <w:jc w:val="center"/>
              <w:rPr>
                <w:rFonts w:ascii="Arial" w:hAnsi="Arial"/>
                <w:noProof/>
                <w:sz w:val="18"/>
              </w:rPr>
            </w:pPr>
            <w:r w:rsidRPr="00D471F1">
              <w:rPr>
                <w:rFonts w:ascii="Arial" w:hAnsi="Arial"/>
                <w:noProof/>
                <w:sz w:val="18"/>
              </w:rPr>
              <w:t>Tel.: +33 4 92 94 42 00 Fax: +33 4 93 65 47 16</w:t>
            </w:r>
          </w:p>
          <w:p w14:paraId="707C30FC"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Internet</w:t>
            </w:r>
          </w:p>
          <w:p w14:paraId="67703253"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http://www.3gpp.org</w:t>
            </w:r>
            <w:bookmarkEnd w:id="14"/>
          </w:p>
          <w:p w14:paraId="564780E1" w14:textId="77777777" w:rsidR="00E16509" w:rsidRPr="00D471F1" w:rsidRDefault="00E16509" w:rsidP="00133525">
            <w:pPr>
              <w:rPr>
                <w:noProof/>
              </w:rPr>
            </w:pPr>
          </w:p>
        </w:tc>
      </w:tr>
      <w:tr w:rsidR="00E16509" w:rsidRPr="00D471F1" w14:paraId="4BEA7148" w14:textId="77777777" w:rsidTr="00C074DD">
        <w:tc>
          <w:tcPr>
            <w:tcW w:w="10423" w:type="dxa"/>
            <w:shd w:val="clear" w:color="auto" w:fill="auto"/>
            <w:vAlign w:val="bottom"/>
          </w:tcPr>
          <w:p w14:paraId="6C624A7F" w14:textId="77777777" w:rsidR="00E16509" w:rsidRPr="00D471F1" w:rsidRDefault="00E16509" w:rsidP="00133525">
            <w:pPr>
              <w:pStyle w:val="FP"/>
              <w:pBdr>
                <w:bottom w:val="single" w:sz="6" w:space="1" w:color="auto"/>
              </w:pBdr>
              <w:spacing w:after="240"/>
              <w:jc w:val="center"/>
              <w:rPr>
                <w:rFonts w:ascii="Arial" w:hAnsi="Arial"/>
                <w:b/>
                <w:i/>
                <w:noProof/>
              </w:rPr>
            </w:pPr>
            <w:bookmarkStart w:id="15" w:name="copyrightNotification"/>
            <w:r w:rsidRPr="00D471F1">
              <w:rPr>
                <w:rFonts w:ascii="Arial" w:hAnsi="Arial"/>
                <w:b/>
                <w:i/>
                <w:noProof/>
              </w:rPr>
              <w:t>Copyright Notification</w:t>
            </w:r>
          </w:p>
          <w:p w14:paraId="11D0D271" w14:textId="77777777" w:rsidR="00E16509" w:rsidRPr="00D471F1" w:rsidRDefault="00E16509" w:rsidP="00133525">
            <w:pPr>
              <w:pStyle w:val="FP"/>
              <w:jc w:val="center"/>
              <w:rPr>
                <w:noProof/>
              </w:rPr>
            </w:pPr>
            <w:r w:rsidRPr="00D471F1">
              <w:rPr>
                <w:noProof/>
              </w:rPr>
              <w:t>No part may be reproduced except as authorized by written permission.</w:t>
            </w:r>
            <w:r w:rsidRPr="00D471F1">
              <w:rPr>
                <w:noProof/>
              </w:rPr>
              <w:br/>
              <w:t>The copyright and the foregoing restriction extend to reproduction in all media.</w:t>
            </w:r>
          </w:p>
          <w:p w14:paraId="1325E689" w14:textId="77777777" w:rsidR="00E16509" w:rsidRPr="00D471F1" w:rsidRDefault="00E16509" w:rsidP="00133525">
            <w:pPr>
              <w:pStyle w:val="FP"/>
              <w:jc w:val="center"/>
              <w:rPr>
                <w:noProof/>
              </w:rPr>
            </w:pPr>
          </w:p>
          <w:p w14:paraId="3009D310" w14:textId="12C7ADAC" w:rsidR="00E16509" w:rsidRPr="00D471F1" w:rsidRDefault="00E16509" w:rsidP="00133525">
            <w:pPr>
              <w:pStyle w:val="FP"/>
              <w:jc w:val="center"/>
              <w:rPr>
                <w:noProof/>
                <w:sz w:val="18"/>
              </w:rPr>
            </w:pPr>
            <w:r w:rsidRPr="00D471F1">
              <w:rPr>
                <w:noProof/>
                <w:sz w:val="18"/>
              </w:rPr>
              <w:t xml:space="preserve">© </w:t>
            </w:r>
            <w:bookmarkStart w:id="16" w:name="copyrightDate"/>
            <w:r w:rsidRPr="00D471F1">
              <w:rPr>
                <w:noProof/>
                <w:sz w:val="18"/>
              </w:rPr>
              <w:t>20</w:t>
            </w:r>
            <w:r w:rsidR="00D471F1">
              <w:rPr>
                <w:noProof/>
                <w:sz w:val="18"/>
              </w:rPr>
              <w:t>2</w:t>
            </w:r>
            <w:r w:rsidRPr="00D471F1">
              <w:rPr>
                <w:noProof/>
                <w:sz w:val="18"/>
              </w:rPr>
              <w:t>1</w:t>
            </w:r>
            <w:bookmarkEnd w:id="16"/>
            <w:r w:rsidRPr="00D471F1">
              <w:rPr>
                <w:noProof/>
                <w:sz w:val="18"/>
              </w:rPr>
              <w:t>, 3GPP Organizational Partners (ARIB, ATIS, CCSA, ETSI, TSDSI, TTA, TTC).</w:t>
            </w:r>
            <w:bookmarkStart w:id="17" w:name="copyrightaddon"/>
            <w:bookmarkEnd w:id="17"/>
          </w:p>
          <w:p w14:paraId="03F2D69F" w14:textId="77777777" w:rsidR="00E16509" w:rsidRPr="00D471F1" w:rsidRDefault="00E16509" w:rsidP="00133525">
            <w:pPr>
              <w:pStyle w:val="FP"/>
              <w:jc w:val="center"/>
              <w:rPr>
                <w:noProof/>
                <w:sz w:val="18"/>
              </w:rPr>
            </w:pPr>
            <w:r w:rsidRPr="00D471F1">
              <w:rPr>
                <w:noProof/>
                <w:sz w:val="18"/>
              </w:rPr>
              <w:t>All rights reserved.</w:t>
            </w:r>
          </w:p>
          <w:p w14:paraId="16204205" w14:textId="77777777" w:rsidR="00E16509" w:rsidRPr="00D471F1" w:rsidRDefault="00E16509" w:rsidP="00E16509">
            <w:pPr>
              <w:pStyle w:val="FP"/>
              <w:rPr>
                <w:noProof/>
                <w:sz w:val="18"/>
              </w:rPr>
            </w:pPr>
          </w:p>
          <w:p w14:paraId="6E916C64" w14:textId="77777777" w:rsidR="00E16509" w:rsidRPr="00D471F1" w:rsidRDefault="00E16509" w:rsidP="00E16509">
            <w:pPr>
              <w:pStyle w:val="FP"/>
              <w:rPr>
                <w:noProof/>
                <w:sz w:val="18"/>
              </w:rPr>
            </w:pPr>
            <w:r w:rsidRPr="00D471F1">
              <w:rPr>
                <w:noProof/>
                <w:sz w:val="18"/>
              </w:rPr>
              <w:t>UMTS™ is a Trade Mark of ETSI registered for the benefit of its members</w:t>
            </w:r>
          </w:p>
          <w:p w14:paraId="5BF82978" w14:textId="77777777" w:rsidR="00E16509" w:rsidRPr="00D471F1" w:rsidRDefault="00E16509" w:rsidP="00E16509">
            <w:pPr>
              <w:pStyle w:val="FP"/>
              <w:rPr>
                <w:noProof/>
                <w:sz w:val="18"/>
              </w:rPr>
            </w:pPr>
            <w:r w:rsidRPr="00D471F1">
              <w:rPr>
                <w:noProof/>
                <w:sz w:val="18"/>
              </w:rPr>
              <w:t>3GPP™ is a Trade Mark of ETSI registered for the benefit of its Members and of the 3GPP Organizational Partners</w:t>
            </w:r>
            <w:r w:rsidRPr="00D471F1">
              <w:rPr>
                <w:noProof/>
                <w:sz w:val="18"/>
              </w:rPr>
              <w:br/>
              <w:t>LTE™ is a Trade Mark of ETSI registered for the benefit of its Members and of the 3GPP Organizational Partners</w:t>
            </w:r>
          </w:p>
          <w:p w14:paraId="5A5BC539" w14:textId="77777777" w:rsidR="00E16509" w:rsidRPr="00D471F1" w:rsidRDefault="00E16509" w:rsidP="00E16509">
            <w:pPr>
              <w:pStyle w:val="FP"/>
              <w:rPr>
                <w:noProof/>
                <w:sz w:val="18"/>
              </w:rPr>
            </w:pPr>
            <w:r w:rsidRPr="00D471F1">
              <w:rPr>
                <w:noProof/>
                <w:sz w:val="18"/>
              </w:rPr>
              <w:t>GSM® and the GSM logo are registered and owned by the GSM Association</w:t>
            </w:r>
            <w:bookmarkEnd w:id="15"/>
          </w:p>
          <w:p w14:paraId="0DA9F360" w14:textId="77777777" w:rsidR="00E16509" w:rsidRPr="00D471F1" w:rsidRDefault="00E16509" w:rsidP="00133525"/>
        </w:tc>
      </w:tr>
      <w:bookmarkEnd w:id="13"/>
    </w:tbl>
    <w:p w14:paraId="7C08B4F7" w14:textId="77777777" w:rsidR="00080512" w:rsidRPr="00D471F1" w:rsidRDefault="00080512">
      <w:pPr>
        <w:pStyle w:val="TT"/>
      </w:pPr>
      <w:r w:rsidRPr="00D471F1">
        <w:br w:type="page"/>
      </w:r>
      <w:bookmarkStart w:id="18" w:name="tableOfContents"/>
      <w:bookmarkEnd w:id="18"/>
      <w:r w:rsidRPr="00D471F1">
        <w:lastRenderedPageBreak/>
        <w:t>Contents</w:t>
      </w:r>
    </w:p>
    <w:p w14:paraId="5847E920" w14:textId="47F04BFF" w:rsidR="002C4FE9" w:rsidRDefault="004D3578">
      <w:pPr>
        <w:pStyle w:val="TOC1"/>
        <w:rPr>
          <w:rFonts w:asciiTheme="minorHAnsi" w:eastAsiaTheme="minorEastAsia" w:hAnsiTheme="minorHAnsi" w:cstheme="minorBidi"/>
          <w:szCs w:val="22"/>
          <w:lang w:eastAsia="en-GB"/>
        </w:rPr>
      </w:pPr>
      <w:r w:rsidRPr="00D471F1">
        <w:fldChar w:fldCharType="begin" w:fldLock="1"/>
      </w:r>
      <w:r w:rsidRPr="00D471F1">
        <w:instrText xml:space="preserve"> TOC \o "1-9" </w:instrText>
      </w:r>
      <w:r w:rsidRPr="00D471F1">
        <w:fldChar w:fldCharType="separate"/>
      </w:r>
      <w:r w:rsidR="002C4FE9">
        <w:t>Foreword</w:t>
      </w:r>
      <w:r w:rsidR="002C4FE9">
        <w:tab/>
      </w:r>
      <w:r w:rsidR="002C4FE9">
        <w:fldChar w:fldCharType="begin" w:fldLock="1"/>
      </w:r>
      <w:r w:rsidR="002C4FE9">
        <w:instrText xml:space="preserve"> PAGEREF _Toc83207567 \h </w:instrText>
      </w:r>
      <w:r w:rsidR="002C4FE9">
        <w:fldChar w:fldCharType="separate"/>
      </w:r>
      <w:r w:rsidR="002C4FE9">
        <w:t>6</w:t>
      </w:r>
      <w:r w:rsidR="002C4FE9">
        <w:fldChar w:fldCharType="end"/>
      </w:r>
    </w:p>
    <w:p w14:paraId="59C7472A" w14:textId="449E49D4" w:rsidR="002C4FE9" w:rsidRDefault="002C4FE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_Toc83207568 \h </w:instrText>
      </w:r>
      <w:r>
        <w:fldChar w:fldCharType="separate"/>
      </w:r>
      <w:r>
        <w:t>8</w:t>
      </w:r>
      <w:r>
        <w:fldChar w:fldCharType="end"/>
      </w:r>
    </w:p>
    <w:p w14:paraId="4D020E98" w14:textId="4B17D058" w:rsidR="002C4FE9" w:rsidRDefault="002C4FE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_Toc83207569 \h </w:instrText>
      </w:r>
      <w:r>
        <w:fldChar w:fldCharType="separate"/>
      </w:r>
      <w:r>
        <w:t>8</w:t>
      </w:r>
      <w:r>
        <w:fldChar w:fldCharType="end"/>
      </w:r>
    </w:p>
    <w:p w14:paraId="62F6AC1E" w14:textId="0D477435" w:rsidR="002C4FE9" w:rsidRDefault="002C4FE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_Toc83207570 \h </w:instrText>
      </w:r>
      <w:r>
        <w:fldChar w:fldCharType="separate"/>
      </w:r>
      <w:r>
        <w:t>10</w:t>
      </w:r>
      <w:r>
        <w:fldChar w:fldCharType="end"/>
      </w:r>
    </w:p>
    <w:p w14:paraId="2C35DF01" w14:textId="160C217A" w:rsidR="002C4FE9" w:rsidRDefault="002C4FE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_Toc83207571 \h </w:instrText>
      </w:r>
      <w:r>
        <w:fldChar w:fldCharType="separate"/>
      </w:r>
      <w:r>
        <w:t>10</w:t>
      </w:r>
      <w:r>
        <w:fldChar w:fldCharType="end"/>
      </w:r>
    </w:p>
    <w:p w14:paraId="29B8F69E" w14:textId="68C522B3" w:rsidR="002C4FE9" w:rsidRDefault="002C4FE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_Toc83207572 \h </w:instrText>
      </w:r>
      <w:r>
        <w:fldChar w:fldCharType="separate"/>
      </w:r>
      <w:r>
        <w:t>12</w:t>
      </w:r>
      <w:r>
        <w:fldChar w:fldCharType="end"/>
      </w:r>
    </w:p>
    <w:p w14:paraId="37D9C94A" w14:textId="3DA7299F" w:rsidR="002C4FE9" w:rsidRDefault="002C4FE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High level Principles</w:t>
      </w:r>
      <w:r>
        <w:tab/>
      </w:r>
      <w:r>
        <w:fldChar w:fldCharType="begin" w:fldLock="1"/>
      </w:r>
      <w:r>
        <w:instrText xml:space="preserve"> PAGEREF _Toc83207573 \h </w:instrText>
      </w:r>
      <w:r>
        <w:fldChar w:fldCharType="separate"/>
      </w:r>
      <w:r>
        <w:t>12</w:t>
      </w:r>
      <w:r>
        <w:fldChar w:fldCharType="end"/>
      </w:r>
    </w:p>
    <w:p w14:paraId="390BF712" w14:textId="36B7BE57" w:rsidR="002C4FE9" w:rsidRDefault="002C4FE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Principles</w:t>
      </w:r>
      <w:r>
        <w:tab/>
      </w:r>
      <w:r>
        <w:fldChar w:fldCharType="begin" w:fldLock="1"/>
      </w:r>
      <w:r>
        <w:instrText xml:space="preserve"> PAGEREF _Toc83207574 \h </w:instrText>
      </w:r>
      <w:r>
        <w:fldChar w:fldCharType="separate"/>
      </w:r>
      <w:r>
        <w:t>12</w:t>
      </w:r>
      <w:r>
        <w:fldChar w:fldCharType="end"/>
      </w:r>
    </w:p>
    <w:p w14:paraId="1B12498E" w14:textId="703EEECF" w:rsidR="002C4FE9" w:rsidRDefault="002C4FE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Naming and Addressing</w:t>
      </w:r>
      <w:r>
        <w:tab/>
      </w:r>
      <w:r>
        <w:fldChar w:fldCharType="begin" w:fldLock="1"/>
      </w:r>
      <w:r>
        <w:instrText xml:space="preserve"> PAGEREF _Toc83207575 \h </w:instrText>
      </w:r>
      <w:r>
        <w:fldChar w:fldCharType="separate"/>
      </w:r>
      <w:r>
        <w:t>15</w:t>
      </w:r>
      <w:r>
        <w:fldChar w:fldCharType="end"/>
      </w:r>
    </w:p>
    <w:p w14:paraId="279C8229" w14:textId="6ADD91E1" w:rsidR="002C4FE9" w:rsidRDefault="002C4FE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Location information for Emergency Sessions</w:t>
      </w:r>
      <w:r>
        <w:tab/>
      </w:r>
      <w:r>
        <w:fldChar w:fldCharType="begin" w:fldLock="1"/>
      </w:r>
      <w:r>
        <w:instrText xml:space="preserve"> PAGEREF _Toc83207576 \h </w:instrText>
      </w:r>
      <w:r>
        <w:fldChar w:fldCharType="separate"/>
      </w:r>
      <w:r>
        <w:t>16</w:t>
      </w:r>
      <w:r>
        <w:fldChar w:fldCharType="end"/>
      </w:r>
    </w:p>
    <w:p w14:paraId="3A3A33DD" w14:textId="0547B49F" w:rsidR="002C4FE9" w:rsidRDefault="002C4FE9">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Location Information Principles</w:t>
      </w:r>
      <w:r>
        <w:tab/>
      </w:r>
      <w:r>
        <w:fldChar w:fldCharType="begin" w:fldLock="1"/>
      </w:r>
      <w:r>
        <w:instrText xml:space="preserve"> PAGEREF _Toc83207577 \h </w:instrText>
      </w:r>
      <w:r>
        <w:fldChar w:fldCharType="separate"/>
      </w:r>
      <w:r>
        <w:t>16</w:t>
      </w:r>
      <w:r>
        <w:fldChar w:fldCharType="end"/>
      </w:r>
    </w:p>
    <w:p w14:paraId="65E47E5F" w14:textId="5F7B7C03" w:rsidR="002C4FE9" w:rsidRDefault="002C4FE9">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_Toc83207578 \h </w:instrText>
      </w:r>
      <w:r>
        <w:fldChar w:fldCharType="separate"/>
      </w:r>
      <w:r>
        <w:t>16</w:t>
      </w:r>
      <w:r>
        <w:fldChar w:fldCharType="end"/>
      </w:r>
    </w:p>
    <w:p w14:paraId="09D10198" w14:textId="3DE688F2" w:rsidR="002C4FE9" w:rsidRDefault="002C4FE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IP-CAN</w:t>
      </w:r>
      <w:r>
        <w:tab/>
      </w:r>
      <w:r>
        <w:fldChar w:fldCharType="begin" w:fldLock="1"/>
      </w:r>
      <w:r>
        <w:instrText xml:space="preserve"> PAGEREF _Toc83207579 \h </w:instrText>
      </w:r>
      <w:r>
        <w:fldChar w:fldCharType="separate"/>
      </w:r>
      <w:r>
        <w:t>17</w:t>
      </w:r>
      <w:r>
        <w:fldChar w:fldCharType="end"/>
      </w:r>
    </w:p>
    <w:p w14:paraId="3236DA18" w14:textId="5C59315E" w:rsidR="002C4FE9" w:rsidRDefault="002C4FE9">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Media</w:t>
      </w:r>
      <w:r>
        <w:tab/>
      </w:r>
      <w:r>
        <w:fldChar w:fldCharType="begin" w:fldLock="1"/>
      </w:r>
      <w:r>
        <w:instrText xml:space="preserve"> PAGEREF _Toc83207580 \h </w:instrText>
      </w:r>
      <w:r>
        <w:fldChar w:fldCharType="separate"/>
      </w:r>
      <w:r>
        <w:t>17</w:t>
      </w:r>
      <w:r>
        <w:fldChar w:fldCharType="end"/>
      </w:r>
    </w:p>
    <w:p w14:paraId="7D599532" w14:textId="501681B9" w:rsidR="002C4FE9" w:rsidRDefault="002C4FE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 model and reference points</w:t>
      </w:r>
      <w:r>
        <w:tab/>
      </w:r>
      <w:r>
        <w:fldChar w:fldCharType="begin" w:fldLock="1"/>
      </w:r>
      <w:r>
        <w:instrText xml:space="preserve"> PAGEREF _Toc83207581 \h </w:instrText>
      </w:r>
      <w:r>
        <w:fldChar w:fldCharType="separate"/>
      </w:r>
      <w:r>
        <w:t>17</w:t>
      </w:r>
      <w:r>
        <w:fldChar w:fldCharType="end"/>
      </w:r>
    </w:p>
    <w:p w14:paraId="70BD8E21" w14:textId="26411922" w:rsidR="002C4FE9" w:rsidRDefault="002C4FE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Reference architecture</w:t>
      </w:r>
      <w:r>
        <w:tab/>
      </w:r>
      <w:r>
        <w:fldChar w:fldCharType="begin" w:fldLock="1"/>
      </w:r>
      <w:r>
        <w:instrText xml:space="preserve"> PAGEREF _Toc83207582 \h </w:instrText>
      </w:r>
      <w:r>
        <w:fldChar w:fldCharType="separate"/>
      </w:r>
      <w:r>
        <w:t>17</w:t>
      </w:r>
      <w:r>
        <w:fldChar w:fldCharType="end"/>
      </w:r>
    </w:p>
    <w:p w14:paraId="330288A4" w14:textId="34D10DFD" w:rsidR="002C4FE9" w:rsidRDefault="002C4FE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_Toc83207583 \h </w:instrText>
      </w:r>
      <w:r>
        <w:fldChar w:fldCharType="separate"/>
      </w:r>
      <w:r>
        <w:t>18</w:t>
      </w:r>
      <w:r>
        <w:fldChar w:fldCharType="end"/>
      </w:r>
    </w:p>
    <w:p w14:paraId="0340D0C7" w14:textId="3CAE8C39" w:rsidR="002C4FE9" w:rsidRDefault="002C4FE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_Toc83207584 \h </w:instrText>
      </w:r>
      <w:r>
        <w:fldChar w:fldCharType="separate"/>
      </w:r>
      <w:r>
        <w:t>18</w:t>
      </w:r>
      <w:r>
        <w:fldChar w:fldCharType="end"/>
      </w:r>
    </w:p>
    <w:p w14:paraId="6896038F" w14:textId="44D46D08" w:rsidR="002C4FE9" w:rsidRDefault="002C4FE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w:t>
      </w:r>
      <w:r>
        <w:tab/>
      </w:r>
      <w:r>
        <w:fldChar w:fldCharType="begin" w:fldLock="1"/>
      </w:r>
      <w:r>
        <w:instrText xml:space="preserve"> PAGEREF _Toc83207585 \h </w:instrText>
      </w:r>
      <w:r>
        <w:fldChar w:fldCharType="separate"/>
      </w:r>
      <w:r>
        <w:t>18</w:t>
      </w:r>
      <w:r>
        <w:fldChar w:fldCharType="end"/>
      </w:r>
    </w:p>
    <w:p w14:paraId="5E1377AA" w14:textId="01EB3646" w:rsidR="002C4FE9" w:rsidRDefault="002C4FE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ko-KR"/>
        </w:rPr>
        <w:t>IMS Functional entities</w:t>
      </w:r>
      <w:r>
        <w:tab/>
      </w:r>
      <w:r>
        <w:fldChar w:fldCharType="begin" w:fldLock="1"/>
      </w:r>
      <w:r>
        <w:instrText xml:space="preserve"> PAGEREF _Toc83207586 \h </w:instrText>
      </w:r>
      <w:r>
        <w:fldChar w:fldCharType="separate"/>
      </w:r>
      <w:r>
        <w:t>20</w:t>
      </w:r>
      <w:r>
        <w:fldChar w:fldCharType="end"/>
      </w:r>
    </w:p>
    <w:p w14:paraId="2BE2A91F" w14:textId="0EEC441A" w:rsidR="002C4FE9" w:rsidRDefault="002C4FE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rPr>
          <w:lang w:eastAsia="ko-KR"/>
        </w:rPr>
        <w:t>Proxy</w:t>
      </w:r>
      <w:r>
        <w:rPr>
          <w:lang w:eastAsia="ko-KR"/>
        </w:rPr>
        <w:noBreakHyphen/>
        <w:t>CSCF</w:t>
      </w:r>
      <w:r>
        <w:tab/>
      </w:r>
      <w:r>
        <w:fldChar w:fldCharType="begin" w:fldLock="1"/>
      </w:r>
      <w:r>
        <w:instrText xml:space="preserve"> PAGEREF _Toc83207587 \h </w:instrText>
      </w:r>
      <w:r>
        <w:fldChar w:fldCharType="separate"/>
      </w:r>
      <w:r>
        <w:t>20</w:t>
      </w:r>
      <w:r>
        <w:fldChar w:fldCharType="end"/>
      </w:r>
    </w:p>
    <w:p w14:paraId="317EE779" w14:textId="1C2C78AB" w:rsidR="002C4FE9" w:rsidRDefault="002C4FE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Emergency</w:t>
      </w:r>
      <w:r>
        <w:noBreakHyphen/>
        <w:t>CSCF</w:t>
      </w:r>
      <w:r>
        <w:tab/>
      </w:r>
      <w:r>
        <w:fldChar w:fldCharType="begin" w:fldLock="1"/>
      </w:r>
      <w:r>
        <w:instrText xml:space="preserve"> PAGEREF _Toc83207588 \h </w:instrText>
      </w:r>
      <w:r>
        <w:fldChar w:fldCharType="separate"/>
      </w:r>
      <w:r>
        <w:t>21</w:t>
      </w:r>
      <w:r>
        <w:fldChar w:fldCharType="end"/>
      </w:r>
    </w:p>
    <w:p w14:paraId="6C82E54C" w14:textId="1268648C" w:rsidR="002C4FE9" w:rsidRDefault="002C4FE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Location Retrieval Function</w:t>
      </w:r>
      <w:r>
        <w:tab/>
      </w:r>
      <w:r>
        <w:fldChar w:fldCharType="begin" w:fldLock="1"/>
      </w:r>
      <w:r>
        <w:instrText xml:space="preserve"> PAGEREF _Toc83207589 \h </w:instrText>
      </w:r>
      <w:r>
        <w:fldChar w:fldCharType="separate"/>
      </w:r>
      <w:r>
        <w:t>21</w:t>
      </w:r>
      <w:r>
        <w:fldChar w:fldCharType="end"/>
      </w:r>
    </w:p>
    <w:p w14:paraId="74A3745D" w14:textId="10C16876" w:rsidR="002C4FE9" w:rsidRDefault="002C4FE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Serving-CSCF</w:t>
      </w:r>
      <w:r>
        <w:tab/>
      </w:r>
      <w:r>
        <w:fldChar w:fldCharType="begin" w:fldLock="1"/>
      </w:r>
      <w:r>
        <w:instrText xml:space="preserve"> PAGEREF _Toc83207590 \h </w:instrText>
      </w:r>
      <w:r>
        <w:fldChar w:fldCharType="separate"/>
      </w:r>
      <w:r>
        <w:t>22</w:t>
      </w:r>
      <w:r>
        <w:fldChar w:fldCharType="end"/>
      </w:r>
    </w:p>
    <w:p w14:paraId="3DB41962" w14:textId="4013F728" w:rsidR="002C4FE9" w:rsidRDefault="002C4FE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_Toc83207591 \h </w:instrText>
      </w:r>
      <w:r>
        <w:fldChar w:fldCharType="separate"/>
      </w:r>
      <w:r>
        <w:t>23</w:t>
      </w:r>
      <w:r>
        <w:fldChar w:fldCharType="end"/>
      </w:r>
    </w:p>
    <w:p w14:paraId="413E9959" w14:textId="3CEEC0A7" w:rsidR="002C4FE9" w:rsidRDefault="002C4FE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Emergency Access Transfer Function (EATF)</w:t>
      </w:r>
      <w:r>
        <w:tab/>
      </w:r>
      <w:r>
        <w:fldChar w:fldCharType="begin" w:fldLock="1"/>
      </w:r>
      <w:r>
        <w:instrText xml:space="preserve"> PAGEREF _Toc83207592 \h </w:instrText>
      </w:r>
      <w:r>
        <w:fldChar w:fldCharType="separate"/>
      </w:r>
      <w:r>
        <w:t>23</w:t>
      </w:r>
      <w:r>
        <w:fldChar w:fldCharType="end"/>
      </w:r>
    </w:p>
    <w:p w14:paraId="198DAF85" w14:textId="16C26B28" w:rsidR="002C4FE9" w:rsidRDefault="002C4FE9">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Interrogating-CSCF</w:t>
      </w:r>
      <w:r>
        <w:tab/>
      </w:r>
      <w:r>
        <w:fldChar w:fldCharType="begin" w:fldLock="1"/>
      </w:r>
      <w:r>
        <w:instrText xml:space="preserve"> PAGEREF _Toc83207593 \h </w:instrText>
      </w:r>
      <w:r>
        <w:fldChar w:fldCharType="separate"/>
      </w:r>
      <w:r>
        <w:t>23</w:t>
      </w:r>
      <w:r>
        <w:fldChar w:fldCharType="end"/>
      </w:r>
    </w:p>
    <w:p w14:paraId="6B934007" w14:textId="26D32735" w:rsidR="002C4FE9" w:rsidRDefault="002C4FE9">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AS</w:t>
      </w:r>
      <w:r>
        <w:tab/>
      </w:r>
      <w:r>
        <w:fldChar w:fldCharType="begin" w:fldLock="1"/>
      </w:r>
      <w:r>
        <w:instrText xml:space="preserve"> PAGEREF _Toc83207594 \h </w:instrText>
      </w:r>
      <w:r>
        <w:fldChar w:fldCharType="separate"/>
      </w:r>
      <w:r>
        <w:t>23</w:t>
      </w:r>
      <w:r>
        <w:fldChar w:fldCharType="end"/>
      </w:r>
    </w:p>
    <w:p w14:paraId="0B0C4E06" w14:textId="3CD1CF4B" w:rsidR="002C4FE9" w:rsidRDefault="002C4FE9">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HSS</w:t>
      </w:r>
      <w:r>
        <w:tab/>
      </w:r>
      <w:r>
        <w:fldChar w:fldCharType="begin" w:fldLock="1"/>
      </w:r>
      <w:r>
        <w:instrText xml:space="preserve"> PAGEREF _Toc83207595 \h </w:instrText>
      </w:r>
      <w:r>
        <w:fldChar w:fldCharType="separate"/>
      </w:r>
      <w:r>
        <w:t>23</w:t>
      </w:r>
      <w:r>
        <w:fldChar w:fldCharType="end"/>
      </w:r>
    </w:p>
    <w:p w14:paraId="7219EADB" w14:textId="4EEAC2F5" w:rsidR="002C4FE9" w:rsidRDefault="002C4FE9">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Media Gateway Control Function (MGCF)</w:t>
      </w:r>
      <w:r>
        <w:tab/>
      </w:r>
      <w:r>
        <w:fldChar w:fldCharType="begin" w:fldLock="1"/>
      </w:r>
      <w:r>
        <w:instrText xml:space="preserve"> PAGEREF _Toc83207596 \h </w:instrText>
      </w:r>
      <w:r>
        <w:fldChar w:fldCharType="separate"/>
      </w:r>
      <w:r>
        <w:t>23</w:t>
      </w:r>
      <w:r>
        <w:fldChar w:fldCharType="end"/>
      </w:r>
    </w:p>
    <w:p w14:paraId="6753D9FA" w14:textId="6CAB337C" w:rsidR="002C4FE9" w:rsidRDefault="002C4FE9">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MSC Server enhanced with ICS</w:t>
      </w:r>
      <w:r>
        <w:tab/>
      </w:r>
      <w:r>
        <w:fldChar w:fldCharType="begin" w:fldLock="1"/>
      </w:r>
      <w:r>
        <w:instrText xml:space="preserve"> PAGEREF _Toc83207597 \h </w:instrText>
      </w:r>
      <w:r>
        <w:fldChar w:fldCharType="separate"/>
      </w:r>
      <w:r>
        <w:t>24</w:t>
      </w:r>
      <w:r>
        <w:fldChar w:fldCharType="end"/>
      </w:r>
    </w:p>
    <w:p w14:paraId="16DE46EE" w14:textId="36B74D1A" w:rsidR="002C4FE9" w:rsidRDefault="002C4FE9">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IBCF</w:t>
      </w:r>
      <w:r>
        <w:tab/>
      </w:r>
      <w:r>
        <w:fldChar w:fldCharType="begin" w:fldLock="1"/>
      </w:r>
      <w:r>
        <w:instrText xml:space="preserve"> PAGEREF _Toc83207598 \h </w:instrText>
      </w:r>
      <w:r>
        <w:fldChar w:fldCharType="separate"/>
      </w:r>
      <w:r>
        <w:t>24</w:t>
      </w:r>
      <w:r>
        <w:fldChar w:fldCharType="end"/>
      </w:r>
    </w:p>
    <w:p w14:paraId="6853DCA5" w14:textId="12302EAD" w:rsidR="002C4FE9" w:rsidRDefault="002C4FE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Procedures related to establishment of IMS emergency session</w:t>
      </w:r>
      <w:r>
        <w:tab/>
      </w:r>
      <w:r>
        <w:fldChar w:fldCharType="begin" w:fldLock="1"/>
      </w:r>
      <w:r>
        <w:instrText xml:space="preserve"> PAGEREF _Toc83207599 \h </w:instrText>
      </w:r>
      <w:r>
        <w:fldChar w:fldCharType="separate"/>
      </w:r>
      <w:r>
        <w:t>24</w:t>
      </w:r>
      <w:r>
        <w:fldChar w:fldCharType="end"/>
      </w:r>
    </w:p>
    <w:p w14:paraId="74448B04" w14:textId="69A21E1C" w:rsidR="002C4FE9" w:rsidRDefault="002C4FE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High Level Procedures for IMS Emergency Services</w:t>
      </w:r>
      <w:r>
        <w:tab/>
      </w:r>
      <w:r>
        <w:fldChar w:fldCharType="begin" w:fldLock="1"/>
      </w:r>
      <w:r>
        <w:instrText xml:space="preserve"> PAGEREF _Toc83207600 \h </w:instrText>
      </w:r>
      <w:r>
        <w:fldChar w:fldCharType="separate"/>
      </w:r>
      <w:r>
        <w:t>24</w:t>
      </w:r>
      <w:r>
        <w:fldChar w:fldCharType="end"/>
      </w:r>
    </w:p>
    <w:p w14:paraId="049619EF" w14:textId="76C605CA" w:rsidR="002C4FE9" w:rsidRDefault="002C4FE9">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UE Detectable Emergency Session</w:t>
      </w:r>
      <w:r>
        <w:tab/>
      </w:r>
      <w:r>
        <w:fldChar w:fldCharType="begin" w:fldLock="1"/>
      </w:r>
      <w:r>
        <w:instrText xml:space="preserve"> PAGEREF _Toc83207601 \h </w:instrText>
      </w:r>
      <w:r>
        <w:fldChar w:fldCharType="separate"/>
      </w:r>
      <w:r>
        <w:t>24</w:t>
      </w:r>
      <w:r>
        <w:fldChar w:fldCharType="end"/>
      </w:r>
    </w:p>
    <w:p w14:paraId="0D6D9482" w14:textId="462DDD35" w:rsidR="002C4FE9" w:rsidRDefault="002C4FE9">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Non UE detectable Emergency Session</w:t>
      </w:r>
      <w:r>
        <w:tab/>
      </w:r>
      <w:r>
        <w:fldChar w:fldCharType="begin" w:fldLock="1"/>
      </w:r>
      <w:r>
        <w:instrText xml:space="preserve"> PAGEREF _Toc83207602 \h </w:instrText>
      </w:r>
      <w:r>
        <w:fldChar w:fldCharType="separate"/>
      </w:r>
      <w:r>
        <w:t>25</w:t>
      </w:r>
      <w:r>
        <w:fldChar w:fldCharType="end"/>
      </w:r>
    </w:p>
    <w:p w14:paraId="3FE6F8EC" w14:textId="2F4C001F" w:rsidR="002C4FE9" w:rsidRDefault="002C4FE9">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Emergency Session Establishment using LRF/RDF</w:t>
      </w:r>
      <w:r>
        <w:tab/>
      </w:r>
      <w:r>
        <w:fldChar w:fldCharType="begin" w:fldLock="1"/>
      </w:r>
      <w:r>
        <w:instrText xml:space="preserve"> PAGEREF _Toc83207603 \h </w:instrText>
      </w:r>
      <w:r>
        <w:fldChar w:fldCharType="separate"/>
      </w:r>
      <w:r>
        <w:t>27</w:t>
      </w:r>
      <w:r>
        <w:fldChar w:fldCharType="end"/>
      </w:r>
    </w:p>
    <w:p w14:paraId="1AE84A55" w14:textId="5A30FB42" w:rsidR="002C4FE9" w:rsidRDefault="002C4FE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IMS Registration for Emergency Session</w:t>
      </w:r>
      <w:r>
        <w:tab/>
      </w:r>
      <w:r>
        <w:fldChar w:fldCharType="begin" w:fldLock="1"/>
      </w:r>
      <w:r>
        <w:instrText xml:space="preserve"> PAGEREF _Toc83207604 \h </w:instrText>
      </w:r>
      <w:r>
        <w:fldChar w:fldCharType="separate"/>
      </w:r>
      <w:r>
        <w:t>27</w:t>
      </w:r>
      <w:r>
        <w:fldChar w:fldCharType="end"/>
      </w:r>
    </w:p>
    <w:p w14:paraId="5C785520" w14:textId="7D0101D7" w:rsidR="002C4FE9" w:rsidRDefault="002C4FE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Emergency Session Establishment in the Serving IMS network</w:t>
      </w:r>
      <w:r>
        <w:tab/>
      </w:r>
      <w:r>
        <w:fldChar w:fldCharType="begin" w:fldLock="1"/>
      </w:r>
      <w:r>
        <w:instrText xml:space="preserve"> PAGEREF _Toc83207605 \h </w:instrText>
      </w:r>
      <w:r>
        <w:fldChar w:fldCharType="separate"/>
      </w:r>
      <w:r>
        <w:t>28</w:t>
      </w:r>
      <w:r>
        <w:fldChar w:fldCharType="end"/>
      </w:r>
    </w:p>
    <w:p w14:paraId="0F6699F3" w14:textId="5ED2DD3A" w:rsidR="002C4FE9" w:rsidRDefault="002C4FE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IMS Emergency Session Establishment without Registration</w:t>
      </w:r>
      <w:r>
        <w:tab/>
      </w:r>
      <w:r>
        <w:fldChar w:fldCharType="begin" w:fldLock="1"/>
      </w:r>
      <w:r>
        <w:instrText xml:space="preserve"> PAGEREF _Toc83207606 \h </w:instrText>
      </w:r>
      <w:r>
        <w:fldChar w:fldCharType="separate"/>
      </w:r>
      <w:r>
        <w:t>29</w:t>
      </w:r>
      <w:r>
        <w:fldChar w:fldCharType="end"/>
      </w:r>
    </w:p>
    <w:p w14:paraId="6E2CB346" w14:textId="41FB6A6C" w:rsidR="002C4FE9" w:rsidRDefault="002C4FE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Interworking with PSAP</w:t>
      </w:r>
      <w:r>
        <w:tab/>
      </w:r>
      <w:r>
        <w:fldChar w:fldCharType="begin" w:fldLock="1"/>
      </w:r>
      <w:r>
        <w:instrText xml:space="preserve"> PAGEREF _Toc83207607 \h </w:instrText>
      </w:r>
      <w:r>
        <w:fldChar w:fldCharType="separate"/>
      </w:r>
      <w:r>
        <w:t>30</w:t>
      </w:r>
      <w:r>
        <w:fldChar w:fldCharType="end"/>
      </w:r>
    </w:p>
    <w:p w14:paraId="43E686E1" w14:textId="7573A1B6" w:rsidR="002C4FE9" w:rsidRDefault="002C4FE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PSAP/Emergency centre located at the GSTN</w:t>
      </w:r>
      <w:r>
        <w:tab/>
      </w:r>
      <w:r>
        <w:fldChar w:fldCharType="begin" w:fldLock="1"/>
      </w:r>
      <w:r>
        <w:instrText xml:space="preserve"> PAGEREF _Toc83207608 \h </w:instrText>
      </w:r>
      <w:r>
        <w:fldChar w:fldCharType="separate"/>
      </w:r>
      <w:r>
        <w:t>30</w:t>
      </w:r>
      <w:r>
        <w:fldChar w:fldCharType="end"/>
      </w:r>
    </w:p>
    <w:p w14:paraId="7DD148B7" w14:textId="711880C3" w:rsidR="002C4FE9" w:rsidRDefault="002C4FE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PSAP/Emergency centre connected via IP using SIP</w:t>
      </w:r>
      <w:r>
        <w:tab/>
      </w:r>
      <w:r>
        <w:fldChar w:fldCharType="begin" w:fldLock="1"/>
      </w:r>
      <w:r>
        <w:instrText xml:space="preserve"> PAGEREF _Toc83207609 \h </w:instrText>
      </w:r>
      <w:r>
        <w:fldChar w:fldCharType="separate"/>
      </w:r>
      <w:r>
        <w:t>30</w:t>
      </w:r>
      <w:r>
        <w:fldChar w:fldCharType="end"/>
      </w:r>
    </w:p>
    <w:p w14:paraId="60DF92A8" w14:textId="551B38D8" w:rsidR="002C4FE9" w:rsidRDefault="002C4FE9">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PSAP/Emergency centre connected via ECS</w:t>
      </w:r>
      <w:r>
        <w:tab/>
      </w:r>
      <w:r>
        <w:fldChar w:fldCharType="begin" w:fldLock="1"/>
      </w:r>
      <w:r>
        <w:instrText xml:space="preserve"> PAGEREF _Toc83207610 \h </w:instrText>
      </w:r>
      <w:r>
        <w:fldChar w:fldCharType="separate"/>
      </w:r>
      <w:r>
        <w:t>30</w:t>
      </w:r>
      <w:r>
        <w:fldChar w:fldCharType="end"/>
      </w:r>
    </w:p>
    <w:p w14:paraId="7C0A32BC" w14:textId="27E40AF1" w:rsidR="002C4FE9" w:rsidRDefault="002C4FE9">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PSAP supporting NG-eCall</w:t>
      </w:r>
      <w:r>
        <w:tab/>
      </w:r>
      <w:r>
        <w:fldChar w:fldCharType="begin" w:fldLock="1"/>
      </w:r>
      <w:r>
        <w:instrText xml:space="preserve"> PAGEREF _Toc83207611 \h </w:instrText>
      </w:r>
      <w:r>
        <w:fldChar w:fldCharType="separate"/>
      </w:r>
      <w:r>
        <w:t>30</w:t>
      </w:r>
      <w:r>
        <w:fldChar w:fldCharType="end"/>
      </w:r>
    </w:p>
    <w:p w14:paraId="2E49523B" w14:textId="79507491" w:rsidR="002C4FE9" w:rsidRDefault="002C4FE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Retrieving Location information for Emergency Session</w:t>
      </w:r>
      <w:r>
        <w:tab/>
      </w:r>
      <w:r>
        <w:fldChar w:fldCharType="begin" w:fldLock="1"/>
      </w:r>
      <w:r>
        <w:instrText xml:space="preserve"> PAGEREF _Toc83207612 \h </w:instrText>
      </w:r>
      <w:r>
        <w:fldChar w:fldCharType="separate"/>
      </w:r>
      <w:r>
        <w:t>30</w:t>
      </w:r>
      <w:r>
        <w:fldChar w:fldCharType="end"/>
      </w:r>
    </w:p>
    <w:p w14:paraId="4DE465B1" w14:textId="707FFFDA" w:rsidR="002C4FE9" w:rsidRDefault="002C4FE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Acquiring location information from the UE or the network</w:t>
      </w:r>
      <w:r>
        <w:tab/>
      </w:r>
      <w:r>
        <w:fldChar w:fldCharType="begin" w:fldLock="1"/>
      </w:r>
      <w:r>
        <w:instrText xml:space="preserve"> PAGEREF _Toc83207613 \h </w:instrText>
      </w:r>
      <w:r>
        <w:fldChar w:fldCharType="separate"/>
      </w:r>
      <w:r>
        <w:t>30</w:t>
      </w:r>
      <w:r>
        <w:fldChar w:fldCharType="end"/>
      </w:r>
    </w:p>
    <w:p w14:paraId="4E1E2359" w14:textId="78E7707E" w:rsidR="002C4FE9" w:rsidRDefault="002C4FE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_Toc83207614 \h </w:instrText>
      </w:r>
      <w:r>
        <w:fldChar w:fldCharType="separate"/>
      </w:r>
      <w:r>
        <w:t>33</w:t>
      </w:r>
      <w:r>
        <w:fldChar w:fldCharType="end"/>
      </w:r>
    </w:p>
    <w:p w14:paraId="753EE452" w14:textId="7C1BE4EC" w:rsidR="002C4FE9" w:rsidRDefault="002C4FE9">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_Toc83207615 \h </w:instrText>
      </w:r>
      <w:r>
        <w:fldChar w:fldCharType="separate"/>
      </w:r>
      <w:r>
        <w:t>33</w:t>
      </w:r>
      <w:r>
        <w:fldChar w:fldCharType="end"/>
      </w:r>
    </w:p>
    <w:p w14:paraId="08CA1993" w14:textId="516F48F3" w:rsidR="002C4FE9" w:rsidRDefault="002C4FE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Transfer of MSD for eCall</w:t>
      </w:r>
      <w:r>
        <w:tab/>
      </w:r>
      <w:r>
        <w:fldChar w:fldCharType="begin" w:fldLock="1"/>
      </w:r>
      <w:r>
        <w:instrText xml:space="preserve"> PAGEREF _Toc83207616 \h </w:instrText>
      </w:r>
      <w:r>
        <w:fldChar w:fldCharType="separate"/>
      </w:r>
      <w:r>
        <w:t>33</w:t>
      </w:r>
      <w:r>
        <w:fldChar w:fldCharType="end"/>
      </w:r>
    </w:p>
    <w:p w14:paraId="4C43D293" w14:textId="2AD22B51" w:rsidR="002C4FE9" w:rsidRDefault="002C4FE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MSD Transfer/Acknowledgement during Session Establishment with PSAP supporting NG-eCall</w:t>
      </w:r>
      <w:r>
        <w:tab/>
      </w:r>
      <w:r>
        <w:fldChar w:fldCharType="begin" w:fldLock="1"/>
      </w:r>
      <w:r>
        <w:instrText xml:space="preserve"> PAGEREF _Toc83207617 \h </w:instrText>
      </w:r>
      <w:r>
        <w:fldChar w:fldCharType="separate"/>
      </w:r>
      <w:r>
        <w:t>33</w:t>
      </w:r>
      <w:r>
        <w:fldChar w:fldCharType="end"/>
      </w:r>
    </w:p>
    <w:p w14:paraId="60F237C1" w14:textId="0BD0E594" w:rsidR="002C4FE9" w:rsidRDefault="002C4FE9">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MSD Transfer/Acknowledgement during Session Establishment with a PSAP Not supporting NG-eCall (inband means)</w:t>
      </w:r>
      <w:r>
        <w:tab/>
      </w:r>
      <w:r>
        <w:fldChar w:fldCharType="begin" w:fldLock="1"/>
      </w:r>
      <w:r>
        <w:instrText xml:space="preserve"> PAGEREF _Toc83207618 \h </w:instrText>
      </w:r>
      <w:r>
        <w:fldChar w:fldCharType="separate"/>
      </w:r>
      <w:r>
        <w:t>34</w:t>
      </w:r>
      <w:r>
        <w:fldChar w:fldCharType="end"/>
      </w:r>
    </w:p>
    <w:p w14:paraId="4751C599" w14:textId="73BBED43" w:rsidR="002C4FE9" w:rsidRDefault="002C4FE9">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Transfer of an updated MSD</w:t>
      </w:r>
      <w:r>
        <w:tab/>
      </w:r>
      <w:r>
        <w:fldChar w:fldCharType="begin" w:fldLock="1"/>
      </w:r>
      <w:r>
        <w:instrText xml:space="preserve"> PAGEREF _Toc83207619 \h </w:instrText>
      </w:r>
      <w:r>
        <w:fldChar w:fldCharType="separate"/>
      </w:r>
      <w:r>
        <w:t>35</w:t>
      </w:r>
      <w:r>
        <w:fldChar w:fldCharType="end"/>
      </w:r>
    </w:p>
    <w:p w14:paraId="27165A4C" w14:textId="61AB28CD" w:rsidR="002C4FE9" w:rsidRDefault="002C4FE9" w:rsidP="002C4FE9">
      <w:pPr>
        <w:pStyle w:val="TOC8"/>
        <w:tabs>
          <w:tab w:val="right" w:leader="dot" w:pos="9639"/>
        </w:tabs>
        <w:rPr>
          <w:rFonts w:asciiTheme="minorHAnsi" w:eastAsiaTheme="minorEastAsia" w:hAnsiTheme="minorHAnsi" w:cstheme="minorBidi"/>
          <w:b w:val="0"/>
          <w:szCs w:val="22"/>
          <w:lang w:eastAsia="en-GB"/>
        </w:rPr>
      </w:pPr>
      <w:r>
        <w:lastRenderedPageBreak/>
        <w:t xml:space="preserve">Annex </w:t>
      </w:r>
      <w:r>
        <w:rPr>
          <w:lang w:eastAsia="ko-KR"/>
        </w:rPr>
        <w:t>A</w:t>
      </w:r>
      <w:r>
        <w:t xml:space="preserve"> (informative):</w:t>
      </w:r>
      <w:r>
        <w:tab/>
        <w:t>Void</w:t>
      </w:r>
      <w:r>
        <w:tab/>
      </w:r>
      <w:r>
        <w:fldChar w:fldCharType="begin" w:fldLock="1"/>
      </w:r>
      <w:r>
        <w:instrText xml:space="preserve"> PAGEREF _Toc83207620 \h </w:instrText>
      </w:r>
      <w:r>
        <w:fldChar w:fldCharType="separate"/>
      </w:r>
      <w:r>
        <w:t>36</w:t>
      </w:r>
      <w:r>
        <w:fldChar w:fldCharType="end"/>
      </w:r>
    </w:p>
    <w:p w14:paraId="1F92D5AD" w14:textId="5A7F8750" w:rsidR="002C4FE9" w:rsidRDefault="002C4FE9" w:rsidP="002C4FE9">
      <w:pPr>
        <w:pStyle w:val="TOC8"/>
        <w:tabs>
          <w:tab w:val="right" w:leader="dot" w:pos="9639"/>
        </w:tabs>
        <w:rPr>
          <w:rFonts w:asciiTheme="minorHAnsi" w:eastAsiaTheme="minorEastAsia" w:hAnsiTheme="minorHAnsi" w:cstheme="minorBidi"/>
          <w:b w:val="0"/>
          <w:szCs w:val="22"/>
          <w:lang w:eastAsia="en-GB"/>
        </w:rPr>
      </w:pPr>
      <w:r>
        <w:t>Annex B (informative):</w:t>
      </w:r>
      <w:r>
        <w:tab/>
        <w:t>Void</w:t>
      </w:r>
      <w:r>
        <w:tab/>
      </w:r>
      <w:r>
        <w:fldChar w:fldCharType="begin" w:fldLock="1"/>
      </w:r>
      <w:r>
        <w:instrText xml:space="preserve"> PAGEREF _Toc83207621 \h </w:instrText>
      </w:r>
      <w:r>
        <w:fldChar w:fldCharType="separate"/>
      </w:r>
      <w:r>
        <w:t>37</w:t>
      </w:r>
      <w:r>
        <w:fldChar w:fldCharType="end"/>
      </w:r>
    </w:p>
    <w:p w14:paraId="5F1C0CF0" w14:textId="127A18EF" w:rsidR="002C4FE9" w:rsidRDefault="002C4FE9" w:rsidP="002C4FE9">
      <w:pPr>
        <w:pStyle w:val="TOC8"/>
        <w:tabs>
          <w:tab w:val="right" w:leader="dot" w:pos="9639"/>
        </w:tabs>
        <w:rPr>
          <w:rFonts w:asciiTheme="minorHAnsi" w:eastAsiaTheme="minorEastAsia" w:hAnsiTheme="minorHAnsi" w:cstheme="minorBidi"/>
          <w:b w:val="0"/>
          <w:szCs w:val="22"/>
          <w:lang w:eastAsia="en-GB"/>
        </w:rPr>
      </w:pPr>
      <w:r>
        <w:t>Annex C (normative):</w:t>
      </w:r>
      <w:r>
        <w:tab/>
        <w:t>IMS emergency services using Fixed Broadband Access</w:t>
      </w:r>
      <w:r>
        <w:tab/>
      </w:r>
      <w:r>
        <w:fldChar w:fldCharType="begin" w:fldLock="1"/>
      </w:r>
      <w:r>
        <w:instrText xml:space="preserve"> PAGEREF _Toc83207622 \h </w:instrText>
      </w:r>
      <w:r>
        <w:fldChar w:fldCharType="separate"/>
      </w:r>
      <w:r>
        <w:t>38</w:t>
      </w:r>
      <w:r>
        <w:fldChar w:fldCharType="end"/>
      </w:r>
    </w:p>
    <w:p w14:paraId="52292AC7" w14:textId="4E1285CA" w:rsidR="002C4FE9" w:rsidRDefault="002C4FE9">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Location Retrieval for emergency services over fixed broadband access</w:t>
      </w:r>
      <w:r>
        <w:tab/>
      </w:r>
      <w:r>
        <w:fldChar w:fldCharType="begin" w:fldLock="1"/>
      </w:r>
      <w:r>
        <w:instrText xml:space="preserve"> PAGEREF _Toc83207623 \h </w:instrText>
      </w:r>
      <w:r>
        <w:fldChar w:fldCharType="separate"/>
      </w:r>
      <w:r>
        <w:t>38</w:t>
      </w:r>
      <w:r>
        <w:fldChar w:fldCharType="end"/>
      </w:r>
    </w:p>
    <w:p w14:paraId="105AFB19" w14:textId="438F4B6D" w:rsidR="002C4FE9" w:rsidRDefault="002C4FE9">
      <w:pPr>
        <w:pStyle w:val="TOC3"/>
        <w:rPr>
          <w:rFonts w:asciiTheme="minorHAnsi" w:eastAsiaTheme="minorEastAsia" w:hAnsiTheme="minorHAnsi" w:cstheme="minorBidi"/>
          <w:sz w:val="22"/>
          <w:szCs w:val="22"/>
          <w:lang w:eastAsia="en-GB"/>
        </w:rPr>
      </w:pPr>
      <w:r>
        <w:t>C.1.1</w:t>
      </w:r>
      <w:r>
        <w:rPr>
          <w:rFonts w:asciiTheme="minorHAnsi" w:eastAsiaTheme="minorEastAsia" w:hAnsiTheme="minorHAnsi" w:cstheme="minorBidi"/>
          <w:sz w:val="22"/>
          <w:szCs w:val="22"/>
          <w:lang w:eastAsia="en-GB"/>
        </w:rPr>
        <w:tab/>
      </w:r>
      <w:r>
        <w:t>High Level Principles for Emergency location information for fixed broadband access</w:t>
      </w:r>
      <w:r>
        <w:tab/>
      </w:r>
      <w:r>
        <w:fldChar w:fldCharType="begin" w:fldLock="1"/>
      </w:r>
      <w:r>
        <w:instrText xml:space="preserve"> PAGEREF _Toc83207624 \h </w:instrText>
      </w:r>
      <w:r>
        <w:fldChar w:fldCharType="separate"/>
      </w:r>
      <w:r>
        <w:t>38</w:t>
      </w:r>
      <w:r>
        <w:fldChar w:fldCharType="end"/>
      </w:r>
    </w:p>
    <w:p w14:paraId="0D5FA9A7" w14:textId="423795E5" w:rsidR="002C4FE9" w:rsidRDefault="002C4FE9">
      <w:pPr>
        <w:pStyle w:val="TOC3"/>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Retrieval of location information for emergency services over fixed broadband access</w:t>
      </w:r>
      <w:r>
        <w:tab/>
      </w:r>
      <w:r>
        <w:fldChar w:fldCharType="begin" w:fldLock="1"/>
      </w:r>
      <w:r>
        <w:instrText xml:space="preserve"> PAGEREF _Toc83207625 \h </w:instrText>
      </w:r>
      <w:r>
        <w:fldChar w:fldCharType="separate"/>
      </w:r>
      <w:r>
        <w:t>39</w:t>
      </w:r>
      <w:r>
        <w:fldChar w:fldCharType="end"/>
      </w:r>
    </w:p>
    <w:p w14:paraId="29FC2EA8" w14:textId="40B0BBEF" w:rsidR="002C4FE9" w:rsidRDefault="002C4FE9" w:rsidP="002C4FE9">
      <w:pPr>
        <w:pStyle w:val="TOC8"/>
        <w:tabs>
          <w:tab w:val="right" w:leader="dot" w:pos="9639"/>
        </w:tabs>
        <w:rPr>
          <w:rFonts w:asciiTheme="minorHAnsi" w:eastAsiaTheme="minorEastAsia" w:hAnsiTheme="minorHAnsi" w:cstheme="minorBidi"/>
          <w:b w:val="0"/>
          <w:szCs w:val="22"/>
          <w:lang w:eastAsia="en-GB"/>
        </w:rPr>
      </w:pPr>
      <w:r>
        <w:t>Annex D (informative):</w:t>
      </w:r>
      <w:r>
        <w:tab/>
        <w:t>Examples of call flows according to NENA I2 recommendations</w:t>
      </w:r>
      <w:r>
        <w:tab/>
      </w:r>
      <w:r>
        <w:fldChar w:fldCharType="begin" w:fldLock="1"/>
      </w:r>
      <w:r>
        <w:instrText xml:space="preserve"> PAGEREF _Toc83207626 \h </w:instrText>
      </w:r>
      <w:r>
        <w:fldChar w:fldCharType="separate"/>
      </w:r>
      <w:r>
        <w:t>40</w:t>
      </w:r>
      <w:r>
        <w:fldChar w:fldCharType="end"/>
      </w:r>
    </w:p>
    <w:p w14:paraId="4A96A558" w14:textId="7D0A75A3" w:rsidR="002C4FE9" w:rsidRDefault="002C4FE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ECS redirecting IMS emergency call</w:t>
      </w:r>
      <w:r>
        <w:tab/>
      </w:r>
      <w:r>
        <w:fldChar w:fldCharType="begin" w:fldLock="1"/>
      </w:r>
      <w:r>
        <w:instrText xml:space="preserve"> PAGEREF _Toc83207627 \h </w:instrText>
      </w:r>
      <w:r>
        <w:fldChar w:fldCharType="separate"/>
      </w:r>
      <w:r>
        <w:t>40</w:t>
      </w:r>
      <w:r>
        <w:fldChar w:fldCharType="end"/>
      </w:r>
    </w:p>
    <w:p w14:paraId="1051F14C" w14:textId="3435AABE" w:rsidR="002C4FE9" w:rsidRDefault="002C4FE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ECS routes the emergency call to the gateway with record route</w:t>
      </w:r>
      <w:r>
        <w:tab/>
      </w:r>
      <w:r>
        <w:fldChar w:fldCharType="begin" w:fldLock="1"/>
      </w:r>
      <w:r>
        <w:instrText xml:space="preserve"> PAGEREF _Toc83207628 \h </w:instrText>
      </w:r>
      <w:r>
        <w:fldChar w:fldCharType="separate"/>
      </w:r>
      <w:r>
        <w:t>42</w:t>
      </w:r>
      <w:r>
        <w:fldChar w:fldCharType="end"/>
      </w:r>
    </w:p>
    <w:p w14:paraId="32A2994C" w14:textId="0D409CA0" w:rsidR="002C4FE9" w:rsidRDefault="002C4FE9" w:rsidP="002C4FE9">
      <w:pPr>
        <w:pStyle w:val="TOC8"/>
        <w:tabs>
          <w:tab w:val="right" w:leader="dot" w:pos="9639"/>
        </w:tabs>
        <w:rPr>
          <w:rFonts w:asciiTheme="minorHAnsi" w:eastAsiaTheme="minorEastAsia" w:hAnsiTheme="minorHAnsi" w:cstheme="minorBidi"/>
          <w:b w:val="0"/>
          <w:szCs w:val="22"/>
          <w:lang w:eastAsia="en-GB"/>
        </w:rPr>
      </w:pPr>
      <w:r>
        <w:t>Annex E (informative):</w:t>
      </w:r>
      <w:r>
        <w:tab/>
        <w:t>Emergency support in different IP-CANs</w:t>
      </w:r>
      <w:r>
        <w:tab/>
      </w:r>
      <w:r>
        <w:fldChar w:fldCharType="begin" w:fldLock="1"/>
      </w:r>
      <w:r>
        <w:instrText xml:space="preserve"> PAGEREF _Toc83207629 \h </w:instrText>
      </w:r>
      <w:r>
        <w:fldChar w:fldCharType="separate"/>
      </w:r>
      <w:r>
        <w:t>44</w:t>
      </w:r>
      <w:r>
        <w:fldChar w:fldCharType="end"/>
      </w:r>
    </w:p>
    <w:p w14:paraId="22DFC44A" w14:textId="691C4E54" w:rsidR="002C4FE9" w:rsidRDefault="002C4FE9" w:rsidP="002C4FE9">
      <w:pPr>
        <w:pStyle w:val="TOC8"/>
        <w:tabs>
          <w:tab w:val="right" w:leader="dot" w:pos="9639"/>
        </w:tabs>
        <w:rPr>
          <w:rFonts w:asciiTheme="minorHAnsi" w:eastAsiaTheme="minorEastAsia" w:hAnsiTheme="minorHAnsi" w:cstheme="minorBidi"/>
          <w:b w:val="0"/>
          <w:szCs w:val="22"/>
          <w:lang w:eastAsia="en-GB"/>
        </w:rPr>
      </w:pPr>
      <w:r>
        <w:t>Annex F (normative):</w:t>
      </w:r>
      <w:r>
        <w:tab/>
        <w:t>IMS Emergency Services Using HRPD/PDS Network</w:t>
      </w:r>
      <w:r>
        <w:tab/>
      </w:r>
      <w:r>
        <w:fldChar w:fldCharType="begin" w:fldLock="1"/>
      </w:r>
      <w:r>
        <w:instrText xml:space="preserve"> PAGEREF _Toc83207630 \h </w:instrText>
      </w:r>
      <w:r>
        <w:fldChar w:fldCharType="separate"/>
      </w:r>
      <w:r>
        <w:t>45</w:t>
      </w:r>
      <w:r>
        <w:fldChar w:fldCharType="end"/>
      </w:r>
    </w:p>
    <w:p w14:paraId="7D7A0FE3" w14:textId="5D4825DF" w:rsidR="002C4FE9" w:rsidRDefault="002C4FE9">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cdma2000 HRPD/PDS Options</w:t>
      </w:r>
      <w:r>
        <w:tab/>
      </w:r>
      <w:r>
        <w:fldChar w:fldCharType="begin" w:fldLock="1"/>
      </w:r>
      <w:r>
        <w:instrText xml:space="preserve"> PAGEREF _Toc83207631 \h </w:instrText>
      </w:r>
      <w:r>
        <w:fldChar w:fldCharType="separate"/>
      </w:r>
      <w:r>
        <w:t>45</w:t>
      </w:r>
      <w:r>
        <w:fldChar w:fldCharType="end"/>
      </w:r>
    </w:p>
    <w:p w14:paraId="4EC082D5" w14:textId="78F290DC" w:rsidR="002C4FE9" w:rsidRDefault="002C4FE9">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Requirements on the HRPD Network as an IP-CAN</w:t>
      </w:r>
      <w:r>
        <w:tab/>
      </w:r>
      <w:r>
        <w:fldChar w:fldCharType="begin" w:fldLock="1"/>
      </w:r>
      <w:r>
        <w:instrText xml:space="preserve"> PAGEREF _Toc83207632 \h </w:instrText>
      </w:r>
      <w:r>
        <w:fldChar w:fldCharType="separate"/>
      </w:r>
      <w:r>
        <w:t>45</w:t>
      </w:r>
      <w:r>
        <w:fldChar w:fldCharType="end"/>
      </w:r>
    </w:p>
    <w:p w14:paraId="4A67F986" w14:textId="46131F7F" w:rsidR="002C4FE9" w:rsidRDefault="002C4FE9">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_Toc83207633 \h </w:instrText>
      </w:r>
      <w:r>
        <w:fldChar w:fldCharType="separate"/>
      </w:r>
      <w:r>
        <w:t>45</w:t>
      </w:r>
      <w:r>
        <w:fldChar w:fldCharType="end"/>
      </w:r>
    </w:p>
    <w:p w14:paraId="11DC62D9" w14:textId="7452C527" w:rsidR="002C4FE9" w:rsidRDefault="002C4FE9" w:rsidP="002C4FE9">
      <w:pPr>
        <w:pStyle w:val="TOC8"/>
        <w:tabs>
          <w:tab w:val="right" w:leader="dot" w:pos="9639"/>
        </w:tabs>
        <w:rPr>
          <w:rFonts w:asciiTheme="minorHAnsi" w:eastAsiaTheme="minorEastAsia" w:hAnsiTheme="minorHAnsi" w:cstheme="minorBidi"/>
          <w:b w:val="0"/>
          <w:szCs w:val="22"/>
          <w:lang w:eastAsia="en-GB"/>
        </w:rPr>
      </w:pPr>
      <w:r>
        <w:t>Annex G (informative):</w:t>
      </w:r>
      <w:r>
        <w:tab/>
        <w:t>TEL</w:t>
      </w:r>
      <w:r>
        <w:noBreakHyphen/>
        <w:t>URI provisioning considerations for IMS emergency call back</w:t>
      </w:r>
      <w:r>
        <w:tab/>
      </w:r>
      <w:r>
        <w:fldChar w:fldCharType="begin" w:fldLock="1"/>
      </w:r>
      <w:r>
        <w:instrText xml:space="preserve"> PAGEREF _Toc83207634 \h </w:instrText>
      </w:r>
      <w:r>
        <w:fldChar w:fldCharType="separate"/>
      </w:r>
      <w:r>
        <w:t>46</w:t>
      </w:r>
      <w:r>
        <w:fldChar w:fldCharType="end"/>
      </w:r>
    </w:p>
    <w:p w14:paraId="4EC8D827" w14:textId="2982470D" w:rsidR="002C4FE9" w:rsidRDefault="002C4FE9" w:rsidP="002C4FE9">
      <w:pPr>
        <w:pStyle w:val="TOC8"/>
        <w:tabs>
          <w:tab w:val="right" w:leader="dot" w:pos="9639"/>
        </w:tabs>
        <w:rPr>
          <w:rFonts w:asciiTheme="minorHAnsi" w:eastAsiaTheme="minorEastAsia" w:hAnsiTheme="minorHAnsi" w:cstheme="minorBidi"/>
          <w:b w:val="0"/>
          <w:szCs w:val="22"/>
          <w:lang w:eastAsia="en-GB"/>
        </w:rPr>
      </w:pPr>
      <w:r>
        <w:t>Annex H (normative):</w:t>
      </w:r>
      <w:r>
        <w:tab/>
        <w:t>IMS emergency services using UTRAN, E-UTRAN and NG-RAN radio access network</w:t>
      </w:r>
      <w:r>
        <w:tab/>
      </w:r>
      <w:r>
        <w:fldChar w:fldCharType="begin" w:fldLock="1"/>
      </w:r>
      <w:r>
        <w:instrText xml:space="preserve"> PAGEREF _Toc83207635 \h </w:instrText>
      </w:r>
      <w:r>
        <w:fldChar w:fldCharType="separate"/>
      </w:r>
      <w:r>
        <w:t>47</w:t>
      </w:r>
      <w:r>
        <w:fldChar w:fldCharType="end"/>
      </w:r>
    </w:p>
    <w:p w14:paraId="0A19284A" w14:textId="5B971980" w:rsidR="002C4FE9" w:rsidRDefault="002C4FE9">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r>
      <w:r>
        <w:fldChar w:fldCharType="begin" w:fldLock="1"/>
      </w:r>
      <w:r>
        <w:instrText xml:space="preserve"> PAGEREF _Toc83207636 \h </w:instrText>
      </w:r>
      <w:r>
        <w:fldChar w:fldCharType="separate"/>
      </w:r>
      <w:r>
        <w:t>47</w:t>
      </w:r>
      <w:r>
        <w:fldChar w:fldCharType="end"/>
      </w:r>
    </w:p>
    <w:p w14:paraId="022B4361" w14:textId="549FC8CE" w:rsidR="002C4FE9" w:rsidRDefault="002C4FE9">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_Toc83207637 \h </w:instrText>
      </w:r>
      <w:r>
        <w:fldChar w:fldCharType="separate"/>
      </w:r>
      <w:r>
        <w:t>47</w:t>
      </w:r>
      <w:r>
        <w:fldChar w:fldCharType="end"/>
      </w:r>
    </w:p>
    <w:p w14:paraId="50C47EF5" w14:textId="1601CF35" w:rsidR="002C4FE9" w:rsidRDefault="002C4FE9">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_Toc83207638 \h </w:instrText>
      </w:r>
      <w:r>
        <w:fldChar w:fldCharType="separate"/>
      </w:r>
      <w:r>
        <w:t>48</w:t>
      </w:r>
      <w:r>
        <w:fldChar w:fldCharType="end"/>
      </w:r>
    </w:p>
    <w:p w14:paraId="1D4768FB" w14:textId="0F5BDCD3" w:rsidR="002C4FE9" w:rsidRDefault="002C4FE9">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_Toc83207639 \h </w:instrText>
      </w:r>
      <w:r>
        <w:fldChar w:fldCharType="separate"/>
      </w:r>
      <w:r>
        <w:t>49</w:t>
      </w:r>
      <w:r>
        <w:fldChar w:fldCharType="end"/>
      </w:r>
    </w:p>
    <w:p w14:paraId="579325D8" w14:textId="159DCA3D" w:rsidR="002C4FE9" w:rsidRDefault="002C4FE9">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Domain Priority and Selection Rules for Emergency Session Attempts</w:t>
      </w:r>
      <w:r>
        <w:tab/>
      </w:r>
      <w:r>
        <w:fldChar w:fldCharType="begin" w:fldLock="1"/>
      </w:r>
      <w:r>
        <w:instrText xml:space="preserve"> PAGEREF _Toc83207640 \h </w:instrText>
      </w:r>
      <w:r>
        <w:fldChar w:fldCharType="separate"/>
      </w:r>
      <w:r>
        <w:t>49</w:t>
      </w:r>
      <w:r>
        <w:fldChar w:fldCharType="end"/>
      </w:r>
    </w:p>
    <w:p w14:paraId="431FC64E" w14:textId="5C5A5B84" w:rsidR="002C4FE9" w:rsidRDefault="002C4FE9">
      <w:pPr>
        <w:pStyle w:val="TOC1"/>
        <w:rPr>
          <w:rFonts w:asciiTheme="minorHAnsi" w:eastAsiaTheme="minorEastAsia" w:hAnsiTheme="minorHAnsi" w:cstheme="minorBidi"/>
          <w:szCs w:val="22"/>
          <w:lang w:eastAsia="en-GB"/>
        </w:rPr>
      </w:pPr>
      <w:r>
        <w:t>H.6</w:t>
      </w:r>
      <w:r>
        <w:rPr>
          <w:rFonts w:asciiTheme="minorHAnsi" w:eastAsiaTheme="minorEastAsia" w:hAnsiTheme="minorHAnsi" w:cstheme="minorBidi"/>
          <w:szCs w:val="22"/>
          <w:lang w:eastAsia="en-GB"/>
        </w:rPr>
        <w:tab/>
      </w:r>
      <w:r>
        <w:t>eCall over IMS</w:t>
      </w:r>
      <w:r>
        <w:tab/>
      </w:r>
      <w:r>
        <w:fldChar w:fldCharType="begin" w:fldLock="1"/>
      </w:r>
      <w:r>
        <w:instrText xml:space="preserve"> PAGEREF _Toc83207641 \h </w:instrText>
      </w:r>
      <w:r>
        <w:fldChar w:fldCharType="separate"/>
      </w:r>
      <w:r>
        <w:t>52</w:t>
      </w:r>
      <w:r>
        <w:fldChar w:fldCharType="end"/>
      </w:r>
    </w:p>
    <w:p w14:paraId="35077B53" w14:textId="6CEC37D1" w:rsidR="002C4FE9" w:rsidRDefault="002C4FE9" w:rsidP="002C4FE9">
      <w:pPr>
        <w:pStyle w:val="TOC8"/>
        <w:tabs>
          <w:tab w:val="right" w:leader="dot" w:pos="9639"/>
        </w:tabs>
        <w:rPr>
          <w:rFonts w:asciiTheme="minorHAnsi" w:eastAsiaTheme="minorEastAsia" w:hAnsiTheme="minorHAnsi" w:cstheme="minorBidi"/>
          <w:b w:val="0"/>
          <w:szCs w:val="22"/>
          <w:lang w:eastAsia="en-GB"/>
        </w:rPr>
      </w:pPr>
      <w:r>
        <w:t>Annex I (normative):</w:t>
      </w:r>
      <w:r>
        <w:tab/>
        <w:t>IMS Emergency Services Using HRPD/EPC Network</w:t>
      </w:r>
      <w:r>
        <w:tab/>
      </w:r>
      <w:r>
        <w:fldChar w:fldCharType="begin" w:fldLock="1"/>
      </w:r>
      <w:r>
        <w:instrText xml:space="preserve"> PAGEREF _Toc83207642 \h </w:instrText>
      </w:r>
      <w:r>
        <w:fldChar w:fldCharType="separate"/>
      </w:r>
      <w:r>
        <w:t>54</w:t>
      </w:r>
      <w:r>
        <w:fldChar w:fldCharType="end"/>
      </w:r>
    </w:p>
    <w:p w14:paraId="7B12E296" w14:textId="01B1996E" w:rsidR="002C4FE9" w:rsidRDefault="002C4FE9">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cdma2000 HRPD/EPC Options</w:t>
      </w:r>
      <w:r>
        <w:tab/>
      </w:r>
      <w:r>
        <w:fldChar w:fldCharType="begin" w:fldLock="1"/>
      </w:r>
      <w:r>
        <w:instrText xml:space="preserve"> PAGEREF _Toc83207643 \h </w:instrText>
      </w:r>
      <w:r>
        <w:fldChar w:fldCharType="separate"/>
      </w:r>
      <w:r>
        <w:t>54</w:t>
      </w:r>
      <w:r>
        <w:fldChar w:fldCharType="end"/>
      </w:r>
    </w:p>
    <w:p w14:paraId="1E8B809E" w14:textId="64D55A50" w:rsidR="002C4FE9" w:rsidRDefault="002C4FE9">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Requirements on the HRPD/EPC Network as an IP</w:t>
      </w:r>
      <w:r>
        <w:noBreakHyphen/>
        <w:t>CAN</w:t>
      </w:r>
      <w:r>
        <w:tab/>
      </w:r>
      <w:r>
        <w:fldChar w:fldCharType="begin" w:fldLock="1"/>
      </w:r>
      <w:r>
        <w:instrText xml:space="preserve"> PAGEREF _Toc83207644 \h </w:instrText>
      </w:r>
      <w:r>
        <w:fldChar w:fldCharType="separate"/>
      </w:r>
      <w:r>
        <w:t>54</w:t>
      </w:r>
      <w:r>
        <w:fldChar w:fldCharType="end"/>
      </w:r>
    </w:p>
    <w:p w14:paraId="68D1E511" w14:textId="7D529983" w:rsidR="002C4FE9" w:rsidRDefault="002C4FE9">
      <w:pPr>
        <w:pStyle w:val="TOC1"/>
        <w:rPr>
          <w:rFonts w:asciiTheme="minorHAnsi" w:eastAsiaTheme="minorEastAsia" w:hAnsiTheme="minorHAnsi" w:cstheme="minorBidi"/>
          <w:szCs w:val="22"/>
          <w:lang w:eastAsia="en-GB"/>
        </w:rPr>
      </w:pPr>
      <w:r>
        <w:t>I.3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_Toc83207645 \h </w:instrText>
      </w:r>
      <w:r>
        <w:fldChar w:fldCharType="separate"/>
      </w:r>
      <w:r>
        <w:t>54</w:t>
      </w:r>
      <w:r>
        <w:fldChar w:fldCharType="end"/>
      </w:r>
    </w:p>
    <w:p w14:paraId="574DBBCE" w14:textId="526DC184" w:rsidR="002C4FE9" w:rsidRDefault="002C4FE9" w:rsidP="002C4FE9">
      <w:pPr>
        <w:pStyle w:val="TOC8"/>
        <w:tabs>
          <w:tab w:val="right" w:leader="dot" w:pos="9639"/>
        </w:tabs>
        <w:rPr>
          <w:rFonts w:asciiTheme="minorHAnsi" w:eastAsiaTheme="minorEastAsia" w:hAnsiTheme="minorHAnsi" w:cstheme="minorBidi"/>
          <w:b w:val="0"/>
          <w:szCs w:val="22"/>
          <w:lang w:eastAsia="en-GB"/>
        </w:rPr>
      </w:pPr>
      <w:r>
        <w:t>Annex J (normative):</w:t>
      </w:r>
      <w:r>
        <w:tab/>
        <w:t>IMS emergency services using WLAN access to EPC</w:t>
      </w:r>
      <w:r>
        <w:tab/>
      </w:r>
      <w:r>
        <w:fldChar w:fldCharType="begin" w:fldLock="1"/>
      </w:r>
      <w:r>
        <w:instrText xml:space="preserve"> PAGEREF _Toc83207646 \h </w:instrText>
      </w:r>
      <w:r>
        <w:fldChar w:fldCharType="separate"/>
      </w:r>
      <w:r>
        <w:t>55</w:t>
      </w:r>
      <w:r>
        <w:fldChar w:fldCharType="end"/>
      </w:r>
    </w:p>
    <w:p w14:paraId="5C2AA6A0" w14:textId="0B2833D9" w:rsidR="002C4FE9" w:rsidRDefault="002C4FE9">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r>
      <w:r>
        <w:fldChar w:fldCharType="begin" w:fldLock="1"/>
      </w:r>
      <w:r>
        <w:instrText xml:space="preserve"> PAGEREF _Toc83207647 \h </w:instrText>
      </w:r>
      <w:r>
        <w:fldChar w:fldCharType="separate"/>
      </w:r>
      <w:r>
        <w:t>55</w:t>
      </w:r>
      <w:r>
        <w:fldChar w:fldCharType="end"/>
      </w:r>
    </w:p>
    <w:p w14:paraId="6B472B54" w14:textId="2BEDC3D1" w:rsidR="002C4FE9" w:rsidRDefault="002C4FE9">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_Toc83207648 \h </w:instrText>
      </w:r>
      <w:r>
        <w:fldChar w:fldCharType="separate"/>
      </w:r>
      <w:r>
        <w:t>55</w:t>
      </w:r>
      <w:r>
        <w:fldChar w:fldCharType="end"/>
      </w:r>
    </w:p>
    <w:p w14:paraId="2456223D" w14:textId="082979D3" w:rsidR="002C4FE9" w:rsidRDefault="002C4FE9">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_Toc83207649 \h </w:instrText>
      </w:r>
      <w:r>
        <w:fldChar w:fldCharType="separate"/>
      </w:r>
      <w:r>
        <w:t>56</w:t>
      </w:r>
      <w:r>
        <w:fldChar w:fldCharType="end"/>
      </w:r>
    </w:p>
    <w:p w14:paraId="176C4738" w14:textId="5C22AFD3" w:rsidR="002C4FE9" w:rsidRDefault="002C4FE9">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_Toc83207650 \h </w:instrText>
      </w:r>
      <w:r>
        <w:fldChar w:fldCharType="separate"/>
      </w:r>
      <w:r>
        <w:t>57</w:t>
      </w:r>
      <w:r>
        <w:fldChar w:fldCharType="end"/>
      </w:r>
    </w:p>
    <w:p w14:paraId="2FF4E6A4" w14:textId="1743956C" w:rsidR="002C4FE9" w:rsidRDefault="002C4FE9" w:rsidP="002C4FE9">
      <w:pPr>
        <w:pStyle w:val="TOC8"/>
        <w:tabs>
          <w:tab w:val="right" w:leader="dot" w:pos="9639"/>
        </w:tabs>
        <w:rPr>
          <w:rFonts w:asciiTheme="minorHAnsi" w:eastAsiaTheme="minorEastAsia" w:hAnsiTheme="minorHAnsi" w:cstheme="minorBidi"/>
          <w:b w:val="0"/>
          <w:szCs w:val="22"/>
          <w:lang w:eastAsia="en-GB"/>
        </w:rPr>
      </w:pPr>
      <w:r>
        <w:t>Annex K (normative):</w:t>
      </w:r>
      <w:r>
        <w:tab/>
        <w:t>Support of IMS emergency sessions for roaming users in deployments without IMS-level roaming interfaces</w:t>
      </w:r>
      <w:r>
        <w:tab/>
      </w:r>
      <w:r>
        <w:fldChar w:fldCharType="begin" w:fldLock="1"/>
      </w:r>
      <w:r>
        <w:instrText xml:space="preserve"> PAGEREF _Toc83207651 \h </w:instrText>
      </w:r>
      <w:r>
        <w:fldChar w:fldCharType="separate"/>
      </w:r>
      <w:r>
        <w:t>58</w:t>
      </w:r>
      <w:r>
        <w:fldChar w:fldCharType="end"/>
      </w:r>
    </w:p>
    <w:p w14:paraId="6140FD5D" w14:textId="14E6B067" w:rsidR="002C4FE9" w:rsidRDefault="002C4FE9">
      <w:pPr>
        <w:pStyle w:val="TOC1"/>
        <w:rPr>
          <w:rFonts w:asciiTheme="minorHAnsi" w:eastAsiaTheme="minorEastAsia" w:hAnsiTheme="minorHAnsi" w:cstheme="minorBidi"/>
          <w:szCs w:val="22"/>
          <w:lang w:eastAsia="en-GB"/>
        </w:rPr>
      </w:pPr>
      <w:r>
        <w:t>K.1</w:t>
      </w:r>
      <w:r>
        <w:rPr>
          <w:rFonts w:asciiTheme="minorHAnsi" w:eastAsiaTheme="minorEastAsia" w:hAnsiTheme="minorHAnsi" w:cstheme="minorBidi"/>
          <w:szCs w:val="22"/>
          <w:lang w:eastAsia="en-GB"/>
        </w:rPr>
        <w:tab/>
      </w:r>
      <w:r>
        <w:t>General</w:t>
      </w:r>
      <w:r>
        <w:tab/>
      </w:r>
      <w:r>
        <w:fldChar w:fldCharType="begin" w:fldLock="1"/>
      </w:r>
      <w:r>
        <w:instrText xml:space="preserve"> PAGEREF _Toc83207652 \h </w:instrText>
      </w:r>
      <w:r>
        <w:fldChar w:fldCharType="separate"/>
      </w:r>
      <w:r>
        <w:t>58</w:t>
      </w:r>
      <w:r>
        <w:fldChar w:fldCharType="end"/>
      </w:r>
    </w:p>
    <w:p w14:paraId="1544C62F" w14:textId="290B1DCF" w:rsidR="002C4FE9" w:rsidRDefault="002C4FE9">
      <w:pPr>
        <w:pStyle w:val="TOC1"/>
        <w:rPr>
          <w:rFonts w:asciiTheme="minorHAnsi" w:eastAsiaTheme="minorEastAsia" w:hAnsiTheme="minorHAnsi" w:cstheme="minorBidi"/>
          <w:szCs w:val="22"/>
          <w:lang w:eastAsia="en-GB"/>
        </w:rPr>
      </w:pPr>
      <w:r>
        <w:t>K.2</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_Toc83207653 \h </w:instrText>
      </w:r>
      <w:r>
        <w:fldChar w:fldCharType="separate"/>
      </w:r>
      <w:r>
        <w:t>58</w:t>
      </w:r>
      <w:r>
        <w:fldChar w:fldCharType="end"/>
      </w:r>
    </w:p>
    <w:p w14:paraId="0A73B40C" w14:textId="08D75762" w:rsidR="002C4FE9" w:rsidRDefault="002C4FE9">
      <w:pPr>
        <w:pStyle w:val="TOC1"/>
        <w:rPr>
          <w:rFonts w:asciiTheme="minorHAnsi" w:eastAsiaTheme="minorEastAsia" w:hAnsiTheme="minorHAnsi" w:cstheme="minorBidi"/>
          <w:szCs w:val="22"/>
          <w:lang w:eastAsia="en-GB"/>
        </w:rPr>
      </w:pPr>
      <w:r>
        <w:t>K.2.1</w:t>
      </w:r>
      <w:r>
        <w:rPr>
          <w:rFonts w:asciiTheme="minorHAnsi" w:eastAsiaTheme="minorEastAsia" w:hAnsiTheme="minorHAnsi" w:cstheme="minorBidi"/>
          <w:szCs w:val="22"/>
          <w:lang w:eastAsia="en-GB"/>
        </w:rPr>
        <w:tab/>
      </w:r>
      <w:r>
        <w:t>General</w:t>
      </w:r>
      <w:r>
        <w:tab/>
      </w:r>
      <w:r>
        <w:fldChar w:fldCharType="begin" w:fldLock="1"/>
      </w:r>
      <w:r>
        <w:instrText xml:space="preserve"> PAGEREF _Toc83207654 \h </w:instrText>
      </w:r>
      <w:r>
        <w:fldChar w:fldCharType="separate"/>
      </w:r>
      <w:r>
        <w:t>58</w:t>
      </w:r>
      <w:r>
        <w:fldChar w:fldCharType="end"/>
      </w:r>
    </w:p>
    <w:p w14:paraId="13CEE1F7" w14:textId="70C9A989" w:rsidR="002C4FE9" w:rsidRDefault="002C4FE9">
      <w:pPr>
        <w:pStyle w:val="TOC2"/>
        <w:rPr>
          <w:rFonts w:asciiTheme="minorHAnsi" w:eastAsiaTheme="minorEastAsia" w:hAnsiTheme="minorHAnsi" w:cstheme="minorBidi"/>
          <w:sz w:val="22"/>
          <w:szCs w:val="22"/>
          <w:lang w:eastAsia="en-GB"/>
        </w:rPr>
      </w:pPr>
      <w:r>
        <w:t>K.2.2</w:t>
      </w:r>
      <w:r>
        <w:rPr>
          <w:rFonts w:asciiTheme="minorHAnsi" w:eastAsiaTheme="minorEastAsia" w:hAnsiTheme="minorHAnsi" w:cstheme="minorBidi"/>
          <w:sz w:val="22"/>
          <w:szCs w:val="22"/>
          <w:lang w:eastAsia="en-GB"/>
        </w:rPr>
        <w:tab/>
      </w:r>
      <w:r>
        <w:t>P-CSCF</w:t>
      </w:r>
      <w:r>
        <w:tab/>
      </w:r>
      <w:r>
        <w:fldChar w:fldCharType="begin" w:fldLock="1"/>
      </w:r>
      <w:r>
        <w:instrText xml:space="preserve"> PAGEREF _Toc83207655 \h </w:instrText>
      </w:r>
      <w:r>
        <w:fldChar w:fldCharType="separate"/>
      </w:r>
      <w:r>
        <w:t>58</w:t>
      </w:r>
      <w:r>
        <w:fldChar w:fldCharType="end"/>
      </w:r>
    </w:p>
    <w:p w14:paraId="02BF7DA7" w14:textId="23C5F1BC" w:rsidR="002C4FE9" w:rsidRDefault="002C4FE9">
      <w:pPr>
        <w:pStyle w:val="TOC2"/>
        <w:rPr>
          <w:rFonts w:asciiTheme="minorHAnsi" w:eastAsiaTheme="minorEastAsia" w:hAnsiTheme="minorHAnsi" w:cstheme="minorBidi"/>
          <w:sz w:val="22"/>
          <w:szCs w:val="22"/>
          <w:lang w:eastAsia="en-GB"/>
        </w:rPr>
      </w:pPr>
      <w:r>
        <w:t>K.2.3</w:t>
      </w:r>
      <w:r>
        <w:rPr>
          <w:rFonts w:asciiTheme="minorHAnsi" w:eastAsiaTheme="minorEastAsia" w:hAnsiTheme="minorHAnsi" w:cstheme="minorBidi"/>
          <w:sz w:val="22"/>
          <w:szCs w:val="22"/>
          <w:lang w:eastAsia="en-GB"/>
        </w:rPr>
        <w:tab/>
      </w:r>
      <w:r>
        <w:t>PCRF or PCF</w:t>
      </w:r>
      <w:r>
        <w:tab/>
      </w:r>
      <w:r>
        <w:fldChar w:fldCharType="begin" w:fldLock="1"/>
      </w:r>
      <w:r>
        <w:instrText xml:space="preserve"> PAGEREF _Toc83207656 \h </w:instrText>
      </w:r>
      <w:r>
        <w:fldChar w:fldCharType="separate"/>
      </w:r>
      <w:r>
        <w:t>58</w:t>
      </w:r>
      <w:r>
        <w:fldChar w:fldCharType="end"/>
      </w:r>
    </w:p>
    <w:p w14:paraId="074416A2" w14:textId="5D8539AF" w:rsidR="002C4FE9" w:rsidRDefault="002C4FE9">
      <w:pPr>
        <w:pStyle w:val="TOC2"/>
        <w:rPr>
          <w:rFonts w:asciiTheme="minorHAnsi" w:eastAsiaTheme="minorEastAsia" w:hAnsiTheme="minorHAnsi" w:cstheme="minorBidi"/>
          <w:sz w:val="22"/>
          <w:szCs w:val="22"/>
          <w:lang w:eastAsia="en-GB"/>
        </w:rPr>
      </w:pPr>
      <w:r>
        <w:lastRenderedPageBreak/>
        <w:t>K.2.4</w:t>
      </w:r>
      <w:r>
        <w:rPr>
          <w:rFonts w:asciiTheme="minorHAnsi" w:eastAsiaTheme="minorEastAsia" w:hAnsiTheme="minorHAnsi" w:cstheme="minorBidi"/>
          <w:sz w:val="22"/>
          <w:szCs w:val="22"/>
          <w:lang w:eastAsia="en-GB"/>
        </w:rPr>
        <w:tab/>
      </w:r>
      <w:r>
        <w:t>PGW or SMF/UPF</w:t>
      </w:r>
      <w:r>
        <w:tab/>
      </w:r>
      <w:r>
        <w:fldChar w:fldCharType="begin" w:fldLock="1"/>
      </w:r>
      <w:r>
        <w:instrText xml:space="preserve"> PAGEREF _Toc83207657 \h </w:instrText>
      </w:r>
      <w:r>
        <w:fldChar w:fldCharType="separate"/>
      </w:r>
      <w:r>
        <w:t>58</w:t>
      </w:r>
      <w:r>
        <w:fldChar w:fldCharType="end"/>
      </w:r>
    </w:p>
    <w:p w14:paraId="5A2509B6" w14:textId="4AB018A6" w:rsidR="002C4FE9" w:rsidRDefault="002C4FE9">
      <w:pPr>
        <w:pStyle w:val="TOC2"/>
        <w:rPr>
          <w:rFonts w:asciiTheme="minorHAnsi" w:eastAsiaTheme="minorEastAsia" w:hAnsiTheme="minorHAnsi" w:cstheme="minorBidi"/>
          <w:sz w:val="22"/>
          <w:szCs w:val="22"/>
          <w:lang w:eastAsia="en-GB"/>
        </w:rPr>
      </w:pPr>
      <w:r>
        <w:t>K.2.4</w:t>
      </w:r>
      <w:r>
        <w:rPr>
          <w:rFonts w:asciiTheme="minorHAnsi" w:eastAsiaTheme="minorEastAsia" w:hAnsiTheme="minorHAnsi" w:cstheme="minorBidi"/>
          <w:sz w:val="22"/>
          <w:szCs w:val="22"/>
          <w:lang w:eastAsia="en-GB"/>
        </w:rPr>
        <w:tab/>
      </w:r>
      <w:r>
        <w:t>HSS or UDM</w:t>
      </w:r>
      <w:r>
        <w:tab/>
      </w:r>
      <w:r>
        <w:fldChar w:fldCharType="begin" w:fldLock="1"/>
      </w:r>
      <w:r>
        <w:instrText xml:space="preserve"> PAGEREF _Toc83207658 \h </w:instrText>
      </w:r>
      <w:r>
        <w:fldChar w:fldCharType="separate"/>
      </w:r>
      <w:r>
        <w:t>59</w:t>
      </w:r>
      <w:r>
        <w:fldChar w:fldCharType="end"/>
      </w:r>
    </w:p>
    <w:p w14:paraId="59F2792D" w14:textId="5D2DB277" w:rsidR="002C4FE9" w:rsidRDefault="002C4FE9">
      <w:pPr>
        <w:pStyle w:val="TOC1"/>
        <w:rPr>
          <w:rFonts w:asciiTheme="minorHAnsi" w:eastAsiaTheme="minorEastAsia" w:hAnsiTheme="minorHAnsi" w:cstheme="minorBidi"/>
          <w:szCs w:val="22"/>
          <w:lang w:eastAsia="en-GB"/>
        </w:rPr>
      </w:pPr>
      <w:r>
        <w:t>K.3</w:t>
      </w:r>
      <w:r>
        <w:rPr>
          <w:rFonts w:asciiTheme="minorHAnsi" w:eastAsiaTheme="minorEastAsia" w:hAnsiTheme="minorHAnsi" w:cstheme="minorBidi"/>
          <w:szCs w:val="22"/>
          <w:lang w:eastAsia="en-GB"/>
        </w:rPr>
        <w:tab/>
      </w:r>
      <w:r>
        <w:t>IMS Emergency Registration and Session Establishment</w:t>
      </w:r>
      <w:r>
        <w:tab/>
      </w:r>
      <w:r>
        <w:fldChar w:fldCharType="begin" w:fldLock="1"/>
      </w:r>
      <w:r>
        <w:instrText xml:space="preserve"> PAGEREF _Toc83207659 \h </w:instrText>
      </w:r>
      <w:r>
        <w:fldChar w:fldCharType="separate"/>
      </w:r>
      <w:r>
        <w:t>59</w:t>
      </w:r>
      <w:r>
        <w:fldChar w:fldCharType="end"/>
      </w:r>
    </w:p>
    <w:p w14:paraId="461F9DBF" w14:textId="3A792B2C" w:rsidR="002C4FE9" w:rsidRDefault="002C4FE9">
      <w:pPr>
        <w:pStyle w:val="TOC1"/>
        <w:rPr>
          <w:rFonts w:asciiTheme="minorHAnsi" w:eastAsiaTheme="minorEastAsia" w:hAnsiTheme="minorHAnsi" w:cstheme="minorBidi"/>
          <w:szCs w:val="22"/>
          <w:lang w:eastAsia="en-GB"/>
        </w:rPr>
      </w:pPr>
      <w:r>
        <w:t>K.4</w:t>
      </w:r>
      <w:r>
        <w:rPr>
          <w:rFonts w:asciiTheme="minorHAnsi" w:eastAsiaTheme="minorEastAsia" w:hAnsiTheme="minorHAnsi" w:cstheme="minorBidi"/>
          <w:szCs w:val="22"/>
          <w:lang w:eastAsia="en-GB"/>
        </w:rPr>
        <w:tab/>
      </w:r>
      <w:r>
        <w:t>Non UE detectable Emergency Session</w:t>
      </w:r>
      <w:r>
        <w:tab/>
      </w:r>
      <w:r>
        <w:fldChar w:fldCharType="begin" w:fldLock="1"/>
      </w:r>
      <w:r>
        <w:instrText xml:space="preserve"> PAGEREF _Toc83207660 \h </w:instrText>
      </w:r>
      <w:r>
        <w:fldChar w:fldCharType="separate"/>
      </w:r>
      <w:r>
        <w:t>61</w:t>
      </w:r>
      <w:r>
        <w:fldChar w:fldCharType="end"/>
      </w:r>
    </w:p>
    <w:p w14:paraId="45F37F87" w14:textId="456E9123" w:rsidR="002C4FE9" w:rsidRDefault="002C4FE9" w:rsidP="002C4FE9">
      <w:pPr>
        <w:pStyle w:val="TOC8"/>
        <w:tabs>
          <w:tab w:val="right" w:leader="dot" w:pos="9639"/>
        </w:tabs>
        <w:rPr>
          <w:rFonts w:asciiTheme="minorHAnsi" w:eastAsiaTheme="minorEastAsia" w:hAnsiTheme="minorHAnsi" w:cstheme="minorBidi"/>
          <w:b w:val="0"/>
          <w:szCs w:val="22"/>
          <w:lang w:eastAsia="en-GB"/>
        </w:rPr>
      </w:pPr>
      <w:r>
        <w:t>Annex L (normative):</w:t>
      </w:r>
      <w:r>
        <w:tab/>
        <w:t>IMS emergency services using non-3GPP access to 5GC</w:t>
      </w:r>
      <w:r>
        <w:tab/>
      </w:r>
      <w:r>
        <w:fldChar w:fldCharType="begin" w:fldLock="1"/>
      </w:r>
      <w:r>
        <w:instrText xml:space="preserve"> PAGEREF _Toc83207661 \h </w:instrText>
      </w:r>
      <w:r>
        <w:fldChar w:fldCharType="separate"/>
      </w:r>
      <w:r>
        <w:t>62</w:t>
      </w:r>
      <w:r>
        <w:fldChar w:fldCharType="end"/>
      </w:r>
    </w:p>
    <w:p w14:paraId="29704166" w14:textId="73DCAD5C" w:rsidR="002C4FE9" w:rsidRDefault="002C4FE9">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r>
      <w:r>
        <w:fldChar w:fldCharType="begin" w:fldLock="1"/>
      </w:r>
      <w:r>
        <w:instrText xml:space="preserve"> PAGEREF _Toc83207662 \h </w:instrText>
      </w:r>
      <w:r>
        <w:fldChar w:fldCharType="separate"/>
      </w:r>
      <w:r>
        <w:t>62</w:t>
      </w:r>
      <w:r>
        <w:fldChar w:fldCharType="end"/>
      </w:r>
    </w:p>
    <w:p w14:paraId="5289BA59" w14:textId="62348295" w:rsidR="002C4FE9" w:rsidRDefault="002C4FE9">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_Toc83207663 \h </w:instrText>
      </w:r>
      <w:r>
        <w:fldChar w:fldCharType="separate"/>
      </w:r>
      <w:r>
        <w:t>62</w:t>
      </w:r>
      <w:r>
        <w:fldChar w:fldCharType="end"/>
      </w:r>
    </w:p>
    <w:p w14:paraId="08BECF70" w14:textId="0CF8257A" w:rsidR="002C4FE9" w:rsidRDefault="002C4FE9">
      <w:pPr>
        <w:pStyle w:val="TOC1"/>
        <w:rPr>
          <w:rFonts w:asciiTheme="minorHAnsi" w:eastAsiaTheme="minorEastAsia" w:hAnsiTheme="minorHAnsi" w:cstheme="minorBidi"/>
          <w:szCs w:val="22"/>
          <w:lang w:eastAsia="en-GB"/>
        </w:rPr>
      </w:pPr>
      <w:r>
        <w:t>L.3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_Toc83207664 \h </w:instrText>
      </w:r>
      <w:r>
        <w:fldChar w:fldCharType="separate"/>
      </w:r>
      <w:r>
        <w:t>63</w:t>
      </w:r>
      <w:r>
        <w:fldChar w:fldCharType="end"/>
      </w:r>
    </w:p>
    <w:p w14:paraId="1B28ACC5" w14:textId="36C48F19" w:rsidR="002C4FE9" w:rsidRDefault="002C4FE9">
      <w:pPr>
        <w:pStyle w:val="TOC1"/>
        <w:rPr>
          <w:rFonts w:asciiTheme="minorHAnsi" w:eastAsiaTheme="minorEastAsia" w:hAnsiTheme="minorHAnsi" w:cstheme="minorBidi"/>
          <w:szCs w:val="22"/>
          <w:lang w:eastAsia="en-GB"/>
        </w:rPr>
      </w:pPr>
      <w:r>
        <w:t>L.4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_Toc83207665 \h </w:instrText>
      </w:r>
      <w:r>
        <w:fldChar w:fldCharType="separate"/>
      </w:r>
      <w:r>
        <w:t>64</w:t>
      </w:r>
      <w:r>
        <w:fldChar w:fldCharType="end"/>
      </w:r>
    </w:p>
    <w:p w14:paraId="0278B412" w14:textId="0F3D595B" w:rsidR="002C4FE9" w:rsidRDefault="002C4FE9" w:rsidP="002C4FE9">
      <w:pPr>
        <w:pStyle w:val="TOC8"/>
        <w:tabs>
          <w:tab w:val="right" w:leader="dot" w:pos="9639"/>
        </w:tabs>
        <w:rPr>
          <w:rFonts w:asciiTheme="minorHAnsi" w:eastAsiaTheme="minorEastAsia" w:hAnsiTheme="minorHAnsi" w:cstheme="minorBidi"/>
          <w:b w:val="0"/>
          <w:szCs w:val="22"/>
          <w:lang w:eastAsia="en-GB"/>
        </w:rPr>
      </w:pPr>
      <w:r>
        <w:t>Annex M (informative):</w:t>
      </w:r>
      <w:r>
        <w:tab/>
        <w:t>Change history</w:t>
      </w:r>
      <w:r>
        <w:tab/>
      </w:r>
      <w:r>
        <w:fldChar w:fldCharType="begin" w:fldLock="1"/>
      </w:r>
      <w:r>
        <w:instrText xml:space="preserve"> PAGEREF _Toc83207666 \h </w:instrText>
      </w:r>
      <w:r>
        <w:fldChar w:fldCharType="separate"/>
      </w:r>
      <w:r>
        <w:t>65</w:t>
      </w:r>
      <w:r>
        <w:fldChar w:fldCharType="end"/>
      </w:r>
    </w:p>
    <w:p w14:paraId="23788B65" w14:textId="6BA0DA59" w:rsidR="00080512" w:rsidRPr="00D471F1" w:rsidRDefault="004D3578">
      <w:r w:rsidRPr="00D471F1">
        <w:rPr>
          <w:noProof/>
          <w:sz w:val="22"/>
        </w:rPr>
        <w:fldChar w:fldCharType="end"/>
      </w:r>
    </w:p>
    <w:p w14:paraId="1F811A3F" w14:textId="2A21EBB7" w:rsidR="00080512" w:rsidRPr="00D471F1" w:rsidRDefault="00080512" w:rsidP="00D471F1">
      <w:pPr>
        <w:pStyle w:val="Heading1"/>
      </w:pPr>
      <w:r w:rsidRPr="00D471F1">
        <w:br w:type="page"/>
      </w:r>
      <w:bookmarkStart w:id="19" w:name="foreword"/>
      <w:bookmarkStart w:id="20" w:name="_Toc83207567"/>
      <w:bookmarkEnd w:id="19"/>
      <w:r w:rsidRPr="00D471F1">
        <w:lastRenderedPageBreak/>
        <w:t>Foreword</w:t>
      </w:r>
      <w:bookmarkEnd w:id="20"/>
    </w:p>
    <w:p w14:paraId="31DBB39E" w14:textId="0F0B4538" w:rsidR="00080512" w:rsidRPr="00D471F1" w:rsidRDefault="00080512">
      <w:r w:rsidRPr="00D471F1">
        <w:t xml:space="preserve">This Technical </w:t>
      </w:r>
      <w:bookmarkStart w:id="21" w:name="spectype3"/>
      <w:r w:rsidRPr="00D471F1">
        <w:t>Specification</w:t>
      </w:r>
      <w:bookmarkEnd w:id="21"/>
      <w:r w:rsidRPr="00D471F1">
        <w:t xml:space="preserve"> has been produced by the 3</w:t>
      </w:r>
      <w:r w:rsidR="00F04712" w:rsidRPr="00D471F1">
        <w:t>rd</w:t>
      </w:r>
      <w:r w:rsidRPr="00D471F1">
        <w:t xml:space="preserve"> Generation Partnership Project (3GPP).</w:t>
      </w:r>
    </w:p>
    <w:p w14:paraId="54867DD4" w14:textId="77777777" w:rsidR="00080512" w:rsidRPr="00D471F1" w:rsidRDefault="00080512">
      <w:r w:rsidRPr="00D471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D471F1" w:rsidRDefault="00080512">
      <w:pPr>
        <w:pStyle w:val="B1"/>
        <w:rPr>
          <w:noProof/>
        </w:rPr>
      </w:pPr>
      <w:r w:rsidRPr="00D471F1">
        <w:rPr>
          <w:noProof/>
        </w:rPr>
        <w:t>Version x.y.z</w:t>
      </w:r>
    </w:p>
    <w:p w14:paraId="04C3ADB8" w14:textId="77777777" w:rsidR="00080512" w:rsidRPr="00D471F1" w:rsidRDefault="00080512">
      <w:pPr>
        <w:pStyle w:val="B1"/>
      </w:pPr>
      <w:r w:rsidRPr="00D471F1">
        <w:t>where:</w:t>
      </w:r>
    </w:p>
    <w:p w14:paraId="61EC0E62" w14:textId="77777777" w:rsidR="00080512" w:rsidRPr="00D471F1" w:rsidRDefault="00080512">
      <w:pPr>
        <w:pStyle w:val="B2"/>
      </w:pPr>
      <w:r w:rsidRPr="00D471F1">
        <w:t>x</w:t>
      </w:r>
      <w:r w:rsidRPr="00D471F1">
        <w:tab/>
        <w:t>the first digit:</w:t>
      </w:r>
    </w:p>
    <w:p w14:paraId="37F0BBB0" w14:textId="77777777" w:rsidR="00080512" w:rsidRPr="00D471F1" w:rsidRDefault="00080512">
      <w:pPr>
        <w:pStyle w:val="B3"/>
      </w:pPr>
      <w:r w:rsidRPr="00D471F1">
        <w:t>1</w:t>
      </w:r>
      <w:r w:rsidRPr="00D471F1">
        <w:tab/>
        <w:t>presented to TSG for information;</w:t>
      </w:r>
    </w:p>
    <w:p w14:paraId="295D32F8" w14:textId="77777777" w:rsidR="00080512" w:rsidRPr="00D471F1" w:rsidRDefault="00080512">
      <w:pPr>
        <w:pStyle w:val="B3"/>
      </w:pPr>
      <w:r w:rsidRPr="00D471F1">
        <w:t>2</w:t>
      </w:r>
      <w:r w:rsidRPr="00D471F1">
        <w:tab/>
        <w:t>presented to TSG for approval;</w:t>
      </w:r>
    </w:p>
    <w:p w14:paraId="77791A60" w14:textId="77777777" w:rsidR="00080512" w:rsidRPr="00D471F1" w:rsidRDefault="00080512">
      <w:pPr>
        <w:pStyle w:val="B3"/>
      </w:pPr>
      <w:r w:rsidRPr="00D471F1">
        <w:t>3</w:t>
      </w:r>
      <w:r w:rsidRPr="00D471F1">
        <w:tab/>
        <w:t>or greater indicates TSG approved document under change control.</w:t>
      </w:r>
    </w:p>
    <w:p w14:paraId="7BF5BD3F" w14:textId="77777777" w:rsidR="00080512" w:rsidRPr="00D471F1" w:rsidRDefault="00080512">
      <w:pPr>
        <w:pStyle w:val="B2"/>
      </w:pPr>
      <w:r w:rsidRPr="00D471F1">
        <w:t>y</w:t>
      </w:r>
      <w:r w:rsidRPr="00D471F1">
        <w:tab/>
        <w:t>the second digit is incremented for all changes of substance, i.e. technical enhancements, corrections, updates, etc.</w:t>
      </w:r>
    </w:p>
    <w:p w14:paraId="1D6A1B24" w14:textId="77777777" w:rsidR="00080512" w:rsidRPr="00D471F1" w:rsidRDefault="00080512">
      <w:pPr>
        <w:pStyle w:val="B2"/>
      </w:pPr>
      <w:r w:rsidRPr="00D471F1">
        <w:t>z</w:t>
      </w:r>
      <w:r w:rsidRPr="00D471F1">
        <w:tab/>
        <w:t>the third digit is incremented when editorial only changes have been incorporated in the document.</w:t>
      </w:r>
    </w:p>
    <w:p w14:paraId="356BAE46" w14:textId="77777777" w:rsidR="008C384C" w:rsidRPr="00D471F1" w:rsidRDefault="008C384C" w:rsidP="008C384C">
      <w:r w:rsidRPr="00D471F1">
        <w:t xml:space="preserve">In </w:t>
      </w:r>
      <w:r w:rsidR="0074026F" w:rsidRPr="00D471F1">
        <w:t>the present</w:t>
      </w:r>
      <w:r w:rsidRPr="00D471F1">
        <w:t xml:space="preserve"> document, modal verbs have the following meanings:</w:t>
      </w:r>
    </w:p>
    <w:p w14:paraId="7F0982C6" w14:textId="7480D15D" w:rsidR="008C384C" w:rsidRPr="00D471F1" w:rsidRDefault="008C384C" w:rsidP="00774DA4">
      <w:pPr>
        <w:pStyle w:val="EX"/>
      </w:pPr>
      <w:r w:rsidRPr="00D471F1">
        <w:rPr>
          <w:b/>
        </w:rPr>
        <w:t>shall</w:t>
      </w:r>
      <w:r w:rsidR="00D471F1">
        <w:tab/>
      </w:r>
      <w:r w:rsidRPr="00D471F1">
        <w:t>indicates a mandatory requirement to do something</w:t>
      </w:r>
    </w:p>
    <w:p w14:paraId="2AEAF3D8" w14:textId="77777777" w:rsidR="008C384C" w:rsidRPr="00D471F1" w:rsidRDefault="008C384C" w:rsidP="00774DA4">
      <w:pPr>
        <w:pStyle w:val="EX"/>
      </w:pPr>
      <w:r w:rsidRPr="00D471F1">
        <w:rPr>
          <w:b/>
        </w:rPr>
        <w:t>shall not</w:t>
      </w:r>
      <w:r w:rsidRPr="00D471F1">
        <w:tab/>
        <w:t>indicates an interdiction (</w:t>
      </w:r>
      <w:r w:rsidR="001F1132" w:rsidRPr="00D471F1">
        <w:t>prohibition</w:t>
      </w:r>
      <w:r w:rsidRPr="00D471F1">
        <w:t>) to do something</w:t>
      </w:r>
    </w:p>
    <w:p w14:paraId="12998082" w14:textId="77777777" w:rsidR="00BA19ED" w:rsidRPr="00D471F1" w:rsidRDefault="00BA19ED" w:rsidP="00A27486">
      <w:r w:rsidRPr="00D471F1">
        <w:t>The constructions "shall" and "shall not" are confined to the context of normative provisions, and do not appear in Technical Reports.</w:t>
      </w:r>
    </w:p>
    <w:p w14:paraId="25E3C94E" w14:textId="77777777" w:rsidR="00C1496A" w:rsidRPr="00D471F1" w:rsidRDefault="00C1496A" w:rsidP="00A27486">
      <w:r w:rsidRPr="00D471F1">
        <w:t xml:space="preserve">The constructions "must" and "must not" are not used as substitutes for "shall" and "shall not". Their use is avoided insofar as possible, and </w:t>
      </w:r>
      <w:r w:rsidR="001F1132" w:rsidRPr="00D471F1">
        <w:t xml:space="preserve">they </w:t>
      </w:r>
      <w:r w:rsidRPr="00D471F1">
        <w:t xml:space="preserve">are </w:t>
      </w:r>
      <w:r w:rsidR="001F1132" w:rsidRPr="00D471F1">
        <w:t>not</w:t>
      </w:r>
      <w:r w:rsidRPr="00D471F1">
        <w:t xml:space="preserve"> used in a normative context except in a direct citation from an external, referenced, non-3GPP document, or so as to maintain continuity of style when extending or modifying the provisions of such a referenced document.</w:t>
      </w:r>
    </w:p>
    <w:p w14:paraId="2EAE7327" w14:textId="78013194" w:rsidR="008C384C" w:rsidRPr="00D471F1" w:rsidRDefault="008C384C" w:rsidP="00774DA4">
      <w:pPr>
        <w:pStyle w:val="EX"/>
      </w:pPr>
      <w:r w:rsidRPr="00D471F1">
        <w:rPr>
          <w:b/>
        </w:rPr>
        <w:t>should</w:t>
      </w:r>
      <w:r w:rsidR="00D471F1">
        <w:tab/>
      </w:r>
      <w:r w:rsidRPr="00D471F1">
        <w:t>indicates a recommendation to do something</w:t>
      </w:r>
    </w:p>
    <w:p w14:paraId="75847362" w14:textId="77777777" w:rsidR="008C384C" w:rsidRPr="00D471F1" w:rsidRDefault="008C384C" w:rsidP="00774DA4">
      <w:pPr>
        <w:pStyle w:val="EX"/>
      </w:pPr>
      <w:r w:rsidRPr="00D471F1">
        <w:rPr>
          <w:b/>
        </w:rPr>
        <w:t>should not</w:t>
      </w:r>
      <w:r w:rsidRPr="00D471F1">
        <w:tab/>
        <w:t>indicates a recommendation not to do something</w:t>
      </w:r>
    </w:p>
    <w:p w14:paraId="754B7D18" w14:textId="56374B1F" w:rsidR="008C384C" w:rsidRPr="00D471F1" w:rsidRDefault="008C384C" w:rsidP="00774DA4">
      <w:pPr>
        <w:pStyle w:val="EX"/>
      </w:pPr>
      <w:r w:rsidRPr="00D471F1">
        <w:rPr>
          <w:b/>
        </w:rPr>
        <w:t>may</w:t>
      </w:r>
      <w:r w:rsidR="00D471F1">
        <w:tab/>
      </w:r>
      <w:r w:rsidRPr="00D471F1">
        <w:t>indicates permission to do something</w:t>
      </w:r>
    </w:p>
    <w:p w14:paraId="6C0B03B8" w14:textId="77777777" w:rsidR="008C384C" w:rsidRPr="00D471F1" w:rsidRDefault="008C384C" w:rsidP="00774DA4">
      <w:pPr>
        <w:pStyle w:val="EX"/>
      </w:pPr>
      <w:r w:rsidRPr="00D471F1">
        <w:rPr>
          <w:b/>
        </w:rPr>
        <w:t>need not</w:t>
      </w:r>
      <w:r w:rsidRPr="00D471F1">
        <w:tab/>
        <w:t>indicates permission not to do something</w:t>
      </w:r>
    </w:p>
    <w:p w14:paraId="7D9A8960" w14:textId="77777777" w:rsidR="008C384C" w:rsidRPr="00D471F1" w:rsidRDefault="008C384C" w:rsidP="00A27486">
      <w:r w:rsidRPr="00D471F1">
        <w:t>The construction "may not" is ambiguous</w:t>
      </w:r>
      <w:r w:rsidR="001F1132" w:rsidRPr="00D471F1">
        <w:t xml:space="preserve"> </w:t>
      </w:r>
      <w:r w:rsidRPr="00D471F1">
        <w:t xml:space="preserve">and </w:t>
      </w:r>
      <w:r w:rsidR="00774DA4" w:rsidRPr="00D471F1">
        <w:t>is not</w:t>
      </w:r>
      <w:r w:rsidR="00F9008D" w:rsidRPr="00D471F1">
        <w:t xml:space="preserve"> </w:t>
      </w:r>
      <w:r w:rsidRPr="00D471F1">
        <w:t>used in normative elements.</w:t>
      </w:r>
      <w:r w:rsidR="001F1132" w:rsidRPr="00D471F1">
        <w:t xml:space="preserve"> The </w:t>
      </w:r>
      <w:r w:rsidR="003765B8" w:rsidRPr="00D471F1">
        <w:t xml:space="preserve">unambiguous </w:t>
      </w:r>
      <w:r w:rsidR="001F1132" w:rsidRPr="00D471F1">
        <w:t>construction</w:t>
      </w:r>
      <w:r w:rsidR="003765B8" w:rsidRPr="00D471F1">
        <w:t>s</w:t>
      </w:r>
      <w:r w:rsidR="001F1132" w:rsidRPr="00D471F1">
        <w:t xml:space="preserve"> "might not" </w:t>
      </w:r>
      <w:r w:rsidR="003765B8" w:rsidRPr="00D471F1">
        <w:t>or "shall not" are</w:t>
      </w:r>
      <w:r w:rsidR="001F1132" w:rsidRPr="00D471F1">
        <w:t xml:space="preserve"> used </w:t>
      </w:r>
      <w:r w:rsidR="003765B8" w:rsidRPr="00D471F1">
        <w:t xml:space="preserve">instead, depending upon the </w:t>
      </w:r>
      <w:r w:rsidR="001F1132" w:rsidRPr="00D471F1">
        <w:t>meaning intended.</w:t>
      </w:r>
    </w:p>
    <w:p w14:paraId="2C95187E" w14:textId="0433C46B" w:rsidR="008C384C" w:rsidRPr="00D471F1" w:rsidRDefault="008C384C" w:rsidP="00774DA4">
      <w:pPr>
        <w:pStyle w:val="EX"/>
      </w:pPr>
      <w:r w:rsidRPr="00D471F1">
        <w:rPr>
          <w:b/>
        </w:rPr>
        <w:t>can</w:t>
      </w:r>
      <w:r w:rsidR="00D471F1">
        <w:tab/>
      </w:r>
      <w:r w:rsidRPr="00D471F1">
        <w:t>indicates</w:t>
      </w:r>
      <w:r w:rsidR="00774DA4" w:rsidRPr="00D471F1">
        <w:t xml:space="preserve"> that something is possible</w:t>
      </w:r>
    </w:p>
    <w:p w14:paraId="6ED973E9" w14:textId="7B8018D5" w:rsidR="00774DA4" w:rsidRPr="00D471F1" w:rsidRDefault="00774DA4" w:rsidP="00774DA4">
      <w:pPr>
        <w:pStyle w:val="EX"/>
      </w:pPr>
      <w:r w:rsidRPr="00D471F1">
        <w:rPr>
          <w:b/>
        </w:rPr>
        <w:t>cannot</w:t>
      </w:r>
      <w:r w:rsidR="00D471F1">
        <w:tab/>
      </w:r>
      <w:r w:rsidRPr="00D471F1">
        <w:t>indicates that something is impossible</w:t>
      </w:r>
    </w:p>
    <w:p w14:paraId="27409F31" w14:textId="77777777" w:rsidR="00774DA4" w:rsidRPr="00D471F1" w:rsidRDefault="00774DA4" w:rsidP="00A27486">
      <w:r w:rsidRPr="00D471F1">
        <w:t xml:space="preserve">The constructions "can" and "cannot" </w:t>
      </w:r>
      <w:r w:rsidR="00F9008D" w:rsidRPr="00D471F1">
        <w:t xml:space="preserve">are not </w:t>
      </w:r>
      <w:r w:rsidRPr="00D471F1">
        <w:t>substitute</w:t>
      </w:r>
      <w:r w:rsidR="003765B8" w:rsidRPr="00D471F1">
        <w:t>s</w:t>
      </w:r>
      <w:r w:rsidRPr="00D471F1">
        <w:t xml:space="preserve"> for "may" and "need not".</w:t>
      </w:r>
    </w:p>
    <w:p w14:paraId="7527E3DA" w14:textId="1733F65C" w:rsidR="00774DA4" w:rsidRPr="00D471F1" w:rsidRDefault="00774DA4" w:rsidP="00774DA4">
      <w:pPr>
        <w:pStyle w:val="EX"/>
      </w:pPr>
      <w:r w:rsidRPr="00D471F1">
        <w:rPr>
          <w:b/>
        </w:rPr>
        <w:t>will</w:t>
      </w:r>
      <w:r w:rsidR="00D471F1">
        <w:tab/>
      </w:r>
      <w:r w:rsidRPr="00D471F1">
        <w:t xml:space="preserve">indicates that something is certain </w:t>
      </w:r>
      <w:r w:rsidR="003765B8" w:rsidRPr="00D471F1">
        <w:t xml:space="preserve">or </w:t>
      </w:r>
      <w:r w:rsidRPr="00D471F1">
        <w:t xml:space="preserve">expected to happen </w:t>
      </w:r>
      <w:r w:rsidR="003765B8" w:rsidRPr="00D471F1">
        <w:t xml:space="preserve">as a result of action taken by an </w:t>
      </w:r>
      <w:r w:rsidRPr="00D471F1">
        <w:t>agency the behaviour of which is outside the scope of the present document</w:t>
      </w:r>
    </w:p>
    <w:p w14:paraId="165D2639" w14:textId="7FE88380" w:rsidR="00774DA4" w:rsidRPr="00D471F1" w:rsidRDefault="00774DA4" w:rsidP="00774DA4">
      <w:pPr>
        <w:pStyle w:val="EX"/>
      </w:pPr>
      <w:r w:rsidRPr="00D471F1">
        <w:rPr>
          <w:b/>
        </w:rPr>
        <w:t>will not</w:t>
      </w:r>
      <w:r w:rsidR="00D471F1">
        <w:tab/>
      </w:r>
      <w:r w:rsidRPr="00D471F1">
        <w:t xml:space="preserve">indicates that something is certain </w:t>
      </w:r>
      <w:r w:rsidR="003765B8" w:rsidRPr="00D471F1">
        <w:t xml:space="preserve">or expected not </w:t>
      </w:r>
      <w:r w:rsidRPr="00D471F1">
        <w:t xml:space="preserve">to happen </w:t>
      </w:r>
      <w:r w:rsidR="003765B8" w:rsidRPr="00D471F1">
        <w:t xml:space="preserve">as a result of action taken </w:t>
      </w:r>
      <w:r w:rsidRPr="00D471F1">
        <w:t xml:space="preserve">by </w:t>
      </w:r>
      <w:r w:rsidR="003765B8" w:rsidRPr="00D471F1">
        <w:t xml:space="preserve">an </w:t>
      </w:r>
      <w:r w:rsidRPr="00D471F1">
        <w:t>agency the behaviour of which is outside the scope of the present document</w:t>
      </w:r>
    </w:p>
    <w:p w14:paraId="0E900E49" w14:textId="77777777" w:rsidR="001F1132" w:rsidRPr="00D471F1" w:rsidRDefault="001F1132" w:rsidP="00774DA4">
      <w:pPr>
        <w:pStyle w:val="EX"/>
      </w:pPr>
      <w:r w:rsidRPr="00D471F1">
        <w:rPr>
          <w:b/>
        </w:rPr>
        <w:t>might</w:t>
      </w:r>
      <w:r w:rsidRPr="00D471F1">
        <w:tab/>
        <w:t xml:space="preserve">indicates a likelihood that something will happen as a result of </w:t>
      </w:r>
      <w:r w:rsidR="003765B8" w:rsidRPr="00D471F1">
        <w:t xml:space="preserve">action taken by </w:t>
      </w:r>
      <w:r w:rsidRPr="00D471F1">
        <w:t>some agency the behaviour of which is outside the scope of the present document</w:t>
      </w:r>
    </w:p>
    <w:p w14:paraId="4780B520" w14:textId="77777777" w:rsidR="003765B8" w:rsidRPr="00D471F1" w:rsidRDefault="003765B8" w:rsidP="003765B8">
      <w:pPr>
        <w:pStyle w:val="EX"/>
      </w:pPr>
      <w:r w:rsidRPr="00D471F1">
        <w:rPr>
          <w:b/>
        </w:rPr>
        <w:lastRenderedPageBreak/>
        <w:t>might not</w:t>
      </w:r>
      <w:r w:rsidRPr="00D471F1">
        <w:tab/>
        <w:t>indicates a likelihood that something will not happen as a result of action taken by some agency the behaviour of which is outside the scope of the present document</w:t>
      </w:r>
    </w:p>
    <w:p w14:paraId="2FB165B7" w14:textId="77777777" w:rsidR="001F1132" w:rsidRPr="00D471F1" w:rsidRDefault="001F1132" w:rsidP="001F1132">
      <w:r w:rsidRPr="00D471F1">
        <w:t>In addition:</w:t>
      </w:r>
    </w:p>
    <w:p w14:paraId="4397F632" w14:textId="77777777" w:rsidR="00774DA4" w:rsidRPr="00D471F1" w:rsidRDefault="00774DA4" w:rsidP="00774DA4">
      <w:pPr>
        <w:pStyle w:val="EX"/>
      </w:pPr>
      <w:r w:rsidRPr="00D471F1">
        <w:rPr>
          <w:b/>
        </w:rPr>
        <w:t>is</w:t>
      </w:r>
      <w:r w:rsidRPr="00D471F1">
        <w:tab/>
        <w:t>(or any other verb in the indicative</w:t>
      </w:r>
      <w:r w:rsidR="001F1132" w:rsidRPr="00D471F1">
        <w:t xml:space="preserve"> mood</w:t>
      </w:r>
      <w:r w:rsidRPr="00D471F1">
        <w:t>) indicates a statement of fact</w:t>
      </w:r>
    </w:p>
    <w:p w14:paraId="37CCB867" w14:textId="77777777" w:rsidR="00647114" w:rsidRPr="00D471F1" w:rsidRDefault="00647114" w:rsidP="00774DA4">
      <w:pPr>
        <w:pStyle w:val="EX"/>
      </w:pPr>
      <w:r w:rsidRPr="00D471F1">
        <w:rPr>
          <w:b/>
        </w:rPr>
        <w:t>is not</w:t>
      </w:r>
      <w:r w:rsidRPr="00D471F1">
        <w:tab/>
        <w:t>(or any other negative verb in the indicative</w:t>
      </w:r>
      <w:r w:rsidR="001F1132" w:rsidRPr="00D471F1">
        <w:t xml:space="preserve"> mood</w:t>
      </w:r>
      <w:r w:rsidRPr="00D471F1">
        <w:t>) indicates a statement of fact</w:t>
      </w:r>
    </w:p>
    <w:p w14:paraId="43CB11E6" w14:textId="77777777" w:rsidR="00774DA4" w:rsidRPr="00D471F1" w:rsidRDefault="00647114" w:rsidP="00A27486">
      <w:r w:rsidRPr="00D471F1">
        <w:t>The constructions "is" and "is not" do not indicate requirements.</w:t>
      </w:r>
    </w:p>
    <w:p w14:paraId="386A3853" w14:textId="77777777" w:rsidR="00080512" w:rsidRPr="00D471F1" w:rsidRDefault="00080512">
      <w:pPr>
        <w:pStyle w:val="Heading1"/>
      </w:pPr>
      <w:bookmarkStart w:id="22" w:name="introduction"/>
      <w:bookmarkEnd w:id="22"/>
      <w:r w:rsidRPr="00D471F1">
        <w:br w:type="page"/>
      </w:r>
      <w:bookmarkStart w:id="23" w:name="scope"/>
      <w:bookmarkStart w:id="24" w:name="_Toc83207568"/>
      <w:bookmarkEnd w:id="23"/>
      <w:r w:rsidRPr="00D471F1">
        <w:t>1</w:t>
      </w:r>
      <w:r w:rsidRPr="00D471F1">
        <w:tab/>
        <w:t>Scope</w:t>
      </w:r>
      <w:bookmarkEnd w:id="24"/>
    </w:p>
    <w:p w14:paraId="7F0FC3EA" w14:textId="77777777" w:rsidR="00D471F1" w:rsidRDefault="00D471F1" w:rsidP="00D471F1">
      <w:r>
        <w:t>This document defines the stage 2 service description for emergency services in the IP Multimedia Core Network Subsystem (IMS), including the elements necessary to support IP Multimedia (IM) emergency services and IM emergency services for eCall. ITU</w:t>
      </w:r>
      <w:r>
        <w:noBreakHyphen/>
        <w:t>T Recommendation I.130 [4] describes a three-stage method for characterisation of telecommunication services, and ITU</w:t>
      </w:r>
      <w:r>
        <w:noBreakHyphen/>
        <w:t>T Recommendation Q.65 [3] defines stage 2 of the method.</w:t>
      </w:r>
    </w:p>
    <w:p w14:paraId="1ADBEE0F" w14:textId="77777777" w:rsidR="00D471F1" w:rsidRDefault="00D471F1" w:rsidP="00D471F1">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 TS 23.401 [28] describing EPS (UTRAN and E-UTRAN); TS 23.402 [29] describing Non 3GPP access (WLAN) to EPC; TS 23.271 [5] that covers location services; TS 23.216 [31] and TS 23.237 [32] describing Single Radio Voice Call Continuity (SRVCC) and Dual Radio Voice Call Continuity (DRVCC) for IMS Emergency session, TS 23.292 [45] describing the use of IMS services when using CS access for the media bearer and TS 23.501 [48] and TS 23.502 [49] describing support of emergency services and location for 5GS. TS 25.301 [6] contains an overall description of the UMTS Terrestrial Radio Access Network; TS 36.300 [30] contains an overall description of the Evolved Universal Terrestrial Radio Access (E-UTRA) and Evolved Universal Terrestrial Radio Access Network (E-UTRAN); and TS 38.300 [50] contains an overall description of the Next Generation Radio Access Network (NG-RAN).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2486748" w14:textId="77777777" w:rsidR="00D471F1" w:rsidRDefault="00D471F1" w:rsidP="00D471F1">
      <w:r>
        <w:t>The emergency support in different IP-CANs is described in the Informative Annex E.</w:t>
      </w:r>
    </w:p>
    <w:p w14:paraId="2EAEE09E" w14:textId="77777777" w:rsidR="00D471F1" w:rsidRDefault="00D471F1" w:rsidP="00D471F1">
      <w:pPr>
        <w:pStyle w:val="Heading1"/>
      </w:pPr>
      <w:bookmarkStart w:id="25" w:name="_Toc58919123"/>
      <w:bookmarkStart w:id="26" w:name="_Toc83207569"/>
      <w:r>
        <w:t>2</w:t>
      </w:r>
      <w:r>
        <w:tab/>
        <w:t>References</w:t>
      </w:r>
      <w:bookmarkEnd w:id="25"/>
      <w:bookmarkEnd w:id="26"/>
    </w:p>
    <w:p w14:paraId="05EBCE5E" w14:textId="77777777" w:rsidR="00D471F1" w:rsidRDefault="00D471F1" w:rsidP="00D471F1">
      <w:r>
        <w:t>The following documents contain provisions which, through reference in this text, constitute provisions of the present document.</w:t>
      </w:r>
    </w:p>
    <w:p w14:paraId="4258A2C5" w14:textId="77777777" w:rsidR="00D471F1" w:rsidRDefault="00D471F1" w:rsidP="00D471F1">
      <w:pPr>
        <w:pStyle w:val="B1"/>
      </w:pPr>
      <w:r>
        <w:t>-</w:t>
      </w:r>
      <w:r>
        <w:tab/>
        <w:t>References are either specific (identified by date of publication, edition number, version number, etc.) or non</w:t>
      </w:r>
      <w:r>
        <w:noBreakHyphen/>
        <w:t>specific.</w:t>
      </w:r>
    </w:p>
    <w:p w14:paraId="5D69495D" w14:textId="77777777" w:rsidR="00D471F1" w:rsidRDefault="00D471F1" w:rsidP="00D471F1">
      <w:pPr>
        <w:pStyle w:val="B1"/>
      </w:pPr>
      <w:r>
        <w:t>-</w:t>
      </w:r>
      <w:r>
        <w:tab/>
        <w:t>For a specific reference, subsequent revisions do not apply.</w:t>
      </w:r>
    </w:p>
    <w:p w14:paraId="2B3060E9" w14:textId="77777777" w:rsidR="00D471F1" w:rsidRDefault="00D471F1" w:rsidP="00D471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02823D" w14:textId="302F8CE5" w:rsidR="00D471F1" w:rsidRDefault="00D471F1" w:rsidP="00D471F1">
      <w:pPr>
        <w:pStyle w:val="EX"/>
      </w:pPr>
      <w:r>
        <w:t>[1]</w:t>
      </w:r>
      <w:r>
        <w:tab/>
      </w:r>
      <w:r w:rsidR="002C4FE9">
        <w:t>3GPP</w:t>
      </w:r>
      <w:r w:rsidR="002C4FE9">
        <w:t> </w:t>
      </w:r>
      <w:r w:rsidR="002C4FE9">
        <w:t>TS</w:t>
      </w:r>
      <w:r w:rsidR="002C4FE9">
        <w:t> </w:t>
      </w:r>
      <w:r w:rsidR="002C4FE9">
        <w:t>23.228:</w:t>
      </w:r>
      <w:r>
        <w:t xml:space="preserve"> "3rd Generation Partnership Project; Technical Specification Group Services and Systems Aspects; IP Multimedia Subsystem (IMS); Stage 2".</w:t>
      </w:r>
    </w:p>
    <w:p w14:paraId="4D4B55D2" w14:textId="0025FFCF" w:rsidR="00D471F1" w:rsidRDefault="00D471F1" w:rsidP="00D471F1">
      <w:pPr>
        <w:pStyle w:val="EX"/>
      </w:pPr>
      <w:r>
        <w:t>[2]</w:t>
      </w:r>
      <w:r>
        <w:tab/>
      </w:r>
      <w:r w:rsidR="002C4FE9">
        <w:t>3GPP</w:t>
      </w:r>
      <w:r w:rsidR="002C4FE9">
        <w:t> </w:t>
      </w:r>
      <w:r w:rsidR="002C4FE9">
        <w:t>TS</w:t>
      </w:r>
      <w:r w:rsidR="002C4FE9">
        <w:t> </w:t>
      </w:r>
      <w:r w:rsidR="002C4FE9">
        <w:t>23.060:</w:t>
      </w:r>
      <w:r>
        <w:t xml:space="preserve"> "3rd Generation Partnership Project; Technical Specification Group Services and Systems Aspects; General Packet Radio Service (GPRS); Service description; Stage 2".</w:t>
      </w:r>
    </w:p>
    <w:p w14:paraId="5E283646" w14:textId="77777777" w:rsidR="00D471F1" w:rsidRDefault="00D471F1" w:rsidP="00D471F1">
      <w:pPr>
        <w:pStyle w:val="EX"/>
      </w:pPr>
      <w:r>
        <w:t>[3]</w:t>
      </w:r>
      <w:r>
        <w:tab/>
        <w:t>CCITT Recommendation Q.65: "Methodology – Stage 2 of the method for the characterisation of services supported by an ISDN".</w:t>
      </w:r>
    </w:p>
    <w:p w14:paraId="47B7053A" w14:textId="77777777" w:rsidR="00D471F1" w:rsidRDefault="00D471F1" w:rsidP="00D471F1">
      <w:pPr>
        <w:pStyle w:val="EX"/>
      </w:pPr>
      <w:r>
        <w:t>[4]</w:t>
      </w:r>
      <w:r>
        <w:tab/>
        <w:t>ITU Recommendation I.130: "Method for the characterization of telecommunication services supported by an ISDN and network capabilities of an ISDN".</w:t>
      </w:r>
    </w:p>
    <w:p w14:paraId="53506E31" w14:textId="089FCD96" w:rsidR="00D471F1" w:rsidRDefault="00D471F1" w:rsidP="00D471F1">
      <w:pPr>
        <w:pStyle w:val="EX"/>
      </w:pPr>
      <w:r>
        <w:t>[5]</w:t>
      </w:r>
      <w:r>
        <w:tab/>
      </w:r>
      <w:r w:rsidR="002C4FE9">
        <w:t>3GPP</w:t>
      </w:r>
      <w:r w:rsidR="002C4FE9">
        <w:t> </w:t>
      </w:r>
      <w:r w:rsidR="002C4FE9">
        <w:t>TS</w:t>
      </w:r>
      <w:r w:rsidR="002C4FE9">
        <w:t> </w:t>
      </w:r>
      <w:r w:rsidR="002C4FE9">
        <w:t>23.271:</w:t>
      </w:r>
      <w:r>
        <w:t xml:space="preserve"> "3rd Generation Partnership Project; Technical Specification Group Services and Systems Aspects; Functional stage 2 description of LCS".</w:t>
      </w:r>
    </w:p>
    <w:p w14:paraId="4FA02BC3" w14:textId="648E5DC9" w:rsidR="00D471F1" w:rsidRDefault="00D471F1" w:rsidP="00D471F1">
      <w:pPr>
        <w:pStyle w:val="EX"/>
      </w:pPr>
      <w:r>
        <w:t>[6]</w:t>
      </w:r>
      <w:r>
        <w:tab/>
      </w:r>
      <w:r w:rsidR="002C4FE9">
        <w:t>3GPP</w:t>
      </w:r>
      <w:r w:rsidR="002C4FE9">
        <w:t> </w:t>
      </w:r>
      <w:r w:rsidR="002C4FE9">
        <w:t>TS</w:t>
      </w:r>
      <w:r w:rsidR="002C4FE9">
        <w:t> </w:t>
      </w:r>
      <w:r w:rsidR="002C4FE9">
        <w:t>25.301:</w:t>
      </w:r>
      <w:r>
        <w:t xml:space="preserve"> "3rd Generation Partnership Project; Technical Specification Group Radio Access Network; Radio Interface Protocol Architecture".</w:t>
      </w:r>
    </w:p>
    <w:p w14:paraId="4EBBA923" w14:textId="77777777" w:rsidR="00D471F1" w:rsidRDefault="00D471F1" w:rsidP="00D471F1">
      <w:pPr>
        <w:pStyle w:val="EX"/>
      </w:pPr>
      <w:r>
        <w:t>[7]</w:t>
      </w:r>
      <w:r>
        <w:tab/>
        <w:t>Void.</w:t>
      </w:r>
    </w:p>
    <w:p w14:paraId="105480A1" w14:textId="64C5E7BE" w:rsidR="00D471F1" w:rsidRDefault="00D471F1" w:rsidP="00D471F1">
      <w:pPr>
        <w:pStyle w:val="EX"/>
      </w:pPr>
      <w:r>
        <w:t>[8]</w:t>
      </w:r>
      <w:r>
        <w:tab/>
      </w:r>
      <w:r w:rsidR="002C4FE9">
        <w:t>3GPP</w:t>
      </w:r>
      <w:r w:rsidR="002C4FE9">
        <w:t> </w:t>
      </w:r>
      <w:r w:rsidR="002C4FE9">
        <w:t>TS</w:t>
      </w:r>
      <w:r w:rsidR="002C4FE9">
        <w:t> </w:t>
      </w:r>
      <w:r w:rsidR="002C4FE9">
        <w:t>22.101:</w:t>
      </w:r>
      <w:r>
        <w:t xml:space="preserve"> "3rd Generation Partnership Project; Technical Specification Group Services and Systems Aspects; Service aspects; Service principles".</w:t>
      </w:r>
    </w:p>
    <w:p w14:paraId="14D75CF5" w14:textId="77777777" w:rsidR="00D471F1" w:rsidRDefault="00D471F1" w:rsidP="00D471F1">
      <w:pPr>
        <w:pStyle w:val="EX"/>
      </w:pPr>
      <w:r>
        <w:t>[9]</w:t>
      </w:r>
      <w:r>
        <w:tab/>
        <w:t>IETF RFC 3825: "Dynamic Host Configuration Protocol Option for Coordinate-based Location Configuration Information".</w:t>
      </w:r>
    </w:p>
    <w:p w14:paraId="2515ECE3" w14:textId="77777777" w:rsidR="00D471F1" w:rsidRDefault="00D471F1" w:rsidP="00D471F1">
      <w:pPr>
        <w:pStyle w:val="EX"/>
      </w:pPr>
      <w:r>
        <w:t>[10]</w:t>
      </w:r>
      <w:r>
        <w:tab/>
        <w:t>IETF RFC 4676: "Dynamic Host Configuration Protocol (DHCPv4 and DHCPv6) Option for Civic Addresses Configuration Information ".</w:t>
      </w:r>
    </w:p>
    <w:p w14:paraId="552D77B0" w14:textId="2116350E" w:rsidR="00D471F1" w:rsidRDefault="00D471F1" w:rsidP="00D471F1">
      <w:pPr>
        <w:pStyle w:val="EX"/>
      </w:pPr>
      <w:r>
        <w:t>[11]</w:t>
      </w:r>
      <w:r>
        <w:tab/>
      </w:r>
      <w:r w:rsidR="002C4FE9">
        <w:t>3GPP</w:t>
      </w:r>
      <w:r w:rsidR="002C4FE9">
        <w:t> </w:t>
      </w:r>
      <w:r w:rsidR="002C4FE9">
        <w:t>TR</w:t>
      </w:r>
      <w:r w:rsidR="002C4FE9">
        <w:t> </w:t>
      </w:r>
      <w:r w:rsidR="002C4FE9">
        <w:t>21.905:</w:t>
      </w:r>
      <w:r>
        <w:t xml:space="preserve"> "3rd Generation Partnership Project; Technical Specification Group Services and System Aspects; Vocabulary for 3GPP Specifications".</w:t>
      </w:r>
    </w:p>
    <w:p w14:paraId="4C556FC2" w14:textId="0F348A00" w:rsidR="00D471F1" w:rsidRDefault="00D471F1" w:rsidP="00D471F1">
      <w:pPr>
        <w:pStyle w:val="EX"/>
      </w:pPr>
      <w:r>
        <w:t>[12]</w:t>
      </w:r>
      <w:r>
        <w:tab/>
      </w:r>
      <w:r w:rsidR="002C4FE9">
        <w:t>3GPP</w:t>
      </w:r>
      <w:r w:rsidR="002C4FE9">
        <w:t> </w:t>
      </w:r>
      <w:r w:rsidR="002C4FE9">
        <w:t>TS</w:t>
      </w:r>
      <w:r w:rsidR="002C4FE9">
        <w:t> </w:t>
      </w:r>
      <w:r w:rsidR="002C4FE9">
        <w:t>23.002:</w:t>
      </w:r>
      <w:r>
        <w:t xml:space="preserve"> "3rd Generation Partnership Project; Technical Specification Group Services and Systems Aspects; Network architecture".</w:t>
      </w:r>
    </w:p>
    <w:p w14:paraId="04AD30A2" w14:textId="367CA411" w:rsidR="00D471F1" w:rsidRDefault="00D471F1" w:rsidP="00D471F1">
      <w:pPr>
        <w:pStyle w:val="EX"/>
      </w:pPr>
      <w:r>
        <w:t>[13]</w:t>
      </w:r>
      <w:r>
        <w:tab/>
      </w:r>
      <w:r w:rsidR="002C4FE9">
        <w:t>3GPP</w:t>
      </w:r>
      <w:r w:rsidR="002C4FE9">
        <w:t> </w:t>
      </w:r>
      <w:r w:rsidR="002C4FE9">
        <w:t>TS</w:t>
      </w:r>
      <w:r w:rsidR="002C4FE9">
        <w:t> </w:t>
      </w:r>
      <w:r w:rsidR="002C4FE9">
        <w:t>24.008:</w:t>
      </w:r>
      <w:r>
        <w:t xml:space="preserve">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14:paraId="032F7173" w14:textId="77777777" w:rsidR="00D471F1" w:rsidRDefault="00D471F1" w:rsidP="00D471F1">
      <w:pPr>
        <w:pStyle w:val="EX"/>
      </w:pPr>
      <w:r>
        <w:t>[14]</w:t>
      </w:r>
      <w:r>
        <w:tab/>
        <w:t>IETF RFC 4119: "A Presence-based GEOPRIV Location Object Format".</w:t>
      </w:r>
    </w:p>
    <w:p w14:paraId="4E1FFDE7" w14:textId="77777777" w:rsidR="00D471F1" w:rsidRDefault="00D471F1" w:rsidP="00D471F1">
      <w:pPr>
        <w:pStyle w:val="EX"/>
      </w:pPr>
      <w:r>
        <w:t>[15]</w:t>
      </w:r>
      <w:r>
        <w:tab/>
        <w:t>OMA AD SUPL: "Secure User Plane Location Architecture", http://www.openmobilealliance.org.</w:t>
      </w:r>
    </w:p>
    <w:p w14:paraId="3C5C5871" w14:textId="77777777" w:rsidR="00D471F1" w:rsidRDefault="00D471F1" w:rsidP="00D471F1">
      <w:pPr>
        <w:pStyle w:val="EX"/>
      </w:pPr>
      <w:r>
        <w:t>[16]</w:t>
      </w:r>
      <w:r>
        <w:tab/>
        <w:t>OMA TS ULP: "User Plane Location Protocol", http://www.openmobilealliance.org.</w:t>
      </w:r>
    </w:p>
    <w:p w14:paraId="3DB9C982" w14:textId="77777777" w:rsidR="00D471F1" w:rsidRDefault="00D471F1" w:rsidP="00D471F1">
      <w:pPr>
        <w:pStyle w:val="EX"/>
      </w:pPr>
      <w:r>
        <w:t>[17]</w:t>
      </w:r>
      <w:r>
        <w:tab/>
        <w:t>NENA I2 architecture: "Interim VoIP Architecture for Enhanced 9-1-1 Services (i2)".</w:t>
      </w:r>
    </w:p>
    <w:p w14:paraId="1B744DA1" w14:textId="6C83DEEC" w:rsidR="00D471F1" w:rsidRDefault="00D471F1" w:rsidP="00D471F1">
      <w:pPr>
        <w:pStyle w:val="EX"/>
      </w:pPr>
      <w:r>
        <w:t>[18]</w:t>
      </w:r>
      <w:r>
        <w:tab/>
      </w:r>
      <w:r w:rsidR="002C4FE9">
        <w:t>ETSI</w:t>
      </w:r>
      <w:r w:rsidR="002C4FE9">
        <w:t> </w:t>
      </w:r>
      <w:r w:rsidR="002C4FE9">
        <w:t>ES</w:t>
      </w:r>
      <w:r w:rsidR="002C4FE9">
        <w:t> </w:t>
      </w:r>
      <w:r w:rsidR="002C4FE9">
        <w:t>282</w:t>
      </w:r>
      <w:r w:rsidR="002C4FE9">
        <w:t> </w:t>
      </w:r>
      <w:r w:rsidR="002C4FE9">
        <w:t>004:</w:t>
      </w:r>
      <w:r>
        <w:t xml:space="preserve"> "Protocols for Advanced Networking (TISPAN); NGN Functional Architecture; Network Attachment Sub-System (NASS)".</w:t>
      </w:r>
    </w:p>
    <w:p w14:paraId="57D2E551" w14:textId="23A3BD24" w:rsidR="00D471F1" w:rsidRDefault="00D471F1" w:rsidP="00D471F1">
      <w:pPr>
        <w:pStyle w:val="EX"/>
      </w:pPr>
      <w:r>
        <w:t>[19]</w:t>
      </w:r>
      <w:r>
        <w:tab/>
      </w:r>
      <w:r w:rsidR="002C4FE9">
        <w:t>3GPP</w:t>
      </w:r>
      <w:r w:rsidR="002C4FE9">
        <w:t> </w:t>
      </w:r>
      <w:r w:rsidR="002C4FE9">
        <w:t>TS</w:t>
      </w:r>
      <w:r w:rsidR="002C4FE9">
        <w:t> </w:t>
      </w:r>
      <w:r w:rsidR="002C4FE9">
        <w:t>24.229:</w:t>
      </w:r>
      <w:r>
        <w:t xml:space="preserve"> "IP multimedia call control protocol based on SIP and SDP; stage 3".</w:t>
      </w:r>
    </w:p>
    <w:p w14:paraId="50B4275F" w14:textId="7C10429E" w:rsidR="00D471F1" w:rsidRDefault="00D471F1" w:rsidP="00D471F1">
      <w:pPr>
        <w:pStyle w:val="EX"/>
      </w:pPr>
      <w:r>
        <w:t>[20]</w:t>
      </w:r>
      <w:r>
        <w:tab/>
      </w:r>
      <w:r w:rsidR="002C4FE9">
        <w:t>3GPP</w:t>
      </w:r>
      <w:r w:rsidR="002C4FE9">
        <w:t> </w:t>
      </w:r>
      <w:r w:rsidR="002C4FE9">
        <w:t>TS</w:t>
      </w:r>
      <w:r w:rsidR="002C4FE9">
        <w:t> </w:t>
      </w:r>
      <w:r w:rsidR="002C4FE9">
        <w:t>23.203:</w:t>
      </w:r>
      <w:r>
        <w:t xml:space="preserve"> "Policy and Charging Control architecture".</w:t>
      </w:r>
    </w:p>
    <w:p w14:paraId="2A574446" w14:textId="50505C02" w:rsidR="00D471F1" w:rsidRDefault="00D471F1" w:rsidP="00D471F1">
      <w:pPr>
        <w:pStyle w:val="EX"/>
      </w:pPr>
      <w:r>
        <w:t>[21]</w:t>
      </w:r>
      <w:r>
        <w:tab/>
      </w:r>
      <w:r w:rsidR="002C4FE9">
        <w:t>3GPP</w:t>
      </w:r>
      <w:r w:rsidR="002C4FE9">
        <w:t> </w:t>
      </w:r>
      <w:r w:rsidR="002C4FE9">
        <w:t>TS</w:t>
      </w:r>
      <w:r w:rsidR="002C4FE9">
        <w:t> </w:t>
      </w:r>
      <w:r w:rsidR="002C4FE9">
        <w:t>23.003:</w:t>
      </w:r>
      <w:r>
        <w:t xml:space="preserve"> "Numbering, addressing and identification".</w:t>
      </w:r>
    </w:p>
    <w:p w14:paraId="70E30652" w14:textId="77777777" w:rsidR="00D471F1" w:rsidRDefault="00D471F1" w:rsidP="00D471F1">
      <w:pPr>
        <w:pStyle w:val="EX"/>
      </w:pPr>
      <w:r>
        <w:t>[22]</w:t>
      </w:r>
      <w:r>
        <w:tab/>
        <w:t>Void.</w:t>
      </w:r>
    </w:p>
    <w:p w14:paraId="50767046" w14:textId="77777777" w:rsidR="00D471F1" w:rsidRDefault="00D471F1" w:rsidP="00D471F1">
      <w:pPr>
        <w:pStyle w:val="EX"/>
      </w:pPr>
      <w:r>
        <w:t>[23]</w:t>
      </w:r>
      <w:r>
        <w:tab/>
        <w:t>ANSI/J</w:t>
      </w:r>
      <w:r>
        <w:noBreakHyphen/>
        <w:t>STD-036</w:t>
      </w:r>
      <w:r>
        <w:noBreakHyphen/>
        <w:t>B: "Enhanced Wireless 9-1-1, Phase 2".</w:t>
      </w:r>
    </w:p>
    <w:p w14:paraId="6ABE0A43" w14:textId="77777777" w:rsidR="00D471F1" w:rsidRDefault="00D471F1" w:rsidP="00D471F1">
      <w:pPr>
        <w:pStyle w:val="EX"/>
      </w:pPr>
      <w:r>
        <w:t>[24]</w:t>
      </w:r>
      <w:r>
        <w:tab/>
        <w:t>3GPP2 X.S0002</w:t>
      </w:r>
      <w:r>
        <w:noBreakHyphen/>
        <w:t>0: "MAP Location Services Enhancements".</w:t>
      </w:r>
    </w:p>
    <w:p w14:paraId="179CAE91" w14:textId="77777777" w:rsidR="00D471F1" w:rsidRDefault="00D471F1" w:rsidP="00D471F1">
      <w:pPr>
        <w:pStyle w:val="EX"/>
      </w:pPr>
      <w:r>
        <w:t>[25]</w:t>
      </w:r>
      <w:r>
        <w:tab/>
        <w:t>3GPP2 X.S0060: "HRPD Support for Emergency Service".</w:t>
      </w:r>
    </w:p>
    <w:p w14:paraId="70E1BEAC" w14:textId="14A08F63" w:rsidR="00D471F1" w:rsidRDefault="00D471F1" w:rsidP="00D471F1">
      <w:pPr>
        <w:pStyle w:val="EX"/>
      </w:pPr>
      <w:r>
        <w:t>[26]</w:t>
      </w:r>
      <w:r>
        <w:tab/>
      </w:r>
      <w:r w:rsidR="002C4FE9">
        <w:t>3GPP</w:t>
      </w:r>
      <w:r w:rsidR="002C4FE9">
        <w:t> </w:t>
      </w:r>
      <w:r w:rsidR="002C4FE9">
        <w:t>TS</w:t>
      </w:r>
      <w:r w:rsidR="002C4FE9">
        <w:t> </w:t>
      </w:r>
      <w:r w:rsidR="002C4FE9">
        <w:t>22.003:</w:t>
      </w:r>
      <w:r>
        <w:t xml:space="preserve"> "Circuit Teleservices supported by a Public Land Mobile Network (PLMN)".</w:t>
      </w:r>
    </w:p>
    <w:p w14:paraId="1F5CD010" w14:textId="4A1D77FF" w:rsidR="00D471F1" w:rsidRDefault="00D471F1" w:rsidP="00D471F1">
      <w:pPr>
        <w:pStyle w:val="EX"/>
      </w:pPr>
      <w:r>
        <w:t>[27]</w:t>
      </w:r>
      <w:r>
        <w:tab/>
      </w:r>
      <w:r w:rsidR="002C4FE9">
        <w:t>3GPP</w:t>
      </w:r>
      <w:r w:rsidR="002C4FE9">
        <w:t> </w:t>
      </w:r>
      <w:r w:rsidR="002C4FE9">
        <w:t>TS</w:t>
      </w:r>
      <w:r w:rsidR="002C4FE9">
        <w:t> </w:t>
      </w:r>
      <w:r w:rsidR="002C4FE9">
        <w:t>22.228:</w:t>
      </w:r>
      <w:r>
        <w:t xml:space="preserve"> "Service requirements for the Internet Protocol (IP) multimedia core network subsystem; Stage 1".</w:t>
      </w:r>
    </w:p>
    <w:p w14:paraId="46A6A7CA" w14:textId="7A009601" w:rsidR="00D471F1" w:rsidRDefault="00D471F1" w:rsidP="00D471F1">
      <w:pPr>
        <w:pStyle w:val="EX"/>
      </w:pPr>
      <w:r>
        <w:t>[28]</w:t>
      </w:r>
      <w:r>
        <w:tab/>
      </w:r>
      <w:r w:rsidR="002C4FE9">
        <w:t>3GPP</w:t>
      </w:r>
      <w:r w:rsidR="002C4FE9">
        <w:t> </w:t>
      </w:r>
      <w:r w:rsidR="002C4FE9">
        <w:t>TS</w:t>
      </w:r>
      <w:r w:rsidR="002C4FE9">
        <w:t> </w:t>
      </w:r>
      <w:r w:rsidR="002C4FE9">
        <w:t>23.401:</w:t>
      </w:r>
      <w:r>
        <w:t xml:space="preserve"> "General Packet Radio Service (GPRS) enhancements for Evolved Universal Terrestrial Radio Access Network (E-UTRAN) access".</w:t>
      </w:r>
    </w:p>
    <w:p w14:paraId="027FD025" w14:textId="40700D02" w:rsidR="00D471F1" w:rsidRDefault="00D471F1" w:rsidP="00D471F1">
      <w:pPr>
        <w:pStyle w:val="EX"/>
      </w:pPr>
      <w:r>
        <w:t>[29]</w:t>
      </w:r>
      <w:r>
        <w:tab/>
      </w:r>
      <w:r w:rsidR="002C4FE9">
        <w:t>3GPP</w:t>
      </w:r>
      <w:r w:rsidR="002C4FE9">
        <w:t> </w:t>
      </w:r>
      <w:r w:rsidR="002C4FE9">
        <w:t>TS</w:t>
      </w:r>
      <w:r w:rsidR="002C4FE9">
        <w:t> </w:t>
      </w:r>
      <w:r w:rsidR="002C4FE9">
        <w:t>23.402:</w:t>
      </w:r>
      <w:r>
        <w:t xml:space="preserve"> "Architecture enhancements for non-3GPP accesses".</w:t>
      </w:r>
    </w:p>
    <w:p w14:paraId="7C60D429" w14:textId="59D07E3E" w:rsidR="00D471F1" w:rsidRDefault="00D471F1" w:rsidP="00D471F1">
      <w:pPr>
        <w:pStyle w:val="EX"/>
      </w:pPr>
      <w:r>
        <w:t>[30]</w:t>
      </w:r>
      <w:r>
        <w:tab/>
      </w:r>
      <w:r w:rsidR="002C4FE9">
        <w:t>3GPP</w:t>
      </w:r>
      <w:r w:rsidR="002C4FE9">
        <w:t> </w:t>
      </w:r>
      <w:r w:rsidR="002C4FE9">
        <w:t>TS</w:t>
      </w:r>
      <w:r w:rsidR="002C4FE9">
        <w:t> </w:t>
      </w:r>
      <w:r w:rsidR="002C4FE9">
        <w:t>36.300:</w:t>
      </w:r>
      <w:r>
        <w:t xml:space="preserve"> "Evolved Universal Terrestrial Radio Access (E-UTRA) and Evolved Universal Terrestrial Radio Access Network (E-UTRAN); Overall description; Stage 2".</w:t>
      </w:r>
    </w:p>
    <w:p w14:paraId="29B815FF" w14:textId="7D7F2A51" w:rsidR="00D471F1" w:rsidRDefault="00D471F1" w:rsidP="00D471F1">
      <w:pPr>
        <w:pStyle w:val="EX"/>
      </w:pPr>
      <w:r>
        <w:t>[31]</w:t>
      </w:r>
      <w:r>
        <w:tab/>
      </w:r>
      <w:r w:rsidR="002C4FE9">
        <w:t>3GPP</w:t>
      </w:r>
      <w:r w:rsidR="002C4FE9">
        <w:t> </w:t>
      </w:r>
      <w:r w:rsidR="002C4FE9">
        <w:t>TS</w:t>
      </w:r>
      <w:r w:rsidR="002C4FE9">
        <w:t> </w:t>
      </w:r>
      <w:r w:rsidR="002C4FE9">
        <w:t>23.216:</w:t>
      </w:r>
      <w:r>
        <w:t xml:space="preserve"> "Single Radio Voice Call Continuity (SR VCC); Stage 2".</w:t>
      </w:r>
    </w:p>
    <w:p w14:paraId="16308DD0" w14:textId="2E1EA184" w:rsidR="00D471F1" w:rsidRDefault="00D471F1" w:rsidP="00D471F1">
      <w:pPr>
        <w:pStyle w:val="EX"/>
      </w:pPr>
      <w:r>
        <w:t>[32]</w:t>
      </w:r>
      <w:r>
        <w:tab/>
      </w:r>
      <w:r w:rsidR="002C4FE9">
        <w:t>3GPP</w:t>
      </w:r>
      <w:r w:rsidR="002C4FE9">
        <w:t> </w:t>
      </w:r>
      <w:r w:rsidR="002C4FE9">
        <w:t>TS</w:t>
      </w:r>
      <w:r w:rsidR="002C4FE9">
        <w:t> </w:t>
      </w:r>
      <w:r w:rsidR="002C4FE9">
        <w:t>23.237:</w:t>
      </w:r>
      <w:r>
        <w:t xml:space="preserve"> "IP Multimedia Subsystem (IMS) Service Continuity; Stage 2".</w:t>
      </w:r>
    </w:p>
    <w:p w14:paraId="5FBD248D" w14:textId="2877C3C6" w:rsidR="00D471F1" w:rsidRDefault="00D471F1" w:rsidP="00D471F1">
      <w:pPr>
        <w:pStyle w:val="EX"/>
      </w:pPr>
      <w:r>
        <w:t>[33]</w:t>
      </w:r>
      <w:r>
        <w:tab/>
      </w:r>
      <w:r w:rsidR="002C4FE9">
        <w:t>3GPP</w:t>
      </w:r>
      <w:r w:rsidR="002C4FE9">
        <w:t> </w:t>
      </w:r>
      <w:r w:rsidR="002C4FE9">
        <w:t>TS</w:t>
      </w:r>
      <w:r w:rsidR="002C4FE9">
        <w:t> </w:t>
      </w:r>
      <w:r w:rsidR="002C4FE9">
        <w:t>24.301:</w:t>
      </w:r>
      <w:r>
        <w:t xml:space="preserve"> "General Packet Radio Service (GPRS) enhancements for Evolved Universal Terrestrial Radio Access Network (E-UTRAN) access".</w:t>
      </w:r>
    </w:p>
    <w:p w14:paraId="763013B4" w14:textId="583A69CD" w:rsidR="00D471F1" w:rsidRDefault="00D471F1" w:rsidP="00D471F1">
      <w:pPr>
        <w:pStyle w:val="EX"/>
      </w:pPr>
      <w:r>
        <w:t>[34]</w:t>
      </w:r>
      <w:r>
        <w:tab/>
      </w:r>
      <w:r w:rsidR="002C4FE9">
        <w:t>3GPP</w:t>
      </w:r>
      <w:r w:rsidR="002C4FE9">
        <w:t> </w:t>
      </w:r>
      <w:r w:rsidR="002C4FE9">
        <w:t>TS</w:t>
      </w:r>
      <w:r w:rsidR="002C4FE9">
        <w:t> </w:t>
      </w:r>
      <w:r w:rsidR="002C4FE9">
        <w:t>26.114:</w:t>
      </w:r>
      <w:r>
        <w:t xml:space="preserve"> "IP Multimedia Subsystem (IMS); Multimedia telephony; Media handling and interaction".</w:t>
      </w:r>
    </w:p>
    <w:p w14:paraId="2D70E278" w14:textId="7BBDED34" w:rsidR="00D471F1" w:rsidRDefault="00D471F1" w:rsidP="00D471F1">
      <w:pPr>
        <w:pStyle w:val="EX"/>
      </w:pPr>
      <w:r>
        <w:t>[35]</w:t>
      </w:r>
      <w:r>
        <w:tab/>
      </w:r>
      <w:r w:rsidR="002C4FE9">
        <w:t>3GPP</w:t>
      </w:r>
      <w:r w:rsidR="002C4FE9">
        <w:t> </w:t>
      </w:r>
      <w:r w:rsidR="002C4FE9">
        <w:t>TS</w:t>
      </w:r>
      <w:r w:rsidR="002C4FE9">
        <w:t> </w:t>
      </w:r>
      <w:r w:rsidR="002C4FE9">
        <w:t>32.260:</w:t>
      </w:r>
      <w:r>
        <w:t xml:space="preserve"> "Telecommunication management; Charging management; IP Multimedia Subsystem (IMS) charging".</w:t>
      </w:r>
    </w:p>
    <w:p w14:paraId="5EACD5A8" w14:textId="03E9A417" w:rsidR="00D471F1" w:rsidRDefault="00D471F1" w:rsidP="00D471F1">
      <w:pPr>
        <w:pStyle w:val="EX"/>
      </w:pPr>
      <w:r>
        <w:t>[36]</w:t>
      </w:r>
      <w:r>
        <w:tab/>
      </w:r>
      <w:r w:rsidR="002C4FE9">
        <w:t>ETSI</w:t>
      </w:r>
      <w:r w:rsidR="002C4FE9">
        <w:t> </w:t>
      </w:r>
      <w:r w:rsidR="002C4FE9">
        <w:t>TS</w:t>
      </w:r>
      <w:r w:rsidR="002C4FE9">
        <w:t> </w:t>
      </w:r>
      <w:r w:rsidR="002C4FE9">
        <w:t>181</w:t>
      </w:r>
      <w:r w:rsidR="002C4FE9">
        <w:t> </w:t>
      </w:r>
      <w:r w:rsidR="002C4FE9">
        <w:t xml:space="preserve">019 </w:t>
      </w:r>
      <w:r>
        <w:t>V2.0.0: "Telecommunications and Internet converged Services and Protocols for Advanced Networking (TISPAN); Business Communication Requirements".</w:t>
      </w:r>
    </w:p>
    <w:p w14:paraId="278D737C" w14:textId="31C0327E" w:rsidR="00D471F1" w:rsidRDefault="00D471F1" w:rsidP="00D471F1">
      <w:pPr>
        <w:pStyle w:val="EX"/>
      </w:pPr>
      <w:r>
        <w:t>[37]</w:t>
      </w:r>
      <w:r>
        <w:tab/>
      </w:r>
      <w:r w:rsidR="002C4FE9">
        <w:t>ETSI</w:t>
      </w:r>
      <w:r w:rsidR="002C4FE9">
        <w:t> </w:t>
      </w:r>
      <w:r w:rsidR="002C4FE9">
        <w:t>TS</w:t>
      </w:r>
      <w:r w:rsidR="002C4FE9">
        <w:t> </w:t>
      </w:r>
      <w:r w:rsidR="002C4FE9">
        <w:t>182</w:t>
      </w:r>
      <w:r w:rsidR="002C4FE9">
        <w:t> </w:t>
      </w:r>
      <w:r w:rsidR="002C4FE9">
        <w:t xml:space="preserve">024 </w:t>
      </w:r>
      <w:r>
        <w:t>v.2.1.1: "Telecommunications and Internet converged Services and Protocols for Advanced Networking (TISPAN); Hosted Enterprise Services; Architecture, functional description and signalling".</w:t>
      </w:r>
    </w:p>
    <w:p w14:paraId="789433A3" w14:textId="6667FF84" w:rsidR="00D471F1" w:rsidRDefault="00D471F1" w:rsidP="00D471F1">
      <w:pPr>
        <w:pStyle w:val="EX"/>
      </w:pPr>
      <w:r>
        <w:t>[38]</w:t>
      </w:r>
      <w:r>
        <w:tab/>
      </w:r>
      <w:r w:rsidR="002C4FE9">
        <w:t>ETSI</w:t>
      </w:r>
      <w:r w:rsidR="002C4FE9">
        <w:t> </w:t>
      </w:r>
      <w:r w:rsidR="002C4FE9">
        <w:t>TS</w:t>
      </w:r>
      <w:r w:rsidR="002C4FE9">
        <w:t> </w:t>
      </w:r>
      <w:r w:rsidR="002C4FE9">
        <w:t>182</w:t>
      </w:r>
      <w:r w:rsidR="002C4FE9">
        <w:t> </w:t>
      </w:r>
      <w:r w:rsidR="002C4FE9">
        <w:t xml:space="preserve">025 </w:t>
      </w:r>
      <w:r>
        <w:t xml:space="preserve">v.2.1.1: "Telecommunications and Internet converged Services and Protocols for Advanced Networking (TISPAN); Business </w:t>
      </w:r>
      <w:r>
        <w:rPr>
          <w:noProof/>
        </w:rPr>
        <w:t>trunking</w:t>
      </w:r>
      <w:r>
        <w:t>; Architecture and functional description".</w:t>
      </w:r>
    </w:p>
    <w:p w14:paraId="688DDB04" w14:textId="77777777" w:rsidR="00D471F1" w:rsidRDefault="00D471F1" w:rsidP="00D471F1">
      <w:pPr>
        <w:pStyle w:val="EX"/>
      </w:pPr>
      <w:r>
        <w:t>[39]</w:t>
      </w:r>
      <w:r>
        <w:tab/>
        <w:t>3GPP2 X.S0057</w:t>
      </w:r>
      <w:r>
        <w:noBreakHyphen/>
        <w:t>C v1.0: "E</w:t>
      </w:r>
      <w:r>
        <w:noBreakHyphen/>
        <w:t xml:space="preserve">UTRAN - </w:t>
      </w:r>
      <w:r>
        <w:rPr>
          <w:noProof/>
        </w:rPr>
        <w:t>eHRPD</w:t>
      </w:r>
      <w:r>
        <w:t xml:space="preserve"> Connectivity and Interworking: Core Network Aspects".</w:t>
      </w:r>
    </w:p>
    <w:p w14:paraId="25180A63" w14:textId="77777777" w:rsidR="00D471F1" w:rsidRDefault="00D471F1" w:rsidP="00D471F1">
      <w:pPr>
        <w:pStyle w:val="EX"/>
      </w:pPr>
      <w:r>
        <w:t>[40]</w:t>
      </w:r>
      <w:r>
        <w:tab/>
        <w:t>NENA 08</w:t>
      </w:r>
      <w:r>
        <w:noBreakHyphen/>
        <w:t>002, Version 1.0 (i3): "NENA Functional and Interface Standards for Next Generation 9-1-1".</w:t>
      </w:r>
    </w:p>
    <w:p w14:paraId="26533AF4" w14:textId="5A2E45C6" w:rsidR="00D471F1" w:rsidRDefault="00D471F1" w:rsidP="00D471F1">
      <w:pPr>
        <w:pStyle w:val="EX"/>
      </w:pPr>
      <w:r>
        <w:t>[41]</w:t>
      </w:r>
      <w:r>
        <w:tab/>
      </w:r>
      <w:r w:rsidR="002C4FE9">
        <w:t>3GPP</w:t>
      </w:r>
      <w:r w:rsidR="002C4FE9">
        <w:t> </w:t>
      </w:r>
      <w:r w:rsidR="002C4FE9">
        <w:t>TS</w:t>
      </w:r>
      <w:r w:rsidR="002C4FE9">
        <w:t> </w:t>
      </w:r>
      <w:r w:rsidR="002C4FE9">
        <w:t>23.122:</w:t>
      </w:r>
      <w:r>
        <w:t xml:space="preserve"> "Non-Access-Stratum (NAS) functions related to Mobile Station (MS) in idle mode".</w:t>
      </w:r>
    </w:p>
    <w:p w14:paraId="620964F3" w14:textId="66464172" w:rsidR="00D471F1" w:rsidRDefault="00D471F1" w:rsidP="00D471F1">
      <w:pPr>
        <w:pStyle w:val="EX"/>
      </w:pPr>
      <w:r>
        <w:t>[42]</w:t>
      </w:r>
      <w:r>
        <w:tab/>
      </w:r>
      <w:r w:rsidR="002C4FE9">
        <w:t>3GPP</w:t>
      </w:r>
      <w:r w:rsidR="002C4FE9">
        <w:t> </w:t>
      </w:r>
      <w:r w:rsidR="002C4FE9">
        <w:t>TS</w:t>
      </w:r>
      <w:r w:rsidR="002C4FE9">
        <w:t> </w:t>
      </w:r>
      <w:r w:rsidR="002C4FE9">
        <w:t>26.267:</w:t>
      </w:r>
      <w:r>
        <w:t xml:space="preserve"> "Digital cellular telecommunication systems (Phase 2+); Universal Mobile Telecommunication System (UMTS); eCall data transfer; In-band modem solution General description".</w:t>
      </w:r>
    </w:p>
    <w:p w14:paraId="1D72B4F7" w14:textId="733515D0" w:rsidR="00D471F1" w:rsidRDefault="00D471F1" w:rsidP="00D471F1">
      <w:pPr>
        <w:pStyle w:val="EX"/>
      </w:pPr>
      <w:r>
        <w:t>[43]</w:t>
      </w:r>
      <w:r>
        <w:tab/>
      </w:r>
      <w:r w:rsidR="002C4FE9">
        <w:t>3GPP</w:t>
      </w:r>
      <w:r w:rsidR="002C4FE9">
        <w:t> </w:t>
      </w:r>
      <w:r w:rsidR="002C4FE9">
        <w:t>TS</w:t>
      </w:r>
      <w:r w:rsidR="002C4FE9">
        <w:t> </w:t>
      </w:r>
      <w:r w:rsidR="002C4FE9">
        <w:t>29.328:</w:t>
      </w:r>
      <w:r>
        <w:t xml:space="preserve"> "IP Multimedia (IM) Subsystem Sh interface; Signalling flows and message contents".</w:t>
      </w:r>
    </w:p>
    <w:p w14:paraId="549536C7" w14:textId="18C37370" w:rsidR="00D471F1" w:rsidRDefault="00D471F1" w:rsidP="00D471F1">
      <w:pPr>
        <w:pStyle w:val="EX"/>
      </w:pPr>
      <w:r>
        <w:t>[44]</w:t>
      </w:r>
      <w:r>
        <w:tab/>
      </w:r>
      <w:r w:rsidR="002C4FE9">
        <w:t>3GPP</w:t>
      </w:r>
      <w:r w:rsidR="002C4FE9">
        <w:t> </w:t>
      </w:r>
      <w:r w:rsidR="002C4FE9">
        <w:t>TS</w:t>
      </w:r>
      <w:r w:rsidR="002C4FE9">
        <w:t> </w:t>
      </w:r>
      <w:r w:rsidR="002C4FE9">
        <w:t>33.203:</w:t>
      </w:r>
      <w:r>
        <w:t xml:space="preserve"> "3G security; Access security for IP-based services".</w:t>
      </w:r>
    </w:p>
    <w:p w14:paraId="7B636255" w14:textId="77777777" w:rsidR="00D471F1" w:rsidRDefault="00D471F1" w:rsidP="00D471F1">
      <w:pPr>
        <w:pStyle w:val="EX"/>
      </w:pPr>
      <w:r>
        <w:t>[45]</w:t>
      </w:r>
      <w:r>
        <w:tab/>
        <w:t>ATIS-0700028: "Location Accuracy Improvements for Emergency Calls".</w:t>
      </w:r>
    </w:p>
    <w:p w14:paraId="2EC04241" w14:textId="2271AAFE" w:rsidR="00D471F1" w:rsidRDefault="00D471F1" w:rsidP="00D471F1">
      <w:pPr>
        <w:pStyle w:val="EX"/>
      </w:pPr>
      <w:r>
        <w:t>[46]</w:t>
      </w:r>
      <w:r>
        <w:tab/>
      </w:r>
      <w:r w:rsidR="002C4FE9">
        <w:t>3GPP</w:t>
      </w:r>
      <w:r w:rsidR="002C4FE9">
        <w:t> </w:t>
      </w:r>
      <w:r w:rsidR="002C4FE9">
        <w:t>TS</w:t>
      </w:r>
      <w:r w:rsidR="002C4FE9">
        <w:t> </w:t>
      </w:r>
      <w:r w:rsidR="002C4FE9">
        <w:t>23.292:</w:t>
      </w:r>
      <w:r>
        <w:t xml:space="preserve"> "IP Multimedia Subsystem (IMS) centralized services".</w:t>
      </w:r>
    </w:p>
    <w:p w14:paraId="20BA7655" w14:textId="77777777" w:rsidR="00D471F1" w:rsidRDefault="00D471F1" w:rsidP="00D471F1">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2C5A4FA1" w14:textId="5A9DB105" w:rsidR="00D471F1" w:rsidRDefault="00D471F1" w:rsidP="00D471F1">
      <w:pPr>
        <w:pStyle w:val="EX"/>
      </w:pPr>
      <w:r>
        <w:t>[48]</w:t>
      </w:r>
      <w:r>
        <w:tab/>
      </w:r>
      <w:r w:rsidR="002C4FE9">
        <w:t>3GPP</w:t>
      </w:r>
      <w:r w:rsidR="002C4FE9">
        <w:t> </w:t>
      </w:r>
      <w:r w:rsidR="002C4FE9">
        <w:t>TS</w:t>
      </w:r>
      <w:r w:rsidR="002C4FE9">
        <w:t> </w:t>
      </w:r>
      <w:r w:rsidR="002C4FE9">
        <w:t>23.501:</w:t>
      </w:r>
      <w:r>
        <w:t xml:space="preserve"> "System Architecture for the 5G System; Stage 2".</w:t>
      </w:r>
    </w:p>
    <w:p w14:paraId="1FADA889" w14:textId="4D117BCF" w:rsidR="00D471F1" w:rsidRDefault="00D471F1" w:rsidP="00D471F1">
      <w:pPr>
        <w:pStyle w:val="EX"/>
      </w:pPr>
      <w:r>
        <w:t>[49]</w:t>
      </w:r>
      <w:r>
        <w:tab/>
      </w:r>
      <w:r w:rsidR="002C4FE9">
        <w:t>3GPP</w:t>
      </w:r>
      <w:r w:rsidR="002C4FE9">
        <w:t> </w:t>
      </w:r>
      <w:r w:rsidR="002C4FE9">
        <w:t>TS</w:t>
      </w:r>
      <w:r w:rsidR="002C4FE9">
        <w:t> </w:t>
      </w:r>
      <w:r w:rsidR="002C4FE9">
        <w:t>23.502:</w:t>
      </w:r>
      <w:r>
        <w:t xml:space="preserve"> "Procedures for the 5G System; Stage 2".</w:t>
      </w:r>
    </w:p>
    <w:p w14:paraId="64274976" w14:textId="528EE508" w:rsidR="00D471F1" w:rsidRDefault="00D471F1" w:rsidP="00D471F1">
      <w:pPr>
        <w:pStyle w:val="EX"/>
      </w:pPr>
      <w:r>
        <w:t>[50]</w:t>
      </w:r>
      <w:r>
        <w:tab/>
      </w:r>
      <w:r w:rsidR="002C4FE9">
        <w:t>3GPP</w:t>
      </w:r>
      <w:r w:rsidR="002C4FE9">
        <w:t> </w:t>
      </w:r>
      <w:r w:rsidR="002C4FE9">
        <w:t>TS</w:t>
      </w:r>
      <w:r w:rsidR="002C4FE9">
        <w:t> </w:t>
      </w:r>
      <w:r w:rsidR="002C4FE9">
        <w:t>38.300:</w:t>
      </w:r>
      <w:r>
        <w:t xml:space="preserve"> "NR; Overall description; Stage-2".</w:t>
      </w:r>
    </w:p>
    <w:p w14:paraId="523A2ED3" w14:textId="31AED5D5" w:rsidR="00D471F1" w:rsidRDefault="00D471F1" w:rsidP="00D471F1">
      <w:pPr>
        <w:pStyle w:val="EX"/>
      </w:pPr>
      <w:r>
        <w:t>[51]</w:t>
      </w:r>
      <w:r>
        <w:tab/>
      </w:r>
      <w:r w:rsidR="002C4FE9">
        <w:t>3GPP</w:t>
      </w:r>
      <w:r w:rsidR="002C4FE9">
        <w:t> </w:t>
      </w:r>
      <w:r w:rsidR="002C4FE9">
        <w:t>TS</w:t>
      </w:r>
      <w:r w:rsidR="002C4FE9">
        <w:t> </w:t>
      </w:r>
      <w:r w:rsidR="002C4FE9">
        <w:t>23.503:</w:t>
      </w:r>
      <w:r>
        <w:t xml:space="preserve"> "Policy and Charging Control Framework for the 5G System; Stage 2".</w:t>
      </w:r>
    </w:p>
    <w:p w14:paraId="1D233144" w14:textId="68932A96" w:rsidR="00D471F1" w:rsidRDefault="00D471F1" w:rsidP="00D471F1">
      <w:pPr>
        <w:pStyle w:val="EX"/>
      </w:pPr>
      <w:r>
        <w:t>[52]</w:t>
      </w:r>
      <w:r>
        <w:tab/>
      </w:r>
      <w:r w:rsidR="002C4FE9">
        <w:t>3GPP</w:t>
      </w:r>
      <w:r w:rsidR="002C4FE9">
        <w:t> </w:t>
      </w:r>
      <w:r w:rsidR="002C4FE9">
        <w:t>TS</w:t>
      </w:r>
      <w:r w:rsidR="002C4FE9">
        <w:t> </w:t>
      </w:r>
      <w:r w:rsidR="002C4FE9">
        <w:t>24.501:</w:t>
      </w:r>
      <w:r>
        <w:t xml:space="preserve"> "Non-Access-Stratum (NAS) protocol for 5G System (5GS); Stage 3".</w:t>
      </w:r>
    </w:p>
    <w:p w14:paraId="6A25C4A8" w14:textId="77777777" w:rsidR="00D471F1" w:rsidRDefault="00D471F1" w:rsidP="00D471F1">
      <w:pPr>
        <w:pStyle w:val="Heading1"/>
      </w:pPr>
      <w:bookmarkStart w:id="27" w:name="_Toc58919124"/>
      <w:bookmarkStart w:id="28" w:name="_Toc83207570"/>
      <w:r>
        <w:t>3</w:t>
      </w:r>
      <w:r>
        <w:tab/>
        <w:t>Definitions, symbols and abbreviations</w:t>
      </w:r>
      <w:bookmarkEnd w:id="27"/>
      <w:bookmarkEnd w:id="28"/>
    </w:p>
    <w:p w14:paraId="45F661C2" w14:textId="77777777" w:rsidR="00D471F1" w:rsidRDefault="00D471F1" w:rsidP="00D471F1">
      <w:pPr>
        <w:pStyle w:val="Heading2"/>
      </w:pPr>
      <w:bookmarkStart w:id="29" w:name="_Toc58919125"/>
      <w:bookmarkStart w:id="30" w:name="_Toc83207571"/>
      <w:r>
        <w:t>3.1</w:t>
      </w:r>
      <w:r>
        <w:tab/>
        <w:t>Definitions</w:t>
      </w:r>
      <w:bookmarkEnd w:id="29"/>
      <w:bookmarkEnd w:id="30"/>
    </w:p>
    <w:p w14:paraId="18112B91" w14:textId="2C23D41C" w:rsidR="00D471F1" w:rsidRDefault="00D471F1" w:rsidP="00D471F1">
      <w:r>
        <w:t xml:space="preserve">For the purposes of the present document, the terms and definitions given in </w:t>
      </w:r>
      <w:r w:rsidR="002C4FE9">
        <w:t>TR</w:t>
      </w:r>
      <w:r w:rsidR="002C4FE9">
        <w:t> </w:t>
      </w:r>
      <w:r w:rsidR="002C4FE9">
        <w:t>21.905</w:t>
      </w:r>
      <w:r w:rsidR="002C4FE9">
        <w:t> </w:t>
      </w:r>
      <w:r w:rsidR="002C4FE9">
        <w:t>[</w:t>
      </w:r>
      <w:r>
        <w:t xml:space="preserve">11] and the following apply. A term defined in the present document takes precedence over the definition of the same term, if any, in </w:t>
      </w:r>
      <w:r w:rsidR="002C4FE9">
        <w:t>TR</w:t>
      </w:r>
      <w:r w:rsidR="002C4FE9">
        <w:t> </w:t>
      </w:r>
      <w:r w:rsidR="002C4FE9">
        <w:t>21.905</w:t>
      </w:r>
      <w:r w:rsidR="002C4FE9">
        <w:t> </w:t>
      </w:r>
      <w:r w:rsidR="002C4FE9">
        <w:t>[</w:t>
      </w:r>
      <w:r>
        <w:t>11].</w:t>
      </w:r>
    </w:p>
    <w:p w14:paraId="65C11637" w14:textId="46EA41CB" w:rsidR="00D471F1" w:rsidRDefault="00D471F1" w:rsidP="00D471F1">
      <w:r>
        <w:rPr>
          <w:b/>
        </w:rPr>
        <w:t>Charging Data Record:</w:t>
      </w:r>
      <w:r>
        <w:t xml:space="preserve"> Record generated by a network element for the purpose of billing a subscriber for the provided service. See </w:t>
      </w:r>
      <w:r w:rsidR="002C4FE9">
        <w:t>TS</w:t>
      </w:r>
      <w:r w:rsidR="002C4FE9">
        <w:t> </w:t>
      </w:r>
      <w:r w:rsidR="002C4FE9">
        <w:t>32.260</w:t>
      </w:r>
      <w:r w:rsidR="002C4FE9">
        <w:t> </w:t>
      </w:r>
      <w:r w:rsidR="002C4FE9">
        <w:t>[</w:t>
      </w:r>
      <w:r>
        <w:t>35] for further details.</w:t>
      </w:r>
    </w:p>
    <w:p w14:paraId="3B7E3331" w14:textId="57C2556A" w:rsidR="00D471F1" w:rsidRDefault="00D471F1" w:rsidP="00D471F1">
      <w:r>
        <w:rPr>
          <w:b/>
        </w:rPr>
        <w:t>Connectivity Session Location and Repository Function (CLF):</w:t>
      </w:r>
      <w:r>
        <w:t xml:space="preserve"> As per </w:t>
      </w:r>
      <w:r w:rsidR="002C4FE9">
        <w:t>ETSI</w:t>
      </w:r>
      <w:r w:rsidR="002C4FE9">
        <w:t> </w:t>
      </w:r>
      <w:r w:rsidR="002C4FE9">
        <w:t>ES</w:t>
      </w:r>
      <w:r w:rsidR="002C4FE9">
        <w:t> </w:t>
      </w:r>
      <w:r w:rsidR="002C4FE9">
        <w:t>282</w:t>
      </w:r>
      <w:r w:rsidR="002C4FE9">
        <w:t> </w:t>
      </w:r>
      <w:r w:rsidR="002C4FE9">
        <w:t>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37EB843" w14:textId="77777777" w:rsidR="00D471F1" w:rsidRDefault="00D471F1" w:rsidP="00D471F1">
      <w:r w:rsidRPr="00881E5E">
        <w:rPr>
          <w:b/>
        </w:rPr>
        <w:t>NG-eCall</w:t>
      </w:r>
      <w:r>
        <w:rPr>
          <w:b/>
        </w:rPr>
        <w:t xml:space="preserve"> (eCall Over IMS)</w:t>
      </w:r>
      <w:r w:rsidRPr="00881E5E">
        <w:rPr>
          <w:b/>
        </w:rPr>
        <w:t>:</w:t>
      </w:r>
      <w:r>
        <w:t xml:space="preserve"> A manually or automatically initiated IMS emergency call, from a vehicle, supplemented with a minimum set of emergency related initial data (MSD).</w:t>
      </w:r>
    </w:p>
    <w:p w14:paraId="5F6FDDE5" w14:textId="77777777" w:rsidR="00D471F1" w:rsidRDefault="00D471F1" w:rsidP="00D471F1">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61A08842" w14:textId="77777777" w:rsidR="00D471F1" w:rsidRDefault="00D471F1" w:rsidP="00D471F1">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669845A8" w14:textId="77777777" w:rsidR="00D471F1" w:rsidRDefault="00D471F1" w:rsidP="00D471F1">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14:paraId="7AB53DA2" w14:textId="5A8B306F" w:rsidR="00D471F1" w:rsidRDefault="00D471F1" w:rsidP="00D471F1">
      <w:r>
        <w:rPr>
          <w:b/>
        </w:rPr>
        <w:t>Emergency Service Routing Key (ESRK):</w:t>
      </w:r>
      <w:r>
        <w:t xml:space="preserve"> see </w:t>
      </w:r>
      <w:r w:rsidR="002C4FE9">
        <w:t>TS</w:t>
      </w:r>
      <w:r w:rsidR="002C4FE9">
        <w:t> </w:t>
      </w:r>
      <w:r w:rsidR="002C4FE9">
        <w:t>23.271</w:t>
      </w:r>
      <w:r w:rsidR="002C4FE9">
        <w:t> </w:t>
      </w:r>
      <w:r w:rsidR="002C4FE9">
        <w:t>[</w:t>
      </w:r>
      <w:r>
        <w:t>5] or J</w:t>
      </w:r>
      <w:r>
        <w:noBreakHyphen/>
        <w:t>STD</w:t>
      </w:r>
      <w:r>
        <w:noBreakHyphen/>
        <w:t>036 [23].</w:t>
      </w:r>
    </w:p>
    <w:p w14:paraId="160A5682" w14:textId="77777777" w:rsidR="00D471F1" w:rsidRDefault="00D471F1" w:rsidP="00D471F1">
      <w:r>
        <w:rPr>
          <w:b/>
        </w:rPr>
        <w:t>Emergency Service Routing Number (ESRN):</w:t>
      </w:r>
      <w:r>
        <w:t xml:space="preserve"> North American Numbering Plan number used for routing of an emergency call to the appropriate gateway for an eventual delivery towards a CS-based PSAP.</w:t>
      </w:r>
    </w:p>
    <w:p w14:paraId="25A56702" w14:textId="77777777" w:rsidR="00D471F1" w:rsidRDefault="00D471F1" w:rsidP="00D471F1">
      <w:r>
        <w:rPr>
          <w:b/>
        </w:rPr>
        <w:t xml:space="preserve">Geographical Location Information: </w:t>
      </w:r>
      <w:r>
        <w:t>Location indicated in geographical terms, for example geographical coordinates or street address (e.g. as supported by IETF RFC 4119 [14]).</w:t>
      </w:r>
    </w:p>
    <w:p w14:paraId="556D90E4" w14:textId="77777777" w:rsidR="00D471F1" w:rsidRDefault="00D471F1" w:rsidP="00D471F1">
      <w:r>
        <w:rPr>
          <w:b/>
        </w:rPr>
        <w:t>Local regulation:</w:t>
      </w:r>
      <w:r>
        <w:t xml:space="preserve"> Condition defined by the authority whose legislation applies where the emergency service is invoked.</w:t>
      </w:r>
    </w:p>
    <w:p w14:paraId="675C5A82" w14:textId="77777777" w:rsidR="00D471F1" w:rsidRDefault="00D471F1" w:rsidP="00D471F1">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5D092BB4" w14:textId="77777777" w:rsidR="00D471F1" w:rsidRDefault="00D471F1" w:rsidP="00D471F1">
      <w:r>
        <w:rPr>
          <w:b/>
        </w:rPr>
        <w:t>Location Information:</w:t>
      </w:r>
      <w:r>
        <w:t xml:space="preserve"> The location information may consist of the Location Identifier, and/or the Geographical location information.</w:t>
      </w:r>
    </w:p>
    <w:p w14:paraId="43DE899B" w14:textId="77777777" w:rsidR="00D471F1" w:rsidRDefault="00D471F1" w:rsidP="00D471F1">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4B51EAC1" w14:textId="32DA9324" w:rsidR="00D471F1" w:rsidRDefault="00D471F1" w:rsidP="00D471F1">
      <w:r>
        <w:rPr>
          <w:b/>
        </w:rPr>
        <w:t>Location Server (LS):</w:t>
      </w:r>
      <w:r>
        <w:t xml:space="preserve"> General term for the entity responsible for obtaining the location of the UE (e.g. GMLC see  </w:t>
      </w:r>
      <w:r w:rsidR="002C4FE9">
        <w:t>TS</w:t>
      </w:r>
      <w:r w:rsidR="002C4FE9">
        <w:t> </w:t>
      </w:r>
      <w:r w:rsidR="002C4FE9">
        <w:t>23.271</w:t>
      </w:r>
      <w:r w:rsidR="002C4FE9">
        <w:t> </w:t>
      </w:r>
      <w:r w:rsidR="002C4FE9">
        <w:t>[</w:t>
      </w:r>
      <w:r>
        <w:t>5], MPC see 3GPP2 X.S0002 [24] or SLP see OMA AD SUPL [15]).</w:t>
      </w:r>
    </w:p>
    <w:p w14:paraId="20A7DA16" w14:textId="77777777" w:rsidR="00D471F1" w:rsidRDefault="00D471F1" w:rsidP="00D471F1">
      <w:r>
        <w:rPr>
          <w:b/>
        </w:rPr>
        <w:t>Last Routing Option (LRO):</w:t>
      </w:r>
      <w:r>
        <w:t xml:space="preserve"> A number, which may be used in the event of network failure towards a specific location based PSAP or a number that can be associated to a national or default PSAP/Emergency centre.</w:t>
      </w:r>
    </w:p>
    <w:p w14:paraId="62664E04" w14:textId="77777777" w:rsidR="00D471F1" w:rsidRDefault="00D471F1" w:rsidP="00D471F1">
      <w:r>
        <w:rPr>
          <w:b/>
        </w:rPr>
        <w:t>Operator policy:</w:t>
      </w:r>
      <w:r>
        <w:t xml:space="preserve"> Condition set by operator.</w:t>
      </w:r>
    </w:p>
    <w:p w14:paraId="09CBC8FF" w14:textId="0FF54CB8" w:rsidR="00D471F1" w:rsidRDefault="00D471F1" w:rsidP="00D471F1">
      <w:r>
        <w:rPr>
          <w:b/>
        </w:rPr>
        <w:t>Private Numbering Plan:</w:t>
      </w:r>
      <w:r>
        <w:t xml:space="preserve"> According to </w:t>
      </w:r>
      <w:r w:rsidR="002C4FE9">
        <w:t>ETSI</w:t>
      </w:r>
      <w:r w:rsidR="002C4FE9">
        <w:t> </w:t>
      </w:r>
      <w:r w:rsidR="002C4FE9">
        <w:t>TS</w:t>
      </w:r>
      <w:r w:rsidR="002C4FE9">
        <w:t> </w:t>
      </w:r>
      <w:r w:rsidR="002C4FE9">
        <w:t>181</w:t>
      </w:r>
      <w:r w:rsidR="002C4FE9">
        <w:t> </w:t>
      </w:r>
      <w:r w:rsidR="002C4FE9">
        <w:t>019 </w:t>
      </w:r>
      <w:r>
        <w:t>[36], a numbering plan explicitly relating to a particular private numbering domain.</w:t>
      </w:r>
    </w:p>
    <w:p w14:paraId="69EA946F" w14:textId="77777777" w:rsidR="00D471F1" w:rsidRDefault="00D471F1" w:rsidP="00D471F1">
      <w:r>
        <w:rPr>
          <w:b/>
        </w:rPr>
        <w:t>Public Safety Answering Point (PSAP):</w:t>
      </w:r>
      <w:r>
        <w:t xml:space="preserve"> A physical location, where emergency calls from the public are received.</w:t>
      </w:r>
    </w:p>
    <w:p w14:paraId="674D5032" w14:textId="77777777" w:rsidR="00D471F1" w:rsidRDefault="00D471F1" w:rsidP="00D471F1">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326669B7" w14:textId="09999225" w:rsidR="00331E95" w:rsidRDefault="00331E95" w:rsidP="00D471F1">
      <w:r w:rsidRPr="00502ECD">
        <w:rPr>
          <w:b/>
          <w:bCs/>
        </w:rPr>
        <w:t>Stand-alone Non-Public Network:</w:t>
      </w:r>
      <w:r>
        <w:t xml:space="preserve"> A non-public network not relying on network functions provided by a PLMN.</w:t>
      </w:r>
    </w:p>
    <w:p w14:paraId="1C0A8142" w14:textId="272BC07C" w:rsidR="00D471F1" w:rsidRDefault="00D471F1" w:rsidP="00D471F1">
      <w:r>
        <w:t xml:space="preserve">For the purposes of the present document, the following terms and definitions given in </w:t>
      </w:r>
      <w:r w:rsidR="002C4FE9">
        <w:t>TS</w:t>
      </w:r>
      <w:r w:rsidR="002C4FE9">
        <w:t> </w:t>
      </w:r>
      <w:r w:rsidR="002C4FE9">
        <w:t>24.229</w:t>
      </w:r>
      <w:r w:rsidR="002C4FE9">
        <w:t> </w:t>
      </w:r>
      <w:r w:rsidR="002C4FE9">
        <w:t>[</w:t>
      </w:r>
      <w:r>
        <w:t>19] apply:</w:t>
      </w:r>
    </w:p>
    <w:p w14:paraId="5A0D7473" w14:textId="77777777" w:rsidR="00D471F1" w:rsidRDefault="00D471F1" w:rsidP="00D471F1">
      <w:pPr>
        <w:pStyle w:val="B1"/>
        <w:rPr>
          <w:b/>
        </w:rPr>
      </w:pPr>
      <w:r>
        <w:rPr>
          <w:b/>
        </w:rPr>
        <w:t>Private Network Traffic</w:t>
      </w:r>
    </w:p>
    <w:p w14:paraId="513957D0" w14:textId="77777777" w:rsidR="00D471F1" w:rsidRDefault="00D471F1" w:rsidP="00D471F1">
      <w:pPr>
        <w:pStyle w:val="NO"/>
      </w:pPr>
      <w:r>
        <w:t>NOTE:</w:t>
      </w:r>
      <w:r>
        <w:tab/>
        <w:t>All traffic from UEs having registered a contact bound to a public user identity receiving hosted enterprise services, is private network traffic.</w:t>
      </w:r>
    </w:p>
    <w:p w14:paraId="1FEA9FF4" w14:textId="77777777" w:rsidR="00D471F1" w:rsidRDefault="00D471F1" w:rsidP="00D471F1">
      <w:pPr>
        <w:pStyle w:val="B1"/>
        <w:rPr>
          <w:b/>
        </w:rPr>
      </w:pPr>
      <w:r>
        <w:rPr>
          <w:b/>
        </w:rPr>
        <w:t>Public Network Traffic</w:t>
      </w:r>
    </w:p>
    <w:p w14:paraId="070721DF" w14:textId="702212EA" w:rsidR="00D471F1" w:rsidRDefault="00D471F1" w:rsidP="00D471F1">
      <w:r>
        <w:t xml:space="preserve">For the purposes of the present document, the following terms and definitions given in </w:t>
      </w:r>
      <w:r w:rsidR="002C4FE9">
        <w:t>TS</w:t>
      </w:r>
      <w:r w:rsidR="002C4FE9">
        <w:t> </w:t>
      </w:r>
      <w:r w:rsidR="002C4FE9">
        <w:t>23.401</w:t>
      </w:r>
      <w:r w:rsidR="002C4FE9">
        <w:t> </w:t>
      </w:r>
      <w:r w:rsidR="002C4FE9">
        <w:t>[</w:t>
      </w:r>
      <w:r>
        <w:t>28] apply:</w:t>
      </w:r>
    </w:p>
    <w:p w14:paraId="37AB0D67" w14:textId="30E12C81" w:rsidR="00D471F1" w:rsidRPr="00881E5E" w:rsidRDefault="00D471F1" w:rsidP="00D471F1">
      <w:r w:rsidRPr="00881E5E">
        <w:rPr>
          <w:b/>
        </w:rPr>
        <w:t>eCall Only Mode</w:t>
      </w:r>
      <w:r>
        <w:rPr>
          <w:b/>
        </w:rPr>
        <w:t>:</w:t>
      </w:r>
      <w:r w:rsidRPr="00881E5E">
        <w:t xml:space="preserve"> See </w:t>
      </w:r>
      <w:r w:rsidR="002C4FE9" w:rsidRPr="00881E5E">
        <w:t>TS</w:t>
      </w:r>
      <w:r w:rsidR="002C4FE9">
        <w:t> </w:t>
      </w:r>
      <w:r w:rsidR="002C4FE9" w:rsidRPr="00881E5E">
        <w:t>23.401</w:t>
      </w:r>
      <w:r w:rsidR="002C4FE9">
        <w:t> </w:t>
      </w:r>
      <w:r w:rsidR="002C4FE9" w:rsidRPr="00881E5E">
        <w:t>[</w:t>
      </w:r>
      <w:r w:rsidRPr="00881E5E">
        <w:t>28].</w:t>
      </w:r>
    </w:p>
    <w:p w14:paraId="382DF465" w14:textId="50F85276" w:rsidR="00D471F1" w:rsidRDefault="00D471F1" w:rsidP="00D471F1">
      <w:r>
        <w:t xml:space="preserve">For the purposes of the present document, the following terms and definitions given in </w:t>
      </w:r>
      <w:r w:rsidR="002C4FE9">
        <w:t>TS</w:t>
      </w:r>
      <w:r w:rsidR="002C4FE9">
        <w:t> </w:t>
      </w:r>
      <w:r w:rsidR="002C4FE9">
        <w:t>22.101</w:t>
      </w:r>
      <w:r w:rsidR="002C4FE9">
        <w:t> </w:t>
      </w:r>
      <w:r w:rsidR="002C4FE9">
        <w:t>[</w:t>
      </w:r>
      <w:r>
        <w:t>8] apply:</w:t>
      </w:r>
    </w:p>
    <w:p w14:paraId="5605A793" w14:textId="23ABEC14" w:rsidR="00D471F1" w:rsidRPr="00881E5E" w:rsidRDefault="00D471F1" w:rsidP="00D471F1">
      <w:r w:rsidRPr="00881E5E">
        <w:rPr>
          <w:b/>
        </w:rPr>
        <w:t>eCall</w:t>
      </w:r>
      <w:r>
        <w:rPr>
          <w:b/>
        </w:rPr>
        <w:t>:</w:t>
      </w:r>
      <w:r w:rsidRPr="00881E5E">
        <w:t xml:space="preserve"> See </w:t>
      </w:r>
      <w:r w:rsidR="002C4FE9" w:rsidRPr="00881E5E">
        <w:t>TS</w:t>
      </w:r>
      <w:r w:rsidR="002C4FE9">
        <w:t> </w:t>
      </w:r>
      <w:r w:rsidR="002C4FE9" w:rsidRPr="00881E5E">
        <w:t>22.101</w:t>
      </w:r>
      <w:r w:rsidR="002C4FE9">
        <w:t> </w:t>
      </w:r>
      <w:r w:rsidR="002C4FE9" w:rsidRPr="00881E5E">
        <w:t>[</w:t>
      </w:r>
      <w:r w:rsidRPr="00881E5E">
        <w:t>8].</w:t>
      </w:r>
    </w:p>
    <w:p w14:paraId="31FA86EC" w14:textId="5DA4A4D4" w:rsidR="00D471F1" w:rsidRPr="00881E5E" w:rsidRDefault="00D471F1" w:rsidP="00D471F1">
      <w:r w:rsidRPr="00881E5E">
        <w:rPr>
          <w:b/>
        </w:rPr>
        <w:t>Minimum Set of Data (MSD)</w:t>
      </w:r>
      <w:r>
        <w:rPr>
          <w:b/>
        </w:rPr>
        <w:t>:</w:t>
      </w:r>
      <w:r w:rsidRPr="00881E5E">
        <w:t xml:space="preserve"> See </w:t>
      </w:r>
      <w:r w:rsidR="002C4FE9" w:rsidRPr="00881E5E">
        <w:t>TS</w:t>
      </w:r>
      <w:r w:rsidR="002C4FE9">
        <w:t> </w:t>
      </w:r>
      <w:r w:rsidR="002C4FE9" w:rsidRPr="00881E5E">
        <w:t>22.101</w:t>
      </w:r>
      <w:r w:rsidR="002C4FE9">
        <w:t> </w:t>
      </w:r>
      <w:r w:rsidR="002C4FE9" w:rsidRPr="00881E5E">
        <w:t>[</w:t>
      </w:r>
      <w:r w:rsidRPr="00881E5E">
        <w:t>8].</w:t>
      </w:r>
    </w:p>
    <w:p w14:paraId="7316E160" w14:textId="77777777" w:rsidR="00D471F1" w:rsidRDefault="00D471F1" w:rsidP="00D471F1">
      <w:pPr>
        <w:pStyle w:val="Heading2"/>
      </w:pPr>
      <w:bookmarkStart w:id="31" w:name="_Toc58919126"/>
      <w:bookmarkStart w:id="32" w:name="_Toc83207572"/>
      <w:r>
        <w:t>3.2</w:t>
      </w:r>
      <w:r>
        <w:tab/>
        <w:t>Abbreviations</w:t>
      </w:r>
      <w:bookmarkEnd w:id="31"/>
      <w:bookmarkEnd w:id="32"/>
    </w:p>
    <w:p w14:paraId="4FD11151" w14:textId="77777777" w:rsidR="00D471F1" w:rsidRDefault="00D471F1" w:rsidP="00D471F1">
      <w:pPr>
        <w:keepNext/>
      </w:pPr>
      <w:r>
        <w:t>For the purposes of the present document, the following abbreviations apply:</w:t>
      </w:r>
    </w:p>
    <w:p w14:paraId="22922A91" w14:textId="77777777" w:rsidR="00D471F1" w:rsidRDefault="00D471F1" w:rsidP="00D471F1">
      <w:pPr>
        <w:pStyle w:val="EW"/>
      </w:pPr>
      <w:r>
        <w:t>CDR</w:t>
      </w:r>
      <w:r>
        <w:tab/>
        <w:t>Charging Data Record</w:t>
      </w:r>
    </w:p>
    <w:p w14:paraId="5C77C3DB" w14:textId="77777777" w:rsidR="00D471F1" w:rsidRDefault="00D471F1" w:rsidP="00D471F1">
      <w:pPr>
        <w:pStyle w:val="EW"/>
      </w:pPr>
      <w:r>
        <w:t>CLF</w:t>
      </w:r>
      <w:r>
        <w:tab/>
        <w:t>Connectivity session Location and repository Function</w:t>
      </w:r>
    </w:p>
    <w:p w14:paraId="79A197D3" w14:textId="77777777" w:rsidR="00D471F1" w:rsidRDefault="00D471F1" w:rsidP="00D471F1">
      <w:pPr>
        <w:pStyle w:val="EW"/>
      </w:pPr>
      <w:r>
        <w:t>CS</w:t>
      </w:r>
      <w:r>
        <w:tab/>
        <w:t>Circuit Switched</w:t>
      </w:r>
    </w:p>
    <w:p w14:paraId="474A6FBD" w14:textId="77777777" w:rsidR="00D471F1" w:rsidRDefault="00D471F1" w:rsidP="00D471F1">
      <w:pPr>
        <w:pStyle w:val="EW"/>
      </w:pPr>
      <w:r>
        <w:t>DRVCC</w:t>
      </w:r>
      <w:r>
        <w:tab/>
        <w:t>Dual Radio Voice Call Continuity</w:t>
      </w:r>
    </w:p>
    <w:p w14:paraId="0DAD89B1" w14:textId="77777777" w:rsidR="00D471F1" w:rsidRDefault="00D471F1" w:rsidP="00D471F1">
      <w:pPr>
        <w:pStyle w:val="EW"/>
      </w:pPr>
      <w:r>
        <w:t>E</w:t>
      </w:r>
      <w:r>
        <w:noBreakHyphen/>
        <w:t>CSCF</w:t>
      </w:r>
      <w:r>
        <w:tab/>
        <w:t>Emergency</w:t>
      </w:r>
      <w:r>
        <w:noBreakHyphen/>
        <w:t>CSCF</w:t>
      </w:r>
    </w:p>
    <w:p w14:paraId="55881195" w14:textId="77777777" w:rsidR="00D471F1" w:rsidRDefault="00D471F1" w:rsidP="00D471F1">
      <w:pPr>
        <w:pStyle w:val="EW"/>
      </w:pPr>
      <w:r>
        <w:t>EATF</w:t>
      </w:r>
      <w:r>
        <w:tab/>
        <w:t>Emergency Access Transfer Function</w:t>
      </w:r>
    </w:p>
    <w:p w14:paraId="60176981" w14:textId="77777777" w:rsidR="00D471F1" w:rsidRDefault="00D471F1" w:rsidP="00D471F1">
      <w:pPr>
        <w:pStyle w:val="EW"/>
      </w:pPr>
      <w:r>
        <w:t>ECS</w:t>
      </w:r>
      <w:r>
        <w:tab/>
        <w:t>Emergency Call Server</w:t>
      </w:r>
    </w:p>
    <w:p w14:paraId="7D3754AC" w14:textId="77777777" w:rsidR="00D471F1" w:rsidRDefault="00D471F1" w:rsidP="00D471F1">
      <w:pPr>
        <w:pStyle w:val="EW"/>
      </w:pPr>
      <w:r>
        <w:t>ESQK</w:t>
      </w:r>
      <w:r>
        <w:tab/>
        <w:t>Emergency Service Query Key</w:t>
      </w:r>
    </w:p>
    <w:p w14:paraId="4EB85061" w14:textId="77777777" w:rsidR="00D471F1" w:rsidRDefault="00D471F1" w:rsidP="00D471F1">
      <w:pPr>
        <w:pStyle w:val="EW"/>
      </w:pPr>
      <w:r>
        <w:t>ESRK</w:t>
      </w:r>
      <w:r>
        <w:tab/>
        <w:t>Emergency Service Routing Key</w:t>
      </w:r>
    </w:p>
    <w:p w14:paraId="0FF089DC" w14:textId="77777777" w:rsidR="00D471F1" w:rsidRDefault="00D471F1" w:rsidP="00D471F1">
      <w:pPr>
        <w:pStyle w:val="EW"/>
      </w:pPr>
      <w:r>
        <w:t>ESRN</w:t>
      </w:r>
      <w:r>
        <w:tab/>
        <w:t>Emergency Service Routing Number</w:t>
      </w:r>
    </w:p>
    <w:p w14:paraId="19E570A0" w14:textId="77777777" w:rsidR="00D471F1" w:rsidRDefault="00D471F1" w:rsidP="00D471F1">
      <w:pPr>
        <w:pStyle w:val="EW"/>
      </w:pPr>
      <w:r>
        <w:t>HRPD</w:t>
      </w:r>
      <w:r>
        <w:tab/>
        <w:t>High Rate Packet Data</w:t>
      </w:r>
    </w:p>
    <w:p w14:paraId="121E6A57" w14:textId="77777777" w:rsidR="00D471F1" w:rsidRDefault="00D471F1" w:rsidP="00D471F1">
      <w:pPr>
        <w:pStyle w:val="EW"/>
      </w:pPr>
      <w:r>
        <w:t>LRF</w:t>
      </w:r>
      <w:r>
        <w:tab/>
        <w:t>Location Retrieval Function</w:t>
      </w:r>
    </w:p>
    <w:p w14:paraId="33E258A2" w14:textId="77777777" w:rsidR="00D471F1" w:rsidRDefault="00D471F1" w:rsidP="00D471F1">
      <w:pPr>
        <w:pStyle w:val="EW"/>
      </w:pPr>
      <w:r>
        <w:t>LRO</w:t>
      </w:r>
      <w:r>
        <w:tab/>
        <w:t>Last Routing Option</w:t>
      </w:r>
    </w:p>
    <w:p w14:paraId="0D6F0E34" w14:textId="77777777" w:rsidR="00D471F1" w:rsidRDefault="00D471F1" w:rsidP="00D471F1">
      <w:pPr>
        <w:pStyle w:val="EW"/>
      </w:pPr>
      <w:r>
        <w:t>LS</w:t>
      </w:r>
      <w:r>
        <w:tab/>
        <w:t>Location Server</w:t>
      </w:r>
    </w:p>
    <w:p w14:paraId="7880A213" w14:textId="77777777" w:rsidR="00D471F1" w:rsidRDefault="00D471F1" w:rsidP="00D471F1">
      <w:pPr>
        <w:pStyle w:val="EW"/>
      </w:pPr>
      <w:r>
        <w:t>MPC</w:t>
      </w:r>
      <w:r>
        <w:tab/>
      </w:r>
      <w:smartTag w:uri="urn:schemas-microsoft-com:office:smarttags" w:element="State">
        <w:smartTag w:uri="urn:schemas-microsoft-com:office:smarttags" w:element="PersonName">
          <w:r>
            <w:t>Mobile</w:t>
          </w:r>
        </w:smartTag>
      </w:smartTag>
      <w:r>
        <w:t xml:space="preserve"> Positioning Centre</w:t>
      </w:r>
    </w:p>
    <w:p w14:paraId="79D6B427" w14:textId="77777777" w:rsidR="00D471F1" w:rsidRDefault="00D471F1" w:rsidP="00D471F1">
      <w:pPr>
        <w:pStyle w:val="EW"/>
      </w:pPr>
      <w:r>
        <w:t>MSD</w:t>
      </w:r>
      <w:r>
        <w:tab/>
        <w:t>Minimum Set of emergency related Data</w:t>
      </w:r>
    </w:p>
    <w:p w14:paraId="3CCA22BF" w14:textId="77777777" w:rsidR="00D471F1" w:rsidRDefault="00D471F1" w:rsidP="00D471F1">
      <w:pPr>
        <w:pStyle w:val="EW"/>
      </w:pPr>
      <w:r>
        <w:t>PDS</w:t>
      </w:r>
      <w:r>
        <w:tab/>
        <w:t>Packet Data Subsystem</w:t>
      </w:r>
    </w:p>
    <w:p w14:paraId="31A3C67D" w14:textId="77777777" w:rsidR="00D471F1" w:rsidRDefault="00D471F1" w:rsidP="00D471F1">
      <w:pPr>
        <w:pStyle w:val="EW"/>
      </w:pPr>
      <w:r>
        <w:t>PSAP</w:t>
      </w:r>
      <w:r>
        <w:tab/>
        <w:t>Public Safety Answering Point</w:t>
      </w:r>
    </w:p>
    <w:p w14:paraId="73027FBA" w14:textId="77777777" w:rsidR="00D471F1" w:rsidRDefault="00D471F1" w:rsidP="00D471F1">
      <w:pPr>
        <w:pStyle w:val="EW"/>
      </w:pPr>
      <w:r>
        <w:t>RDF</w:t>
      </w:r>
      <w:r>
        <w:tab/>
        <w:t>Routing Determination Function</w:t>
      </w:r>
    </w:p>
    <w:p w14:paraId="41EAE600" w14:textId="77777777" w:rsidR="00D471F1" w:rsidRDefault="00D471F1" w:rsidP="00D471F1">
      <w:pPr>
        <w:pStyle w:val="EW"/>
      </w:pPr>
      <w:r>
        <w:t>SET</w:t>
      </w:r>
      <w:r>
        <w:tab/>
        <w:t>SUPL Enabled Terminal</w:t>
      </w:r>
    </w:p>
    <w:p w14:paraId="6B866956" w14:textId="77777777" w:rsidR="00D471F1" w:rsidRDefault="00D471F1" w:rsidP="00D471F1">
      <w:pPr>
        <w:pStyle w:val="EW"/>
      </w:pPr>
      <w:r>
        <w:t>SLP</w:t>
      </w:r>
      <w:r>
        <w:tab/>
        <w:t>SUPL Location Platform</w:t>
      </w:r>
    </w:p>
    <w:p w14:paraId="77D36CAB" w14:textId="2E1BEEA4" w:rsidR="00331E95" w:rsidRDefault="00331E95" w:rsidP="00D471F1">
      <w:pPr>
        <w:pStyle w:val="EW"/>
      </w:pPr>
      <w:r>
        <w:t>SNPN</w:t>
      </w:r>
      <w:r>
        <w:tab/>
        <w:t>Standalone Non-Public Network</w:t>
      </w:r>
    </w:p>
    <w:p w14:paraId="1E83F231" w14:textId="6C7FA46A" w:rsidR="00D471F1" w:rsidRDefault="00D471F1" w:rsidP="00D471F1">
      <w:pPr>
        <w:pStyle w:val="EW"/>
      </w:pPr>
      <w:r>
        <w:t>SRVCC</w:t>
      </w:r>
      <w:r>
        <w:tab/>
        <w:t>Single Radio Voice Call Continuity</w:t>
      </w:r>
    </w:p>
    <w:p w14:paraId="46EF15A5" w14:textId="77777777" w:rsidR="00D471F1" w:rsidRDefault="00D471F1" w:rsidP="00D471F1">
      <w:pPr>
        <w:pStyle w:val="EW"/>
      </w:pPr>
      <w:r>
        <w:t>SUPL</w:t>
      </w:r>
      <w:r>
        <w:tab/>
        <w:t>Secure User Plane for Location</w:t>
      </w:r>
    </w:p>
    <w:p w14:paraId="5D1E3E98" w14:textId="77777777" w:rsidR="00D471F1" w:rsidRPr="00AE6FB8" w:rsidRDefault="00D471F1" w:rsidP="00D471F1">
      <w:pPr>
        <w:pStyle w:val="EW"/>
      </w:pPr>
      <w:r w:rsidRPr="00AE6FB8">
        <w:t>URN</w:t>
      </w:r>
      <w:r w:rsidRPr="00AE6FB8">
        <w:tab/>
        <w:t>Uniform Resource Name</w:t>
      </w:r>
    </w:p>
    <w:p w14:paraId="6C543D62" w14:textId="77777777" w:rsidR="00D471F1" w:rsidRDefault="00D471F1" w:rsidP="00D471F1">
      <w:pPr>
        <w:pStyle w:val="EW"/>
      </w:pPr>
      <w:r>
        <w:t>VPC</w:t>
      </w:r>
      <w:r>
        <w:tab/>
        <w:t>VoIP Positioning Centre</w:t>
      </w:r>
    </w:p>
    <w:p w14:paraId="76C3D594" w14:textId="77777777" w:rsidR="00D471F1" w:rsidRDefault="00D471F1" w:rsidP="00D471F1">
      <w:pPr>
        <w:pStyle w:val="EW"/>
      </w:pPr>
      <w:r>
        <w:t>WLAN</w:t>
      </w:r>
      <w:r>
        <w:tab/>
        <w:t>Wireless LAN</w:t>
      </w:r>
    </w:p>
    <w:p w14:paraId="51E58E11" w14:textId="77777777" w:rsidR="00D471F1" w:rsidRDefault="00D471F1" w:rsidP="00D471F1">
      <w:pPr>
        <w:pStyle w:val="EW"/>
      </w:pPr>
    </w:p>
    <w:p w14:paraId="6E881364" w14:textId="77777777" w:rsidR="00D471F1" w:rsidRDefault="00D471F1" w:rsidP="00D471F1">
      <w:pPr>
        <w:pStyle w:val="Heading1"/>
      </w:pPr>
      <w:bookmarkStart w:id="33" w:name="_Toc58919127"/>
      <w:bookmarkStart w:id="34" w:name="_Toc83207573"/>
      <w:r>
        <w:t>4</w:t>
      </w:r>
      <w:r>
        <w:tab/>
        <w:t>High level Principles</w:t>
      </w:r>
      <w:bookmarkEnd w:id="33"/>
      <w:bookmarkEnd w:id="34"/>
    </w:p>
    <w:p w14:paraId="755CCEC6" w14:textId="77777777" w:rsidR="00D471F1" w:rsidRDefault="00D471F1" w:rsidP="00D471F1">
      <w:pPr>
        <w:pStyle w:val="Heading2"/>
      </w:pPr>
      <w:bookmarkStart w:id="35" w:name="_Toc58919128"/>
      <w:bookmarkStart w:id="36" w:name="_Toc83207574"/>
      <w:r>
        <w:t>4.1</w:t>
      </w:r>
      <w:r>
        <w:tab/>
        <w:t>Architectural Principles</w:t>
      </w:r>
      <w:bookmarkEnd w:id="35"/>
      <w:bookmarkEnd w:id="36"/>
    </w:p>
    <w:p w14:paraId="04756E0E" w14:textId="355A544D" w:rsidR="00D471F1" w:rsidRDefault="00D471F1" w:rsidP="00D471F1">
      <w:r>
        <w:t xml:space="preserve">The solution for emergency sessions in the IMS fulfils the emergency principles and requirements of </w:t>
      </w:r>
      <w:r w:rsidR="002C4FE9">
        <w:t>TS</w:t>
      </w:r>
      <w:r w:rsidR="002C4FE9">
        <w:t> </w:t>
      </w:r>
      <w:r w:rsidR="002C4FE9">
        <w:t>22.101</w:t>
      </w:r>
      <w:r w:rsidR="002C4FE9">
        <w:t> </w:t>
      </w:r>
      <w:r w:rsidR="002C4FE9">
        <w:t>[</w:t>
      </w:r>
      <w:r>
        <w:t xml:space="preserve">8], </w:t>
      </w:r>
      <w:r w:rsidR="002C4FE9">
        <w:t>TS</w:t>
      </w:r>
      <w:r w:rsidR="002C4FE9">
        <w:t> </w:t>
      </w:r>
      <w:r w:rsidR="002C4FE9">
        <w:t>22.228</w:t>
      </w:r>
      <w:r w:rsidR="002C4FE9">
        <w:t> </w:t>
      </w:r>
      <w:r w:rsidR="002C4FE9">
        <w:t>[</w:t>
      </w:r>
      <w:r>
        <w:t>27] and the following architectural requirements:</w:t>
      </w:r>
    </w:p>
    <w:p w14:paraId="280BC6C2" w14:textId="77777777" w:rsidR="00D471F1" w:rsidRDefault="00D471F1" w:rsidP="00D471F1">
      <w:pPr>
        <w:pStyle w:val="B1"/>
      </w:pPr>
      <w:r>
        <w:t>1.</w:t>
      </w:r>
      <w:r>
        <w:tab/>
        <w:t>Void.</w:t>
      </w:r>
    </w:p>
    <w:p w14:paraId="66D4D8BD" w14:textId="1D6F7B97"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r w:rsidR="00331E95">
        <w:t xml:space="preserve"> (terrestrial or satellite)</w:t>
      </w:r>
      <w:r>
        <w:t>, a fixed broadband access, a nomadic access and a WLAN access to EPC or non-3GPP access to 5GC.</w:t>
      </w:r>
    </w:p>
    <w:p w14:paraId="0E8BC9D1" w14:textId="1770DDF1"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 xml:space="preserve">received via WLAN (for access to EPC) are only used for detecting emergency calls in the same country, if permission from PLMN selected in 3GPP access was received (see </w:t>
      </w:r>
      <w:r w:rsidR="002C4FE9">
        <w:t>TS</w:t>
      </w:r>
      <w:r w:rsidR="002C4FE9">
        <w:t> </w:t>
      </w:r>
      <w:r w:rsidR="002C4FE9">
        <w:t>23.401</w:t>
      </w:r>
      <w:r w:rsidR="002C4FE9">
        <w:t> </w:t>
      </w:r>
      <w:r w:rsidR="002C4FE9">
        <w:t>[</w:t>
      </w:r>
      <w:r>
        <w:t xml:space="preserve">28] and </w:t>
      </w:r>
      <w:r w:rsidR="002C4FE9">
        <w:t>TS</w:t>
      </w:r>
      <w:r w:rsidR="002C4FE9">
        <w:t> </w:t>
      </w:r>
      <w:r w:rsidR="002C4FE9">
        <w:t>23.060</w:t>
      </w:r>
      <w:r w:rsidR="002C4FE9">
        <w:t> </w:t>
      </w:r>
      <w:r w:rsidR="002C4FE9">
        <w:t>[</w:t>
      </w:r>
      <w:r>
        <w:t>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5EA5471A" w:rsidR="00D471F1" w:rsidRPr="00305211" w:rsidRDefault="00D471F1" w:rsidP="00D471F1">
      <w:pPr>
        <w:pStyle w:val="B1"/>
      </w:pPr>
      <w:r w:rsidRPr="00305211">
        <w:t>2b.</w:t>
      </w:r>
      <w:r w:rsidRPr="00305211">
        <w:tab/>
        <w:t xml:space="preserve">Emergency numbers and associated types received using a list as described in </w:t>
      </w:r>
      <w:r w:rsidR="002C4FE9" w:rsidRPr="00305211">
        <w:t>TS</w:t>
      </w:r>
      <w:r w:rsidR="002C4FE9">
        <w:t> </w:t>
      </w:r>
      <w:r w:rsidR="002C4FE9" w:rsidRPr="00305211">
        <w:t>24.008</w:t>
      </w:r>
      <w:r w:rsidR="002C4FE9">
        <w:t> </w:t>
      </w:r>
      <w:r w:rsidR="002C4FE9" w:rsidRPr="00305211">
        <w:t>[</w:t>
      </w:r>
      <w:r w:rsidRPr="00305211">
        <w:t xml:space="preserve">13] are only used for detecting emergency calls in the same country. The UE can obtain these numbers and associated types via mobility management procedures as described in </w:t>
      </w:r>
      <w:r w:rsidR="002C4FE9" w:rsidRPr="00305211">
        <w:t>TS</w:t>
      </w:r>
      <w:r w:rsidR="002C4FE9">
        <w:t> </w:t>
      </w:r>
      <w:r w:rsidR="002C4FE9" w:rsidRPr="00305211">
        <w:t>24.008</w:t>
      </w:r>
      <w:r w:rsidR="002C4FE9">
        <w:t> </w:t>
      </w:r>
      <w:r w:rsidR="002C4FE9" w:rsidRPr="00305211">
        <w:t>[</w:t>
      </w:r>
      <w:r w:rsidRPr="00305211">
        <w:t xml:space="preserve">13], </w:t>
      </w:r>
      <w:r w:rsidR="002C4FE9" w:rsidRPr="00305211">
        <w:t>TS</w:t>
      </w:r>
      <w:r w:rsidR="002C4FE9">
        <w:t> </w:t>
      </w:r>
      <w:r w:rsidR="002C4FE9" w:rsidRPr="00305211">
        <w:t>24.301</w:t>
      </w:r>
      <w:r w:rsidR="002C4FE9">
        <w:t> </w:t>
      </w:r>
      <w:r w:rsidR="002C4FE9" w:rsidRPr="00305211">
        <w:t>[</w:t>
      </w:r>
      <w:r w:rsidRPr="00305211">
        <w:t xml:space="preserve">33] and </w:t>
      </w:r>
      <w:r w:rsidR="002C4FE9" w:rsidRPr="00305211">
        <w:t>TS</w:t>
      </w:r>
      <w:r w:rsidR="002C4FE9">
        <w:t> </w:t>
      </w:r>
      <w:r w:rsidR="002C4FE9" w:rsidRPr="00305211">
        <w:t>24.501</w:t>
      </w:r>
      <w:r w:rsidR="002C4FE9">
        <w:t> </w:t>
      </w:r>
      <w:r w:rsidR="002C4FE9" w:rsidRPr="00305211">
        <w:t>[</w:t>
      </w:r>
      <w:r w:rsidRPr="00305211">
        <w:t>52]. The associated types consist of a limited number of emergency service categories from which a limited number of URNs can be derived.</w:t>
      </w:r>
    </w:p>
    <w:p w14:paraId="375F7714" w14:textId="5A4B5D4B" w:rsidR="00D471F1" w:rsidRPr="00305211" w:rsidRDefault="00D471F1" w:rsidP="00D471F1">
      <w:pPr>
        <w:pStyle w:val="B1"/>
      </w:pPr>
      <w:r w:rsidRPr="00305211">
        <w:t>2c.</w:t>
      </w:r>
      <w:r w:rsidRPr="00305211">
        <w:tab/>
        <w:t xml:space="preserve">Emergency numbers and associated URN information received using a list as described in </w:t>
      </w:r>
      <w:r w:rsidR="002C4FE9" w:rsidRPr="00305211">
        <w:t>TS</w:t>
      </w:r>
      <w:r w:rsidR="002C4FE9">
        <w:t> </w:t>
      </w:r>
      <w:r w:rsidR="002C4FE9" w:rsidRPr="00305211">
        <w:t>24.301</w:t>
      </w:r>
      <w:r w:rsidR="002C4FE9">
        <w:t> </w:t>
      </w:r>
      <w:r w:rsidR="002C4FE9" w:rsidRPr="00305211">
        <w:t>[</w:t>
      </w:r>
      <w:r w:rsidRPr="00305211">
        <w:t>33] are only used when they are valid. The validity of these numbers and associated URN information is specified in</w:t>
      </w:r>
      <w:r w:rsidR="00F977AF" w:rsidRPr="00305211">
        <w:t xml:space="preserve"> clause 10.4.1</w:t>
      </w:r>
      <w:r w:rsidRPr="00305211">
        <w:t xml:space="preserve"> </w:t>
      </w:r>
      <w:r w:rsidR="00F977AF">
        <w:t>of</w:t>
      </w:r>
      <w:r w:rsidR="00F977AF" w:rsidRPr="00305211">
        <w:t xml:space="preserve"> </w:t>
      </w:r>
      <w:r w:rsidR="002C4FE9" w:rsidRPr="00305211">
        <w:t>TS</w:t>
      </w:r>
      <w:r w:rsidR="002C4FE9">
        <w:t> </w:t>
      </w:r>
      <w:r w:rsidR="002C4FE9" w:rsidRPr="00305211">
        <w:t>22.101</w:t>
      </w:r>
      <w:r w:rsidR="002C4FE9">
        <w:t> </w:t>
      </w:r>
      <w:r w:rsidR="002C4FE9" w:rsidRPr="00305211">
        <w:t>[</w:t>
      </w:r>
      <w:r w:rsidRPr="00305211">
        <w:t>8] (i.e. the serving network indicates whether this list is valid in the country or only in the PLMN</w:t>
      </w:r>
      <w:r w:rsidR="00331E95">
        <w:t xml:space="preserve"> or SNPN</w:t>
      </w:r>
      <w:r w:rsidRPr="00305211">
        <w:t xml:space="preserve">). The UE can obtain these numbers and associated URN information via mobility management procedures as described in </w:t>
      </w:r>
      <w:r w:rsidR="002C4FE9" w:rsidRPr="00305211">
        <w:t>TS</w:t>
      </w:r>
      <w:r w:rsidR="002C4FE9">
        <w:t> </w:t>
      </w:r>
      <w:r w:rsidR="002C4FE9" w:rsidRPr="00305211">
        <w:t>24.301</w:t>
      </w:r>
      <w:r w:rsidR="002C4FE9">
        <w:t> </w:t>
      </w:r>
      <w:r w:rsidR="002C4FE9" w:rsidRPr="00305211">
        <w:t>[</w:t>
      </w:r>
      <w:r w:rsidRPr="00305211">
        <w:t xml:space="preserve">33] and </w:t>
      </w:r>
      <w:r w:rsidR="002C4FE9" w:rsidRPr="00305211">
        <w:t>TS</w:t>
      </w:r>
      <w:r w:rsidR="002C4FE9">
        <w:t> </w:t>
      </w:r>
      <w:r w:rsidR="002C4FE9" w:rsidRPr="00305211">
        <w:t>24.501</w:t>
      </w:r>
      <w:r w:rsidR="002C4FE9">
        <w:t> </w:t>
      </w:r>
      <w:r w:rsidR="002C4FE9" w:rsidRPr="00305211">
        <w:t>[</w:t>
      </w:r>
      <w:r w:rsidRPr="00305211">
        <w:t>52].</w:t>
      </w:r>
    </w:p>
    <w:p w14:paraId="646810F5" w14:textId="0C312F48" w:rsidR="00D471F1" w:rsidRDefault="00D471F1" w:rsidP="00D471F1">
      <w:pPr>
        <w:pStyle w:val="B1"/>
      </w:pPr>
      <w:r>
        <w:t>3.</w:t>
      </w:r>
      <w:r>
        <w:tab/>
        <w:t>Any kind of emergency numbers, and emergency SIP and TEL</w:t>
      </w:r>
      <w:r>
        <w:noBreakHyphen/>
        <w:t xml:space="preserve">URIs as specified in </w:t>
      </w:r>
      <w:r w:rsidR="002C4FE9">
        <w:t>TS</w:t>
      </w:r>
      <w:r w:rsidR="002C4FE9">
        <w:t> </w:t>
      </w:r>
      <w:r w:rsidR="002C4FE9">
        <w:t>22.101</w:t>
      </w:r>
      <w:r w:rsidR="002C4FE9">
        <w:t> </w:t>
      </w:r>
      <w:r w:rsidR="002C4FE9">
        <w:t>[</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5522E51A" w:rsidR="00D471F1" w:rsidRDefault="00D471F1" w:rsidP="00D471F1">
      <w:pPr>
        <w:pStyle w:val="NO"/>
      </w:pPr>
      <w:r>
        <w:t>NOTE 5:</w:t>
      </w:r>
      <w:r>
        <w:tab/>
      </w:r>
      <w:r w:rsidR="002C4FE9">
        <w:t>TS</w:t>
      </w:r>
      <w:r w:rsidR="002C4FE9">
        <w:t> </w:t>
      </w:r>
      <w:r w:rsidR="002C4FE9">
        <w:t>24.008</w:t>
      </w:r>
      <w:r w:rsidR="002C4FE9">
        <w:t> </w:t>
      </w:r>
      <w:r w:rsidR="002C4FE9">
        <w:t>[</w:t>
      </w:r>
      <w:r>
        <w:t xml:space="preserve">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132D5CA9" w:rsidR="00D471F1" w:rsidRDefault="00D471F1" w:rsidP="00D471F1">
      <w:pPr>
        <w:pStyle w:val="B1"/>
      </w:pPr>
      <w:r>
        <w:t>27.</w:t>
      </w:r>
      <w:r>
        <w:tab/>
        <w:t xml:space="preserve">When a call is established with a PSAP that supports voice and other media, voice, GTT and other media according to </w:t>
      </w:r>
      <w:r w:rsidR="002C4FE9">
        <w:t>TS</w:t>
      </w:r>
      <w:r w:rsidR="002C4FE9">
        <w:t> </w:t>
      </w:r>
      <w:r w:rsidR="002C4FE9">
        <w:t>22.101</w:t>
      </w:r>
      <w:r w:rsidR="002C4FE9">
        <w:t> </w:t>
      </w:r>
      <w:r w:rsidR="002C4FE9">
        <w:t>[</w:t>
      </w:r>
      <w:r>
        <w:t>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NG-eCall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77777777"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3434F16" w14:textId="77777777" w:rsidR="00D471F1" w:rsidRDefault="00D471F1" w:rsidP="00D471F1">
      <w:pPr>
        <w:pStyle w:val="Heading2"/>
      </w:pPr>
      <w:bookmarkStart w:id="37" w:name="_Toc58919129"/>
      <w:bookmarkStart w:id="38" w:name="_Toc83207575"/>
      <w:r>
        <w:t>4.2</w:t>
      </w:r>
      <w:r>
        <w:tab/>
        <w:t>Naming and Addressing</w:t>
      </w:r>
      <w:bookmarkEnd w:id="37"/>
      <w:bookmarkEnd w:id="38"/>
    </w:p>
    <w:p w14:paraId="183DAC2D" w14:textId="77777777" w:rsidR="00D471F1" w:rsidRDefault="00D471F1" w:rsidP="00D471F1">
      <w:r>
        <w:t>When a UE performs an emergency registration, barring and roaming restrictions are ignored. The implicit registration set of the Public User Identifier used for emergency registrations shall contain an associated TEL</w:t>
      </w:r>
      <w:r>
        <w:noBreakHyphen/>
        <w:t>URI.</w:t>
      </w:r>
    </w:p>
    <w:p w14:paraId="11030222" w14:textId="77777777" w:rsidR="00D471F1" w:rsidRDefault="00D471F1" w:rsidP="00D471F1">
      <w:pPr>
        <w:pStyle w:val="NO"/>
      </w:pPr>
      <w:r>
        <w:t>NOTE:</w:t>
      </w:r>
      <w:r>
        <w:tab/>
        <w:t>Annex G provides recommendations for the provisioning of TEL</w:t>
      </w:r>
      <w:r>
        <w:noBreakHyphen/>
        <w:t>URI(s) in the IMS subscription for the purposes of IMS emergency sessions.</w:t>
      </w:r>
    </w:p>
    <w:p w14:paraId="3B758647" w14:textId="77777777" w:rsidR="00D471F1" w:rsidRDefault="00D471F1" w:rsidP="00D471F1">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26AD26EA" w14:textId="77777777" w:rsidR="00D471F1" w:rsidRDefault="00D471F1" w:rsidP="00D471F1">
      <w:pPr>
        <w:pStyle w:val="Heading2"/>
        <w:tabs>
          <w:tab w:val="left" w:pos="1140"/>
        </w:tabs>
        <w:ind w:left="1140" w:hanging="1140"/>
      </w:pPr>
      <w:bookmarkStart w:id="39" w:name="_Toc58919130"/>
      <w:bookmarkStart w:id="40" w:name="_Toc83207576"/>
      <w:r>
        <w:t>4.3</w:t>
      </w:r>
      <w:r>
        <w:tab/>
        <w:t>Location information for Emergency Sessions</w:t>
      </w:r>
      <w:bookmarkEnd w:id="39"/>
      <w:bookmarkEnd w:id="40"/>
    </w:p>
    <w:p w14:paraId="5BBA9FAB" w14:textId="77777777" w:rsidR="00D471F1" w:rsidRDefault="00D471F1" w:rsidP="00D471F1">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218C59F6" w14:textId="77777777" w:rsidR="00D471F1" w:rsidRDefault="00D471F1" w:rsidP="00D471F1">
      <w:pPr>
        <w:pStyle w:val="Heading3"/>
        <w:tabs>
          <w:tab w:val="left" w:pos="1140"/>
        </w:tabs>
        <w:ind w:left="1140" w:hanging="1140"/>
      </w:pPr>
      <w:bookmarkStart w:id="41" w:name="_Toc58919131"/>
      <w:bookmarkStart w:id="42" w:name="_Toc83207577"/>
      <w:r>
        <w:t>4.3.1</w:t>
      </w:r>
      <w:r>
        <w:tab/>
        <w:t>General Location Information Principles</w:t>
      </w:r>
      <w:bookmarkEnd w:id="41"/>
      <w:bookmarkEnd w:id="42"/>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50A9DAE0" w14:textId="2902B1B5" w:rsidR="00D471F1" w:rsidRDefault="00D471F1" w:rsidP="00D471F1">
      <w:pPr>
        <w:pStyle w:val="NO"/>
      </w:pPr>
      <w:r>
        <w:t>NOTE</w:t>
      </w:r>
      <w:r w:rsidR="00331E95">
        <w:t> 1</w:t>
      </w:r>
      <w:r>
        <w:t>:</w:t>
      </w:r>
      <w:r>
        <w:tab/>
        <w:t>For untrusted non-3GPP access to 5GC, provided location information can only correspond to the UE IP address seen by the N3IWF and used for traffic destined towards the UE.</w:t>
      </w:r>
    </w:p>
    <w:p w14:paraId="482671A6" w14:textId="7B438781" w:rsidR="00331E95" w:rsidRDefault="00331E95" w:rsidP="00331E95">
      <w:pPr>
        <w:pStyle w:val="NO"/>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77777777"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6266AE4" w14:textId="77777777" w:rsidR="00D471F1" w:rsidRDefault="00D471F1" w:rsidP="00D471F1">
      <w:pPr>
        <w:pStyle w:val="Heading3"/>
      </w:pPr>
      <w:bookmarkStart w:id="43" w:name="_Toc58919132"/>
      <w:bookmarkStart w:id="44" w:name="_Toc83207578"/>
      <w:r>
        <w:t>4.3.2</w:t>
      </w:r>
      <w:r>
        <w:tab/>
        <w:t>Void</w:t>
      </w:r>
      <w:bookmarkEnd w:id="43"/>
      <w:bookmarkEnd w:id="44"/>
    </w:p>
    <w:p w14:paraId="3ADFAEAE" w14:textId="77777777" w:rsidR="00D471F1" w:rsidRDefault="00D471F1" w:rsidP="00D471F1"/>
    <w:p w14:paraId="323D1ACF" w14:textId="77777777" w:rsidR="00D471F1" w:rsidRDefault="00D471F1" w:rsidP="00D471F1">
      <w:pPr>
        <w:pStyle w:val="Heading2"/>
        <w:tabs>
          <w:tab w:val="left" w:pos="1140"/>
        </w:tabs>
        <w:ind w:left="1140" w:hanging="1140"/>
      </w:pPr>
      <w:bookmarkStart w:id="45" w:name="_Toc58919133"/>
      <w:bookmarkStart w:id="46" w:name="_Toc83207579"/>
      <w:r>
        <w:t>4.4</w:t>
      </w:r>
      <w:r>
        <w:tab/>
        <w:t>IP-CAN</w:t>
      </w:r>
      <w:bookmarkEnd w:id="45"/>
      <w:bookmarkEnd w:id="46"/>
    </w:p>
    <w:p w14:paraId="6D3A499E" w14:textId="77777777" w:rsidR="00D471F1" w:rsidRDefault="00D471F1" w:rsidP="00D471F1">
      <w:r>
        <w:t>The following are the expectations on the IP-CAN for IMS emergency services:</w:t>
      </w:r>
    </w:p>
    <w:p w14:paraId="70272B1B" w14:textId="77777777" w:rsidR="00D471F1" w:rsidRDefault="00D471F1" w:rsidP="00D471F1">
      <w:pPr>
        <w:pStyle w:val="B1"/>
      </w:pPr>
      <w:r>
        <w:t>-</w:t>
      </w:r>
      <w:r>
        <w:tab/>
        <w:t>Except for emergency services over WLAN access to EPC or non-3GPP access to 5GC, it shall be possible to access the IP-CAN without sufficient security credentials.</w:t>
      </w:r>
    </w:p>
    <w:p w14:paraId="29AD9CA0" w14:textId="77777777" w:rsidR="00D471F1" w:rsidRDefault="00D471F1" w:rsidP="00D471F1">
      <w:pPr>
        <w:pStyle w:val="B1"/>
      </w:pPr>
      <w:r>
        <w:t>-</w:t>
      </w:r>
      <w:r>
        <w:tab/>
        <w:t>It shall be possible to reject requests from UE without sufficient security credentials to establish bearer resources.</w:t>
      </w:r>
    </w:p>
    <w:p w14:paraId="045E7CAC" w14:textId="684E6131" w:rsidR="00D471F1" w:rsidRDefault="00D471F1" w:rsidP="00D471F1">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2C4FE9">
        <w:t>TS</w:t>
      </w:r>
      <w:r w:rsidR="002C4FE9">
        <w:t> </w:t>
      </w:r>
      <w:r w:rsidR="002C4FE9">
        <w:t>23.203</w:t>
      </w:r>
      <w:r w:rsidR="002C4FE9">
        <w:t> </w:t>
      </w:r>
      <w:r w:rsidR="002C4FE9">
        <w:t>[</w:t>
      </w:r>
      <w:r>
        <w:t>20].</w:t>
      </w:r>
    </w:p>
    <w:p w14:paraId="37E17E18" w14:textId="5B091F51" w:rsidR="00D471F1" w:rsidRDefault="00D471F1" w:rsidP="00D471F1">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2C4FE9">
        <w:t>TS</w:t>
      </w:r>
      <w:r w:rsidR="002C4FE9">
        <w:t> </w:t>
      </w:r>
      <w:r w:rsidR="002C4FE9">
        <w:t>23.203</w:t>
      </w:r>
      <w:r w:rsidR="002C4FE9">
        <w:t> </w:t>
      </w:r>
      <w:r w:rsidR="002C4FE9">
        <w:t>[</w:t>
      </w:r>
      <w:r>
        <w:t>20].</w:t>
      </w:r>
    </w:p>
    <w:p w14:paraId="60AF2D9E" w14:textId="77777777" w:rsidR="00D471F1" w:rsidRDefault="00D471F1" w:rsidP="00D471F1">
      <w:pPr>
        <w:pStyle w:val="B1"/>
      </w:pPr>
      <w:r>
        <w:t>-</w:t>
      </w:r>
      <w:r>
        <w:tab/>
        <w:t>In the case that the IP-CAN receives a request to establish bearer resources for emergency services, the IP-CAN may provide additional identifier(s) to IMS network (e.g. IP-CAN level's subscriber ID).</w:t>
      </w:r>
    </w:p>
    <w:p w14:paraId="3B75EA81" w14:textId="2D4C4B20" w:rsidR="00D471F1" w:rsidRDefault="00D471F1" w:rsidP="00D471F1">
      <w:pPr>
        <w:pStyle w:val="B1"/>
      </w:pPr>
      <w:r>
        <w:t>-</w:t>
      </w:r>
      <w:r>
        <w:tab/>
        <w:t xml:space="preserve">The IP-CAN may support emergency services free of charge. Applicable PCC rules need to be defined by the operator according to the details described in </w:t>
      </w:r>
      <w:r w:rsidR="002C4FE9">
        <w:t>TS</w:t>
      </w:r>
      <w:r w:rsidR="002C4FE9">
        <w:t> </w:t>
      </w:r>
      <w:r w:rsidR="002C4FE9">
        <w:t>23.203</w:t>
      </w:r>
      <w:r w:rsidR="002C4FE9">
        <w:t> </w:t>
      </w:r>
      <w:r w:rsidR="002C4FE9">
        <w:t>[</w:t>
      </w:r>
      <w:r>
        <w:t>20].</w:t>
      </w:r>
    </w:p>
    <w:p w14:paraId="35B2241E" w14:textId="1B4C3CAB" w:rsidR="00D471F1" w:rsidRDefault="00D471F1" w:rsidP="00D471F1">
      <w:pPr>
        <w:pStyle w:val="B1"/>
      </w:pPr>
      <w:r>
        <w:t>-</w:t>
      </w:r>
      <w:r>
        <w:tab/>
        <w:t xml:space="preserve">The IP-CAN may provide emergency numbers to the UE in order to ensure that local emergency numbers are known to the UE (see </w:t>
      </w:r>
      <w:r w:rsidR="002C4FE9">
        <w:t>TS</w:t>
      </w:r>
      <w:r w:rsidR="002C4FE9">
        <w:t> </w:t>
      </w:r>
      <w:r w:rsidR="002C4FE9">
        <w:t>22.101</w:t>
      </w:r>
      <w:r w:rsidR="002C4FE9">
        <w:t> </w:t>
      </w:r>
      <w:r w:rsidR="002C4FE9">
        <w:t>[</w:t>
      </w:r>
      <w:r>
        <w:t>8]).</w:t>
      </w:r>
    </w:p>
    <w:p w14:paraId="0E2050CB" w14:textId="5DB69731" w:rsidR="00D471F1" w:rsidRDefault="00D471F1" w:rsidP="00D471F1">
      <w:r>
        <w:t xml:space="preserve">If the IP-CAN is a GPRS (UTRAN) network, the detailed procedures are described in </w:t>
      </w:r>
      <w:r w:rsidR="002C4FE9">
        <w:t>TS</w:t>
      </w:r>
      <w:r w:rsidR="002C4FE9">
        <w:t> </w:t>
      </w:r>
      <w:r w:rsidR="002C4FE9">
        <w:t>23.060</w:t>
      </w:r>
      <w:r w:rsidR="002C4FE9">
        <w:t> </w:t>
      </w:r>
      <w:r w:rsidR="002C4FE9">
        <w:t>[</w:t>
      </w:r>
      <w:r>
        <w:t xml:space="preserve">2]. If the IP-CAN is an EPS (UTRAN and E-UTRAN) network, the detailed procedures are described in </w:t>
      </w:r>
      <w:r w:rsidR="002C4FE9">
        <w:t>TS</w:t>
      </w:r>
      <w:r w:rsidR="002C4FE9">
        <w:t> </w:t>
      </w:r>
      <w:r w:rsidR="002C4FE9">
        <w:t>23.401</w:t>
      </w:r>
      <w:r w:rsidR="002C4FE9">
        <w:t> </w:t>
      </w:r>
      <w:r w:rsidR="002C4FE9">
        <w:t>[</w:t>
      </w:r>
      <w:r>
        <w:t xml:space="preserve">28] and </w:t>
      </w:r>
      <w:r w:rsidR="002C4FE9">
        <w:t>TS</w:t>
      </w:r>
      <w:r w:rsidR="002C4FE9">
        <w:t> </w:t>
      </w:r>
      <w:r w:rsidR="002C4FE9">
        <w:t>23.060</w:t>
      </w:r>
      <w:r w:rsidR="002C4FE9">
        <w:t> </w:t>
      </w:r>
      <w:r w:rsidR="002C4FE9">
        <w:t>[</w:t>
      </w:r>
      <w:r>
        <w:t xml:space="preserve">2] and in Annex H. If the IP- CAN corresponds to WLAN access to EPC, the detailed procedures are described in </w:t>
      </w:r>
      <w:r w:rsidR="002C4FE9">
        <w:t>TS</w:t>
      </w:r>
      <w:r w:rsidR="002C4FE9">
        <w:t> </w:t>
      </w:r>
      <w:r w:rsidR="002C4FE9">
        <w:t>23.402</w:t>
      </w:r>
      <w:r w:rsidR="002C4FE9">
        <w:t> </w:t>
      </w:r>
      <w:r w:rsidR="002C4FE9">
        <w:t>[</w:t>
      </w:r>
      <w:r>
        <w:t xml:space="preserve">29] and in Annex J. If the IP-CAN is a 5GS (NG-RAN) network, the detailed procedures are described in </w:t>
      </w:r>
      <w:r w:rsidR="002C4FE9">
        <w:t>TS</w:t>
      </w:r>
      <w:r w:rsidR="002C4FE9">
        <w:t> </w:t>
      </w:r>
      <w:r w:rsidR="002C4FE9">
        <w:t>23.502</w:t>
      </w:r>
      <w:r w:rsidR="002C4FE9">
        <w:t> </w:t>
      </w:r>
      <w:r w:rsidR="002C4FE9">
        <w:t>[</w:t>
      </w:r>
      <w:r>
        <w:t xml:space="preserve">49] and in Annex H. If the IP-CAN corresponds to non-3GPP access to 5GC, the detailed procedures are described in </w:t>
      </w:r>
      <w:r w:rsidR="002C4FE9">
        <w:t>TS</w:t>
      </w:r>
      <w:r w:rsidR="002C4FE9">
        <w:t> </w:t>
      </w:r>
      <w:r w:rsidR="002C4FE9">
        <w:t>23.502</w:t>
      </w:r>
      <w:r w:rsidR="002C4FE9">
        <w:t> </w:t>
      </w:r>
      <w:r w:rsidR="002C4FE9">
        <w:t>[</w:t>
      </w:r>
      <w:r>
        <w:t>49] and in Annex L.</w:t>
      </w:r>
    </w:p>
    <w:p w14:paraId="08C83093" w14:textId="77777777" w:rsidR="00D471F1" w:rsidRDefault="00D471F1" w:rsidP="00D471F1">
      <w:r>
        <w:t>The emergency support in different IP-CAN scenarios is described in the Informative Annex E.</w:t>
      </w:r>
    </w:p>
    <w:p w14:paraId="02FC2D0E" w14:textId="77777777" w:rsidR="00D471F1" w:rsidRDefault="00D471F1" w:rsidP="00D471F1">
      <w:pPr>
        <w:pStyle w:val="Heading2"/>
      </w:pPr>
      <w:bookmarkStart w:id="47" w:name="_Toc58919134"/>
      <w:bookmarkStart w:id="48" w:name="_Toc83207580"/>
      <w:r>
        <w:t>4.5</w:t>
      </w:r>
      <w:r>
        <w:tab/>
        <w:t>Media</w:t>
      </w:r>
      <w:bookmarkEnd w:id="47"/>
      <w:bookmarkEnd w:id="48"/>
    </w:p>
    <w:p w14:paraId="1F5927A9" w14:textId="77777777" w:rsidR="00D471F1" w:rsidRDefault="00D471F1" w:rsidP="00D471F1">
      <w:pPr>
        <w:pStyle w:val="B1"/>
      </w:pPr>
      <w:r>
        <w:t>-</w:t>
      </w:r>
      <w:r>
        <w:tab/>
        <w:t>When the call is established with a PSAP that supports voice only, voice and subject to local regulation, GTT media is allowed during the IMS emergency session.</w:t>
      </w:r>
    </w:p>
    <w:p w14:paraId="3A53535E" w14:textId="5DCB7BB2" w:rsidR="00D471F1" w:rsidRDefault="00D471F1" w:rsidP="00D471F1">
      <w:pPr>
        <w:pStyle w:val="B1"/>
      </w:pPr>
      <w:r>
        <w:t>-</w:t>
      </w:r>
      <w:r>
        <w:tab/>
        <w:t xml:space="preserve">When the call is established with a PSAP that supports voice and other media, subject to UE and network support for the other media and local regulation, voice, GTT and other media according to </w:t>
      </w:r>
      <w:r w:rsidR="002C4FE9">
        <w:t>TS</w:t>
      </w:r>
      <w:r w:rsidR="002C4FE9">
        <w:t> </w:t>
      </w:r>
      <w:r w:rsidR="002C4FE9">
        <w:t>22.101</w:t>
      </w:r>
      <w:r w:rsidR="002C4FE9">
        <w:t> </w:t>
      </w:r>
      <w:r w:rsidR="002C4FE9">
        <w:t>[</w:t>
      </w:r>
      <w:r>
        <w:t>8] can be used during the IMS emergency session.</w:t>
      </w:r>
    </w:p>
    <w:p w14:paraId="29B206E1" w14:textId="44B770E0" w:rsidR="00D471F1" w:rsidRDefault="00D471F1" w:rsidP="00D471F1">
      <w:pPr>
        <w:pStyle w:val="B1"/>
      </w:pPr>
      <w:r>
        <w:t>-</w:t>
      </w:r>
      <w:r>
        <w:tab/>
        <w:t xml:space="preserve">For sessions with a PSAP that supports voice and other media, media can be added, modified or removed during the IMS emergency session (e.g. adding video to a voice call) per media negotiation in </w:t>
      </w:r>
      <w:r w:rsidR="002C4FE9">
        <w:t>TS</w:t>
      </w:r>
      <w:r w:rsidR="002C4FE9">
        <w:t> </w:t>
      </w:r>
      <w:r w:rsidR="002C4FE9">
        <w:t>23.228</w:t>
      </w:r>
      <w:r w:rsidR="002C4FE9">
        <w:t> </w:t>
      </w:r>
      <w:r w:rsidR="002C4FE9">
        <w:t>[</w:t>
      </w:r>
      <w:r>
        <w:t>1].</w:t>
      </w:r>
    </w:p>
    <w:p w14:paraId="2DBEB563" w14:textId="77777777" w:rsidR="00D471F1" w:rsidRDefault="00D471F1" w:rsidP="00D471F1">
      <w:pPr>
        <w:pStyle w:val="B1"/>
      </w:pPr>
      <w:r>
        <w:t>-</w:t>
      </w:r>
      <w:r>
        <w:tab/>
        <w:t>When a PSAP that supports voice and other media attempts to add media, the media shall be added if accepted by the UE.</w:t>
      </w:r>
    </w:p>
    <w:p w14:paraId="08417408" w14:textId="77777777" w:rsidR="00D471F1" w:rsidRDefault="00D471F1" w:rsidP="00D471F1">
      <w:pPr>
        <w:pStyle w:val="Heading1"/>
      </w:pPr>
      <w:bookmarkStart w:id="49" w:name="_Toc58919135"/>
      <w:bookmarkStart w:id="50" w:name="_Toc83207581"/>
      <w:r>
        <w:t>5</w:t>
      </w:r>
      <w:r>
        <w:tab/>
        <w:t>Architecture model and reference points</w:t>
      </w:r>
      <w:bookmarkEnd w:id="49"/>
      <w:bookmarkEnd w:id="50"/>
    </w:p>
    <w:p w14:paraId="520CFAF2" w14:textId="77777777" w:rsidR="00D471F1" w:rsidRDefault="00D471F1" w:rsidP="00D471F1">
      <w:pPr>
        <w:pStyle w:val="Heading2"/>
      </w:pPr>
      <w:bookmarkStart w:id="51" w:name="_Toc58919136"/>
      <w:bookmarkStart w:id="52" w:name="_Toc83207582"/>
      <w:r>
        <w:t>5.1</w:t>
      </w:r>
      <w:r>
        <w:tab/>
        <w:t>Reference architecture</w:t>
      </w:r>
      <w:bookmarkEnd w:id="51"/>
      <w:bookmarkEnd w:id="52"/>
    </w:p>
    <w:p w14:paraId="5703FDEA" w14:textId="327EC973" w:rsidR="00D471F1" w:rsidRDefault="00D471F1" w:rsidP="00D471F1">
      <w:r>
        <w:t xml:space="preserve">This specification introduces an additional CSCF role to those defined in the IMS architecture </w:t>
      </w:r>
      <w:r w:rsidR="002C4FE9">
        <w:t>TS</w:t>
      </w:r>
      <w:r w:rsidR="002C4FE9">
        <w:t> </w:t>
      </w:r>
      <w:r w:rsidR="002C4FE9">
        <w:t>23.002</w:t>
      </w:r>
      <w:r w:rsidR="002C4FE9">
        <w:t> </w:t>
      </w:r>
      <w:r w:rsidR="002C4FE9">
        <w:t>[</w:t>
      </w:r>
      <w:r>
        <w:t>12], called Emergency CSCF (E</w:t>
      </w:r>
      <w:r>
        <w:noBreakHyphen/>
        <w:t>CSCF), see figure 5.1.</w:t>
      </w:r>
    </w:p>
    <w:p w14:paraId="4F30D858" w14:textId="77777777" w:rsidR="00D471F1" w:rsidRDefault="00D471F1" w:rsidP="00D471F1">
      <w:pPr>
        <w:pStyle w:val="TH"/>
      </w:pPr>
      <w:r>
        <w:object w:dxaOrig="8793" w:dyaOrig="5584" w14:anchorId="2F6C376C">
          <v:shape id="_x0000_i1027" type="#_x0000_t75" style="width:439.5pt;height:279.75pt" o:ole="">
            <v:imagedata r:id="rId13" o:title=""/>
          </v:shape>
          <o:OLEObject Type="Embed" ProgID="Visio.Drawing.11" ShapeID="_x0000_i1027" DrawAspect="Content" ObjectID="_1693820891" r:id="rId14"/>
        </w:object>
      </w:r>
    </w:p>
    <w:p w14:paraId="1FE875BF" w14:textId="77777777" w:rsidR="00D471F1" w:rsidRDefault="00D471F1" w:rsidP="00D471F1">
      <w:pPr>
        <w:pStyle w:val="NF"/>
        <w:rPr>
          <w:b/>
        </w:rPr>
      </w:pPr>
      <w:r>
        <w:rPr>
          <w:b/>
        </w:rPr>
        <w:t>Legend:</w:t>
      </w:r>
    </w:p>
    <w:p w14:paraId="33F9E8B2" w14:textId="77777777" w:rsidR="00D471F1" w:rsidRDefault="00D471F1" w:rsidP="00D471F1">
      <w:pPr>
        <w:pStyle w:val="NF"/>
      </w:pPr>
      <w:r>
        <w:t>Dashed lines:</w:t>
      </w:r>
      <w:r>
        <w:tab/>
        <w:t>optional interfaces</w:t>
      </w:r>
    </w:p>
    <w:p w14:paraId="1560B302" w14:textId="77777777" w:rsidR="00D471F1" w:rsidRDefault="00D471F1" w:rsidP="00D471F1">
      <w:pPr>
        <w:pStyle w:val="NF"/>
      </w:pPr>
    </w:p>
    <w:p w14:paraId="39C00C00" w14:textId="77777777" w:rsidR="00D471F1" w:rsidRDefault="00D471F1" w:rsidP="00D471F1">
      <w:pPr>
        <w:pStyle w:val="TF"/>
      </w:pPr>
      <w:r>
        <w:t>Figure 5.1: E</w:t>
      </w:r>
      <w:r>
        <w:noBreakHyphen/>
        <w:t>CSCF in reference architecture</w:t>
      </w:r>
    </w:p>
    <w:p w14:paraId="17991F4A" w14:textId="77777777" w:rsidR="00D471F1" w:rsidRDefault="00D471F1" w:rsidP="00D471F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685211B4" w14:textId="77777777" w:rsidR="00D471F1" w:rsidRDefault="00D471F1" w:rsidP="00D471F1">
      <w:pPr>
        <w:pStyle w:val="NO"/>
      </w:pPr>
      <w:r>
        <w:t>NOTE 2:</w:t>
      </w:r>
      <w:r>
        <w:tab/>
        <w:t>For simplicity, not all functional components, e.g. IBCF, MGCF and BGCF, are shown in this figure.</w:t>
      </w:r>
    </w:p>
    <w:p w14:paraId="2F7E0C98" w14:textId="77777777" w:rsidR="00D471F1" w:rsidRDefault="00D471F1" w:rsidP="00D471F1">
      <w:pPr>
        <w:pStyle w:val="NO"/>
      </w:pPr>
      <w:r>
        <w:t>NOTE 3:</w:t>
      </w:r>
      <w:r>
        <w:tab/>
        <w:t>Based on operator policy, the E</w:t>
      </w:r>
      <w:r>
        <w:noBreakHyphen/>
        <w:t>CSCF can route the emergency IMS session to the PSAP via an ECS. See the details in Annex D.</w:t>
      </w:r>
    </w:p>
    <w:p w14:paraId="11B5F3C5" w14:textId="77777777" w:rsidR="00D471F1" w:rsidRDefault="00D471F1" w:rsidP="00D471F1">
      <w:pPr>
        <w:pStyle w:val="Heading2"/>
      </w:pPr>
      <w:bookmarkStart w:id="53" w:name="_Toc58919137"/>
      <w:bookmarkStart w:id="54" w:name="_Toc83207583"/>
      <w:r>
        <w:t>5.2</w:t>
      </w:r>
      <w:r>
        <w:tab/>
        <w:t>Reference points</w:t>
      </w:r>
      <w:bookmarkEnd w:id="53"/>
      <w:bookmarkEnd w:id="54"/>
    </w:p>
    <w:p w14:paraId="0C558A29" w14:textId="77777777" w:rsidR="00D471F1" w:rsidRDefault="00D471F1" w:rsidP="00D471F1">
      <w:r>
        <w:t>The E</w:t>
      </w:r>
      <w:r>
        <w:noBreakHyphen/>
        <w:t>CSCF uses Mw, Mg, Mi, Ml, Mm, Mx and I4 reference points to connect to other IMS entities and other IP Networks.</w:t>
      </w:r>
    </w:p>
    <w:p w14:paraId="48A20635" w14:textId="049126EE" w:rsidR="00D471F1" w:rsidRDefault="00D471F1" w:rsidP="00D471F1">
      <w:r>
        <w:t xml:space="preserve">I4 is a reference point between an E-CSCF and an EATF. See </w:t>
      </w:r>
      <w:r w:rsidR="002C4FE9">
        <w:t>TS</w:t>
      </w:r>
      <w:r w:rsidR="002C4FE9">
        <w:t> </w:t>
      </w:r>
      <w:r w:rsidR="002C4FE9">
        <w:t>23.237</w:t>
      </w:r>
      <w:r w:rsidR="002C4FE9">
        <w:t> </w:t>
      </w:r>
      <w:r w:rsidR="002C4FE9">
        <w:t>[</w:t>
      </w:r>
      <w:r>
        <w:t>32].</w:t>
      </w:r>
    </w:p>
    <w:p w14:paraId="0AD50BC1" w14:textId="44F26384" w:rsidR="00D471F1" w:rsidRDefault="00D471F1" w:rsidP="00D471F1">
      <w:r>
        <w:t>I5 is a reference point between an I</w:t>
      </w:r>
      <w:r>
        <w:noBreakHyphen/>
        <w:t xml:space="preserve">CSCF and an EATF. See </w:t>
      </w:r>
      <w:r w:rsidR="002C4FE9">
        <w:t>TS</w:t>
      </w:r>
      <w:r w:rsidR="002C4FE9">
        <w:t> </w:t>
      </w:r>
      <w:r w:rsidR="002C4FE9">
        <w:t>23.237</w:t>
      </w:r>
      <w:r w:rsidR="002C4FE9">
        <w:t> </w:t>
      </w:r>
      <w:r w:rsidR="002C4FE9">
        <w:t>[</w:t>
      </w:r>
      <w:r>
        <w:t>32].</w:t>
      </w:r>
    </w:p>
    <w:p w14:paraId="2A309F31" w14:textId="4823056B" w:rsidR="00D471F1" w:rsidRDefault="00D471F1" w:rsidP="00D471F1">
      <w:r>
        <w:t xml:space="preserve">I6 is a reference point between an MSC Server enhanced for ICS and E-CSCF. See </w:t>
      </w:r>
      <w:r w:rsidR="002C4FE9">
        <w:t>TS</w:t>
      </w:r>
      <w:r w:rsidR="002C4FE9">
        <w:t> </w:t>
      </w:r>
      <w:r w:rsidR="002C4FE9">
        <w:t>23.292</w:t>
      </w:r>
      <w:r w:rsidR="002C4FE9">
        <w:t> </w:t>
      </w:r>
      <w:r w:rsidR="002C4FE9">
        <w:t>[</w:t>
      </w:r>
      <w:r>
        <w:t>46].</w:t>
      </w:r>
    </w:p>
    <w:p w14:paraId="2657D77F" w14:textId="78AA0198" w:rsidR="00D471F1" w:rsidRDefault="00D471F1" w:rsidP="00D471F1">
      <w:r>
        <w:t xml:space="preserve">Sh is a reference point between LRF and HSS. See </w:t>
      </w:r>
      <w:r w:rsidR="002C4FE9">
        <w:t>TS</w:t>
      </w:r>
      <w:r w:rsidR="002C4FE9">
        <w:t> </w:t>
      </w:r>
      <w:r w:rsidR="002C4FE9">
        <w:t>29.328</w:t>
      </w:r>
      <w:r w:rsidR="002C4FE9">
        <w:t> </w:t>
      </w:r>
      <w:r w:rsidR="002C4FE9">
        <w:t>[</w:t>
      </w:r>
      <w:r>
        <w:t>43].</w:t>
      </w:r>
    </w:p>
    <w:p w14:paraId="12F2DB90" w14:textId="77777777" w:rsidR="00D471F1" w:rsidRDefault="00D471F1" w:rsidP="00D471F1">
      <w:pPr>
        <w:pStyle w:val="Heading1"/>
      </w:pPr>
      <w:bookmarkStart w:id="55" w:name="_Toc58919138"/>
      <w:bookmarkStart w:id="56" w:name="_Toc83207584"/>
      <w:r>
        <w:t>6</w:t>
      </w:r>
      <w:r>
        <w:tab/>
        <w:t>Functional description</w:t>
      </w:r>
      <w:bookmarkEnd w:id="55"/>
      <w:bookmarkEnd w:id="56"/>
    </w:p>
    <w:p w14:paraId="09DDCE2D" w14:textId="77777777" w:rsidR="00D471F1" w:rsidRDefault="00D471F1" w:rsidP="00D471F1">
      <w:pPr>
        <w:pStyle w:val="Heading2"/>
      </w:pPr>
      <w:bookmarkStart w:id="57" w:name="_Toc58919139"/>
      <w:bookmarkStart w:id="58" w:name="_Toc83207585"/>
      <w:r>
        <w:t>6.1</w:t>
      </w:r>
      <w:r>
        <w:tab/>
        <w:t>UE</w:t>
      </w:r>
      <w:bookmarkEnd w:id="57"/>
      <w:bookmarkEnd w:id="58"/>
    </w:p>
    <w:p w14:paraId="1D3B43EE" w14:textId="77777777" w:rsidR="00D471F1" w:rsidRDefault="00D471F1" w:rsidP="00D471F1">
      <w:pPr>
        <w:pStyle w:val="B1"/>
      </w:pPr>
      <w:r>
        <w:t>-</w:t>
      </w:r>
      <w:r>
        <w:tab/>
        <w:t>Should be able to detect an emergency session establishment request.</w:t>
      </w:r>
    </w:p>
    <w:p w14:paraId="05A9C20E" w14:textId="77777777" w:rsidR="00D471F1" w:rsidRDefault="00D471F1" w:rsidP="00D471F1">
      <w:pPr>
        <w:pStyle w:val="B1"/>
      </w:pPr>
      <w:r>
        <w:t>-</w:t>
      </w:r>
      <w:r>
        <w:tab/>
        <w:t>In the case of NG-eCall, the IMS emergency session establishment request may be invoked either automatically without user input or manually via user input.</w:t>
      </w:r>
    </w:p>
    <w:p w14:paraId="5C86363A" w14:textId="77777777" w:rsidR="00D471F1" w:rsidRDefault="00D471F1" w:rsidP="00D471F1">
      <w:pPr>
        <w:pStyle w:val="B1"/>
      </w:pPr>
      <w:r>
        <w:t>-</w:t>
      </w:r>
      <w:r>
        <w:tab/>
        <w:t>Initiate an IMS emergency registration request.</w:t>
      </w:r>
    </w:p>
    <w:p w14:paraId="23DB302E" w14:textId="77777777" w:rsidR="00D471F1" w:rsidRDefault="00D471F1" w:rsidP="00D471F1">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2AD417C6" w14:textId="77777777" w:rsidR="00D471F1" w:rsidRDefault="00D471F1" w:rsidP="00D471F1">
      <w:pPr>
        <w:pStyle w:val="B1"/>
      </w:pPr>
      <w:r>
        <w:t>-</w:t>
      </w:r>
      <w:r>
        <w:tab/>
        <w:t>Otherwise, the UE shall perform an IMS emergency registration.</w:t>
      </w:r>
    </w:p>
    <w:p w14:paraId="25A0D036" w14:textId="77777777" w:rsidR="00D471F1" w:rsidRDefault="00D471F1" w:rsidP="00D471F1">
      <w:pPr>
        <w:pStyle w:val="B1"/>
      </w:pPr>
      <w:r>
        <w:t>-</w:t>
      </w:r>
      <w:r>
        <w:tab/>
        <w:t>Include an emergency service indication in the emergency session request.</w:t>
      </w:r>
    </w:p>
    <w:p w14:paraId="256073D2" w14:textId="4745C4BE" w:rsidR="00D471F1" w:rsidRDefault="00D471F1" w:rsidP="00D471F1">
      <w:pPr>
        <w:pStyle w:val="B1"/>
      </w:pPr>
      <w:r>
        <w:t>-</w:t>
      </w:r>
      <w:r>
        <w:tab/>
        <w:t xml:space="preserve">UE may support the GIBA procedure defined in </w:t>
      </w:r>
      <w:r w:rsidR="002C4FE9">
        <w:t>TS</w:t>
      </w:r>
      <w:r w:rsidR="002C4FE9">
        <w:t> </w:t>
      </w:r>
      <w:r w:rsidR="002C4FE9">
        <w:t>24.229</w:t>
      </w:r>
      <w:r w:rsidR="002C4FE9">
        <w:t> </w:t>
      </w:r>
      <w:r w:rsidR="002C4FE9">
        <w:t>[</w:t>
      </w:r>
      <w:r>
        <w:t>19] as part of the emergency IMS registration procedure.</w:t>
      </w:r>
    </w:p>
    <w:p w14:paraId="00480EB8" w14:textId="77777777" w:rsidR="00D471F1" w:rsidRDefault="00D471F1" w:rsidP="00D471F1">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67694AA2" w14:textId="77777777" w:rsidR="00D471F1" w:rsidRDefault="00D471F1" w:rsidP="00D471F1">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4D6125FC" w14:textId="77777777" w:rsidR="00D471F1" w:rsidRDefault="00D471F1" w:rsidP="00D471F1">
      <w:pPr>
        <w:pStyle w:val="B1"/>
      </w:pPr>
      <w:r>
        <w:t>-</w:t>
      </w:r>
      <w:r>
        <w:tab/>
        <w:t>Include an equipment identifier in the request to establish an emergency session for "anonymous user".</w:t>
      </w:r>
    </w:p>
    <w:p w14:paraId="22FB0373" w14:textId="77777777" w:rsidR="00D471F1" w:rsidRDefault="00D471F1" w:rsidP="00D471F1">
      <w:pPr>
        <w:pStyle w:val="NO"/>
      </w:pPr>
      <w:r>
        <w:t>NOTE 2:</w:t>
      </w:r>
      <w:r>
        <w:tab/>
        <w:t>"Anonymous user" in this context is the person who does not have sufficient credential for IMS registration. No Stage 3 work is expected as the anonymous user detection already existed today.</w:t>
      </w:r>
    </w:p>
    <w:p w14:paraId="12C01085" w14:textId="797A5395" w:rsidR="00D471F1" w:rsidRDefault="00D471F1" w:rsidP="00D471F1">
      <w:pPr>
        <w:pStyle w:val="B1"/>
      </w:pPr>
      <w:r>
        <w:t>-</w:t>
      </w:r>
      <w:r>
        <w:tab/>
        <w:t xml:space="preserve">Include an equipment identifier in the request to establish an emergency session when the UE supports SRVCC as specified in </w:t>
      </w:r>
      <w:r w:rsidR="002C4FE9">
        <w:t>TS</w:t>
      </w:r>
      <w:r w:rsidR="002C4FE9">
        <w:t> </w:t>
      </w:r>
      <w:r w:rsidR="002C4FE9">
        <w:t>23.237</w:t>
      </w:r>
      <w:r w:rsidR="002C4FE9">
        <w:t> </w:t>
      </w:r>
      <w:r w:rsidR="002C4FE9">
        <w:t>[</w:t>
      </w:r>
      <w:r>
        <w:t>32].</w:t>
      </w:r>
    </w:p>
    <w:p w14:paraId="6D468B91" w14:textId="77777777" w:rsidR="00D471F1" w:rsidRDefault="00D471F1" w:rsidP="00D471F1">
      <w:pPr>
        <w:pStyle w:val="B1"/>
      </w:pPr>
      <w:r>
        <w:t>-</w:t>
      </w:r>
      <w:r>
        <w:tab/>
        <w:t>Include identity information for the IP-CAN if available (e.g. MCC-MNC or an equivalent)</w:t>
      </w:r>
    </w:p>
    <w:p w14:paraId="46651DEE" w14:textId="77777777" w:rsidR="00D471F1" w:rsidRDefault="00D471F1" w:rsidP="00D471F1">
      <w:pPr>
        <w:pStyle w:val="NO"/>
      </w:pPr>
      <w:r>
        <w:t>NOTE 3:</w:t>
      </w:r>
      <w:r>
        <w:tab/>
        <w:t>UE provided IP-CAN identity information will not be completely reliable.</w:t>
      </w:r>
    </w:p>
    <w:p w14:paraId="303A0ECD" w14:textId="77777777" w:rsidR="00D471F1" w:rsidRDefault="00D471F1" w:rsidP="00D471F1">
      <w:pPr>
        <w:pStyle w:val="B1"/>
      </w:pPr>
      <w:r>
        <w:t>-</w:t>
      </w:r>
      <w:r>
        <w:tab/>
        <w:t>Attempt the emergency call in CS domain, if capable.</w:t>
      </w:r>
    </w:p>
    <w:p w14:paraId="3E56920F" w14:textId="77777777" w:rsidR="00D471F1" w:rsidRDefault="00D471F1" w:rsidP="00D471F1">
      <w:pPr>
        <w:pStyle w:val="B1"/>
      </w:pPr>
      <w:r>
        <w:t>-</w:t>
      </w:r>
      <w:r>
        <w:tab/>
        <w:t>Handle a 380 (Alternative Service) response with the type set to "emergency" e.g. as a result of non UE detectable emergency attempt.</w:t>
      </w:r>
    </w:p>
    <w:p w14:paraId="1A2E1D26" w14:textId="77777777" w:rsidR="00D471F1" w:rsidRDefault="00D471F1" w:rsidP="00D471F1">
      <w:pPr>
        <w:pStyle w:val="B1"/>
      </w:pPr>
      <w:r>
        <w:t>-</w:t>
      </w:r>
      <w:r>
        <w:tab/>
        <w:t>Handle a response with an indication, IMS emergency registration required as a result of emergency session establishment attempt.</w:t>
      </w:r>
    </w:p>
    <w:p w14:paraId="7620EA28" w14:textId="113FCA58" w:rsidR="00D471F1" w:rsidRDefault="00D471F1" w:rsidP="00D471F1">
      <w:pPr>
        <w:pStyle w:val="B1"/>
      </w:pPr>
      <w:r>
        <w:t>-</w:t>
      </w:r>
      <w:r>
        <w:tab/>
        <w:t xml:space="preserve">Other general requirements of UE shall be referred to the general requirements of emergency calls in </w:t>
      </w:r>
      <w:r w:rsidR="002C4FE9">
        <w:t>TS</w:t>
      </w:r>
      <w:r w:rsidR="002C4FE9">
        <w:t> </w:t>
      </w:r>
      <w:r w:rsidR="002C4FE9">
        <w:t>22.101</w:t>
      </w:r>
      <w:r w:rsidR="002C4FE9">
        <w:t> </w:t>
      </w:r>
      <w:r w:rsidR="002C4FE9">
        <w:t>[</w:t>
      </w:r>
      <w:r>
        <w:t>8].</w:t>
      </w:r>
    </w:p>
    <w:p w14:paraId="67C3F8F0" w14:textId="146D9399" w:rsidR="00D471F1" w:rsidRDefault="00D471F1" w:rsidP="00D471F1">
      <w:pPr>
        <w:pStyle w:val="B1"/>
      </w:pPr>
      <w:r>
        <w:t>-</w:t>
      </w:r>
      <w:r>
        <w:tab/>
        <w:t xml:space="preserve">For NG-eCall, where transfer of the MSD is not acknowledged by the PSAP, the UE shall fall back to the in-band transfer of the MSD, as in CS domain defined in </w:t>
      </w:r>
      <w:r w:rsidR="002C4FE9">
        <w:t>TS</w:t>
      </w:r>
      <w:r w:rsidR="002C4FE9">
        <w:t> </w:t>
      </w:r>
      <w:r w:rsidR="002C4FE9">
        <w:t>26.267</w:t>
      </w:r>
      <w:r w:rsidR="002C4FE9">
        <w:t> </w:t>
      </w:r>
      <w:r w:rsidR="002C4FE9">
        <w:t>[</w:t>
      </w:r>
      <w:r>
        <w:t>42].</w:t>
      </w:r>
    </w:p>
    <w:p w14:paraId="64320B7E" w14:textId="77777777" w:rsidR="00D471F1" w:rsidRDefault="00D471F1" w:rsidP="00D471F1">
      <w:pPr>
        <w:rPr>
          <w:lang w:eastAsia="ko-KR"/>
        </w:rPr>
      </w:pPr>
      <w:r>
        <w:rPr>
          <w:lang w:eastAsia="ko-KR"/>
        </w:rPr>
        <w:t>The UE initiates the emergency session establishment request, and for the purpose of processing the request properly in the network, the following specific information is supplied in the request message.</w:t>
      </w:r>
    </w:p>
    <w:p w14:paraId="6EEFC7B9" w14:textId="77777777" w:rsidR="00D471F1" w:rsidRDefault="00D471F1" w:rsidP="00D471F1">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7FCDF412" w14:textId="77777777" w:rsidR="00D471F1" w:rsidRDefault="00D471F1" w:rsidP="00D471F1">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1B195E16" w14:textId="77777777" w:rsidR="00D471F1" w:rsidRDefault="00D471F1" w:rsidP="00D471F1">
      <w:pPr>
        <w:pStyle w:val="NO"/>
      </w:pPr>
      <w:r>
        <w:t>NOTE 4:</w:t>
      </w:r>
      <w:r>
        <w:tab/>
        <w:t>The UE can be preconfigured with information to select the appropriate Public User Identifier if more than one Public User Identifier is provisioned in the UE.</w:t>
      </w:r>
    </w:p>
    <w:p w14:paraId="373B3C19" w14:textId="77777777" w:rsidR="00D471F1" w:rsidRDefault="00D471F1" w:rsidP="00D471F1">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67D5735" w14:textId="77777777" w:rsidR="00D471F1" w:rsidRDefault="00D471F1" w:rsidP="00D471F1">
      <w:pPr>
        <w:pStyle w:val="B1"/>
        <w:rPr>
          <w:lang w:eastAsia="ko-KR"/>
        </w:rPr>
      </w:pPr>
      <w:r>
        <w:rPr>
          <w:lang w:eastAsia="ko-KR"/>
        </w:rPr>
        <w:t>-</w:t>
      </w:r>
      <w:r>
        <w:rPr>
          <w:lang w:eastAsia="ko-KR"/>
        </w:rPr>
        <w:tab/>
        <w:t>For an NG-eCall an eCall indication including whether eCall is automatic or manual.</w:t>
      </w:r>
    </w:p>
    <w:p w14:paraId="41877B13" w14:textId="77777777" w:rsidR="00D471F1" w:rsidRDefault="00D471F1" w:rsidP="00D471F1">
      <w:pPr>
        <w:pStyle w:val="B1"/>
        <w:rPr>
          <w:lang w:eastAsia="ko-KR"/>
        </w:rPr>
      </w:pPr>
      <w:r>
        <w:rPr>
          <w:lang w:eastAsia="ko-KR"/>
        </w:rPr>
        <w:t>-</w:t>
      </w:r>
      <w:r>
        <w:rPr>
          <w:lang w:eastAsia="ko-KR"/>
        </w:rPr>
        <w:tab/>
        <w:t>UE's location information, if available.</w:t>
      </w:r>
    </w:p>
    <w:p w14:paraId="05895442" w14:textId="77777777" w:rsidR="00D471F1" w:rsidRDefault="00D471F1" w:rsidP="00D471F1">
      <w:pPr>
        <w:pStyle w:val="B1"/>
        <w:rPr>
          <w:lang w:eastAsia="ko-KR"/>
        </w:rPr>
      </w:pPr>
      <w:r>
        <w:rPr>
          <w:lang w:eastAsia="ko-KR"/>
        </w:rPr>
        <w:t>-</w:t>
      </w:r>
      <w:r>
        <w:rPr>
          <w:lang w:eastAsia="ko-KR"/>
        </w:rPr>
        <w:tab/>
        <w:t>The TEL</w:t>
      </w:r>
      <w:r>
        <w:rPr>
          <w:lang w:eastAsia="ko-KR"/>
        </w:rPr>
        <w:noBreakHyphen/>
        <w:t>URI associated to the Public User Identifier, if available.</w:t>
      </w:r>
    </w:p>
    <w:p w14:paraId="00721EFA" w14:textId="77777777" w:rsidR="00D471F1" w:rsidRDefault="00D471F1" w:rsidP="00D471F1">
      <w:pPr>
        <w:pStyle w:val="B1"/>
      </w:pPr>
      <w:r>
        <w:t>-</w:t>
      </w:r>
      <w:r>
        <w:tab/>
        <w:t>GRUU, if available.</w:t>
      </w:r>
    </w:p>
    <w:p w14:paraId="351B1CBC" w14:textId="77777777" w:rsidR="00D471F1" w:rsidRDefault="00D471F1" w:rsidP="00D471F1">
      <w:pPr>
        <w:rPr>
          <w:lang w:eastAsia="ko-KR"/>
        </w:rPr>
      </w:pPr>
      <w:r>
        <w:rPr>
          <w:lang w:eastAsia="ko-KR"/>
        </w:rPr>
        <w:t>In the case of a non UE detectable emergency call, upon reception of indication from the network, the UE shall handle the call as described in clause 7.1.2.</w:t>
      </w:r>
    </w:p>
    <w:p w14:paraId="6C2A2FD0" w14:textId="77777777" w:rsidR="00D471F1" w:rsidRDefault="00D471F1" w:rsidP="00D471F1">
      <w:pPr>
        <w:pStyle w:val="NO"/>
      </w:pPr>
      <w:r>
        <w:t>NOTE 5:</w:t>
      </w:r>
      <w:r>
        <w:tab/>
        <w:t>If the indication was received in a rejection message the UE performs appropriate emergency error handling procedures.</w:t>
      </w:r>
    </w:p>
    <w:p w14:paraId="297929E6" w14:textId="77777777" w:rsidR="00D471F1" w:rsidRDefault="00D471F1" w:rsidP="00D471F1">
      <w:pPr>
        <w:pStyle w:val="Heading2"/>
        <w:rPr>
          <w:lang w:eastAsia="ko-KR"/>
        </w:rPr>
      </w:pPr>
      <w:bookmarkStart w:id="59" w:name="_Toc58919140"/>
      <w:bookmarkStart w:id="60" w:name="_Toc83207586"/>
      <w:r>
        <w:rPr>
          <w:lang w:eastAsia="ko-KR"/>
        </w:rPr>
        <w:t>6.2</w:t>
      </w:r>
      <w:r>
        <w:rPr>
          <w:lang w:eastAsia="ko-KR"/>
        </w:rPr>
        <w:tab/>
        <w:t>IMS Functional entities</w:t>
      </w:r>
      <w:bookmarkEnd w:id="59"/>
      <w:bookmarkEnd w:id="60"/>
    </w:p>
    <w:p w14:paraId="28492B02" w14:textId="77777777" w:rsidR="00D471F1" w:rsidRDefault="00D471F1" w:rsidP="00D471F1">
      <w:pPr>
        <w:pStyle w:val="Heading3"/>
        <w:rPr>
          <w:lang w:eastAsia="ko-KR"/>
        </w:rPr>
      </w:pPr>
      <w:bookmarkStart w:id="61" w:name="_Toc58919141"/>
      <w:bookmarkStart w:id="62" w:name="_Toc83207587"/>
      <w:r>
        <w:rPr>
          <w:lang w:eastAsia="ko-KR"/>
        </w:rPr>
        <w:t>6.2.1</w:t>
      </w:r>
      <w:r>
        <w:rPr>
          <w:lang w:eastAsia="ko-KR"/>
        </w:rPr>
        <w:tab/>
        <w:t>Proxy</w:t>
      </w:r>
      <w:r>
        <w:rPr>
          <w:lang w:eastAsia="ko-KR"/>
        </w:rPr>
        <w:noBreakHyphen/>
        <w:t>CSCF</w:t>
      </w:r>
      <w:bookmarkEnd w:id="61"/>
      <w:bookmarkEnd w:id="62"/>
    </w:p>
    <w:p w14:paraId="1A03A606" w14:textId="77777777" w:rsidR="00D471F1" w:rsidRDefault="00D471F1" w:rsidP="00D471F1">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 due to operator policy or UE is not within IM CN subsystem's geographical area or IP-CAN not supported).</w:t>
      </w:r>
    </w:p>
    <w:p w14:paraId="1904F3CC" w14:textId="77777777" w:rsidR="00D471F1" w:rsidRDefault="00D471F1" w:rsidP="00D471F1">
      <w:pPr>
        <w:pStyle w:val="B1"/>
      </w:pPr>
      <w:r>
        <w:t>-</w:t>
      </w:r>
      <w:r>
        <w:tab/>
        <w:t>Detect an emergency session establishment request.</w:t>
      </w:r>
    </w:p>
    <w:p w14:paraId="6E0994C0" w14:textId="77777777" w:rsidR="00D471F1" w:rsidRDefault="00D471F1" w:rsidP="00D471F1">
      <w:pPr>
        <w:pStyle w:val="B1"/>
      </w:pPr>
      <w:r>
        <w:t>-</w:t>
      </w:r>
      <w:r>
        <w:tab/>
        <w:t>Reject/allow unmarked emergency requests.</w:t>
      </w:r>
    </w:p>
    <w:p w14:paraId="009C7A12" w14:textId="77777777" w:rsidR="00D471F1" w:rsidRDefault="00D471F1" w:rsidP="00D471F1">
      <w:pPr>
        <w:pStyle w:val="B1"/>
      </w:pPr>
      <w:r>
        <w:t>-</w:t>
      </w:r>
      <w:r>
        <w:tab/>
        <w:t>Reject/allow anonymous emergency requests.</w:t>
      </w:r>
    </w:p>
    <w:p w14:paraId="0E03C2CF" w14:textId="77777777" w:rsidR="00D471F1" w:rsidRDefault="00D471F1" w:rsidP="00D471F1">
      <w:pPr>
        <w:pStyle w:val="B1"/>
      </w:pPr>
      <w:r>
        <w:t>-</w:t>
      </w:r>
      <w:r>
        <w:tab/>
        <w:t>Prevent non-emergency requests that are associated with an emergency registration.</w:t>
      </w:r>
    </w:p>
    <w:p w14:paraId="41553081" w14:textId="77777777" w:rsidR="00D471F1" w:rsidRDefault="00D471F1" w:rsidP="00D471F1">
      <w:pPr>
        <w:pStyle w:val="B1"/>
      </w:pPr>
      <w:r>
        <w:t>-</w:t>
      </w:r>
      <w:r>
        <w:tab/>
        <w:t>May query IP-CAN for location identifier.</w:t>
      </w:r>
    </w:p>
    <w:p w14:paraId="7C3297C5" w14:textId="77777777" w:rsidR="00D471F1" w:rsidRDefault="00D471F1" w:rsidP="00D471F1">
      <w:pPr>
        <w:pStyle w:val="B1"/>
      </w:pPr>
      <w:r>
        <w:t>-</w:t>
      </w:r>
      <w:r>
        <w:tab/>
        <w:t>May query IP-CAN for additional subscriber related identifier(s).</w:t>
      </w:r>
    </w:p>
    <w:p w14:paraId="3BF54D10" w14:textId="77777777" w:rsidR="00D471F1" w:rsidRDefault="00D471F1" w:rsidP="00D471F1">
      <w:pPr>
        <w:pStyle w:val="B1"/>
      </w:pPr>
      <w:r>
        <w:t>-</w:t>
      </w:r>
      <w:r>
        <w:tab/>
        <w:t>Select an Emergency CSCF in the same network to handle the emergency session request. The selection method is not standardized in the present document.</w:t>
      </w:r>
    </w:p>
    <w:p w14:paraId="4C9A3940" w14:textId="77777777" w:rsidR="00D471F1" w:rsidRDefault="00D471F1" w:rsidP="00D471F1">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53932F4E" w14:textId="77777777" w:rsidR="00D471F1" w:rsidRDefault="00D471F1" w:rsidP="00D471F1">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508AA21F" w14:textId="77777777" w:rsidR="00D471F1" w:rsidRDefault="00D471F1" w:rsidP="00D471F1">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717A507B" w14:textId="77777777" w:rsidR="00D471F1" w:rsidRDefault="00D471F1" w:rsidP="00D471F1">
      <w:pPr>
        <w:pStyle w:val="B1"/>
      </w:pPr>
      <w:r>
        <w:t>-</w:t>
      </w:r>
      <w:r>
        <w:tab/>
        <w:t>For UEs without credentials, forward the equipment identifier to the E-CSCF that was received from the UE.</w:t>
      </w:r>
    </w:p>
    <w:p w14:paraId="7C6E7AFC" w14:textId="77777777" w:rsidR="00D471F1" w:rsidRDefault="00D471F1" w:rsidP="00D471F1">
      <w:pPr>
        <w:pStyle w:val="B1"/>
      </w:pPr>
      <w:r>
        <w:t>-</w:t>
      </w:r>
      <w:r>
        <w:tab/>
        <w:t>For UEs without credentials and subjected to local regulation, forward the additional subscriber related identifier(s) received from IP-CAN to the E-CSCF.</w:t>
      </w:r>
    </w:p>
    <w:p w14:paraId="357122F0" w14:textId="77777777" w:rsidR="00D471F1" w:rsidRDefault="00D471F1" w:rsidP="00D471F1">
      <w:pPr>
        <w:pStyle w:val="B1"/>
      </w:pPr>
      <w:r>
        <w:t>-</w:t>
      </w:r>
      <w:r>
        <w:tab/>
        <w:t>Prioritize the emergency session.</w:t>
      </w:r>
    </w:p>
    <w:p w14:paraId="505621BC" w14:textId="77777777" w:rsidR="00D471F1" w:rsidRDefault="00D471F1" w:rsidP="00D471F1">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13590D41" w14:textId="77777777" w:rsidR="00D471F1" w:rsidRDefault="00D471F1" w:rsidP="00D471F1">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5A5E35ED" w14:textId="77777777" w:rsidR="00D471F1" w:rsidRDefault="00D471F1" w:rsidP="00D471F1">
      <w:pPr>
        <w:pStyle w:val="B1"/>
      </w:pPr>
      <w:r>
        <w:t>-</w:t>
      </w:r>
      <w:r>
        <w:tab/>
        <w:t>May respond to the UE with an indication, IMS emergency registration required as a result of processing the emergency session establishment attempt.</w:t>
      </w:r>
    </w:p>
    <w:p w14:paraId="6B47B197" w14:textId="77777777" w:rsidR="00D471F1" w:rsidRDefault="00D471F1" w:rsidP="00D471F1">
      <w:pPr>
        <w:pStyle w:val="B1"/>
      </w:pPr>
      <w:r>
        <w:t>-</w:t>
      </w:r>
      <w:r>
        <w:tab/>
        <w:t>Should be able to identify the service data flow associated with emergency service and inform PCRF accordingly.</w:t>
      </w:r>
    </w:p>
    <w:p w14:paraId="3874EEA8" w14:textId="77777777" w:rsidR="00D471F1" w:rsidRDefault="00D471F1" w:rsidP="00D471F1">
      <w:pPr>
        <w:pStyle w:val="B1"/>
      </w:pPr>
      <w:r>
        <w:t>-</w:t>
      </w:r>
      <w:r>
        <w:tab/>
        <w:t>Upon IMS registration failure the P-CSCF may indicate to the UE whether anonymous IMS emergency sessions are supported.</w:t>
      </w:r>
    </w:p>
    <w:p w14:paraId="78F48629" w14:textId="77777777" w:rsidR="00D471F1" w:rsidRDefault="00D471F1" w:rsidP="00D471F1">
      <w:pPr>
        <w:pStyle w:val="B1"/>
      </w:pPr>
      <w:bookmarkStart w:id="63" w:name="_Toc58919142"/>
      <w:r>
        <w:t>-</w:t>
      </w:r>
      <w:r>
        <w:tab/>
        <w:t>P-CSCF may, based on operator policy, insert attestation information related to the asserted calling identity associated with an emergency session, if operating in a network that supports calling number attestation and signing.</w:t>
      </w:r>
    </w:p>
    <w:p w14:paraId="57CBB8A5" w14:textId="77777777" w:rsidR="00D471F1" w:rsidRDefault="00D471F1" w:rsidP="00D471F1">
      <w:pPr>
        <w:pStyle w:val="B1"/>
      </w:pPr>
      <w:r>
        <w:t>-</w:t>
      </w:r>
      <w:r>
        <w:tab/>
        <w:t>P-CSCF may assert Resource-Priority information for an emergency session if configured through operator policies.</w:t>
      </w:r>
    </w:p>
    <w:p w14:paraId="3D77858E" w14:textId="77777777" w:rsidR="00D471F1" w:rsidRDefault="00D471F1" w:rsidP="00D471F1">
      <w:pPr>
        <w:pStyle w:val="Heading3"/>
      </w:pPr>
      <w:bookmarkStart w:id="64" w:name="_Toc83207588"/>
      <w:r>
        <w:t>6.2.2</w:t>
      </w:r>
      <w:r>
        <w:tab/>
        <w:t>Emergency</w:t>
      </w:r>
      <w:r>
        <w:noBreakHyphen/>
        <w:t>CSCF</w:t>
      </w:r>
      <w:bookmarkEnd w:id="63"/>
      <w:bookmarkEnd w:id="64"/>
    </w:p>
    <w:p w14:paraId="2D4B7CD7" w14:textId="77777777" w:rsidR="00D471F1" w:rsidRDefault="00D471F1" w:rsidP="00D471F1">
      <w:pPr>
        <w:pStyle w:val="B1"/>
      </w:pPr>
      <w:r>
        <w:t>-</w:t>
      </w:r>
      <w:r>
        <w:tab/>
        <w:t>Receive an emergency session establishment request from a P</w:t>
      </w:r>
      <w:r>
        <w:noBreakHyphen/>
        <w:t>CSCF or an S-CSCF.</w:t>
      </w:r>
    </w:p>
    <w:p w14:paraId="44011F4B" w14:textId="77777777" w:rsidR="00D471F1" w:rsidRDefault="00D471F1" w:rsidP="00D471F1">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7A1A5C41" w14:textId="77777777" w:rsidR="00D471F1" w:rsidRDefault="00D471F1" w:rsidP="00D471F1">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60522BE9" w14:textId="77777777" w:rsidR="00D471F1" w:rsidRDefault="00D471F1" w:rsidP="00D471F1">
      <w:pPr>
        <w:pStyle w:val="B1"/>
      </w:pPr>
      <w:r>
        <w:t>-</w:t>
      </w:r>
      <w:r>
        <w:tab/>
        <w:t>If required, the E</w:t>
      </w:r>
      <w:r>
        <w:noBreakHyphen/>
        <w:t>CSCF requests the LRF to validate the location information if included by the UE.</w:t>
      </w:r>
    </w:p>
    <w:p w14:paraId="4B6B850D" w14:textId="77777777" w:rsidR="00D471F1" w:rsidRDefault="00D471F1" w:rsidP="00D471F1">
      <w:pPr>
        <w:pStyle w:val="B1"/>
      </w:pPr>
      <w:r>
        <w:t>-</w:t>
      </w:r>
      <w:r>
        <w:tab/>
        <w:t>Determines or queries the LRF for the proper routing information/PSAP destination.</w:t>
      </w:r>
    </w:p>
    <w:p w14:paraId="76DC23C7" w14:textId="77777777" w:rsidR="00D471F1" w:rsidRDefault="00D471F1" w:rsidP="00D471F1">
      <w:pPr>
        <w:pStyle w:val="B1"/>
      </w:pPr>
      <w:r>
        <w:t>-</w:t>
      </w:r>
      <w:r>
        <w:tab/>
        <w:t>Route emergency session establishment requests to an appropriate destination including anonymous session establishment requests.</w:t>
      </w:r>
    </w:p>
    <w:p w14:paraId="7655843F" w14:textId="77777777" w:rsidR="00D471F1" w:rsidRDefault="00D471F1" w:rsidP="00D471F1">
      <w:pPr>
        <w:pStyle w:val="B1"/>
      </w:pPr>
      <w:r>
        <w:t>-</w:t>
      </w:r>
      <w:r>
        <w:tab/>
        <w:t>Subject to local regulation, the E</w:t>
      </w:r>
      <w:r>
        <w:noBreakHyphen/>
        <w:t>CSCF may send the contents of the P-asserted ID or UE identification to the LRF.</w:t>
      </w:r>
    </w:p>
    <w:p w14:paraId="49BF67F0" w14:textId="77777777" w:rsidR="00D471F1" w:rsidRDefault="00D471F1" w:rsidP="00D471F1">
      <w:pPr>
        <w:pStyle w:val="B1"/>
      </w:pPr>
      <w:r>
        <w:t>-</w:t>
      </w:r>
      <w:r>
        <w:tab/>
        <w:t>Based on operator policy, the E</w:t>
      </w:r>
      <w:r>
        <w:noBreakHyphen/>
        <w:t>CSCF may route the emergency IMS call to ECS for further call process.</w:t>
      </w:r>
    </w:p>
    <w:p w14:paraId="4F033030" w14:textId="67DE0A79" w:rsidR="00D471F1" w:rsidRDefault="00D471F1" w:rsidP="00D471F1">
      <w:pPr>
        <w:pStyle w:val="B1"/>
      </w:pPr>
      <w:r>
        <w:t>-</w:t>
      </w:r>
      <w:r>
        <w:tab/>
        <w:t xml:space="preserve">For supporting SRVCC and/or DRVCC, see </w:t>
      </w:r>
      <w:r w:rsidR="002C4FE9">
        <w:t>TS</w:t>
      </w:r>
      <w:r w:rsidR="002C4FE9">
        <w:t> </w:t>
      </w:r>
      <w:r w:rsidR="002C4FE9">
        <w:t>23.237</w:t>
      </w:r>
      <w:r w:rsidR="002C4FE9">
        <w:t> </w:t>
      </w:r>
      <w:r w:rsidR="002C4FE9">
        <w:t>[</w:t>
      </w:r>
      <w:r>
        <w:t xml:space="preserve">32] and </w:t>
      </w:r>
      <w:r w:rsidR="002C4FE9">
        <w:t>TS</w:t>
      </w:r>
      <w:r w:rsidR="002C4FE9">
        <w:t> </w:t>
      </w:r>
      <w:r w:rsidR="002C4FE9">
        <w:t>23.216</w:t>
      </w:r>
      <w:r w:rsidR="002C4FE9">
        <w:t> </w:t>
      </w:r>
      <w:r w:rsidR="002C4FE9">
        <w:t>[</w:t>
      </w:r>
      <w:r>
        <w:t>31], the E CSCF forwards the session establishment request to the EATF in the serving IMS network for anchoring.</w:t>
      </w:r>
    </w:p>
    <w:p w14:paraId="485C7EA6" w14:textId="77777777" w:rsidR="00D471F1" w:rsidRDefault="00D471F1" w:rsidP="00D471F1">
      <w:pPr>
        <w:pStyle w:val="B1"/>
      </w:pPr>
      <w:r>
        <w:t>-</w:t>
      </w:r>
      <w:r>
        <w:tab/>
        <w:t xml:space="preserve">Generation of </w:t>
      </w:r>
      <w:r>
        <w:rPr>
          <w:noProof/>
        </w:rPr>
        <w:t>CDRs</w:t>
      </w:r>
      <w:r>
        <w:t>.</w:t>
      </w:r>
    </w:p>
    <w:p w14:paraId="1F737EA6" w14:textId="77777777" w:rsidR="00D471F1" w:rsidRDefault="00D471F1" w:rsidP="00D471F1">
      <w:pPr>
        <w:pStyle w:val="B1"/>
      </w:pPr>
      <w:r>
        <w:t>-</w:t>
      </w:r>
      <w:r>
        <w:tab/>
        <w:t>For an NG-eCall and if an LRF/RDF is not deployed, the E-CSCF may use an indication of an automatic eCall or a manual eCall to assist routing of an emergency session establishment request.</w:t>
      </w:r>
    </w:p>
    <w:p w14:paraId="2CCE5FB4" w14:textId="2692F396" w:rsidR="00D471F1" w:rsidRDefault="00D471F1" w:rsidP="00D471F1">
      <w:pPr>
        <w:pStyle w:val="B1"/>
      </w:pPr>
      <w:r>
        <w:t>-</w:t>
      </w:r>
      <w:r>
        <w:tab/>
        <w:t xml:space="preserve">For supporting emergency session request from MSC Server enhanced with ICS, see </w:t>
      </w:r>
      <w:r w:rsidR="002C4FE9">
        <w:t>TS</w:t>
      </w:r>
      <w:r w:rsidR="002C4FE9">
        <w:t> </w:t>
      </w:r>
      <w:r w:rsidR="002C4FE9">
        <w:t>23.292</w:t>
      </w:r>
      <w:r w:rsidR="002C4FE9">
        <w:t> </w:t>
      </w:r>
      <w:r w:rsidR="002C4FE9">
        <w:t>[</w:t>
      </w:r>
      <w:r>
        <w:t>46]. E-CSCF follows the same procedure as defined for handling emergency session request from P-CSCF.</w:t>
      </w:r>
    </w:p>
    <w:p w14:paraId="043A351E" w14:textId="77777777" w:rsidR="00D471F1" w:rsidRDefault="00D471F1" w:rsidP="00D471F1">
      <w:pPr>
        <w:pStyle w:val="Heading3"/>
      </w:pPr>
      <w:bookmarkStart w:id="65" w:name="_Toc58919143"/>
      <w:bookmarkStart w:id="66" w:name="_Toc83207589"/>
      <w:r>
        <w:t>6.2.3</w:t>
      </w:r>
      <w:r>
        <w:tab/>
        <w:t>Location Retrieval Function</w:t>
      </w:r>
      <w:bookmarkEnd w:id="65"/>
      <w:bookmarkEnd w:id="66"/>
    </w:p>
    <w:p w14:paraId="48146044" w14:textId="77777777" w:rsidR="00D471F1" w:rsidRDefault="00D471F1" w:rsidP="00D471F1">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 For WLAN access, and for non-roaming UEs, if the LRF is configured then it may interact with HSS to provide an NPLI before interacting with the RDF.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50BDFC86" w14:textId="77777777" w:rsidR="00D471F1" w:rsidRDefault="00D471F1" w:rsidP="00D471F1">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14:paraId="238D8922" w14:textId="77777777" w:rsidR="00D471F1" w:rsidRDefault="00D471F1" w:rsidP="00D471F1">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07D298C6" w14:textId="77777777" w:rsidR="00D471F1" w:rsidRDefault="00D471F1" w:rsidP="00D471F1">
      <w:r>
        <w:t>In order to provide the correct PSAP destination address to the E</w:t>
      </w:r>
      <w:r>
        <w:noBreakHyphen/>
        <w:t>CSCF, the LRF may require interim location information for the UE.</w:t>
      </w:r>
    </w:p>
    <w:p w14:paraId="353B98FB" w14:textId="77777777" w:rsidR="00D471F1" w:rsidRDefault="00D471F1" w:rsidP="00D471F1">
      <w:r>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4A689FBD" w14:textId="77777777" w:rsidR="00D471F1" w:rsidRDefault="00D471F1" w:rsidP="00D471F1">
      <w:pPr>
        <w:pStyle w:val="Heading3"/>
      </w:pPr>
      <w:bookmarkStart w:id="67" w:name="_Toc58919144"/>
      <w:bookmarkStart w:id="68" w:name="_Toc83207590"/>
      <w:r>
        <w:t>6.2.4</w:t>
      </w:r>
      <w:r>
        <w:tab/>
        <w:t>Serving-CSCF</w:t>
      </w:r>
      <w:bookmarkEnd w:id="67"/>
      <w:bookmarkEnd w:id="68"/>
    </w:p>
    <w:p w14:paraId="2AC4E53C" w14:textId="77777777" w:rsidR="00D471F1" w:rsidRDefault="00D471F1" w:rsidP="00D471F1">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5E9B04E3" w14:textId="77777777" w:rsidR="00D471F1" w:rsidRDefault="00D471F1" w:rsidP="00D471F1">
      <w:pPr>
        <w:pStyle w:val="NO"/>
      </w:pPr>
      <w:r>
        <w:t>NOTE 1:</w:t>
      </w:r>
      <w:r>
        <w:tab/>
        <w:t>The value of the emergency registration time is subject to local regulation and can be subject to roaming agreements.</w:t>
      </w:r>
    </w:p>
    <w:p w14:paraId="7C176D5A" w14:textId="77777777" w:rsidR="00D471F1" w:rsidRDefault="00D471F1" w:rsidP="00D471F1">
      <w:r>
        <w:t>The emergency registration shall be handled as normal IMS registrations with the following considerations:</w:t>
      </w:r>
    </w:p>
    <w:p w14:paraId="29CAFD53" w14:textId="77777777" w:rsidR="00D471F1" w:rsidRDefault="00D471F1" w:rsidP="00D471F1">
      <w:pPr>
        <w:pStyle w:val="B1"/>
      </w:pPr>
      <w:r>
        <w:t>-</w:t>
      </w:r>
      <w:r>
        <w:tab/>
        <w:t>Upon emergency registration:</w:t>
      </w:r>
    </w:p>
    <w:p w14:paraId="6B6514B8" w14:textId="77777777" w:rsidR="00D471F1" w:rsidRDefault="00D471F1" w:rsidP="00D471F1">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1FD8C032" w14:textId="77777777" w:rsidR="00D471F1" w:rsidRDefault="00D471F1" w:rsidP="00D471F1">
      <w:pPr>
        <w:pStyle w:val="B2"/>
      </w:pPr>
      <w:r>
        <w:t>-</w:t>
      </w:r>
      <w:r>
        <w:tab/>
        <w:t>Otherwise, S-CSCF shall ensure that the registration status of the user is not changed in the HSS.</w:t>
      </w:r>
    </w:p>
    <w:p w14:paraId="595200A0" w14:textId="77777777" w:rsidR="00D471F1" w:rsidRDefault="00D471F1" w:rsidP="00D471F1">
      <w:pPr>
        <w:pStyle w:val="B1"/>
      </w:pPr>
      <w:r>
        <w:t>-</w:t>
      </w:r>
      <w:r>
        <w:tab/>
        <w:t>Upon deregistration or expiration of the last normal session:</w:t>
      </w:r>
    </w:p>
    <w:p w14:paraId="39EED863" w14:textId="77777777" w:rsidR="00D471F1" w:rsidRDefault="00D471F1" w:rsidP="00D471F1">
      <w:pPr>
        <w:pStyle w:val="B2"/>
      </w:pPr>
      <w:r>
        <w:t>-</w:t>
      </w:r>
      <w:r>
        <w:tab/>
        <w:t>If an emergency registration for the user still exists, the S-CSCF shall ensure that the HSS keeps S-CSCF name allocated to this subscriber and the registration status is set to UNREGISTERED.</w:t>
      </w:r>
    </w:p>
    <w:p w14:paraId="1AF014C6" w14:textId="77777777" w:rsidR="00D471F1" w:rsidRDefault="00D471F1" w:rsidP="00D471F1">
      <w:pPr>
        <w:pStyle w:val="B1"/>
      </w:pPr>
      <w:r>
        <w:t>-</w:t>
      </w:r>
      <w:r>
        <w:tab/>
        <w:t>Upon expiration of an emergency registration:</w:t>
      </w:r>
    </w:p>
    <w:p w14:paraId="0759BC5C" w14:textId="77777777" w:rsidR="00D471F1" w:rsidRDefault="00D471F1" w:rsidP="00D471F1">
      <w:pPr>
        <w:pStyle w:val="B2"/>
      </w:pPr>
      <w:r>
        <w:t>-</w:t>
      </w:r>
      <w:r>
        <w:tab/>
        <w:t>If a normal registration for the user still exists, the S-CSCF shall ensure that the registration status of the user is not changed in the HSS.</w:t>
      </w:r>
    </w:p>
    <w:p w14:paraId="189BD364" w14:textId="77777777" w:rsidR="00D471F1" w:rsidRDefault="00D471F1" w:rsidP="00D471F1">
      <w:pPr>
        <w:pStyle w:val="B2"/>
      </w:pPr>
      <w:r>
        <w:t>-</w:t>
      </w:r>
      <w:r>
        <w:tab/>
        <w:t>Otherwise, the S-CSCF can either de-register the user in HSS or keep the registration status of the user unchanged in the HSS.</w:t>
      </w:r>
    </w:p>
    <w:p w14:paraId="2D095F1F" w14:textId="77777777" w:rsidR="00D471F1" w:rsidRDefault="00D471F1" w:rsidP="00D471F1">
      <w:r>
        <w:t>When an S-CSCF receives a session initiated by a non-roaming subscriber marked as emergency session from a P-CSCF, the S-CSCF:</w:t>
      </w:r>
    </w:p>
    <w:p w14:paraId="5B930027" w14:textId="77777777" w:rsidR="00D471F1" w:rsidRDefault="00D471F1" w:rsidP="00D471F1">
      <w:pPr>
        <w:pStyle w:val="B1"/>
      </w:pPr>
      <w:r>
        <w:t>-</w:t>
      </w:r>
      <w:r>
        <w:tab/>
        <w:t>performs caller authentication in the same way as for any other sessions;</w:t>
      </w:r>
    </w:p>
    <w:p w14:paraId="3179B47B" w14:textId="77777777" w:rsidR="00D471F1" w:rsidRDefault="00D471F1" w:rsidP="00D471F1">
      <w:pPr>
        <w:pStyle w:val="B1"/>
      </w:pPr>
      <w:r>
        <w:t>-</w:t>
      </w:r>
      <w:r>
        <w:tab/>
        <w:t>if required, uses filter criteria to route to AS;</w:t>
      </w:r>
    </w:p>
    <w:p w14:paraId="250DA422" w14:textId="77777777" w:rsidR="00D471F1" w:rsidRDefault="00D471F1" w:rsidP="00D471F1">
      <w:pPr>
        <w:pStyle w:val="B1"/>
      </w:pPr>
      <w:r>
        <w:t>-</w:t>
      </w:r>
      <w:r>
        <w:tab/>
        <w:t>and forwards the request to an E-CSCF.</w:t>
      </w:r>
    </w:p>
    <w:p w14:paraId="175E70D7" w14:textId="77777777" w:rsidR="00D471F1" w:rsidRDefault="00D471F1" w:rsidP="00D471F1">
      <w:r>
        <w:t>When an S-CSCF receives a session marked as emergency session from an AS, the S-CSCF:</w:t>
      </w:r>
    </w:p>
    <w:p w14:paraId="1D1B9C55" w14:textId="77777777" w:rsidR="00D471F1" w:rsidRDefault="00D471F1" w:rsidP="00D471F1">
      <w:pPr>
        <w:pStyle w:val="B1"/>
      </w:pPr>
      <w:r>
        <w:t>-</w:t>
      </w:r>
      <w:r>
        <w:tab/>
        <w:t xml:space="preserve">if required, uses filter criteria to route to other </w:t>
      </w:r>
      <w:r>
        <w:rPr>
          <w:noProof/>
        </w:rPr>
        <w:t>ASs</w:t>
      </w:r>
      <w:r>
        <w:t>;</w:t>
      </w:r>
    </w:p>
    <w:p w14:paraId="47493382" w14:textId="77777777" w:rsidR="00D471F1" w:rsidRDefault="00D471F1" w:rsidP="00D471F1">
      <w:pPr>
        <w:pStyle w:val="B1"/>
      </w:pPr>
      <w:r>
        <w:t>-</w:t>
      </w:r>
      <w:r>
        <w:tab/>
        <w:t>and forwards the request to an E-CSCF.</w:t>
      </w:r>
    </w:p>
    <w:p w14:paraId="5E49D8C4" w14:textId="77777777" w:rsidR="00D471F1" w:rsidRDefault="00D471F1" w:rsidP="00D471F1">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520DCF8A" w14:textId="77777777" w:rsidR="00D471F1" w:rsidRDefault="00D471F1" w:rsidP="00D471F1">
      <w:pPr>
        <w:pStyle w:val="NO"/>
      </w:pPr>
      <w:r>
        <w:t>NOTE 3:</w:t>
      </w:r>
      <w:r>
        <w:tab/>
        <w:t>Reception of a session initiation request marked as an emergency session from a P-CSCF and/or an AS by the S-CSCF is only expected over a non-emergency registration.</w:t>
      </w:r>
    </w:p>
    <w:p w14:paraId="76DFB007" w14:textId="77777777" w:rsidR="00D471F1" w:rsidRDefault="00D471F1" w:rsidP="00D471F1">
      <w:pPr>
        <w:pStyle w:val="Heading3"/>
      </w:pPr>
      <w:bookmarkStart w:id="69" w:name="_Toc58919145"/>
      <w:bookmarkStart w:id="70" w:name="_Toc83207591"/>
      <w:r>
        <w:t>6.2.5</w:t>
      </w:r>
      <w:r>
        <w:tab/>
        <w:t>Void</w:t>
      </w:r>
      <w:bookmarkEnd w:id="69"/>
      <w:bookmarkEnd w:id="70"/>
    </w:p>
    <w:p w14:paraId="7E710702" w14:textId="77777777" w:rsidR="00D471F1" w:rsidRDefault="00D471F1" w:rsidP="00D471F1">
      <w:pPr>
        <w:rPr>
          <w:lang w:eastAsia="ja-JP"/>
        </w:rPr>
      </w:pPr>
    </w:p>
    <w:p w14:paraId="5126CB57" w14:textId="77777777" w:rsidR="00D471F1" w:rsidRDefault="00D471F1" w:rsidP="00D471F1">
      <w:pPr>
        <w:pStyle w:val="Heading3"/>
      </w:pPr>
      <w:bookmarkStart w:id="71" w:name="_Toc58919146"/>
      <w:bookmarkStart w:id="72" w:name="_Toc83207592"/>
      <w:r>
        <w:t>6.2.6</w:t>
      </w:r>
      <w:r>
        <w:tab/>
        <w:t>Emergency Access Transfer Function (EATF)</w:t>
      </w:r>
      <w:bookmarkEnd w:id="71"/>
      <w:bookmarkEnd w:id="72"/>
    </w:p>
    <w:p w14:paraId="5853ACEF" w14:textId="0CCB3339" w:rsidR="00D471F1" w:rsidRDefault="00D471F1" w:rsidP="00D471F1">
      <w:pPr>
        <w:rPr>
          <w:lang w:eastAsia="ja-JP"/>
        </w:rPr>
      </w:pPr>
      <w:r>
        <w:rPr>
          <w:lang w:eastAsia="ja-JP"/>
        </w:rPr>
        <w:t xml:space="preserve">The EATF provides IMS emergency session continuity which is specified in </w:t>
      </w:r>
      <w:r w:rsidR="002C4FE9">
        <w:rPr>
          <w:lang w:eastAsia="ja-JP"/>
        </w:rPr>
        <w:t>TS</w:t>
      </w:r>
      <w:r w:rsidR="002C4FE9">
        <w:rPr>
          <w:lang w:eastAsia="ja-JP"/>
        </w:rPr>
        <w:t> </w:t>
      </w:r>
      <w:r w:rsidR="002C4FE9">
        <w:rPr>
          <w:lang w:eastAsia="ja-JP"/>
        </w:rPr>
        <w:t>23.237</w:t>
      </w:r>
      <w:r w:rsidR="002C4FE9">
        <w:rPr>
          <w:lang w:eastAsia="ja-JP"/>
        </w:rPr>
        <w:t> </w:t>
      </w:r>
      <w:r w:rsidR="002C4FE9">
        <w:rPr>
          <w:lang w:eastAsia="ja-JP"/>
        </w:rPr>
        <w:t>[</w:t>
      </w:r>
      <w:r>
        <w:rPr>
          <w:lang w:eastAsia="ja-JP"/>
        </w:rPr>
        <w:t>32].</w:t>
      </w:r>
    </w:p>
    <w:p w14:paraId="1D1E2EFC" w14:textId="77777777" w:rsidR="00D471F1" w:rsidRDefault="00D471F1" w:rsidP="00D471F1">
      <w:pPr>
        <w:pStyle w:val="Heading3"/>
      </w:pPr>
      <w:bookmarkStart w:id="73" w:name="_Toc58919147"/>
      <w:bookmarkStart w:id="74" w:name="_Toc83207593"/>
      <w:r>
        <w:t>6.2.7</w:t>
      </w:r>
      <w:r>
        <w:tab/>
        <w:t>Interrogating-CSCF</w:t>
      </w:r>
      <w:bookmarkEnd w:id="73"/>
      <w:bookmarkEnd w:id="74"/>
    </w:p>
    <w:p w14:paraId="29FD2B13" w14:textId="4E00503B" w:rsidR="00D471F1" w:rsidRDefault="00D471F1" w:rsidP="00D471F1">
      <w:pPr>
        <w:rPr>
          <w:lang w:eastAsia="ja-JP"/>
        </w:rPr>
      </w:pPr>
      <w:r>
        <w:rPr>
          <w:lang w:eastAsia="ja-JP"/>
        </w:rPr>
        <w:t xml:space="preserve">I-CSCF supports IMS emergency session continuity which is specified in </w:t>
      </w:r>
      <w:r w:rsidR="002C4FE9">
        <w:rPr>
          <w:lang w:eastAsia="ja-JP"/>
        </w:rPr>
        <w:t>TS</w:t>
      </w:r>
      <w:r w:rsidR="002C4FE9">
        <w:rPr>
          <w:lang w:eastAsia="ja-JP"/>
        </w:rPr>
        <w:t> </w:t>
      </w:r>
      <w:r w:rsidR="002C4FE9">
        <w:rPr>
          <w:lang w:eastAsia="ja-JP"/>
        </w:rPr>
        <w:t>23.237</w:t>
      </w:r>
      <w:r w:rsidR="002C4FE9">
        <w:rPr>
          <w:lang w:eastAsia="ja-JP"/>
        </w:rPr>
        <w:t> </w:t>
      </w:r>
      <w:r w:rsidR="002C4FE9">
        <w:rPr>
          <w:lang w:eastAsia="ja-JP"/>
        </w:rPr>
        <w:t>[</w:t>
      </w:r>
      <w:r>
        <w:rPr>
          <w:lang w:eastAsia="ja-JP"/>
        </w:rPr>
        <w:t>32].</w:t>
      </w:r>
    </w:p>
    <w:p w14:paraId="706A5436" w14:textId="77777777" w:rsidR="00D471F1" w:rsidRDefault="00D471F1" w:rsidP="00D471F1">
      <w:pPr>
        <w:pStyle w:val="Heading3"/>
      </w:pPr>
      <w:bookmarkStart w:id="75" w:name="_Toc58919148"/>
      <w:bookmarkStart w:id="76" w:name="_Toc83207594"/>
      <w:r>
        <w:t>6.2.8</w:t>
      </w:r>
      <w:r>
        <w:tab/>
        <w:t>AS</w:t>
      </w:r>
      <w:bookmarkEnd w:id="75"/>
      <w:bookmarkEnd w:id="76"/>
    </w:p>
    <w:p w14:paraId="3A2D936E" w14:textId="3A560C22" w:rsidR="00D471F1" w:rsidRDefault="00D471F1" w:rsidP="00D471F1">
      <w:pPr>
        <w:rPr>
          <w:lang w:eastAsia="ja-JP"/>
        </w:rPr>
      </w:pPr>
      <w:r>
        <w:rPr>
          <w:lang w:eastAsia="ja-JP"/>
        </w:rPr>
        <w:t xml:space="preserve">An AS can be involved in emergency session handling (e.g. for emergency sessions made via hosted enterprise services </w:t>
      </w:r>
      <w:r w:rsidR="002C4FE9">
        <w:rPr>
          <w:lang w:eastAsia="ja-JP"/>
        </w:rPr>
        <w:t>ETSI</w:t>
      </w:r>
      <w:r w:rsidR="002C4FE9">
        <w:rPr>
          <w:lang w:eastAsia="ja-JP"/>
        </w:rPr>
        <w:t> </w:t>
      </w:r>
      <w:r w:rsidR="002C4FE9">
        <w:rPr>
          <w:lang w:eastAsia="ja-JP"/>
        </w:rPr>
        <w:t>TS</w:t>
      </w:r>
      <w:r w:rsidR="002C4FE9">
        <w:rPr>
          <w:lang w:eastAsia="ja-JP"/>
        </w:rPr>
        <w:t> </w:t>
      </w:r>
      <w:r w:rsidR="002C4FE9">
        <w:rPr>
          <w:lang w:eastAsia="ja-JP"/>
        </w:rPr>
        <w:t>182</w:t>
      </w:r>
      <w:r w:rsidR="002C4FE9">
        <w:rPr>
          <w:lang w:eastAsia="ja-JP"/>
        </w:rPr>
        <w:t> </w:t>
      </w:r>
      <w:r w:rsidR="002C4FE9">
        <w:rPr>
          <w:lang w:eastAsia="ja-JP"/>
        </w:rPr>
        <w:t>024 </w:t>
      </w:r>
      <w:r>
        <w:rPr>
          <w:lang w:eastAsia="ja-JP"/>
        </w:rPr>
        <w:t>[37], or for AS initiated session).</w:t>
      </w:r>
    </w:p>
    <w:p w14:paraId="017DA786" w14:textId="77777777" w:rsidR="00D471F1" w:rsidRDefault="00D471F1" w:rsidP="00D471F1">
      <w:pPr>
        <w:pStyle w:val="NO"/>
      </w:pPr>
      <w:r>
        <w:t>NOTE 1:</w:t>
      </w:r>
      <w:r>
        <w:tab/>
        <w:t>The participation of an AS in emergency session handling is only expected over a non-emergency registration.</w:t>
      </w:r>
    </w:p>
    <w:p w14:paraId="4C907ADF" w14:textId="77777777" w:rsidR="00D471F1" w:rsidRDefault="00D471F1" w:rsidP="00D471F1">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5DC6A9E2" w14:textId="77777777" w:rsidR="00D471F1" w:rsidRDefault="00D471F1" w:rsidP="00D471F1">
      <w:pPr>
        <w:pStyle w:val="B1"/>
      </w:pPr>
      <w:r>
        <w:t>-</w:t>
      </w:r>
      <w:r>
        <w:tab/>
        <w:t>Detect an emergency session establishment request.</w:t>
      </w:r>
    </w:p>
    <w:p w14:paraId="2970257C" w14:textId="77777777" w:rsidR="00D471F1" w:rsidRDefault="00D471F1" w:rsidP="00D471F1">
      <w:pPr>
        <w:pStyle w:val="B1"/>
      </w:pPr>
      <w:r>
        <w:t>-</w:t>
      </w:r>
      <w:r>
        <w:tab/>
        <w:t>Verify that the UE is not roaming.</w:t>
      </w:r>
    </w:p>
    <w:p w14:paraId="4E5ACC7B" w14:textId="77777777" w:rsidR="00D471F1" w:rsidRDefault="00D471F1" w:rsidP="00D471F1">
      <w:pPr>
        <w:pStyle w:val="B1"/>
      </w:pPr>
      <w:r>
        <w:t>-</w:t>
      </w:r>
      <w:r>
        <w:tab/>
        <w:t>Optionally obtain location.</w:t>
      </w:r>
    </w:p>
    <w:p w14:paraId="0C635AA3" w14:textId="77777777" w:rsidR="00D471F1" w:rsidRDefault="00D471F1" w:rsidP="00D471F1">
      <w:pPr>
        <w:pStyle w:val="B1"/>
      </w:pPr>
      <w:r>
        <w:t>-</w:t>
      </w:r>
      <w:r>
        <w:tab/>
        <w:t>Prioritize the emergency session.</w:t>
      </w:r>
    </w:p>
    <w:p w14:paraId="5A98CB6C" w14:textId="77777777" w:rsidR="00D471F1" w:rsidRDefault="00D471F1" w:rsidP="00D471F1">
      <w:pPr>
        <w:pStyle w:val="B1"/>
      </w:pPr>
      <w:r>
        <w:t>-</w:t>
      </w:r>
      <w:r>
        <w:tab/>
        <w:t>Provide in the session establishment request the TEL URI associated to the public user identity, in global format, if known and not already present.</w:t>
      </w:r>
    </w:p>
    <w:p w14:paraId="32C0CE85" w14:textId="77777777" w:rsidR="00D471F1" w:rsidRDefault="00D471F1" w:rsidP="00D471F1">
      <w:pPr>
        <w:pStyle w:val="B1"/>
      </w:pPr>
      <w:r>
        <w:t>-</w:t>
      </w:r>
      <w:r>
        <w:tab/>
        <w:t>Check the validity of the caller TEL URI if provided by the UE.</w:t>
      </w:r>
    </w:p>
    <w:p w14:paraId="29BF8774" w14:textId="77777777" w:rsidR="00D471F1" w:rsidRDefault="00D471F1" w:rsidP="00D471F1">
      <w:pPr>
        <w:pStyle w:val="B1"/>
      </w:pPr>
      <w:r>
        <w:t>-</w:t>
      </w:r>
      <w:r>
        <w:tab/>
        <w:t>Mark the request as an emergency session request.</w:t>
      </w:r>
    </w:p>
    <w:p w14:paraId="33BC3D64" w14:textId="77777777" w:rsidR="00D471F1" w:rsidRDefault="00D471F1" w:rsidP="00D471F1">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578BED68" w14:textId="77777777" w:rsidR="00D471F1" w:rsidRDefault="00D471F1" w:rsidP="00D471F1">
      <w:pPr>
        <w:pStyle w:val="Heading3"/>
      </w:pPr>
      <w:bookmarkStart w:id="77" w:name="_Toc58919149"/>
      <w:bookmarkStart w:id="78" w:name="_Toc83207595"/>
      <w:r>
        <w:t>6.2.9</w:t>
      </w:r>
      <w:r>
        <w:tab/>
        <w:t>HSS</w:t>
      </w:r>
      <w:bookmarkEnd w:id="77"/>
      <w:bookmarkEnd w:id="78"/>
    </w:p>
    <w:p w14:paraId="2E1FA4F2" w14:textId="77777777" w:rsidR="00D471F1" w:rsidRDefault="00D471F1" w:rsidP="00D471F1">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0F079C8D" w14:textId="77777777" w:rsidR="00D471F1" w:rsidRDefault="00D471F1" w:rsidP="00D471F1">
      <w:pPr>
        <w:rPr>
          <w:lang w:eastAsia="ja-JP"/>
        </w:rPr>
      </w:pPr>
      <w:r>
        <w:rPr>
          <w:lang w:eastAsia="ja-JP"/>
        </w:rPr>
        <w:t>The emergency registration shall be handled with the considerations defined in clause 6.2.4.</w:t>
      </w:r>
    </w:p>
    <w:p w14:paraId="320D8F63" w14:textId="77777777" w:rsidR="00D471F1" w:rsidRDefault="00D471F1" w:rsidP="00D471F1">
      <w:pPr>
        <w:pStyle w:val="Heading3"/>
      </w:pPr>
      <w:bookmarkStart w:id="79" w:name="_Toc58919150"/>
      <w:bookmarkStart w:id="80" w:name="_Toc83207596"/>
      <w:r>
        <w:t>6.2.10</w:t>
      </w:r>
      <w:r>
        <w:tab/>
        <w:t>Media Gateway Control Function (MGCF)</w:t>
      </w:r>
      <w:bookmarkEnd w:id="79"/>
      <w:bookmarkEnd w:id="80"/>
    </w:p>
    <w:p w14:paraId="4D428B5A" w14:textId="77777777" w:rsidR="00D471F1" w:rsidRDefault="00D471F1" w:rsidP="00D471F1">
      <w:pPr>
        <w:rPr>
          <w:lang w:eastAsia="ja-JP"/>
        </w:rPr>
      </w:pPr>
      <w:r>
        <w:rPr>
          <w:lang w:eastAsia="ja-JP"/>
        </w:rPr>
        <w:t>For NG-eCall MGCF handles the emergency session as normal emergency call establishment.</w:t>
      </w:r>
    </w:p>
    <w:p w14:paraId="0CE8D2FD" w14:textId="77777777" w:rsidR="00D471F1" w:rsidRDefault="00D471F1" w:rsidP="00D471F1">
      <w:pPr>
        <w:pStyle w:val="NO"/>
      </w:pPr>
      <w:r>
        <w:t>NOTE:</w:t>
      </w:r>
      <w:r>
        <w:tab/>
        <w:t>The MGCF does not forward the initial MSD, if received in the emergency session request.</w:t>
      </w:r>
    </w:p>
    <w:p w14:paraId="5AF2FED6" w14:textId="77777777" w:rsidR="00D471F1" w:rsidRDefault="00D471F1" w:rsidP="00D471F1">
      <w:pPr>
        <w:pStyle w:val="Heading3"/>
      </w:pPr>
      <w:bookmarkStart w:id="81" w:name="_Toc58919151"/>
      <w:bookmarkStart w:id="82" w:name="_Toc83207597"/>
      <w:r>
        <w:t>6.2.11</w:t>
      </w:r>
      <w:r>
        <w:tab/>
        <w:t>MSC Server enhanced with ICS</w:t>
      </w:r>
      <w:bookmarkEnd w:id="81"/>
      <w:bookmarkEnd w:id="82"/>
    </w:p>
    <w:p w14:paraId="37274A29" w14:textId="4B4F7CC5" w:rsidR="00D471F1" w:rsidRPr="002B4EAA" w:rsidRDefault="00D471F1" w:rsidP="00D471F1">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Server enhanced with ICS behaves like a P-CSCF. Further details on MSC Server procedure are defined in </w:t>
      </w:r>
      <w:r w:rsidR="002C4FE9">
        <w:rPr>
          <w:lang w:eastAsia="ja-JP"/>
        </w:rPr>
        <w:t>TS</w:t>
      </w:r>
      <w:r w:rsidR="002C4FE9">
        <w:rPr>
          <w:lang w:eastAsia="ja-JP"/>
        </w:rPr>
        <w:t> </w:t>
      </w:r>
      <w:r w:rsidR="002C4FE9">
        <w:rPr>
          <w:lang w:eastAsia="ja-JP"/>
        </w:rPr>
        <w:t>23.292</w:t>
      </w:r>
      <w:r w:rsidR="002C4FE9">
        <w:rPr>
          <w:lang w:eastAsia="ja-JP"/>
        </w:rPr>
        <w:t> </w:t>
      </w:r>
      <w:r w:rsidR="002C4FE9">
        <w:rPr>
          <w:lang w:eastAsia="ja-JP"/>
        </w:rPr>
        <w:t>[</w:t>
      </w:r>
      <w:r>
        <w:rPr>
          <w:lang w:eastAsia="ja-JP"/>
        </w:rPr>
        <w:t>46].</w:t>
      </w:r>
    </w:p>
    <w:p w14:paraId="7954C861" w14:textId="77777777" w:rsidR="00D471F1" w:rsidRDefault="00D471F1" w:rsidP="00D471F1">
      <w:pPr>
        <w:pStyle w:val="Heading3"/>
      </w:pPr>
      <w:bookmarkStart w:id="83" w:name="_Toc58919152"/>
      <w:bookmarkStart w:id="84" w:name="_Toc83207598"/>
      <w:r>
        <w:t>6.2.12</w:t>
      </w:r>
      <w:r>
        <w:tab/>
        <w:t>IBCF</w:t>
      </w:r>
      <w:bookmarkEnd w:id="83"/>
      <w:bookmarkEnd w:id="84"/>
    </w:p>
    <w:p w14:paraId="44982800" w14:textId="77777777" w:rsidR="00D471F1" w:rsidRDefault="00D471F1" w:rsidP="00D471F1">
      <w:pPr>
        <w:pStyle w:val="B1"/>
      </w:pPr>
      <w:r>
        <w:t>-</w:t>
      </w:r>
      <w:r>
        <w:tab/>
        <w:t>Forward emergency session establishment requests.</w:t>
      </w:r>
    </w:p>
    <w:p w14:paraId="1C435E18" w14:textId="77777777" w:rsidR="00D471F1" w:rsidRDefault="00D471F1" w:rsidP="00D471F1">
      <w:pPr>
        <w:pStyle w:val="B1"/>
      </w:pPr>
      <w:r>
        <w:t>-</w:t>
      </w:r>
      <w:r>
        <w:tab/>
        <w:t>Prioritize the emergency session based on operator policy.</w:t>
      </w:r>
    </w:p>
    <w:p w14:paraId="5F7D8D3E" w14:textId="77777777" w:rsidR="00D471F1" w:rsidRDefault="00D471F1" w:rsidP="00D471F1">
      <w:pPr>
        <w:pStyle w:val="B1"/>
      </w:pPr>
      <w:bookmarkStart w:id="85" w:name="_Toc58919153"/>
      <w:r>
        <w:t>-</w:t>
      </w:r>
      <w:r>
        <w:tab/>
        <w:t>For an emergency session leaving an IBCF, the IBCF, if configured through operator policies, invokes an AS for the signing of attested caller identity and asserted Resource-Priority information, if available in the incoming request. The IBCF includes the signed information in the outgoing request.</w:t>
      </w:r>
    </w:p>
    <w:p w14:paraId="6EA06B26" w14:textId="77777777" w:rsidR="00D471F1" w:rsidRDefault="00D471F1" w:rsidP="00D471F1">
      <w:pPr>
        <w:pStyle w:val="B1"/>
      </w:pPr>
      <w:r>
        <w:t>-</w:t>
      </w:r>
      <w:r>
        <w:tab/>
        <w:t>For a call back received by an IBCF, the IBCF, if configured through operator policies, shall invoke an AS for the verification of Resource-Priority information, if available in the incoming request.</w:t>
      </w:r>
    </w:p>
    <w:p w14:paraId="1B3B72AA" w14:textId="77777777" w:rsidR="00D471F1" w:rsidRDefault="00D471F1" w:rsidP="00D471F1">
      <w:pPr>
        <w:pStyle w:val="Heading1"/>
      </w:pPr>
      <w:bookmarkStart w:id="86" w:name="_Toc83207599"/>
      <w:r>
        <w:t>7</w:t>
      </w:r>
      <w:r>
        <w:tab/>
        <w:t>Procedures related to establishment of IMS emergency session</w:t>
      </w:r>
      <w:bookmarkEnd w:id="85"/>
      <w:bookmarkEnd w:id="86"/>
    </w:p>
    <w:p w14:paraId="52AA9FED" w14:textId="77777777" w:rsidR="00D471F1" w:rsidRDefault="00D471F1" w:rsidP="00D471F1">
      <w:pPr>
        <w:pStyle w:val="Heading2"/>
      </w:pPr>
      <w:bookmarkStart w:id="87" w:name="_Toc58919154"/>
      <w:bookmarkStart w:id="88" w:name="_Toc83207600"/>
      <w:r>
        <w:t>7.1</w:t>
      </w:r>
      <w:r>
        <w:tab/>
        <w:t>High Level Procedures for IMS Emergency Services</w:t>
      </w:r>
      <w:bookmarkEnd w:id="87"/>
      <w:bookmarkEnd w:id="88"/>
    </w:p>
    <w:p w14:paraId="76C61B77" w14:textId="77777777" w:rsidR="00D471F1" w:rsidRDefault="00D471F1" w:rsidP="00D471F1">
      <w:pPr>
        <w:pStyle w:val="Heading3"/>
      </w:pPr>
      <w:bookmarkStart w:id="89" w:name="_Toc58919155"/>
      <w:bookmarkStart w:id="90" w:name="_Toc83207601"/>
      <w:r>
        <w:t>7.1.1</w:t>
      </w:r>
      <w:r>
        <w:tab/>
        <w:t>UE Detectable Emergency Session</w:t>
      </w:r>
      <w:bookmarkEnd w:id="89"/>
      <w:bookmarkEnd w:id="90"/>
    </w:p>
    <w:p w14:paraId="2918924D" w14:textId="77777777" w:rsidR="00D471F1" w:rsidRDefault="00D471F1" w:rsidP="00D471F1">
      <w:pPr>
        <w:keepNext/>
        <w:keepLines/>
      </w:pPr>
      <w:r>
        <w:t>The following flow contains a high level description of the emergency service procedures performed when the UE can detect the emergency session is being requested.</w:t>
      </w:r>
    </w:p>
    <w:bookmarkStart w:id="91" w:name="_MON_1202883994"/>
    <w:bookmarkEnd w:id="91"/>
    <w:bookmarkStart w:id="92" w:name="_MON_1199771811"/>
    <w:bookmarkEnd w:id="92"/>
    <w:p w14:paraId="2EB1675F" w14:textId="77777777" w:rsidR="00D471F1" w:rsidRDefault="00D471F1" w:rsidP="00D471F1">
      <w:pPr>
        <w:pStyle w:val="TH"/>
      </w:pPr>
      <w:r>
        <w:object w:dxaOrig="6276" w:dyaOrig="4491" w14:anchorId="6596F47D">
          <v:shape id="_x0000_i1028" type="#_x0000_t75" style="width:344.25pt;height:246.75pt" o:ole="">
            <v:imagedata r:id="rId15" o:title=""/>
          </v:shape>
          <o:OLEObject Type="Embed" ProgID="Word.Picture.8" ShapeID="_x0000_i1028" DrawAspect="Content" ObjectID="_1693820892" r:id="rId16"/>
        </w:object>
      </w:r>
    </w:p>
    <w:p w14:paraId="66D7615B" w14:textId="77777777" w:rsidR="00D471F1" w:rsidRDefault="00D471F1" w:rsidP="00D471F1">
      <w:pPr>
        <w:pStyle w:val="TF"/>
      </w:pPr>
      <w:r>
        <w:t>Figure 7.1: Terminal Detected Emergency Calls</w:t>
      </w:r>
    </w:p>
    <w:p w14:paraId="6FBEC296" w14:textId="77777777" w:rsidR="00D471F1" w:rsidRDefault="00D471F1" w:rsidP="00D471F1">
      <w:r>
        <w:t>The following steps are performed:</w:t>
      </w:r>
    </w:p>
    <w:p w14:paraId="043BEF3B" w14:textId="77777777" w:rsidR="00D471F1" w:rsidRDefault="00D471F1" w:rsidP="00D471F1">
      <w:pPr>
        <w:pStyle w:val="B1"/>
      </w:pPr>
      <w:r>
        <w:t>1.</w:t>
      </w:r>
      <w:r>
        <w:tab/>
        <w:t>The UE detects the request for the establishment of an emergency session. Step 2 to 6 may be skipped based on the conditions specified in clause 6.1.</w:t>
      </w:r>
    </w:p>
    <w:p w14:paraId="0A554BEE" w14:textId="77777777" w:rsidR="00D471F1" w:rsidRDefault="00D471F1" w:rsidP="00D471F1">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Pr="00F27979">
        <w:t>.</w:t>
      </w:r>
    </w:p>
    <w:p w14:paraId="054EA45C" w14:textId="77777777" w:rsidR="00D471F1" w:rsidRDefault="00D471F1" w:rsidP="00D471F1">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3504080F" w14:textId="77777777" w:rsidR="00D471F1" w:rsidRDefault="00D471F1" w:rsidP="00D471F1">
      <w:pPr>
        <w:pStyle w:val="NO"/>
      </w:pPr>
      <w:r>
        <w:t>NOTE 1:</w:t>
      </w:r>
      <w:r>
        <w:tab/>
        <w:t>Depending on the IP-CAN, the UE may be assigned an IP address at this stage.</w:t>
      </w:r>
    </w:p>
    <w:p w14:paraId="76B5E87C" w14:textId="77777777" w:rsidR="00D471F1" w:rsidRDefault="00D471F1" w:rsidP="00D471F1">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BA4D05D" w14:textId="77777777" w:rsidR="00D471F1" w:rsidRDefault="00D471F1" w:rsidP="00D471F1">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3CDA483E" w14:textId="77777777" w:rsidR="00D471F1" w:rsidRDefault="00D471F1" w:rsidP="00D471F1">
      <w:pPr>
        <w:pStyle w:val="NO"/>
      </w:pPr>
      <w:r>
        <w:t>NOTE 2:</w:t>
      </w:r>
      <w:r>
        <w:tab/>
        <w:t>The exact means for the P</w:t>
      </w:r>
      <w:r>
        <w:noBreakHyphen/>
        <w:t>CSCF discovery is dependent upon the IP-CAN.</w:t>
      </w:r>
    </w:p>
    <w:p w14:paraId="1D123ECE" w14:textId="77777777" w:rsidR="00D471F1" w:rsidRDefault="00D471F1" w:rsidP="00D471F1">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non-emergency registration shall contain an associated TEL</w:t>
      </w:r>
      <w:r>
        <w:noBreakHyphen/>
        <w:t>URI that is used to call back the UE.</w:t>
      </w:r>
    </w:p>
    <w:p w14:paraId="600014DD" w14:textId="77777777" w:rsidR="00D471F1" w:rsidRDefault="00D471F1" w:rsidP="00D471F1">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7E2D4CAE" w14:textId="77777777" w:rsidR="00D471F1" w:rsidRDefault="00D471F1" w:rsidP="00D471F1">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2AE3ACB8" w14:textId="77777777" w:rsidR="00D471F1" w:rsidRDefault="00D471F1" w:rsidP="00D471F1">
      <w:pPr>
        <w:pStyle w:val="B1"/>
      </w:pPr>
      <w:r>
        <w:t>7.</w:t>
      </w:r>
      <w:r>
        <w:tab/>
        <w:t>The UE shall initiate the IMS emergency session establishment using the IMS session establishment procedures containing an emergency service indication, or the eCall type of emergency service indication in the case of eCall and any registered Public User Identifier. If the UE has performed emergency registration, the UE shall use an emergency registered Public User Identifier.</w:t>
      </w:r>
    </w:p>
    <w:p w14:paraId="7B65CBE8" w14:textId="77777777" w:rsidR="00D471F1" w:rsidRDefault="00D471F1" w:rsidP="00D471F1">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0B4C84E9" w14:textId="77777777" w:rsidR="00D471F1" w:rsidRDefault="00D471F1" w:rsidP="00D471F1">
      <w:pPr>
        <w:pStyle w:val="Heading3"/>
      </w:pPr>
      <w:bookmarkStart w:id="93" w:name="_Toc58919156"/>
      <w:bookmarkStart w:id="94" w:name="_Toc83207602"/>
      <w:r>
        <w:t>7.1.2</w:t>
      </w:r>
      <w:r>
        <w:tab/>
        <w:t>Non UE detectable Emergency Session</w:t>
      </w:r>
      <w:bookmarkEnd w:id="93"/>
      <w:bookmarkEnd w:id="94"/>
    </w:p>
    <w:p w14:paraId="11939B6A" w14:textId="4E5704D0" w:rsidR="00D471F1" w:rsidRDefault="00D471F1" w:rsidP="00D471F1">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w:t>
      </w:r>
      <w:r w:rsidR="00331E95">
        <w:t xml:space="preserve"> and for the case of SNPN</w:t>
      </w:r>
      <w:r>
        <w:t>. Prior to sending the session establishment request the UE must be registered in the IMS as per the normal registration procedure.</w:t>
      </w:r>
    </w:p>
    <w:p w14:paraId="66BDF0E5" w14:textId="77777777" w:rsidR="00D471F1" w:rsidRDefault="00D471F1" w:rsidP="00D471F1">
      <w:r>
        <w:t>In the case that the P</w:t>
      </w:r>
      <w:r>
        <w:noBreakHyphen/>
        <w:t>CSCF detects that this is a request to establish an emergency session, based upon operator policy (e.g., checking access type):</w:t>
      </w:r>
    </w:p>
    <w:p w14:paraId="1FCF74A8" w14:textId="77777777" w:rsidR="00D471F1" w:rsidRDefault="00D471F1" w:rsidP="00D471F1">
      <w:pPr>
        <w:pStyle w:val="B1"/>
      </w:pPr>
      <w:r>
        <w:t>-</w:t>
      </w:r>
      <w:r>
        <w:tab/>
        <w:t>the P</w:t>
      </w:r>
      <w:r>
        <w:noBreakHyphen/>
        <w:t>CSCF may reject the session initiation request with an indication that this is for an emergency session. When the UE receives the session rejection then the UE shall:</w:t>
      </w:r>
    </w:p>
    <w:p w14:paraId="74BB2759" w14:textId="77777777" w:rsidR="00D471F1" w:rsidRDefault="00D471F1" w:rsidP="00D471F1">
      <w:pPr>
        <w:pStyle w:val="B2"/>
      </w:pPr>
      <w:r>
        <w:t>-</w:t>
      </w:r>
      <w:r>
        <w:tab/>
        <w:t>select a domain for the emergency session;</w:t>
      </w:r>
    </w:p>
    <w:p w14:paraId="4AE164C3" w14:textId="77777777" w:rsidR="00D471F1" w:rsidRDefault="00D471F1" w:rsidP="00D471F1">
      <w:pPr>
        <w:pStyle w:val="B2"/>
      </w:pPr>
      <w:r>
        <w:t>-</w:t>
      </w:r>
      <w:r>
        <w:tab/>
        <w:t>if the PS domain is selected, follow the procedure in clause 7.1.1;</w:t>
      </w:r>
    </w:p>
    <w:p w14:paraId="43E3682D" w14:textId="6BA79652" w:rsidR="00D471F1" w:rsidRDefault="00D471F1" w:rsidP="00D471F1">
      <w:pPr>
        <w:pStyle w:val="B2"/>
      </w:pPr>
      <w:r>
        <w:t>-</w:t>
      </w:r>
      <w:r>
        <w:tab/>
        <w:t xml:space="preserve">for systems based on </w:t>
      </w:r>
      <w:r w:rsidR="002C4FE9">
        <w:t>TS</w:t>
      </w:r>
      <w:r w:rsidR="002C4FE9">
        <w:t> </w:t>
      </w:r>
      <w:r w:rsidR="002C4FE9">
        <w:t>24.008</w:t>
      </w:r>
      <w:r w:rsidR="002C4FE9">
        <w:t> </w:t>
      </w:r>
      <w:r w:rsidR="002C4FE9">
        <w:t>[</w:t>
      </w:r>
      <w:r>
        <w:t xml:space="preserve">13], if the CS domain is selected and a dialled number is available, attempt a normal call (i.e. TS 11, see </w:t>
      </w:r>
      <w:r w:rsidR="002C4FE9">
        <w:t>TS</w:t>
      </w:r>
      <w:r w:rsidR="002C4FE9">
        <w:t> </w:t>
      </w:r>
      <w:r w:rsidR="002C4FE9">
        <w:t>22.003</w:t>
      </w:r>
      <w:r w:rsidR="002C4FE9">
        <w:t> </w:t>
      </w:r>
      <w:r w:rsidR="002C4FE9">
        <w:t>[</w:t>
      </w:r>
      <w:r>
        <w:t>26]) using the dialled number if:</w:t>
      </w:r>
    </w:p>
    <w:p w14:paraId="0620704D" w14:textId="544A3DF7" w:rsidR="00D471F1" w:rsidRDefault="00D471F1" w:rsidP="00D471F1">
      <w:pPr>
        <w:pStyle w:val="B3"/>
      </w:pPr>
      <w:r>
        <w:t>-</w:t>
      </w:r>
      <w:r>
        <w:tab/>
        <w:t xml:space="preserve">an emergency service information is included by the P-CSCF with either a country specific emergency subservice type (see </w:t>
      </w:r>
      <w:r w:rsidR="002C4FE9">
        <w:t>TS</w:t>
      </w:r>
      <w:r w:rsidR="002C4FE9">
        <w:t> </w:t>
      </w:r>
      <w:r w:rsidR="002C4FE9">
        <w:t>24.229</w:t>
      </w:r>
      <w:r w:rsidR="002C4FE9">
        <w:t> </w:t>
      </w:r>
      <w:r w:rsidR="002C4FE9">
        <w:t>[</w:t>
      </w:r>
      <w:r>
        <w:t xml:space="preserve">19]) or a emergency subservice type (see </w:t>
      </w:r>
      <w:r w:rsidR="002C4FE9">
        <w:t>TS</w:t>
      </w:r>
      <w:r w:rsidR="002C4FE9">
        <w:t> </w:t>
      </w:r>
      <w:r w:rsidR="002C4FE9">
        <w:t>24.229</w:t>
      </w:r>
      <w:r w:rsidR="002C4FE9">
        <w:t> </w:t>
      </w:r>
      <w:r w:rsidR="002C4FE9">
        <w:t>[</w:t>
      </w:r>
      <w:r>
        <w:t>19]) that does not map into an emergency service category for the CS domain; or</w:t>
      </w:r>
    </w:p>
    <w:p w14:paraId="2580E74E" w14:textId="77777777" w:rsidR="00D471F1" w:rsidRDefault="00D471F1" w:rsidP="00D471F1">
      <w:pPr>
        <w:pStyle w:val="B3"/>
      </w:pPr>
      <w:r>
        <w:t>-</w:t>
      </w:r>
      <w:r>
        <w:tab/>
        <w:t>no emergency service information is included by the P-CSCF;</w:t>
      </w:r>
    </w:p>
    <w:p w14:paraId="5D36710D" w14:textId="14C8AB82" w:rsidR="00D471F1" w:rsidRDefault="00D471F1" w:rsidP="00D471F1">
      <w:pPr>
        <w:pStyle w:val="B2"/>
      </w:pPr>
      <w:r>
        <w:t>-</w:t>
      </w:r>
      <w:r>
        <w:tab/>
        <w:t xml:space="preserve">for systems based on </w:t>
      </w:r>
      <w:r w:rsidR="002C4FE9">
        <w:t>TS</w:t>
      </w:r>
      <w:r w:rsidR="002C4FE9">
        <w:t> </w:t>
      </w:r>
      <w:r w:rsidR="002C4FE9">
        <w:t>24.008</w:t>
      </w:r>
      <w:r w:rsidR="002C4FE9">
        <w:t> </w:t>
      </w:r>
      <w:r w:rsidR="002C4FE9">
        <w:t>[</w:t>
      </w:r>
      <w:r>
        <w:t xml:space="preserve">13], if the CS domain is selected, attempt an emergency call (i.e. TS 12, see </w:t>
      </w:r>
      <w:r w:rsidR="002C4FE9">
        <w:t>TS</w:t>
      </w:r>
      <w:r w:rsidR="002C4FE9">
        <w:t> </w:t>
      </w:r>
      <w:r w:rsidR="002C4FE9">
        <w:t>22.003</w:t>
      </w:r>
      <w:r w:rsidR="002C4FE9">
        <w:t> </w:t>
      </w:r>
      <w:r w:rsidR="002C4FE9">
        <w:t>[</w:t>
      </w:r>
      <w:r>
        <w:t>26]) if:</w:t>
      </w:r>
    </w:p>
    <w:p w14:paraId="0C9BF823" w14:textId="77777777" w:rsidR="00D471F1" w:rsidRDefault="00D471F1" w:rsidP="00D471F1">
      <w:pPr>
        <w:pStyle w:val="B3"/>
      </w:pPr>
      <w:r>
        <w:t>-</w:t>
      </w:r>
      <w:r>
        <w:tab/>
        <w:t>a dialled number is not available; or</w:t>
      </w:r>
    </w:p>
    <w:p w14:paraId="568B0638" w14:textId="69F555DD" w:rsidR="00D471F1" w:rsidRDefault="00D471F1" w:rsidP="00D471F1">
      <w:pPr>
        <w:pStyle w:val="B3"/>
      </w:pPr>
      <w:r>
        <w:t>-</w:t>
      </w:r>
      <w:r>
        <w:tab/>
        <w:t xml:space="preserve">an emergency service information is included by the P-CSCF with no emergency subservice type or a emergency subservice type (see </w:t>
      </w:r>
      <w:r w:rsidR="002C4FE9">
        <w:t>TS</w:t>
      </w:r>
      <w:r w:rsidR="002C4FE9">
        <w:t> </w:t>
      </w:r>
      <w:r w:rsidR="002C4FE9">
        <w:t>24.229</w:t>
      </w:r>
      <w:r w:rsidR="002C4FE9">
        <w:t> </w:t>
      </w:r>
      <w:r w:rsidR="002C4FE9">
        <w:t>[</w:t>
      </w:r>
      <w:r>
        <w:t>19]) that maps into an emergency service category for the CS domain;</w:t>
      </w:r>
    </w:p>
    <w:p w14:paraId="2E7A7254" w14:textId="611C64F2" w:rsidR="00D471F1" w:rsidRDefault="00D471F1" w:rsidP="00D471F1">
      <w:pPr>
        <w:pStyle w:val="B2"/>
      </w:pPr>
      <w:r>
        <w:t>-</w:t>
      </w:r>
      <w:r>
        <w:tab/>
        <w:t xml:space="preserve">if the CS domain is selected and for CS systems that do not support emergency call handling procedures (e.g. as described by TS12 in </w:t>
      </w:r>
      <w:r w:rsidR="002C4FE9">
        <w:t>TS</w:t>
      </w:r>
      <w:r w:rsidR="002C4FE9">
        <w:t> </w:t>
      </w:r>
      <w:r w:rsidR="002C4FE9">
        <w:t>22.003</w:t>
      </w:r>
      <w:r w:rsidR="002C4FE9">
        <w:t> </w:t>
      </w:r>
      <w:r w:rsidR="002C4FE9">
        <w:t>[</w:t>
      </w:r>
      <w:r>
        <w:t xml:space="preserve">26] for systems based on </w:t>
      </w:r>
      <w:r w:rsidR="002C4FE9">
        <w:t>TS</w:t>
      </w:r>
      <w:r w:rsidR="002C4FE9">
        <w:t> </w:t>
      </w:r>
      <w:r w:rsidR="002C4FE9">
        <w:t>24.008</w:t>
      </w:r>
      <w:r w:rsidR="002C4FE9">
        <w:t> </w:t>
      </w:r>
      <w:r w:rsidR="002C4FE9">
        <w:t>[</w:t>
      </w:r>
      <w:r>
        <w:t>13] or in systems providing access to IM CN subsystem using a cdma2000 network, for example) a normal call is made;</w:t>
      </w:r>
    </w:p>
    <w:p w14:paraId="2A80CE25" w14:textId="77777777" w:rsidR="00D471F1" w:rsidRDefault="00D471F1" w:rsidP="00D471F1">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2A711BD0" w14:textId="77777777" w:rsidR="00D471F1" w:rsidRDefault="00D471F1" w:rsidP="00D471F1">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868CDEB" w14:textId="54FB7B33" w:rsidR="00331E95" w:rsidRDefault="00331E95" w:rsidP="00502ECD">
      <w:pPr>
        <w:pStyle w:val="B1"/>
      </w:pPr>
      <w:r>
        <w:t>-</w:t>
      </w:r>
      <w:r>
        <w:tab/>
        <w:t xml:space="preserve">For the case when a SNPN uses IMS services provided by an independent IMS provider, the P-CSCF is located in the IMS provider network according to </w:t>
      </w:r>
      <w:r w:rsidR="002C4FE9">
        <w:t>TS</w:t>
      </w:r>
      <w:r w:rsidR="002C4FE9">
        <w:t> </w:t>
      </w:r>
      <w:r w:rsidR="002C4FE9">
        <w:t>23.228</w:t>
      </w:r>
      <w:r w:rsidR="002C4FE9">
        <w:t> </w:t>
      </w:r>
      <w:r w:rsidR="002C4FE9">
        <w:t>[</w:t>
      </w:r>
      <w:r>
        <w:t>1],</w:t>
      </w:r>
      <w:r w:rsidRPr="00331E95">
        <w:t xml:space="preserve"> </w:t>
      </w:r>
      <w:r>
        <w:t>Annex A.</w:t>
      </w:r>
    </w:p>
    <w:p w14:paraId="5044C125" w14:textId="5CEBAD6B" w:rsidR="00D471F1" w:rsidRDefault="00D471F1" w:rsidP="00D471F1">
      <w:r>
        <w:t>If the AS detects that this is a request to establish an emergency session, the AS shall handle the request as specified in clause 6.2.8 and forward the request marked as an emergency services request to the S-CSCF.</w:t>
      </w:r>
    </w:p>
    <w:p w14:paraId="78B28653" w14:textId="77777777" w:rsidR="00D471F1" w:rsidRDefault="00D471F1" w:rsidP="00D471F1">
      <w:pPr>
        <w:pStyle w:val="Heading3"/>
      </w:pPr>
      <w:bookmarkStart w:id="95" w:name="_Toc58919157"/>
      <w:bookmarkStart w:id="96" w:name="_Toc83207603"/>
      <w:r>
        <w:t>7.1.3</w:t>
      </w:r>
      <w:r>
        <w:tab/>
        <w:t>Emergency Session Establishment using LRF/RDF</w:t>
      </w:r>
      <w:bookmarkEnd w:id="95"/>
      <w:bookmarkEnd w:id="96"/>
    </w:p>
    <w:p w14:paraId="73D80ED7" w14:textId="77777777" w:rsidR="00D471F1" w:rsidRDefault="00D471F1" w:rsidP="00D471F1">
      <w:pPr>
        <w:keepNext/>
        <w:keepLines/>
      </w:pPr>
      <w:r>
        <w:t>Figure 7.2 illustrates a high level call flow for the IMS emergency session establishment procedure using LRF/RDF to retrieve location and routing information.</w:t>
      </w:r>
    </w:p>
    <w:p w14:paraId="42BE5580" w14:textId="77777777" w:rsidR="00D471F1" w:rsidRDefault="00D471F1" w:rsidP="00D471F1">
      <w:pPr>
        <w:pStyle w:val="TH"/>
      </w:pPr>
      <w:r>
        <w:object w:dxaOrig="9775" w:dyaOrig="4483" w14:anchorId="6B2E3979">
          <v:shape id="_x0000_i1029" type="#_x0000_t75" style="width:406.5pt;height:187.5pt" o:ole="">
            <v:imagedata r:id="rId17" o:title=""/>
          </v:shape>
          <o:OLEObject Type="Embed" ProgID="Visio.Drawing.11" ShapeID="_x0000_i1029" DrawAspect="Content" ObjectID="_1693820893" r:id="rId18"/>
        </w:object>
      </w:r>
    </w:p>
    <w:p w14:paraId="1AE2F209" w14:textId="77777777" w:rsidR="00D471F1" w:rsidRDefault="00D471F1" w:rsidP="00D471F1">
      <w:pPr>
        <w:pStyle w:val="TF"/>
      </w:pPr>
      <w:r>
        <w:t>Figure 7.2: Emergency Session Establishment procedure with using LRF/RDF</w:t>
      </w:r>
    </w:p>
    <w:p w14:paraId="0F6BF147" w14:textId="77777777" w:rsidR="00D471F1" w:rsidRDefault="00D471F1" w:rsidP="00D471F1">
      <w:pPr>
        <w:pStyle w:val="B1"/>
      </w:pPr>
      <w:r>
        <w:t>1.</w:t>
      </w:r>
      <w:r>
        <w:tab/>
        <w:t>UE initiates an emergency session request by sending a SIP INVITE message with including emergency URI.</w:t>
      </w:r>
    </w:p>
    <w:p w14:paraId="3B13F880" w14:textId="77777777" w:rsidR="00D471F1" w:rsidRDefault="00D471F1" w:rsidP="00D471F1">
      <w:pPr>
        <w:pStyle w:val="B1"/>
      </w:pPr>
      <w:r>
        <w:t>2.</w:t>
      </w:r>
      <w:r>
        <w:tab/>
        <w:t>If required, the IMS network may access the LRF to retrieve the UE's location. For WLAN access, and for non-roaming UEs, if the LRF is configured then it may interact with HSS to provide an NPLI.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083119D3" w14:textId="77777777" w:rsidR="00D471F1" w:rsidRDefault="00D471F1" w:rsidP="00D471F1">
      <w:pPr>
        <w:pStyle w:val="NO"/>
      </w:pPr>
      <w:r>
        <w:t>NOTE 1:</w:t>
      </w:r>
      <w:r>
        <w:tab/>
        <w:t>The details of the LRF querying a national database (e.g. in North America) are outside the scope of this specification.</w:t>
      </w:r>
    </w:p>
    <w:p w14:paraId="5EB86687" w14:textId="77777777" w:rsidR="00D471F1" w:rsidRDefault="00D471F1" w:rsidP="00D471F1">
      <w:pPr>
        <w:pStyle w:val="B1"/>
      </w:pPr>
      <w:r>
        <w:t>3.</w:t>
      </w:r>
      <w:r>
        <w:tab/>
        <w:t>If required, LRF invokes the RDF to determine the proper PSAP destination. LRF returns the necessary location/routing information (e.g., ESQK for North America or location number for EU) to the IMS network.</w:t>
      </w:r>
    </w:p>
    <w:p w14:paraId="63422FB1" w14:textId="77777777" w:rsidR="00D471F1" w:rsidRDefault="00D471F1" w:rsidP="00D471F1">
      <w:pPr>
        <w:pStyle w:val="B1"/>
      </w:pPr>
      <w:r>
        <w:t>4.</w:t>
      </w:r>
      <w:r>
        <w:tab/>
        <w:t>The IMS network uses the routing information returned by the LRF to route the emergency session request towards the appropriate PSAP.</w:t>
      </w:r>
    </w:p>
    <w:p w14:paraId="7D2C93A8" w14:textId="77777777" w:rsidR="00D471F1" w:rsidRDefault="00D471F1" w:rsidP="00D471F1">
      <w:pPr>
        <w:pStyle w:val="NO"/>
      </w:pPr>
      <w:r>
        <w:t>NOTE 2:</w:t>
      </w:r>
      <w:r>
        <w:tab/>
        <w:t>If the LRF provides an ESQK to the IMS network in step 3 or assigns any other dedicated resource to the emergency session, the IMS network shall inform the LRF when the session is released in order to allow the LRF to release this resource.</w:t>
      </w:r>
    </w:p>
    <w:p w14:paraId="322985A0" w14:textId="77777777" w:rsidR="00D471F1" w:rsidRDefault="00D471F1" w:rsidP="00D471F1">
      <w:pPr>
        <w:pStyle w:val="Heading2"/>
      </w:pPr>
      <w:bookmarkStart w:id="97" w:name="_Toc58919158"/>
      <w:bookmarkStart w:id="98" w:name="_Toc83207604"/>
      <w:r>
        <w:t>7.2</w:t>
      </w:r>
      <w:r>
        <w:tab/>
        <w:t>IMS Registration for Emergency Session</w:t>
      </w:r>
      <w:bookmarkEnd w:id="97"/>
      <w:bookmarkEnd w:id="98"/>
    </w:p>
    <w:p w14:paraId="7DF80CAF" w14:textId="14770281" w:rsidR="00D471F1" w:rsidRDefault="00D471F1" w:rsidP="00D471F1">
      <w:r>
        <w:t xml:space="preserve">The IMS emergency registration procedure shall follow the procedures as described in clause 5.2.2.3 of </w:t>
      </w:r>
      <w:r w:rsidR="002C4FE9">
        <w:rPr>
          <w:lang w:eastAsia="ja-JP"/>
        </w:rPr>
        <w:t>T</w:t>
      </w:r>
      <w:r w:rsidR="002C4FE9">
        <w:t>S</w:t>
      </w:r>
      <w:r w:rsidR="002C4FE9">
        <w:rPr>
          <w:lang w:eastAsia="ja-JP"/>
        </w:rPr>
        <w:t> </w:t>
      </w:r>
      <w:r w:rsidR="002C4FE9">
        <w:t>23.228</w:t>
      </w:r>
      <w:r w:rsidR="002C4FE9">
        <w:rPr>
          <w:lang w:eastAsia="ja-JP"/>
        </w:rPr>
        <w:t> </w:t>
      </w:r>
      <w:r w:rsidR="002C4FE9">
        <w:t>[</w:t>
      </w:r>
      <w:r>
        <w:t>1] with the following modifications:</w:t>
      </w:r>
    </w:p>
    <w:p w14:paraId="300B934E" w14:textId="77777777" w:rsidR="00D471F1" w:rsidRDefault="00D471F1" w:rsidP="00D471F1">
      <w:pPr>
        <w:pStyle w:val="B1"/>
      </w:pPr>
      <w:r>
        <w:t>-</w:t>
      </w:r>
      <w:r>
        <w:tab/>
        <w:t>The UE shall initiate an IMS emergency registration when all of the following conditions are met:</w:t>
      </w:r>
    </w:p>
    <w:p w14:paraId="471EE962" w14:textId="77777777" w:rsidR="00D471F1" w:rsidRDefault="00D471F1" w:rsidP="00D471F1">
      <w:pPr>
        <w:pStyle w:val="B2"/>
      </w:pPr>
      <w:r>
        <w:t>-</w:t>
      </w:r>
      <w:r>
        <w:tab/>
        <w:t>either the UE is not already IMS registered or the UE is IMS registered but is roaming outside its home network;</w:t>
      </w:r>
    </w:p>
    <w:p w14:paraId="07EC2A79" w14:textId="77777777" w:rsidR="00D471F1" w:rsidRDefault="00D471F1" w:rsidP="00D471F1">
      <w:pPr>
        <w:pStyle w:val="B2"/>
      </w:pPr>
      <w:r>
        <w:t>-</w:t>
      </w:r>
      <w:r>
        <w:tab/>
        <w:t>the UE has sufficient credentials to authenticate with the IMS network;</w:t>
      </w:r>
    </w:p>
    <w:p w14:paraId="0A261D95" w14:textId="77777777" w:rsidR="00D471F1" w:rsidRDefault="00D471F1" w:rsidP="00D471F1">
      <w:pPr>
        <w:pStyle w:val="B2"/>
      </w:pPr>
      <w:r>
        <w:t>-</w:t>
      </w:r>
      <w:r>
        <w:tab/>
        <w:t>the UE is able to detect emergency session.</w:t>
      </w:r>
    </w:p>
    <w:p w14:paraId="73498463" w14:textId="77777777" w:rsidR="00D471F1" w:rsidRDefault="00D471F1" w:rsidP="00D471F1">
      <w:r>
        <w:t>The UE shall also initiate an IMS emergency registration when it receives an "IMS emergency registration required" response as a result of the emergency session request:</w:t>
      </w:r>
    </w:p>
    <w:p w14:paraId="6668D10F" w14:textId="77777777" w:rsidR="00D471F1" w:rsidRDefault="00D471F1" w:rsidP="00D471F1">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5E291978" w14:textId="15943ABD" w:rsidR="00D471F1" w:rsidRDefault="00D471F1" w:rsidP="00D471F1">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r w:rsidR="00331E95">
        <w:t xml:space="preserve"> or SNPN</w:t>
      </w:r>
      <w:r>
        <w:t xml:space="preserve"> if available to prevent looping.</w:t>
      </w:r>
    </w:p>
    <w:p w14:paraId="69C2F572" w14:textId="77777777" w:rsidR="00D471F1" w:rsidRDefault="00D471F1" w:rsidP="00D471F1">
      <w:pPr>
        <w:pStyle w:val="B1"/>
      </w:pPr>
      <w:r>
        <w:t>-</w:t>
      </w:r>
      <w:r>
        <w:tab/>
        <w:t>The UE shall use an indication in the emergency registration request. This indication may be used to inform the home network that roaming restrictions may not be applied.</w:t>
      </w:r>
    </w:p>
    <w:p w14:paraId="774F02FB" w14:textId="77777777" w:rsidR="00D471F1" w:rsidRDefault="00D471F1" w:rsidP="00D471F1">
      <w:pPr>
        <w:pStyle w:val="B1"/>
      </w:pPr>
      <w:r>
        <w:t>-</w:t>
      </w:r>
      <w:r>
        <w:tab/>
        <w:t>The user's home network should ignore roaming restrictions for emergency registration requests.</w:t>
      </w:r>
    </w:p>
    <w:p w14:paraId="2D325EF5" w14:textId="77777777" w:rsidR="00D471F1" w:rsidRDefault="00D471F1" w:rsidP="00D471F1">
      <w:r>
        <w:t>P</w:t>
      </w:r>
      <w:r>
        <w:noBreakHyphen/>
        <w:t>CSCF handles the registration requests with an emergency indication like any other registration request.</w:t>
      </w:r>
    </w:p>
    <w:p w14:paraId="00719594" w14:textId="77777777" w:rsidR="00D471F1" w:rsidRDefault="00D471F1" w:rsidP="00D471F1">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20840790" w14:textId="77777777" w:rsidR="00D471F1" w:rsidRDefault="00D471F1" w:rsidP="00D471F1">
      <w:pPr>
        <w:pStyle w:val="Heading2"/>
      </w:pPr>
      <w:bookmarkStart w:id="99" w:name="_Toc58919159"/>
      <w:bookmarkStart w:id="100" w:name="_Toc83207605"/>
      <w:r>
        <w:t>7.3</w:t>
      </w:r>
      <w:r>
        <w:tab/>
        <w:t>Emergency Session Establishment in the Serving IMS network</w:t>
      </w:r>
      <w:bookmarkEnd w:id="99"/>
      <w:bookmarkEnd w:id="100"/>
    </w:p>
    <w:p w14:paraId="0422ED05" w14:textId="77777777" w:rsidR="00D471F1" w:rsidRDefault="00D471F1" w:rsidP="00D471F1">
      <w:r>
        <w:t>If the UE is able to detect that the user is requesting an emergency session then it shall include an emergency service indication in the emergency session establishment request. In the case of NG-eCall, the UE shall include the eCall type of emergency service (automatic or manual) in the emergency session establishment request.</w:t>
      </w:r>
    </w:p>
    <w:p w14:paraId="4AEB7F4B" w14:textId="3839B84E" w:rsidR="00D471F1" w:rsidRDefault="00D471F1" w:rsidP="00D471F1">
      <w:r>
        <w:t xml:space="preserve">The UE shall follow the requirements in </w:t>
      </w:r>
      <w:r w:rsidR="002C4FE9">
        <w:t>TS</w:t>
      </w:r>
      <w:r w:rsidR="002C4FE9">
        <w:t> </w:t>
      </w:r>
      <w:r w:rsidR="002C4FE9">
        <w:t>22.101</w:t>
      </w:r>
      <w:r w:rsidR="002C4FE9">
        <w:t> </w:t>
      </w:r>
      <w:r w:rsidR="002C4FE9">
        <w:t>[</w:t>
      </w:r>
      <w:r>
        <w:t>8] for domain priority and selection when UE attempts to make an emergency call.</w:t>
      </w:r>
    </w:p>
    <w:p w14:paraId="477F315B" w14:textId="77777777" w:rsidR="00D471F1" w:rsidRDefault="00D471F1" w:rsidP="00D471F1">
      <w:r>
        <w:t>For an attempt in the IM CN Subsystem of the PS domain, the attempt should be in the serving (visited if roaming) IM CN Subsystem of the PS domain.</w:t>
      </w:r>
    </w:p>
    <w:p w14:paraId="75954EC4" w14:textId="77777777" w:rsidR="00D471F1" w:rsidRDefault="00D471F1" w:rsidP="00D471F1">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 voice).</w:t>
      </w:r>
    </w:p>
    <w:p w14:paraId="7BFBA5D1" w14:textId="77777777" w:rsidR="00D471F1" w:rsidRDefault="00D471F1" w:rsidP="00D471F1">
      <w:r>
        <w:t>If the UE is aware that it does not have sufficient credentials to authenticate with the IMS network, it shall not initiate an IMS registration but immediately establish an emergency session towards the P</w:t>
      </w:r>
      <w:r>
        <w:noBreakHyphen/>
        <w:t>CSCF, see clause 7.4.</w:t>
      </w:r>
    </w:p>
    <w:p w14:paraId="0015436F" w14:textId="56E7BA5A" w:rsidR="00D471F1" w:rsidRDefault="00D471F1" w:rsidP="00D471F1">
      <w:r>
        <w:t>Upon receiving an initial request for an emergency session, the P</w:t>
      </w:r>
      <w:r>
        <w:noBreakHyphen/>
        <w:t xml:space="preserve">CSCF shall follow the rules and procedures described in </w:t>
      </w:r>
      <w:r w:rsidR="002C4FE9">
        <w:rPr>
          <w:lang w:eastAsia="ja-JP"/>
        </w:rPr>
        <w:t>T</w:t>
      </w:r>
      <w:r w:rsidR="002C4FE9">
        <w:t>S</w:t>
      </w:r>
      <w:r w:rsidR="002C4FE9">
        <w:rPr>
          <w:lang w:eastAsia="ja-JP"/>
        </w:rPr>
        <w:t> </w:t>
      </w:r>
      <w:r w:rsidR="002C4FE9">
        <w:t>23.228</w:t>
      </w:r>
      <w:r w:rsidR="002C4FE9">
        <w:rPr>
          <w:lang w:eastAsia="ja-JP"/>
        </w:rPr>
        <w:t> </w:t>
      </w:r>
      <w:r w:rsidR="002C4FE9">
        <w:t>[</w:t>
      </w:r>
      <w:r>
        <w:t>1] with the following additions and clarifications:</w:t>
      </w:r>
    </w:p>
    <w:p w14:paraId="4AC89A38" w14:textId="77777777" w:rsidR="00D471F1" w:rsidRDefault="00D471F1" w:rsidP="00D471F1">
      <w:pPr>
        <w:pStyle w:val="B1"/>
      </w:pPr>
      <w:r>
        <w:t>-</w:t>
      </w:r>
      <w:r>
        <w:tab/>
        <w:t>When a UE using public network traffic initiates an emergency session, the P</w:t>
      </w:r>
      <w:r>
        <w:noBreakHyphen/>
        <w:t>CSCF is the IMS network entity, which detects an emergency session.</w:t>
      </w:r>
    </w:p>
    <w:p w14:paraId="0CD12639" w14:textId="77777777" w:rsidR="00D471F1" w:rsidRDefault="00D471F1" w:rsidP="00D471F1">
      <w:pPr>
        <w:pStyle w:val="B1"/>
      </w:pPr>
      <w:r>
        <w:t>-</w:t>
      </w:r>
      <w:r>
        <w:tab/>
        <w:t>For the case that the initial request carries an indication that the request is for emergency services, and the UE is not registered in the IMS network, see clause 7.4 for details.</w:t>
      </w:r>
    </w:p>
    <w:p w14:paraId="4EB40B95" w14:textId="77777777" w:rsidR="00D471F1" w:rsidRDefault="00D471F1" w:rsidP="00D471F1">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14:paraId="6C2D39C7" w14:textId="77777777" w:rsidR="00D471F1" w:rsidRDefault="00D471F1" w:rsidP="00D471F1">
      <w:pPr>
        <w:pStyle w:val="B1"/>
      </w:pPr>
      <w:r>
        <w:t>-</w:t>
      </w:r>
      <w:r>
        <w:tab/>
        <w:t>For the case that the initial request carries an indication that the request is for emergency services, and the UE is registered in the IMS network, but not performed emergency registration:</w:t>
      </w:r>
    </w:p>
    <w:p w14:paraId="1E0E81A7" w14:textId="77777777" w:rsidR="00D471F1" w:rsidRDefault="00D471F1" w:rsidP="00D471F1">
      <w:pPr>
        <w:pStyle w:val="B2"/>
      </w:pPr>
      <w:r>
        <w:t>a)</w:t>
      </w:r>
      <w:r>
        <w:tab/>
        <w:t>the P</w:t>
      </w:r>
      <w:r>
        <w:noBreakHyphen/>
        <w:t>CSCF shall reject the request indicating that IMS emergency registration required, if the UE is roaming;</w:t>
      </w:r>
    </w:p>
    <w:p w14:paraId="2D90AEF9" w14:textId="77777777" w:rsidR="00D471F1" w:rsidRDefault="00D471F1" w:rsidP="00D471F1">
      <w:pPr>
        <w:pStyle w:val="B2"/>
      </w:pPr>
      <w:r>
        <w:t>b)</w:t>
      </w:r>
      <w:r>
        <w:tab/>
        <w:t>the home P</w:t>
      </w:r>
      <w:r>
        <w:noBreakHyphen/>
        <w:t>CSCF may reject the request indicating that IMS emergency registration required, based on operator policy.</w:t>
      </w:r>
    </w:p>
    <w:p w14:paraId="22954EFD" w14:textId="77777777" w:rsidR="00D471F1" w:rsidRDefault="00D471F1" w:rsidP="00D471F1">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55041328" w14:textId="77777777" w:rsidR="00D471F1" w:rsidRDefault="00D471F1" w:rsidP="00D471F1">
      <w:pPr>
        <w:pStyle w:val="B1"/>
      </w:pPr>
      <w:r>
        <w:t>-</w:t>
      </w:r>
      <w:r>
        <w:tab/>
        <w:t>A P-CSCF operating in a network that supports calling number attestation and signing may, based on operator policy, be responsible for inserting attestation information related to the asserted calling identity associated with an emergency session.</w:t>
      </w:r>
    </w:p>
    <w:p w14:paraId="185FB7CE" w14:textId="77777777" w:rsidR="00D471F1" w:rsidRDefault="00D471F1" w:rsidP="00D471F1">
      <w:pPr>
        <w:pStyle w:val="B1"/>
      </w:pPr>
      <w:r>
        <w:t>-</w:t>
      </w:r>
      <w:r>
        <w:tab/>
        <w:t>The P</w:t>
      </w:r>
      <w:r>
        <w:noBreakHyphen/>
        <w:t>CSCF may query the IP-CAN for the location identifier.</w:t>
      </w:r>
    </w:p>
    <w:p w14:paraId="2B1B1E3F" w14:textId="77777777" w:rsidR="00D471F1" w:rsidRDefault="00D471F1" w:rsidP="00D471F1">
      <w:pPr>
        <w:pStyle w:val="B1"/>
      </w:pPr>
      <w:r>
        <w:t>-</w:t>
      </w:r>
      <w:r>
        <w:tab/>
        <w:t>P</w:t>
      </w:r>
      <w:r>
        <w:noBreakHyphen/>
        <w:t>CSCF shall prioritize emergency sessions over other non-emergency sessions.</w:t>
      </w:r>
    </w:p>
    <w:p w14:paraId="4A642A82" w14:textId="77777777" w:rsidR="00D471F1" w:rsidRDefault="00D471F1" w:rsidP="00D471F1">
      <w:pPr>
        <w:pStyle w:val="B1"/>
      </w:pPr>
      <w:r>
        <w:t>-</w:t>
      </w:r>
      <w:r>
        <w:tab/>
        <w:t>A P-CSCF may assert Resource-Priority information for an emergency session, if configured through operator policies.</w:t>
      </w:r>
    </w:p>
    <w:p w14:paraId="7FBF8BF9" w14:textId="322C907E" w:rsidR="00D471F1" w:rsidRDefault="00D471F1" w:rsidP="00D471F1">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2C4FE9">
        <w:t>TS</w:t>
      </w:r>
      <w:r w:rsidR="002C4FE9">
        <w:t> </w:t>
      </w:r>
      <w:r w:rsidR="002C4FE9">
        <w:t>23.203</w:t>
      </w:r>
      <w:r w:rsidR="002C4FE9">
        <w:t> </w:t>
      </w:r>
      <w:r w:rsidR="002C4FE9">
        <w:t>[</w:t>
      </w:r>
      <w:r>
        <w:t>20].</w:t>
      </w:r>
    </w:p>
    <w:p w14:paraId="7269CBFC" w14:textId="77777777" w:rsidR="00D471F1" w:rsidRDefault="00D471F1" w:rsidP="00D471F1">
      <w:r>
        <w:t>Handling of emergency sessions detected by an AS is specified in clause 6.2.8.</w:t>
      </w:r>
    </w:p>
    <w:p w14:paraId="5FC37E8D" w14:textId="1875E2BC" w:rsidR="00D471F1" w:rsidRDefault="00D471F1" w:rsidP="00D471F1">
      <w:r>
        <w:t xml:space="preserve">For the case where the emergency session is provided via the interconnect from a private network (as defined in </w:t>
      </w:r>
      <w:r w:rsidR="002C4FE9">
        <w:t>ETSI</w:t>
      </w:r>
      <w:r w:rsidR="002C4FE9">
        <w:t> </w:t>
      </w:r>
      <w:r w:rsidR="002C4FE9">
        <w:t>TS</w:t>
      </w:r>
      <w:r w:rsidR="002C4FE9">
        <w:t> </w:t>
      </w:r>
      <w:r w:rsidR="002C4FE9">
        <w:t>182</w:t>
      </w:r>
      <w:r w:rsidR="002C4FE9">
        <w:t> </w:t>
      </w:r>
      <w:r w:rsidR="002C4FE9">
        <w:t>025 </w:t>
      </w:r>
      <w:r>
        <w:t>[38]), the following procedures apply:</w:t>
      </w:r>
    </w:p>
    <w:p w14:paraId="69DAD8BD" w14:textId="77777777" w:rsidR="00D471F1" w:rsidRDefault="00D471F1" w:rsidP="00D471F1">
      <w:pPr>
        <w:pStyle w:val="B1"/>
      </w:pPr>
      <w:r>
        <w:t>-</w:t>
      </w:r>
      <w:r>
        <w:tab/>
        <w:t>For private network traffic where operator policy allows so, do not apply emergency session detection and forward the session according to normal procedures.</w:t>
      </w:r>
    </w:p>
    <w:p w14:paraId="0BB9AB9F" w14:textId="77777777" w:rsidR="00D471F1" w:rsidRDefault="00D471F1" w:rsidP="00D471F1">
      <w:pPr>
        <w:pStyle w:val="B1"/>
      </w:pPr>
      <w:r>
        <w:t>-</w:t>
      </w:r>
      <w:r>
        <w:tab/>
        <w:t>Otherwise emergency sessions within the IMS are routed to the PSAP via the E-CSCF.</w:t>
      </w:r>
    </w:p>
    <w:p w14:paraId="6CF9A7E2" w14:textId="77777777" w:rsidR="00D471F1" w:rsidRDefault="00D471F1" w:rsidP="00D471F1">
      <w:r>
        <w:t>Upon receiving an initial request for an emergency session, the E</w:t>
      </w:r>
      <w:r>
        <w:noBreakHyphen/>
        <w:t>CSCF shall perform the following:</w:t>
      </w:r>
    </w:p>
    <w:p w14:paraId="40AA80FD" w14:textId="77777777" w:rsidR="00D471F1" w:rsidRDefault="00D471F1" w:rsidP="00D471F1">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23355C" w14:textId="77777777" w:rsidR="00D471F1" w:rsidRDefault="00D471F1" w:rsidP="00D471F1">
      <w:pPr>
        <w:pStyle w:val="B1"/>
      </w:pPr>
      <w:r>
        <w:t>-</w:t>
      </w:r>
      <w:r>
        <w:tab/>
        <w:t>If location information is included by the UE, the E</w:t>
      </w:r>
      <w:r>
        <w:noBreakHyphen/>
        <w:t>CSCF, if required requests the LRF to validate the location information.</w:t>
      </w:r>
    </w:p>
    <w:p w14:paraId="29C30741" w14:textId="77777777" w:rsidR="00D471F1" w:rsidRDefault="00D471F1" w:rsidP="00D471F1">
      <w:pPr>
        <w:pStyle w:val="B1"/>
      </w:pPr>
      <w:r>
        <w:t>-</w:t>
      </w:r>
      <w:r>
        <w:tab/>
        <w:t>May determine or may request the LRF to determine the appropriate routing information which could be based on the type of emergency service requested, the UE's location and any indication of an eCall.</w:t>
      </w:r>
    </w:p>
    <w:p w14:paraId="39FA139E" w14:textId="77777777" w:rsidR="00D471F1" w:rsidRDefault="00D471F1" w:rsidP="00D471F1">
      <w:pPr>
        <w:pStyle w:val="B1"/>
      </w:pPr>
      <w:r>
        <w:t>-</w:t>
      </w:r>
      <w:r>
        <w:tab/>
        <w:t>determine the default PSAP destination if routing based on UE's location is required but the location is unknown.</w:t>
      </w:r>
    </w:p>
    <w:p w14:paraId="49CF676B" w14:textId="77777777" w:rsidR="00D471F1" w:rsidRDefault="00D471F1" w:rsidP="00D471F1">
      <w:pPr>
        <w:pStyle w:val="B1"/>
      </w:pPr>
      <w:r>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34BF579A" w14:textId="77777777" w:rsidR="00D471F1" w:rsidRDefault="00D471F1" w:rsidP="00D471F1">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B907FB8" w14:textId="77777777" w:rsidR="00D471F1" w:rsidRDefault="00D471F1" w:rsidP="00D471F1">
      <w:pPr>
        <w:pStyle w:val="NO"/>
      </w:pPr>
      <w:r>
        <w:t>NOTE:</w:t>
      </w:r>
      <w:r>
        <w:tab/>
        <w:t>If an ESRN is received from the LRF, the E</w:t>
      </w:r>
      <w:r>
        <w:noBreakHyphen/>
        <w:t>CSCF maps the received ESRN from the LRF to a TEL-URI before forwarding the request to MGCF.</w:t>
      </w:r>
    </w:p>
    <w:p w14:paraId="61808857" w14:textId="77777777" w:rsidR="00D471F1" w:rsidRDefault="00D471F1" w:rsidP="00D471F1">
      <w:pPr>
        <w:pStyle w:val="Heading2"/>
      </w:pPr>
      <w:bookmarkStart w:id="101" w:name="_Toc58919160"/>
      <w:bookmarkStart w:id="102" w:name="_Toc83207606"/>
      <w:r>
        <w:t>7.4</w:t>
      </w:r>
      <w:r>
        <w:tab/>
        <w:t>IMS Emergency Session Establishment without Registration</w:t>
      </w:r>
      <w:bookmarkEnd w:id="101"/>
      <w:bookmarkEnd w:id="102"/>
    </w:p>
    <w:p w14:paraId="1AFB4AEC" w14:textId="77777777" w:rsidR="00D471F1" w:rsidRDefault="00D471F1" w:rsidP="00D471F1">
      <w:r>
        <w:t>When the UE initiates an emergency session establishment without prior IMS registration, it shall include both the "anonymous user" and "emergency service" indications in the emergency session establishment request to the P</w:t>
      </w:r>
      <w:r>
        <w:noBreakHyphen/>
        <w:t>CSCF.</w:t>
      </w:r>
    </w:p>
    <w:p w14:paraId="357606FE" w14:textId="77777777" w:rsidR="00D471F1" w:rsidRDefault="00D471F1" w:rsidP="00D471F1">
      <w:r>
        <w:t>Based on local regulation, the P</w:t>
      </w:r>
      <w:r>
        <w:noBreakHyphen/>
        <w:t>CSCF may reject "anonymous user" emergency session establishment with appropriate error code. UE shall not reattempt the "anonymous user" emergency session again via the same network.</w:t>
      </w:r>
    </w:p>
    <w:p w14:paraId="0BF70E27" w14:textId="77777777" w:rsidR="00D471F1" w:rsidRDefault="00D471F1" w:rsidP="00D471F1">
      <w:r>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 Prior to forwarding the request to an appropriate E-CSCF, the P-CSCF may assert Resource-Priority information for an emergency session if configured through operator policies.</w:t>
      </w:r>
    </w:p>
    <w:p w14:paraId="1FE69369" w14:textId="77777777" w:rsidR="00D471F1" w:rsidRDefault="00D471F1" w:rsidP="00D471F1">
      <w:r>
        <w:t>The E</w:t>
      </w:r>
      <w:r>
        <w:noBreakHyphen/>
        <w:t>CSCF shall follow the same rules and procedure as defined for the Emergency Session Establishment in the Serving IMS network in clause 7.3 to route the anonymous emergency session.</w:t>
      </w:r>
    </w:p>
    <w:p w14:paraId="6BB1E12F" w14:textId="77777777" w:rsidR="00D471F1" w:rsidRDefault="00D471F1" w:rsidP="00D471F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2218B133" w14:textId="77777777" w:rsidR="00D471F1" w:rsidRDefault="00D471F1" w:rsidP="00D471F1">
      <w:pPr>
        <w:pStyle w:val="Heading2"/>
      </w:pPr>
      <w:bookmarkStart w:id="103" w:name="_Toc58919161"/>
      <w:bookmarkStart w:id="104" w:name="_Toc83207607"/>
      <w:r>
        <w:t>7.5</w:t>
      </w:r>
      <w:r>
        <w:tab/>
        <w:t>Interworking with PSAP</w:t>
      </w:r>
      <w:bookmarkEnd w:id="103"/>
      <w:bookmarkEnd w:id="104"/>
    </w:p>
    <w:p w14:paraId="2852C560" w14:textId="77777777" w:rsidR="00D471F1" w:rsidRDefault="00D471F1" w:rsidP="00D471F1">
      <w:pPr>
        <w:pStyle w:val="Heading3"/>
      </w:pPr>
      <w:bookmarkStart w:id="105" w:name="_Toc58919162"/>
      <w:bookmarkStart w:id="106" w:name="_Toc83207608"/>
      <w:r>
        <w:t>7.5.1</w:t>
      </w:r>
      <w:r>
        <w:tab/>
        <w:t>PSAP/Emergency centre located at the GSTN</w:t>
      </w:r>
      <w:bookmarkEnd w:id="105"/>
      <w:bookmarkEnd w:id="106"/>
    </w:p>
    <w:p w14:paraId="0A6AB12C" w14:textId="37EAB81B" w:rsidR="00D471F1" w:rsidRDefault="00D471F1" w:rsidP="00D471F1">
      <w:r>
        <w:t xml:space="preserve">No special procedure is defined. PSAP uses the MSISDN (E.164) of the user for call back. Emergency call and call back feature interactions are handled as specified in </w:t>
      </w:r>
      <w:r w:rsidR="002C4FE9">
        <w:t>TS</w:t>
      </w:r>
      <w:r w:rsidR="002C4FE9">
        <w:t> </w:t>
      </w:r>
      <w:r w:rsidR="002C4FE9">
        <w:t>22.101</w:t>
      </w:r>
      <w:r w:rsidR="002C4FE9">
        <w:t> </w:t>
      </w:r>
      <w:r w:rsidR="002C4FE9">
        <w:t>[</w:t>
      </w:r>
      <w:r>
        <w:t>8].</w:t>
      </w:r>
    </w:p>
    <w:p w14:paraId="3A1B886D" w14:textId="77777777" w:rsidR="00D471F1" w:rsidRDefault="00D471F1" w:rsidP="00D471F1">
      <w:pPr>
        <w:pStyle w:val="Heading3"/>
      </w:pPr>
      <w:bookmarkStart w:id="107" w:name="_Toc58919163"/>
      <w:bookmarkStart w:id="108" w:name="_Toc83207609"/>
      <w:r>
        <w:t>7.5.2</w:t>
      </w:r>
      <w:r>
        <w:tab/>
        <w:t>PSAP/Emergency centre connected via IP using SIP</w:t>
      </w:r>
      <w:bookmarkEnd w:id="107"/>
      <w:bookmarkEnd w:id="108"/>
    </w:p>
    <w:p w14:paraId="4D4D9437" w14:textId="35FC4393" w:rsidR="00D471F1" w:rsidRDefault="00D471F1" w:rsidP="00D471F1">
      <w:r>
        <w:t xml:space="preserve">No special procedure is defined. PSAP uses any public user identity that it has received from the user for call back. Emergency call and call back feature interactions are handled as specified in </w:t>
      </w:r>
      <w:r w:rsidR="002C4FE9">
        <w:t>TS</w:t>
      </w:r>
      <w:r w:rsidR="002C4FE9">
        <w:t> </w:t>
      </w:r>
      <w:r w:rsidR="002C4FE9">
        <w:t>22.101</w:t>
      </w:r>
      <w:r w:rsidR="002C4FE9">
        <w:t> </w:t>
      </w:r>
      <w:r w:rsidR="002C4FE9">
        <w:t>[</w:t>
      </w:r>
      <w:r>
        <w:t>8].</w:t>
      </w:r>
    </w:p>
    <w:p w14:paraId="343BDAEC" w14:textId="77777777" w:rsidR="00D471F1" w:rsidRDefault="00D471F1" w:rsidP="00D471F1">
      <w:pPr>
        <w:pStyle w:val="Heading3"/>
      </w:pPr>
      <w:bookmarkStart w:id="109" w:name="_Toc58919164"/>
      <w:bookmarkStart w:id="110" w:name="_Toc83207610"/>
      <w:r>
        <w:t>7.5.3</w:t>
      </w:r>
      <w:r>
        <w:tab/>
        <w:t>PSAP/Emergency centre connected via ECS</w:t>
      </w:r>
      <w:bookmarkEnd w:id="109"/>
      <w:bookmarkEnd w:id="110"/>
    </w:p>
    <w:p w14:paraId="774A5A82" w14:textId="3509D779" w:rsidR="00D471F1" w:rsidRDefault="00D471F1" w:rsidP="00D471F1">
      <w:r>
        <w:t xml:space="preserve">No special procedures are identified in IMS Core, the routing determination will be performed by the ECS. Emergency call and call back feature interactions are handled as specified in </w:t>
      </w:r>
      <w:r w:rsidR="002C4FE9">
        <w:t>TS</w:t>
      </w:r>
      <w:r w:rsidR="002C4FE9">
        <w:t> </w:t>
      </w:r>
      <w:r w:rsidR="002C4FE9">
        <w:t>22.101</w:t>
      </w:r>
      <w:r w:rsidR="002C4FE9">
        <w:t> </w:t>
      </w:r>
      <w:r w:rsidR="002C4FE9">
        <w:t>[</w:t>
      </w:r>
      <w:r>
        <w:t>8].</w:t>
      </w:r>
    </w:p>
    <w:p w14:paraId="7A7F3811" w14:textId="77777777" w:rsidR="00D471F1" w:rsidRDefault="00D471F1" w:rsidP="00D471F1">
      <w:pPr>
        <w:pStyle w:val="Heading3"/>
      </w:pPr>
      <w:bookmarkStart w:id="111" w:name="_Toc58919165"/>
      <w:bookmarkStart w:id="112" w:name="_Toc83207611"/>
      <w:r>
        <w:t>7.5.4</w:t>
      </w:r>
      <w:r>
        <w:tab/>
        <w:t>PSAP supporting NG-eCall</w:t>
      </w:r>
      <w:bookmarkEnd w:id="111"/>
      <w:bookmarkEnd w:id="112"/>
    </w:p>
    <w:p w14:paraId="7D96D457" w14:textId="77777777" w:rsidR="00D471F1" w:rsidRPr="00881E5E" w:rsidRDefault="00D471F1" w:rsidP="00D471F1">
      <w:pPr>
        <w:rPr>
          <w:lang w:eastAsia="ja-JP"/>
        </w:rPr>
      </w:pPr>
      <w:r>
        <w:rPr>
          <w:lang w:eastAsia="ja-JP"/>
        </w:rPr>
        <w:t>It is assumed that the PSAP supporting the NG-eCall shall be able to receive and verify the consistency of the initial MSD within the initial SIP INVITE.</w:t>
      </w:r>
    </w:p>
    <w:p w14:paraId="1E5D0AAA" w14:textId="77777777" w:rsidR="00D471F1" w:rsidRDefault="00D471F1" w:rsidP="00D471F1">
      <w:pPr>
        <w:pStyle w:val="Heading2"/>
      </w:pPr>
      <w:bookmarkStart w:id="113" w:name="_Toc58919166"/>
      <w:bookmarkStart w:id="114" w:name="_Toc83207612"/>
      <w:r>
        <w:t>7.6</w:t>
      </w:r>
      <w:r>
        <w:tab/>
        <w:t>Retrieving Location information for Emergency Session</w:t>
      </w:r>
      <w:bookmarkEnd w:id="113"/>
      <w:bookmarkEnd w:id="114"/>
    </w:p>
    <w:p w14:paraId="726ED560" w14:textId="77777777" w:rsidR="00D471F1" w:rsidRDefault="00D471F1" w:rsidP="00D471F1">
      <w:pPr>
        <w:pStyle w:val="Heading3"/>
      </w:pPr>
      <w:bookmarkStart w:id="115" w:name="_Toc58919167"/>
      <w:bookmarkStart w:id="116" w:name="_Toc83207613"/>
      <w:r>
        <w:t>7.6.1</w:t>
      </w:r>
      <w:r>
        <w:tab/>
        <w:t>Acquiring location information from the UE or the network</w:t>
      </w:r>
      <w:bookmarkEnd w:id="115"/>
      <w:bookmarkEnd w:id="116"/>
    </w:p>
    <w:p w14:paraId="20FCB7DE" w14:textId="77777777" w:rsidR="00D471F1" w:rsidRDefault="00D471F1" w:rsidP="00D471F1">
      <w:r>
        <w:t>When performing an emergency service, four scenarios for retrieving location information for routing purposes are considered:</w:t>
      </w:r>
    </w:p>
    <w:p w14:paraId="1A267A05" w14:textId="77777777" w:rsidR="00D471F1" w:rsidRDefault="00D471F1" w:rsidP="00D471F1">
      <w:pPr>
        <w:pStyle w:val="B1"/>
      </w:pPr>
      <w:r>
        <w:t>-</w:t>
      </w:r>
      <w:r>
        <w:tab/>
        <w:t>the UE knows its own location;</w:t>
      </w:r>
    </w:p>
    <w:p w14:paraId="5123D866" w14:textId="77777777" w:rsidR="00D471F1" w:rsidRDefault="00D471F1" w:rsidP="00D471F1">
      <w:pPr>
        <w:pStyle w:val="B1"/>
      </w:pPr>
      <w:r>
        <w:t>-</w:t>
      </w:r>
      <w:r>
        <w:tab/>
        <w:t>the UE retrieves its location information from the network;</w:t>
      </w:r>
    </w:p>
    <w:p w14:paraId="67319EF0" w14:textId="77777777" w:rsidR="00D471F1" w:rsidRDefault="00D471F1" w:rsidP="00D471F1">
      <w:pPr>
        <w:pStyle w:val="B1"/>
      </w:pPr>
      <w:r>
        <w:t>-</w:t>
      </w:r>
      <w:r>
        <w:tab/>
        <w:t>the IMS core retrieves the location information. The related high level procedures are described below;</w:t>
      </w:r>
    </w:p>
    <w:p w14:paraId="75AB4DE0" w14:textId="77777777" w:rsidR="00D471F1" w:rsidRDefault="00D471F1" w:rsidP="00D471F1">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47D791C5" w14:textId="77777777" w:rsidR="00D471F1" w:rsidRDefault="00D471F1" w:rsidP="00D471F1">
      <w:pPr>
        <w:pStyle w:val="TH"/>
      </w:pPr>
      <w:r w:rsidRPr="00052606">
        <w:object w:dxaOrig="9375" w:dyaOrig="10005" w14:anchorId="675FBD88">
          <v:shape id="_x0000_i1030" type="#_x0000_t75" style="width:373.5pt;height:399pt" o:ole="" fillcolor="window">
            <v:imagedata r:id="rId19" o:title=""/>
          </v:shape>
          <o:OLEObject Type="Embed" ProgID="Word.Picture.8" ShapeID="_x0000_i1030" DrawAspect="Content" ObjectID="_1693820894" r:id="rId20"/>
        </w:object>
      </w:r>
    </w:p>
    <w:p w14:paraId="34001519" w14:textId="77777777" w:rsidR="00D471F1" w:rsidRDefault="00D471F1" w:rsidP="00D471F1">
      <w:pPr>
        <w:pStyle w:val="TF"/>
      </w:pPr>
      <w:r>
        <w:t>Figure 7.6-1: Handling of location information in IMS emergency calls</w:t>
      </w:r>
    </w:p>
    <w:p w14:paraId="02363475" w14:textId="77777777" w:rsidR="00D471F1" w:rsidRDefault="00D471F1" w:rsidP="00D471F1">
      <w:pPr>
        <w:pStyle w:val="B1"/>
      </w:pPr>
      <w:r>
        <w:t>1.</w:t>
      </w:r>
      <w:r>
        <w:tab/>
        <w:t>The user initiates an emergency call.</w:t>
      </w:r>
    </w:p>
    <w:p w14:paraId="74870DD8" w14:textId="77777777" w:rsidR="00D471F1" w:rsidRDefault="00D471F1" w:rsidP="00D471F1">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7C2B1127" w14:textId="77777777" w:rsidR="00D471F1" w:rsidRDefault="00D471F1" w:rsidP="00D471F1">
      <w:pPr>
        <w:pStyle w:val="B1"/>
      </w:pPr>
      <w:r>
        <w:t>3.</w:t>
      </w:r>
      <w:r>
        <w:tab/>
        <w:t>The UE sends an INVITE with an emergency indication to the IMS core. The INVITE should contain any location information that the terminal has. The location information may be geographical location information or a location identifier, which is dependent upon the access network technology. If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1B3DF57D" w14:textId="77777777" w:rsidR="00D471F1" w:rsidRDefault="00D471F1" w:rsidP="00D471F1">
      <w:pPr>
        <w:pStyle w:val="NO"/>
      </w:pPr>
      <w:r>
        <w:t>NOTE:</w:t>
      </w:r>
      <w:r>
        <w:tab/>
        <w:t>The location solutions and position methods conveyed in the INVITE and the means of inclusion in the INVITE are outside the scope of this specification.</w:t>
      </w:r>
    </w:p>
    <w:p w14:paraId="32FF7AAD" w14:textId="77777777" w:rsidR="00D471F1" w:rsidRDefault="00D471F1" w:rsidP="00D471F1">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0E121684" w14:textId="77777777" w:rsidR="00D471F1" w:rsidRDefault="00D471F1" w:rsidP="00D471F1">
      <w:pPr>
        <w:pStyle w:val="B1"/>
      </w:pPr>
      <w:r>
        <w:t>5.</w:t>
      </w:r>
      <w:r>
        <w:tab/>
        <w:t>The LRF may already have the information requested by IMS core or LRF may request the UE's location information.</w:t>
      </w:r>
    </w:p>
    <w:p w14:paraId="66F68D5C" w14:textId="77777777" w:rsidR="00D471F1" w:rsidRDefault="00D471F1" w:rsidP="00D471F1">
      <w:pPr>
        <w:pStyle w:val="B2"/>
      </w:pPr>
      <w:r>
        <w:t>5a.</w:t>
      </w:r>
      <w:r>
        <w:tab/>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1B99E03C" w14:textId="77777777" w:rsidR="00D471F1" w:rsidRDefault="00D471F1" w:rsidP="00D471F1">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14:paraId="793C2127" w14:textId="77777777" w:rsidR="00D471F1" w:rsidRDefault="00D471F1" w:rsidP="00D471F1">
      <w:pPr>
        <w:pStyle w:val="B1"/>
      </w:pPr>
      <w:r>
        <w:tab/>
        <w:t>The LRF may invoke an RDF to convert the location information received in step 4 or obtained in step 5a into PSAP routing information, but LRF's interactions with RDF are out of scope of the present specification. The LRF may store the location information, but only for a defined limited time in certain regions, according to regional requirements.</w:t>
      </w:r>
    </w:p>
    <w:p w14:paraId="12D0E0B0" w14:textId="77777777" w:rsidR="00D471F1" w:rsidRDefault="00D471F1" w:rsidP="00D471F1">
      <w:pPr>
        <w:pStyle w:val="B1"/>
      </w:pPr>
      <w:r>
        <w:t>6.</w:t>
      </w:r>
      <w:r>
        <w:tab/>
        <w:t>The LRF sends the location information and/or the routing information to the IMS core. The LRF may also return correlation information (e.g. ESQK) identifying itself and any record stored in step 5a.</w:t>
      </w:r>
    </w:p>
    <w:p w14:paraId="72487BCD" w14:textId="77777777" w:rsidR="00D471F1" w:rsidRDefault="00D471F1" w:rsidP="00D471F1">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p>
    <w:p w14:paraId="61C26CB2" w14:textId="77777777" w:rsidR="00D471F1" w:rsidRDefault="00D471F1" w:rsidP="00D471F1">
      <w:pPr>
        <w:pStyle w:val="B2"/>
      </w:pPr>
      <w:r>
        <w:t>7a.</w:t>
      </w:r>
      <w:r>
        <w:tab/>
        <w:t>The INVITE is sent to an MGCF/MGW;</w:t>
      </w:r>
    </w:p>
    <w:p w14:paraId="7AD0C100" w14:textId="77777777" w:rsidR="00D471F1" w:rsidRDefault="00D471F1" w:rsidP="00D471F1">
      <w:pPr>
        <w:pStyle w:val="B2"/>
      </w:pPr>
      <w:r>
        <w:t>7b.</w:t>
      </w:r>
      <w:r>
        <w:tab/>
        <w:t>The IAM is continued towards the emergency centre or PSAP; or</w:t>
      </w:r>
    </w:p>
    <w:p w14:paraId="3589231F" w14:textId="77777777" w:rsidR="00D471F1" w:rsidRDefault="00D471F1" w:rsidP="00D471F1">
      <w:pPr>
        <w:pStyle w:val="B2"/>
      </w:pPr>
      <w:r>
        <w:t>7c.</w:t>
      </w:r>
      <w:r>
        <w:tab/>
        <w:t>The INVITE is sent directly to the emergency centre or PSAP.</w:t>
      </w:r>
    </w:p>
    <w:p w14:paraId="69153B7E" w14:textId="77777777" w:rsidR="00D471F1" w:rsidRDefault="00D471F1" w:rsidP="00D471F1">
      <w:pPr>
        <w:pStyle w:val="B1"/>
      </w:pPr>
      <w:r>
        <w:t>8.</w:t>
      </w:r>
      <w:r>
        <w:tab/>
        <w:t>The emergency call establishment is completed.</w:t>
      </w:r>
    </w:p>
    <w:p w14:paraId="6E984BCE" w14:textId="77777777" w:rsidR="00D471F1" w:rsidRDefault="00D471F1" w:rsidP="00D471F1">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63A1016A" w14:textId="77777777" w:rsidR="00D471F1" w:rsidRDefault="00D471F1" w:rsidP="00D471F1">
      <w:pPr>
        <w:pStyle w:val="B1"/>
      </w:pPr>
      <w:r>
        <w:t>10.</w:t>
      </w:r>
      <w:r>
        <w:tab/>
        <w:t>Depending on the access type, UE location is determined as follows:</w:t>
      </w:r>
    </w:p>
    <w:p w14:paraId="32C028C8" w14:textId="77777777" w:rsidR="00D471F1" w:rsidRDefault="00D471F1" w:rsidP="00D471F1">
      <w:pPr>
        <w:pStyle w:val="B2"/>
      </w:pPr>
      <w:r>
        <w:t>10a.</w:t>
      </w:r>
      <w:r>
        <w:tab/>
        <w:t>For non WLAN-access and optionally for WLAN access, the LRF determines the target UE's location using one of the means listed in step 5a above. The LRF may use the correlation information received in step 9 to retrieve information about the UE that was stored in step 5a.</w:t>
      </w:r>
    </w:p>
    <w:p w14:paraId="10E9625E" w14:textId="77777777" w:rsidR="00D471F1" w:rsidRDefault="00D471F1" w:rsidP="00D471F1">
      <w:pPr>
        <w:pStyle w:val="B2"/>
      </w:pPr>
      <w:r>
        <w:t>10b.</w:t>
      </w:r>
      <w:r>
        <w:tab/>
        <w:t>For WLAN access, the LRF may use the correlation information received in step 6 to send a request to the IMS core to retrieve a UPLI from the UE. The IMS core uses the emergency call signalling channel for that purpose. Steps 10b1 to 10b4 depict this procedure. If UPLI is not available when the request comes to the UE (e.g. due to insufficient time), and UPLI cannot be returned, the UE may also provide UPLI once, when available by executing step 10b3 following step 8.</w:t>
      </w:r>
    </w:p>
    <w:p w14:paraId="646F5E3A" w14:textId="77777777" w:rsidR="00D471F1" w:rsidRDefault="00D471F1" w:rsidP="00D471F1">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14:paraId="1F7ECC1C" w14:textId="77777777" w:rsidR="00D471F1" w:rsidRDefault="00D471F1" w:rsidP="00D471F1">
      <w:pPr>
        <w:pStyle w:val="B1"/>
      </w:pPr>
      <w:r>
        <w:t>11.</w:t>
      </w:r>
      <w:r>
        <w:tab/>
        <w:t>The LRF returns the initial or updated location information to the emergency centre or PSAP. As an option for initial location, the LRF may instigate the location step 10a before the request in step 9 is received and may send the initial location to the emergency centre or PSAP either after the request in step 9 is received or before it is received.</w:t>
      </w:r>
    </w:p>
    <w:p w14:paraId="5E691D5F" w14:textId="77777777" w:rsidR="00D471F1" w:rsidRDefault="00D471F1" w:rsidP="00D471F1">
      <w:pPr>
        <w:pStyle w:val="B1"/>
      </w:pPr>
      <w:r>
        <w:t>12.</w:t>
      </w:r>
      <w:r>
        <w:tab/>
        <w:t>The emergency call is released.</w:t>
      </w:r>
    </w:p>
    <w:p w14:paraId="01989F21" w14:textId="77777777" w:rsidR="00D471F1" w:rsidRDefault="00D471F1" w:rsidP="00D471F1">
      <w:pPr>
        <w:pStyle w:val="B1"/>
      </w:pPr>
      <w:r>
        <w:t>13.</w:t>
      </w:r>
      <w:r>
        <w:tab/>
        <w:t>The IMS core may indicate to the LRF that the call is released. The LRF deletes any record stored in step 5a.</w:t>
      </w:r>
    </w:p>
    <w:p w14:paraId="571D71C1" w14:textId="77777777" w:rsidR="00D471F1" w:rsidRDefault="00D471F1" w:rsidP="00D471F1">
      <w:pPr>
        <w:pStyle w:val="Heading3"/>
      </w:pPr>
      <w:bookmarkStart w:id="117" w:name="_Toc58919168"/>
      <w:bookmarkStart w:id="118" w:name="_Toc83207614"/>
      <w:r>
        <w:t>7.6.2</w:t>
      </w:r>
      <w:r>
        <w:tab/>
        <w:t>Void</w:t>
      </w:r>
      <w:bookmarkEnd w:id="117"/>
      <w:bookmarkEnd w:id="118"/>
    </w:p>
    <w:p w14:paraId="1FA1DEDF" w14:textId="77777777" w:rsidR="00D471F1" w:rsidRDefault="00D471F1" w:rsidP="00D471F1"/>
    <w:p w14:paraId="1FEFC337" w14:textId="77777777" w:rsidR="00D471F1" w:rsidRDefault="00D471F1" w:rsidP="00D471F1">
      <w:pPr>
        <w:pStyle w:val="Heading3"/>
      </w:pPr>
      <w:bookmarkStart w:id="119" w:name="_Toc58919169"/>
      <w:bookmarkStart w:id="120" w:name="_Toc83207615"/>
      <w:r>
        <w:t>7.6.3</w:t>
      </w:r>
      <w:r>
        <w:tab/>
        <w:t>Void</w:t>
      </w:r>
      <w:bookmarkEnd w:id="119"/>
      <w:bookmarkEnd w:id="120"/>
    </w:p>
    <w:p w14:paraId="4C20E348" w14:textId="77777777" w:rsidR="00D471F1" w:rsidRDefault="00D471F1" w:rsidP="00D471F1"/>
    <w:p w14:paraId="24BC13E1" w14:textId="77777777" w:rsidR="00D471F1" w:rsidRDefault="00D471F1" w:rsidP="00D471F1">
      <w:pPr>
        <w:pStyle w:val="Heading2"/>
      </w:pPr>
      <w:bookmarkStart w:id="121" w:name="_Toc58919170"/>
      <w:bookmarkStart w:id="122" w:name="_Toc83207616"/>
      <w:r>
        <w:t>7.7</w:t>
      </w:r>
      <w:r>
        <w:tab/>
        <w:t>Transfer of MSD for eCall</w:t>
      </w:r>
      <w:bookmarkEnd w:id="121"/>
      <w:bookmarkEnd w:id="122"/>
    </w:p>
    <w:p w14:paraId="5E536698" w14:textId="77777777" w:rsidR="00D471F1" w:rsidRDefault="00D471F1" w:rsidP="00D471F1">
      <w:pPr>
        <w:pStyle w:val="Heading3"/>
      </w:pPr>
      <w:bookmarkStart w:id="123" w:name="_Toc58919171"/>
      <w:bookmarkStart w:id="124" w:name="_Toc83207617"/>
      <w:r>
        <w:t>7.7.1</w:t>
      </w:r>
      <w:r>
        <w:tab/>
        <w:t>MSD Transfer/Acknowledgement during Session Establishment with PSAP supporting NG-eCall</w:t>
      </w:r>
      <w:bookmarkEnd w:id="123"/>
      <w:bookmarkEnd w:id="124"/>
    </w:p>
    <w:p w14:paraId="4093B67A" w14:textId="77777777" w:rsidR="00D471F1" w:rsidRDefault="00D471F1" w:rsidP="00D471F1">
      <w:r>
        <w:t>Figure 7.7.1-1 illustrates a high level call flow for an interworking scenario between a UE and a PSAP supporting NG-eCall.</w:t>
      </w:r>
    </w:p>
    <w:p w14:paraId="7DCC3750" w14:textId="77777777" w:rsidR="00D471F1" w:rsidRDefault="00D471F1" w:rsidP="00D471F1">
      <w:r>
        <w:t>This scenario occurs, when the UE detects that the NG-eCall is supported by the IP-CAN.</w:t>
      </w:r>
    </w:p>
    <w:bookmarkStart w:id="125" w:name="_MON_1523351125"/>
    <w:bookmarkEnd w:id="125"/>
    <w:p w14:paraId="1E7305D4" w14:textId="77777777" w:rsidR="00D471F1" w:rsidRDefault="00D471F1" w:rsidP="00D471F1">
      <w:pPr>
        <w:pStyle w:val="TH"/>
      </w:pPr>
      <w:r>
        <w:object w:dxaOrig="9375" w:dyaOrig="6945" w14:anchorId="5EF6FDDF">
          <v:shape id="_x0000_i1031" type="#_x0000_t75" style="width:373.5pt;height:276.75pt" o:ole="" fillcolor="window">
            <v:imagedata r:id="rId21" o:title=""/>
          </v:shape>
          <o:OLEObject Type="Embed" ProgID="Word.Picture.8" ShapeID="_x0000_i1031" DrawAspect="Content" ObjectID="_1693820895" r:id="rId22"/>
        </w:object>
      </w:r>
    </w:p>
    <w:p w14:paraId="3DB362F8" w14:textId="77777777" w:rsidR="00D471F1" w:rsidRDefault="00D471F1" w:rsidP="00D471F1">
      <w:pPr>
        <w:pStyle w:val="TF"/>
      </w:pPr>
      <w:r>
        <w:t>Figure 7.7.1-1: NG-eCall Scenario with PSAP supporting NG-eCall</w:t>
      </w:r>
    </w:p>
    <w:p w14:paraId="25E88C7A" w14:textId="77777777" w:rsidR="00D471F1" w:rsidRDefault="00D471F1" w:rsidP="00D471F1">
      <w:pPr>
        <w:pStyle w:val="B1"/>
      </w:pPr>
      <w:r>
        <w:t>1.</w:t>
      </w:r>
      <w:r>
        <w:tab/>
        <w:t>The UE performs steps 1 to 6 of the procedure shown in Figure 7.1.</w:t>
      </w:r>
    </w:p>
    <w:p w14:paraId="6561E9A1" w14:textId="77777777" w:rsidR="00D471F1" w:rsidRDefault="00D471F1" w:rsidP="00D471F1">
      <w:pPr>
        <w:pStyle w:val="B1"/>
      </w:pPr>
      <w:r>
        <w:t>2.</w:t>
      </w:r>
      <w:r>
        <w:tab/>
        <w:t>The UE sends an initial emergency SIP INVITE to the IMS core. The SIP INVITE shall contain the initial MSD and the eCall type of emergency service indicator (automatic, manual).</w:t>
      </w:r>
    </w:p>
    <w:p w14:paraId="784CA000" w14:textId="77777777" w:rsidR="00D471F1" w:rsidRDefault="00D471F1" w:rsidP="00D471F1">
      <w:pPr>
        <w:pStyle w:val="B1"/>
      </w:pPr>
      <w:r>
        <w:t>3a.</w:t>
      </w:r>
      <w:r>
        <w:tab/>
        <w:t>The IMS core routes the SIP INVITE towards the appropriate PSAP.</w:t>
      </w:r>
    </w:p>
    <w:p w14:paraId="2EA30A06" w14:textId="77777777" w:rsidR="00D471F1" w:rsidRDefault="00D471F1" w:rsidP="00D471F1">
      <w:pPr>
        <w:pStyle w:val="NO"/>
      </w:pPr>
      <w:r>
        <w:t>NOTE:</w:t>
      </w:r>
      <w:r>
        <w:tab/>
        <w:t>Routing within the IMS core is based on the UE location and the eCall type of emergency service indication, but not on the content of the initial MSD. The PSAP may use also location data contained within the initial MSD.</w:t>
      </w:r>
    </w:p>
    <w:p w14:paraId="3FC462EB" w14:textId="77777777" w:rsidR="00D471F1" w:rsidRDefault="00D471F1" w:rsidP="00D471F1">
      <w:pPr>
        <w:pStyle w:val="B1"/>
      </w:pPr>
      <w:r>
        <w:t>3b.</w:t>
      </w:r>
      <w:r>
        <w:tab/>
        <w:t>The PSAP verifies the correctness of the initial MSD and returns a SIP 200 OK to the IMS core. The SIP 200 OK explicitly includes a positive or negative acknowledgement for the initial MSD.</w:t>
      </w:r>
    </w:p>
    <w:p w14:paraId="6C13A9EF" w14:textId="77777777" w:rsidR="00D471F1" w:rsidRDefault="00D471F1" w:rsidP="00D471F1">
      <w:pPr>
        <w:pStyle w:val="B1"/>
      </w:pPr>
      <w:r>
        <w:t>3c.</w:t>
      </w:r>
      <w:r>
        <w:tab/>
        <w:t>The IMS core proxies the SIP 200 OK to the UE.</w:t>
      </w:r>
    </w:p>
    <w:p w14:paraId="496B2A7D" w14:textId="77777777" w:rsidR="00D471F1" w:rsidRDefault="00D471F1" w:rsidP="00D471F1">
      <w:pPr>
        <w:pStyle w:val="B1"/>
      </w:pPr>
      <w:r>
        <w:t>4.</w:t>
      </w:r>
      <w:r>
        <w:tab/>
        <w:t>The emergency call establishment is completed. In addition to the transfer of MSD, media channels are established. In this case the emergency voice channel is established.</w:t>
      </w:r>
    </w:p>
    <w:p w14:paraId="2F49D035" w14:textId="77777777" w:rsidR="00D471F1" w:rsidRDefault="00D471F1" w:rsidP="00D471F1">
      <w:pPr>
        <w:pStyle w:val="B1"/>
      </w:pPr>
      <w:r>
        <w:t>5.</w:t>
      </w:r>
      <w:r>
        <w:tab/>
        <w:t>The established audio channel supports bidirectional voice communication,</w:t>
      </w:r>
    </w:p>
    <w:p w14:paraId="3DC55014" w14:textId="77777777" w:rsidR="00D471F1" w:rsidRDefault="00D471F1" w:rsidP="00D471F1">
      <w:pPr>
        <w:pStyle w:val="Heading3"/>
      </w:pPr>
      <w:bookmarkStart w:id="126" w:name="_Toc58919172"/>
      <w:bookmarkStart w:id="127" w:name="_Toc83207618"/>
      <w:r>
        <w:t>7.7.2</w:t>
      </w:r>
      <w:r>
        <w:tab/>
        <w:t>MSD Transfer/Acknowledgement during Session Establishment with a PSAP Not supporting NG-eCall (inband means)</w:t>
      </w:r>
      <w:bookmarkEnd w:id="126"/>
      <w:bookmarkEnd w:id="127"/>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NG-eCall and initiates an NG eCall but the session is handled by a PSAP not supporting NG-eCall. The only exception would be step 2 and where the SIP INVITE shall contain the initial MSD and the eCall type of emergency service indicator (automatic, manual).</w:t>
      </w:r>
    </w:p>
    <w:bookmarkStart w:id="128" w:name="_MON_1510673076"/>
    <w:bookmarkEnd w:id="128"/>
    <w:p w14:paraId="56BEAA0C" w14:textId="77777777" w:rsidR="00D471F1" w:rsidRDefault="00D471F1" w:rsidP="00D471F1">
      <w:pPr>
        <w:pStyle w:val="TH"/>
      </w:pPr>
      <w:r>
        <w:object w:dxaOrig="9375" w:dyaOrig="6945" w14:anchorId="44762A54">
          <v:shape id="_x0000_i1032" type="#_x0000_t75" style="width:373.5pt;height:276.75pt" o:ole="" fillcolor="window">
            <v:imagedata r:id="rId23" o:title=""/>
          </v:shape>
          <o:OLEObject Type="Embed" ProgID="Word.Picture.8" ShapeID="_x0000_i1032" DrawAspect="Content" ObjectID="_1693820896" r:id="rId24"/>
        </w:object>
      </w:r>
    </w:p>
    <w:p w14:paraId="6B8E7EF9" w14:textId="77777777" w:rsidR="00D471F1" w:rsidRDefault="00D471F1" w:rsidP="00D471F1">
      <w:pPr>
        <w:pStyle w:val="TF"/>
      </w:pPr>
      <w:r>
        <w:t>Figure 7.7.2-1: eCall Scenario with PSAP not supporting NG-eCall</w:t>
      </w:r>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"eCall supported" indication, the UE shall include the eCall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"eCall supported" indication, the UE shall include the initial MSD and the eCall type of emergency service indicator (automatic, manual).</w:t>
      </w:r>
    </w:p>
    <w:p w14:paraId="4A69F42F" w14:textId="77777777" w:rsidR="00D471F1" w:rsidRDefault="00D471F1" w:rsidP="00D471F1">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t>4.</w:t>
      </w:r>
      <w:r>
        <w:tab/>
        <w:t>The emergency voice call establishment is completed with a voice path only.</w:t>
      </w:r>
    </w:p>
    <w:p w14:paraId="6718A7F2" w14:textId="70B02608" w:rsidR="00D471F1" w:rsidRDefault="00D471F1" w:rsidP="00D471F1">
      <w:pPr>
        <w:pStyle w:val="B1"/>
      </w:pPr>
      <w:r>
        <w:t>5.</w:t>
      </w:r>
      <w:r>
        <w:tab/>
        <w:t xml:space="preserve">If the UE has sent the MSD in step 2 and did not receive acknowledgement for the initial MSD included in the SIP INVITE, or the UE did not send the MSD in step 2 the UE shall attempt to transfer the MSD to the PSAP via the eCall Inband Modem, as defined in </w:t>
      </w:r>
      <w:r w:rsidR="002C4FE9">
        <w:t>TS</w:t>
      </w:r>
      <w:r w:rsidR="002C4FE9">
        <w:t> </w:t>
      </w:r>
      <w:r w:rsidR="002C4FE9">
        <w:t>26.267</w:t>
      </w:r>
      <w:r w:rsidR="002C4FE9">
        <w:t> </w:t>
      </w:r>
      <w:r w:rsidR="002C4FE9">
        <w:t>[</w:t>
      </w:r>
      <w:r>
        <w:t>42].</w:t>
      </w:r>
    </w:p>
    <w:p w14:paraId="37EFEE38" w14:textId="77777777" w:rsidR="00D471F1" w:rsidRDefault="00D471F1" w:rsidP="00D471F1">
      <w:pPr>
        <w:pStyle w:val="Heading3"/>
      </w:pPr>
      <w:bookmarkStart w:id="129" w:name="_Toc58919173"/>
      <w:bookmarkStart w:id="130" w:name="_Toc83207619"/>
      <w:r>
        <w:t>7.7.3</w:t>
      </w:r>
      <w:r>
        <w:tab/>
        <w:t>Transfer of an updated MSD</w:t>
      </w:r>
      <w:bookmarkEnd w:id="129"/>
      <w:bookmarkEnd w:id="130"/>
    </w:p>
    <w:p w14:paraId="0A92A520" w14:textId="77777777" w:rsidR="00D471F1" w:rsidRDefault="00D471F1" w:rsidP="00D471F1">
      <w:pPr>
        <w:rPr>
          <w:lang w:eastAsia="ja-JP"/>
        </w:rPr>
      </w:pPr>
      <w:r>
        <w:rPr>
          <w:lang w:eastAsia="ja-JP"/>
        </w:rPr>
        <w:t>Figure 7.7.3-1 illustrates a high level call flow for transfer of an updated MSD in the case that the emergency centre or PSAP is accessed via the PS domain. The call flow is applicable following establishment of an emergency services session for eCall as described in clause 7.1.1 in which the initial MSD is transferred in the INVITE and prior to release of the emergency services session.</w:t>
      </w:r>
    </w:p>
    <w:bookmarkStart w:id="131" w:name="_MON_1526907165"/>
    <w:bookmarkEnd w:id="131"/>
    <w:p w14:paraId="36D57ABE" w14:textId="77777777" w:rsidR="00D471F1" w:rsidRDefault="00D471F1" w:rsidP="00D471F1">
      <w:pPr>
        <w:pStyle w:val="TH"/>
      </w:pPr>
      <w:r w:rsidRPr="005A73DF">
        <w:object w:dxaOrig="9375" w:dyaOrig="4155" w14:anchorId="0442BBF3">
          <v:shape id="_x0000_i1033" type="#_x0000_t75" style="width:373.5pt;height:165.75pt" o:ole="" fillcolor="window">
            <v:imagedata r:id="rId25" o:title=""/>
          </v:shape>
          <o:OLEObject Type="Embed" ProgID="Word.Picture.8" ShapeID="_x0000_i1033" DrawAspect="Content" ObjectID="_1693820897" r:id="rId26"/>
        </w:object>
      </w:r>
    </w:p>
    <w:p w14:paraId="36D294C1" w14:textId="77777777" w:rsidR="00D471F1" w:rsidRDefault="00D471F1" w:rsidP="00D471F1">
      <w:pPr>
        <w:pStyle w:val="TF"/>
      </w:pPr>
      <w:r>
        <w:t>Figure 7.7.3-1: Sending an updated MSD for eCall</w:t>
      </w:r>
    </w:p>
    <w:p w14:paraId="47A17FC3" w14:textId="77777777" w:rsidR="00D471F1" w:rsidRDefault="00D471F1" w:rsidP="00D471F1">
      <w:pPr>
        <w:pStyle w:val="B1"/>
      </w:pPr>
      <w:r>
        <w:t>1.</w:t>
      </w:r>
      <w:r>
        <w:tab/>
        <w:t>If the emergency centre or PSAP requires an MSD update, it may send a request for MSD to the IMS Core.</w:t>
      </w:r>
    </w:p>
    <w:p w14:paraId="19AF38E7" w14:textId="77777777" w:rsidR="00D471F1" w:rsidRDefault="00D471F1" w:rsidP="00D471F1">
      <w:pPr>
        <w:pStyle w:val="B1"/>
      </w:pPr>
      <w:r>
        <w:t>2.</w:t>
      </w:r>
      <w:r>
        <w:tab/>
        <w:t>The IMS Core shall forward the request to the UE.</w:t>
      </w:r>
    </w:p>
    <w:p w14:paraId="7226C052" w14:textId="77777777" w:rsidR="00D471F1" w:rsidRDefault="00D471F1" w:rsidP="00D471F1">
      <w:pPr>
        <w:pStyle w:val="B1"/>
      </w:pPr>
      <w:r>
        <w:t>3.</w:t>
      </w:r>
      <w:r>
        <w:tab/>
        <w:t>The UE shall send the most recent MSD to the IMS Core.</w:t>
      </w:r>
    </w:p>
    <w:p w14:paraId="53ACF1CA" w14:textId="77777777" w:rsidR="00D471F1" w:rsidRDefault="00D471F1" w:rsidP="00D471F1">
      <w:pPr>
        <w:pStyle w:val="B1"/>
      </w:pPr>
      <w:r>
        <w:t>4.</w:t>
      </w:r>
      <w:r>
        <w:tab/>
        <w:t>The IMS Core shall forward the MSD to the emergency centre or PSAP.</w:t>
      </w:r>
    </w:p>
    <w:p w14:paraId="2CC4B0B8" w14:textId="77777777" w:rsidR="00D471F1" w:rsidRDefault="00D471F1" w:rsidP="00D471F1">
      <w:pPr>
        <w:pStyle w:val="NO"/>
      </w:pPr>
      <w:r>
        <w:t>NOTE:</w:t>
      </w:r>
      <w:r>
        <w:tab/>
        <w:t>Whether an acknowledgement message for the successful receipt of updated MSD by the PSAP is further provided to the UE is resolved in stage 3 level.</w:t>
      </w:r>
    </w:p>
    <w:p w14:paraId="10BC509F" w14:textId="77777777" w:rsidR="00D471F1" w:rsidRDefault="00D471F1" w:rsidP="00D471F1">
      <w:pPr>
        <w:pStyle w:val="Heading8"/>
      </w:pPr>
      <w:r>
        <w:br w:type="page"/>
      </w:r>
      <w:bookmarkStart w:id="132" w:name="_Toc58919174"/>
      <w:bookmarkStart w:id="133" w:name="_Toc83207620"/>
      <w:r>
        <w:t xml:space="preserve">Annex </w:t>
      </w:r>
      <w:r>
        <w:rPr>
          <w:lang w:eastAsia="ko-KR"/>
        </w:rPr>
        <w:t>A</w:t>
      </w:r>
      <w:r>
        <w:t xml:space="preserve"> (informative):</w:t>
      </w:r>
      <w:r>
        <w:br/>
        <w:t>Void</w:t>
      </w:r>
      <w:bookmarkEnd w:id="132"/>
      <w:bookmarkEnd w:id="133"/>
    </w:p>
    <w:p w14:paraId="236DAC12" w14:textId="77777777" w:rsidR="00D471F1" w:rsidRDefault="00D471F1" w:rsidP="00D471F1">
      <w:pPr>
        <w:pStyle w:val="Heading8"/>
      </w:pPr>
      <w:r>
        <w:br w:type="page"/>
      </w:r>
      <w:bookmarkStart w:id="134" w:name="_Toc58919175"/>
      <w:bookmarkStart w:id="135" w:name="_Toc83207621"/>
      <w:r>
        <w:t>Annex B (informative):</w:t>
      </w:r>
      <w:r>
        <w:br/>
        <w:t>Void</w:t>
      </w:r>
      <w:bookmarkEnd w:id="134"/>
      <w:bookmarkEnd w:id="135"/>
    </w:p>
    <w:p w14:paraId="416EECE1" w14:textId="77777777" w:rsidR="00D471F1" w:rsidRDefault="00D471F1" w:rsidP="00D471F1"/>
    <w:p w14:paraId="5782525F" w14:textId="77777777" w:rsidR="00D471F1" w:rsidRDefault="00D471F1" w:rsidP="00D471F1">
      <w:pPr>
        <w:pStyle w:val="Heading8"/>
      </w:pPr>
      <w:r>
        <w:br w:type="page"/>
      </w:r>
      <w:bookmarkStart w:id="136" w:name="_Toc58919176"/>
      <w:bookmarkStart w:id="137" w:name="_Toc83207622"/>
      <w:r>
        <w:t>Annex C (normative):</w:t>
      </w:r>
      <w:r>
        <w:br/>
        <w:t>IMS emergency services using Fixed Broadband Access</w:t>
      </w:r>
      <w:bookmarkEnd w:id="136"/>
      <w:bookmarkEnd w:id="137"/>
    </w:p>
    <w:p w14:paraId="3D9EF029" w14:textId="77777777" w:rsidR="00D471F1" w:rsidRDefault="00D471F1" w:rsidP="00D471F1">
      <w:pPr>
        <w:pStyle w:val="Heading2"/>
      </w:pPr>
      <w:bookmarkStart w:id="138" w:name="_Toc58919177"/>
      <w:bookmarkStart w:id="139" w:name="_Toc83207623"/>
      <w:r>
        <w:t>C.1</w:t>
      </w:r>
      <w:r>
        <w:tab/>
        <w:t>Location Retrieval for emergency services over fixed broadband access</w:t>
      </w:r>
      <w:bookmarkEnd w:id="138"/>
      <w:bookmarkEnd w:id="139"/>
    </w:p>
    <w:p w14:paraId="15703315" w14:textId="7EC98F62" w:rsidR="00D471F1" w:rsidRDefault="00D471F1" w:rsidP="00D471F1">
      <w:r>
        <w:t xml:space="preserve">These procedures described in this annex apply when the IP-CAN contains a Network Attachment Subsystem with a CLF as specified in </w:t>
      </w:r>
      <w:r w:rsidR="002C4FE9">
        <w:t>ETSI</w:t>
      </w:r>
      <w:r w:rsidR="002C4FE9">
        <w:t> </w:t>
      </w:r>
      <w:r w:rsidR="002C4FE9">
        <w:t>ES</w:t>
      </w:r>
      <w:r w:rsidR="002C4FE9">
        <w:t> </w:t>
      </w:r>
      <w:r w:rsidR="002C4FE9">
        <w:t>282</w:t>
      </w:r>
      <w:r w:rsidR="002C4FE9">
        <w:t> </w:t>
      </w:r>
      <w:r w:rsidR="002C4FE9">
        <w:t>004 </w:t>
      </w:r>
      <w:r>
        <w:t>[18].</w:t>
      </w:r>
    </w:p>
    <w:p w14:paraId="0C646C79" w14:textId="77777777" w:rsidR="00D471F1" w:rsidRDefault="00D471F1" w:rsidP="00D471F1">
      <w:pPr>
        <w:pStyle w:val="Heading3"/>
      </w:pPr>
      <w:bookmarkStart w:id="140" w:name="_Toc58919178"/>
      <w:bookmarkStart w:id="141" w:name="_Toc83207624"/>
      <w:r>
        <w:t>C.1.1</w:t>
      </w:r>
      <w:r>
        <w:tab/>
        <w:t>High Level Principles for Emergency location information for fixed broadband access</w:t>
      </w:r>
      <w:bookmarkEnd w:id="140"/>
      <w:bookmarkEnd w:id="141"/>
    </w:p>
    <w:p w14:paraId="03A20825" w14:textId="617E5B1E" w:rsidR="00D471F1" w:rsidRDefault="00D471F1" w:rsidP="00D471F1">
      <w:r>
        <w:t>In addition to the architecture described in clause 5.1 above, the P</w:t>
      </w:r>
      <w:r>
        <w:noBreakHyphen/>
        <w:t xml:space="preserve">CSCF may have an interface to an LRF which may contain a CLF as described below in figure C.1. For more information on the CLF refer to </w:t>
      </w:r>
      <w:r w:rsidR="002C4FE9">
        <w:t>ETSI</w:t>
      </w:r>
      <w:r w:rsidR="002C4FE9">
        <w:t> </w:t>
      </w:r>
      <w:r w:rsidR="002C4FE9">
        <w:t>ES</w:t>
      </w:r>
      <w:r w:rsidR="002C4FE9">
        <w:t> </w:t>
      </w:r>
      <w:r w:rsidR="002C4FE9">
        <w:t>282</w:t>
      </w:r>
      <w:r w:rsidR="002C4FE9">
        <w:t> </w:t>
      </w:r>
      <w:r w:rsidR="002C4FE9">
        <w:t>004 </w:t>
      </w:r>
      <w:r>
        <w:t>[18].</w:t>
      </w:r>
    </w:p>
    <w:p w14:paraId="7A1F3107" w14:textId="77777777" w:rsidR="00D471F1" w:rsidRDefault="00D471F1" w:rsidP="00D471F1">
      <w:pPr>
        <w:pStyle w:val="TH"/>
      </w:pPr>
      <w:r>
        <w:object w:dxaOrig="1717" w:dyaOrig="2809" w14:anchorId="0F310E2E">
          <v:shape id="_x0000_i1034" type="#_x0000_t75" style="width:85.5pt;height:140.25pt" o:ole="">
            <v:imagedata r:id="rId27" o:title=""/>
          </v:shape>
          <o:OLEObject Type="Embed" ProgID="Visio.Drawing.11" ShapeID="_x0000_i1034" DrawAspect="Content" ObjectID="_1693820898" r:id="rId28"/>
        </w:object>
      </w:r>
    </w:p>
    <w:p w14:paraId="19A8E596" w14:textId="77777777" w:rsidR="00D471F1" w:rsidRDefault="00D471F1" w:rsidP="00D471F1">
      <w:pPr>
        <w:pStyle w:val="TF"/>
      </w:pPr>
      <w:r>
        <w:t>Figure C.1: Additional P</w:t>
      </w:r>
      <w:r>
        <w:noBreakHyphen/>
        <w:t>CSCF interface for fixed broadband access</w:t>
      </w:r>
    </w:p>
    <w:p w14:paraId="7F7C71B2" w14:textId="77777777" w:rsidR="00D471F1" w:rsidRDefault="00D471F1" w:rsidP="00D471F1">
      <w:r>
        <w:t>For fixed broadband access, the UE may know its own network location or geographical location. If the UE knows its location, it shall insert the location information in the SIP INVITE request when establishing the emergency IMS session.</w:t>
      </w:r>
    </w:p>
    <w:p w14:paraId="6422C16F" w14:textId="77777777" w:rsidR="00D471F1" w:rsidRDefault="00D471F1" w:rsidP="00D471F1">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24639E43" w14:textId="77777777" w:rsidR="00D471F1" w:rsidRDefault="00D471F1" w:rsidP="00D471F1">
      <w:r>
        <w:t>If the UE does not know its location and is unable to obtain its location from the access network, the UE should have a means to indicate in the emergency SIP INVITE that its location is unknown.</w:t>
      </w:r>
    </w:p>
    <w:p w14:paraId="1CBB2923" w14:textId="77777777" w:rsidR="00D471F1" w:rsidRDefault="00D471F1" w:rsidP="00D471F1">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5325F16A" w14:textId="77777777" w:rsidR="00D471F1" w:rsidRDefault="00D471F1" w:rsidP="00D471F1">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14:paraId="71AB5735" w14:textId="77777777" w:rsidR="00D471F1" w:rsidRDefault="00D471F1" w:rsidP="00D471F1">
      <w:pPr>
        <w:pStyle w:val="NO"/>
      </w:pPr>
      <w:r>
        <w:t>NOTE:</w:t>
      </w:r>
      <w:r>
        <w:tab/>
        <w:t>The reference location alternative is applicable to non-nomadic services provided on fixed lines for emergency sessions that are routed through the S-CSCF (see clause 6.2.4). The reference location corresponds the physical location of the fixed line.</w:t>
      </w:r>
    </w:p>
    <w:p w14:paraId="553D7514" w14:textId="77777777" w:rsidR="00D471F1" w:rsidRDefault="00D471F1" w:rsidP="00D471F1">
      <w:pPr>
        <w:pStyle w:val="Heading3"/>
      </w:pPr>
      <w:bookmarkStart w:id="142" w:name="_Toc58919179"/>
      <w:bookmarkStart w:id="143" w:name="_Toc83207625"/>
      <w:r>
        <w:t>C.1.2</w:t>
      </w:r>
      <w:r>
        <w:tab/>
        <w:t>Retrieval of location information for emergency services over fixed broadband access</w:t>
      </w:r>
      <w:bookmarkEnd w:id="142"/>
      <w:bookmarkEnd w:id="143"/>
    </w:p>
    <w:p w14:paraId="31C15E9A" w14:textId="77777777" w:rsidR="00D471F1" w:rsidRDefault="00D471F1" w:rsidP="00D471F1">
      <w:r>
        <w:t>In addition to clause 7.6, the following applies for a fixed broadband access:</w:t>
      </w:r>
    </w:p>
    <w:p w14:paraId="625707B8" w14:textId="77777777" w:rsidR="00D471F1" w:rsidRDefault="00D471F1" w:rsidP="00D471F1">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3FD00C83" w14:textId="77777777" w:rsidR="00D471F1" w:rsidRDefault="00D471F1" w:rsidP="00D471F1">
      <w:pPr>
        <w:pStyle w:val="B1"/>
      </w:pPr>
      <w:r>
        <w:t>-</w:t>
      </w:r>
      <w:r>
        <w:tab/>
        <w:t>The line identifier used by the UE with fixed broadband access may be authenticated by the IMS core.</w:t>
      </w:r>
    </w:p>
    <w:p w14:paraId="2B7CE24C" w14:textId="77777777" w:rsidR="00D471F1" w:rsidRDefault="00D471F1" w:rsidP="00D471F1">
      <w:pPr>
        <w:pStyle w:val="Heading8"/>
      </w:pPr>
      <w:r>
        <w:br w:type="page"/>
      </w:r>
      <w:bookmarkStart w:id="144" w:name="_Toc58919180"/>
      <w:bookmarkStart w:id="145" w:name="_Toc83207626"/>
      <w:r>
        <w:t>Annex D (informative):</w:t>
      </w:r>
      <w:r>
        <w:br/>
        <w:t>Examples of call flows according to NENA I2 recommendations</w:t>
      </w:r>
      <w:bookmarkEnd w:id="144"/>
      <w:bookmarkEnd w:id="145"/>
    </w:p>
    <w:p w14:paraId="710235E1" w14:textId="77777777" w:rsidR="00D471F1" w:rsidRDefault="00D471F1" w:rsidP="00D471F1">
      <w:r>
        <w:t xml:space="preserve">This </w:t>
      </w:r>
      <w:r>
        <w:rPr>
          <w:snapToGrid w:val="0"/>
          <w:sz w:val="16"/>
          <w:szCs w:val="16"/>
        </w:rPr>
        <w:t xml:space="preserve">clause </w:t>
      </w:r>
      <w:r>
        <w:t>provides the examples of call flows according to NENA I2 recommendations [17].</w:t>
      </w:r>
    </w:p>
    <w:p w14:paraId="7CD9E262" w14:textId="77777777" w:rsidR="00D471F1" w:rsidRDefault="00D471F1" w:rsidP="00D471F1">
      <w:pPr>
        <w:pStyle w:val="Heading1"/>
      </w:pPr>
      <w:bookmarkStart w:id="146" w:name="_Toc58919181"/>
      <w:bookmarkStart w:id="147" w:name="_Toc83207627"/>
      <w:r>
        <w:t>D.1</w:t>
      </w:r>
      <w:r>
        <w:tab/>
        <w:t>ECS redirecting IMS emergency call</w:t>
      </w:r>
      <w:bookmarkEnd w:id="146"/>
      <w:bookmarkEnd w:id="147"/>
    </w:p>
    <w:bookmarkStart w:id="148" w:name="_MON_1684549432"/>
    <w:bookmarkEnd w:id="148"/>
    <w:p w14:paraId="79341A14" w14:textId="49A4DAEF" w:rsidR="00502ECD" w:rsidRDefault="00502ECD" w:rsidP="00C76F30">
      <w:pPr>
        <w:pStyle w:val="TH"/>
      </w:pPr>
      <w:r>
        <w:object w:dxaOrig="6178" w:dyaOrig="9599" w14:anchorId="59179821">
          <v:shape id="_x0000_i1035" type="#_x0000_t75" style="width:309pt;height:479.25pt" o:ole="">
            <v:imagedata r:id="rId29" o:title=""/>
          </v:shape>
          <o:OLEObject Type="Embed" ProgID="Word.Picture.8" ShapeID="_x0000_i1035" DrawAspect="Content" ObjectID="_1693820899" r:id="rId30"/>
        </w:object>
      </w:r>
    </w:p>
    <w:p w14:paraId="11CD2DD4" w14:textId="060705DF" w:rsidR="00D471F1" w:rsidRDefault="00D471F1" w:rsidP="00D471F1">
      <w:pPr>
        <w:pStyle w:val="TF"/>
      </w:pPr>
      <w:r>
        <w:t>Figure D.1</w:t>
      </w:r>
    </w:p>
    <w:p w14:paraId="0763C6EE" w14:textId="77777777" w:rsidR="00D471F1" w:rsidRDefault="00D471F1" w:rsidP="00D471F1">
      <w:r>
        <w:t>This flow is supported by the procedures in clause 7.3, where the E</w:t>
      </w:r>
      <w:r>
        <w:noBreakHyphen/>
        <w:t>CSCF need not enquire the LRF for location information. Additional steps defined here are standard SIP methods, but not defined in this specification.</w:t>
      </w:r>
    </w:p>
    <w:p w14:paraId="19D352AF" w14:textId="77777777" w:rsidR="00D471F1" w:rsidRDefault="00D471F1" w:rsidP="00D471F1">
      <w:pPr>
        <w:keepNext/>
      </w:pPr>
      <w:r>
        <w:t>Detailed description of the procedure:</w:t>
      </w:r>
    </w:p>
    <w:p w14:paraId="5B17BC38" w14:textId="77777777" w:rsidR="00D471F1" w:rsidRDefault="00D471F1" w:rsidP="00D471F1">
      <w:pPr>
        <w:pStyle w:val="B1"/>
      </w:pPr>
      <w:r>
        <w:t>1)</w:t>
      </w:r>
      <w:r>
        <w:tab/>
        <w:t>An IMS emergency call is initiated.</w:t>
      </w:r>
    </w:p>
    <w:p w14:paraId="389C9679"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6A456989"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03EE94D9" w14:textId="77777777" w:rsidR="00D471F1" w:rsidRDefault="00D471F1" w:rsidP="00D471F1">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14:paraId="72D107C5" w14:textId="77777777" w:rsidR="00D471F1" w:rsidRDefault="00D471F1" w:rsidP="00D471F1">
      <w:pPr>
        <w:pStyle w:val="B1"/>
      </w:pPr>
      <w:r>
        <w:t>5)</w:t>
      </w:r>
      <w:r>
        <w:tab/>
        <w:t>The emergency call setup continues with the PSAP/EC.</w:t>
      </w:r>
    </w:p>
    <w:p w14:paraId="58240095" w14:textId="77777777" w:rsidR="00D471F1" w:rsidRDefault="00D471F1" w:rsidP="00D471F1">
      <w:pPr>
        <w:pStyle w:val="B1"/>
      </w:pPr>
      <w:r>
        <w:t>6)</w:t>
      </w:r>
      <w:r>
        <w:tab/>
        <w:t>The ECS initiates a subscription at the IMS Core to request a notification of call termination of the emergency call.</w:t>
      </w:r>
    </w:p>
    <w:p w14:paraId="7837433F" w14:textId="77777777" w:rsidR="00D471F1" w:rsidRDefault="00D471F1" w:rsidP="00D471F1">
      <w:pPr>
        <w:pStyle w:val="B1"/>
      </w:pPr>
      <w:r>
        <w:t>7)</w:t>
      </w:r>
      <w:r>
        <w:tab/>
        <w:t>An acknowledgement is returned.</w:t>
      </w:r>
    </w:p>
    <w:p w14:paraId="7B1BB009" w14:textId="77777777" w:rsidR="00D471F1" w:rsidRDefault="00D471F1" w:rsidP="00D471F1">
      <w:pPr>
        <w:pStyle w:val="B1"/>
      </w:pPr>
      <w:r>
        <w:t>8)</w:t>
      </w:r>
      <w:r>
        <w:tab/>
        <w:t>The emergency session establishment signalling continues.</w:t>
      </w:r>
    </w:p>
    <w:p w14:paraId="703D35B0" w14:textId="77777777" w:rsidR="00D471F1" w:rsidRDefault="00D471F1" w:rsidP="00D471F1">
      <w:pPr>
        <w:pStyle w:val="B1"/>
      </w:pPr>
      <w:r>
        <w:t>9)</w:t>
      </w:r>
      <w:r>
        <w:tab/>
        <w:t>The PSAP retrieves location from the ECS.</w:t>
      </w:r>
    </w:p>
    <w:p w14:paraId="77419AD8" w14:textId="77777777" w:rsidR="00D471F1" w:rsidRDefault="00D471F1" w:rsidP="00D471F1">
      <w:pPr>
        <w:pStyle w:val="B1"/>
      </w:pPr>
      <w:r>
        <w:t>10)</w:t>
      </w:r>
      <w:r>
        <w:tab/>
        <w:t>The emergency session is released.</w:t>
      </w:r>
    </w:p>
    <w:p w14:paraId="2ADE3EB1" w14:textId="77777777" w:rsidR="00D471F1" w:rsidRDefault="00D471F1" w:rsidP="00D471F1">
      <w:pPr>
        <w:pStyle w:val="B1"/>
      </w:pPr>
      <w:r>
        <w:t>11)</w:t>
      </w:r>
      <w:r>
        <w:tab/>
        <w:t>The IMS Core sends an Event Notification message to the ECS with an Event indicating that the 911 call has been terminated. At this time, the ESQK allocated to the emergency session can be released.</w:t>
      </w:r>
    </w:p>
    <w:p w14:paraId="2B17C745" w14:textId="77777777" w:rsidR="00D471F1" w:rsidRDefault="00D471F1" w:rsidP="00D471F1">
      <w:pPr>
        <w:pStyle w:val="B1"/>
      </w:pPr>
      <w:r>
        <w:t>12)</w:t>
      </w:r>
      <w:r>
        <w:tab/>
        <w:t>An acknowledgement is returned to the IMS Core.</w:t>
      </w:r>
    </w:p>
    <w:p w14:paraId="4A447A08" w14:textId="77777777" w:rsidR="00D471F1" w:rsidRDefault="00D471F1" w:rsidP="00D471F1">
      <w:pPr>
        <w:pStyle w:val="Heading1"/>
      </w:pPr>
      <w:bookmarkStart w:id="149" w:name="_Toc58919182"/>
      <w:bookmarkStart w:id="150" w:name="_Toc83207628"/>
      <w:r>
        <w:t>D.2</w:t>
      </w:r>
      <w:r>
        <w:tab/>
        <w:t>ECS routes the emergency call to the gateway with record route</w:t>
      </w:r>
      <w:bookmarkEnd w:id="149"/>
      <w:bookmarkEnd w:id="150"/>
    </w:p>
    <w:p w14:paraId="400A6830" w14:textId="77777777" w:rsidR="00D471F1" w:rsidRDefault="00D471F1" w:rsidP="00D471F1">
      <w:pPr>
        <w:pStyle w:val="TH"/>
      </w:pPr>
      <w:r>
        <w:object w:dxaOrig="8254" w:dyaOrig="11533" w14:anchorId="71FAE954">
          <v:shape id="_x0000_i1036" type="#_x0000_t75" style="width:306pt;height:429pt" o:ole="">
            <v:imagedata r:id="rId31" o:title=""/>
          </v:shape>
          <o:OLEObject Type="Embed" ProgID="Visio.Drawing.11" ShapeID="_x0000_i1036" DrawAspect="Content" ObjectID="_1693820900" r:id="rId32"/>
        </w:object>
      </w:r>
    </w:p>
    <w:p w14:paraId="6A4BC6C3" w14:textId="77777777" w:rsidR="00D471F1" w:rsidRDefault="00D471F1" w:rsidP="00D471F1">
      <w:pPr>
        <w:pStyle w:val="TF"/>
      </w:pPr>
      <w:r>
        <w:t>Figure D.2</w:t>
      </w:r>
    </w:p>
    <w:p w14:paraId="7815120F" w14:textId="77777777" w:rsidR="00D471F1" w:rsidRDefault="00D471F1" w:rsidP="00D471F1">
      <w:r>
        <w:t>This flow is supported by the procedures in clause 7.3, where the E</w:t>
      </w:r>
      <w:r>
        <w:noBreakHyphen/>
        <w:t>CSCF need not enquire the LRF for location information.</w:t>
      </w:r>
    </w:p>
    <w:p w14:paraId="5B62C6E1" w14:textId="77777777" w:rsidR="00D471F1" w:rsidRDefault="00D471F1" w:rsidP="00D471F1">
      <w:pPr>
        <w:keepNext/>
      </w:pPr>
      <w:r>
        <w:t>Detailed description of the procedure:</w:t>
      </w:r>
    </w:p>
    <w:p w14:paraId="77748246" w14:textId="77777777" w:rsidR="00D471F1" w:rsidRDefault="00D471F1" w:rsidP="00D471F1">
      <w:pPr>
        <w:pStyle w:val="B1"/>
      </w:pPr>
      <w:r>
        <w:t>1)</w:t>
      </w:r>
      <w:r>
        <w:tab/>
        <w:t>An IMS emergency call is initiated.</w:t>
      </w:r>
    </w:p>
    <w:p w14:paraId="4BB69DC8"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37CFE04B"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3CDC6088" w14:textId="77777777" w:rsidR="00D471F1" w:rsidRDefault="00D471F1" w:rsidP="00D471F1">
      <w:pPr>
        <w:pStyle w:val="B1"/>
      </w:pPr>
      <w:r>
        <w:t>4)</w:t>
      </w:r>
      <w:r>
        <w:tab/>
        <w:t>The emergency call setup continues with the PSAP/EC.</w:t>
      </w:r>
    </w:p>
    <w:p w14:paraId="6D701F97" w14:textId="77777777" w:rsidR="00D471F1" w:rsidRDefault="00D471F1" w:rsidP="00D471F1">
      <w:pPr>
        <w:pStyle w:val="B1"/>
      </w:pPr>
      <w:r>
        <w:t>5)</w:t>
      </w:r>
      <w:r>
        <w:tab/>
        <w:t>The emergency session establishment signalling continues.</w:t>
      </w:r>
    </w:p>
    <w:p w14:paraId="0178CA10" w14:textId="77777777" w:rsidR="00D471F1" w:rsidRDefault="00D471F1" w:rsidP="00D471F1">
      <w:pPr>
        <w:pStyle w:val="B1"/>
      </w:pPr>
      <w:r>
        <w:t>6)</w:t>
      </w:r>
      <w:r>
        <w:tab/>
        <w:t>The PSAP retrieves location from the ECS.</w:t>
      </w:r>
    </w:p>
    <w:p w14:paraId="11EC7200" w14:textId="77777777" w:rsidR="00D471F1" w:rsidRDefault="00D471F1" w:rsidP="00D471F1">
      <w:pPr>
        <w:pStyle w:val="B1"/>
      </w:pPr>
      <w:r>
        <w:t>7)</w:t>
      </w:r>
      <w:r>
        <w:tab/>
        <w:t>Either the caller or PSAP initiates the call termination signalling.</w:t>
      </w:r>
    </w:p>
    <w:p w14:paraId="36DE2798" w14:textId="77777777" w:rsidR="00D471F1" w:rsidRDefault="00D471F1" w:rsidP="00D471F1">
      <w:pPr>
        <w:pStyle w:val="B1"/>
      </w:pPr>
      <w:r>
        <w:t>8)</w:t>
      </w:r>
      <w:r>
        <w:tab/>
        <w:t>The E</w:t>
      </w:r>
      <w:r>
        <w:noBreakHyphen/>
        <w:t>CSCF or MGCF/MGW forwards the hang-up message to the ECS. At this time, the ESQK allocated to the emergency session can be released.</w:t>
      </w:r>
    </w:p>
    <w:p w14:paraId="03A1BD0A" w14:textId="77777777" w:rsidR="00D471F1" w:rsidRDefault="00D471F1" w:rsidP="00D471F1">
      <w:pPr>
        <w:pStyle w:val="B1"/>
      </w:pPr>
      <w:r>
        <w:t>9)</w:t>
      </w:r>
      <w:r>
        <w:tab/>
        <w:t>The ECS sends an OK to the E</w:t>
      </w:r>
      <w:r>
        <w:noBreakHyphen/>
        <w:t>CSCF or MGCF/MGW.</w:t>
      </w:r>
    </w:p>
    <w:p w14:paraId="6EDDD716" w14:textId="77777777" w:rsidR="00D471F1" w:rsidRDefault="00D471F1" w:rsidP="00D471F1">
      <w:pPr>
        <w:pStyle w:val="B1"/>
      </w:pPr>
      <w:r>
        <w:t>10)</w:t>
      </w:r>
      <w:r>
        <w:tab/>
        <w:t>The call termination signalling continues.</w:t>
      </w:r>
    </w:p>
    <w:p w14:paraId="4F915882" w14:textId="77777777" w:rsidR="00D471F1" w:rsidRDefault="00D471F1" w:rsidP="00D471F1">
      <w:pPr>
        <w:pStyle w:val="Heading8"/>
      </w:pPr>
      <w:r>
        <w:br w:type="page"/>
      </w:r>
      <w:bookmarkStart w:id="151" w:name="_Toc58919183"/>
      <w:bookmarkStart w:id="152" w:name="_Toc83207629"/>
      <w:r>
        <w:t>Annex E (informative):</w:t>
      </w:r>
      <w:r>
        <w:br/>
        <w:t>Emergency support in different IP-CANs</w:t>
      </w:r>
      <w:bookmarkEnd w:id="151"/>
      <w:bookmarkEnd w:id="152"/>
    </w:p>
    <w:p w14:paraId="15FD5443" w14:textId="77777777" w:rsidR="00D471F1" w:rsidRDefault="00D471F1" w:rsidP="00D471F1">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2964A6F" w14:textId="77777777" w:rsidR="00D471F1" w:rsidRDefault="00D471F1" w:rsidP="00D471F1">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D471F1" w14:paraId="5DCA6DBB" w14:textId="77777777" w:rsidTr="00BF37E7">
        <w:trPr>
          <w:jc w:val="center"/>
        </w:trPr>
        <w:tc>
          <w:tcPr>
            <w:tcW w:w="2835" w:type="dxa"/>
          </w:tcPr>
          <w:p w14:paraId="4AB251BA" w14:textId="77777777" w:rsidR="00D471F1" w:rsidRDefault="00D471F1" w:rsidP="00BF37E7">
            <w:pPr>
              <w:pStyle w:val="TAH"/>
            </w:pPr>
            <w:r>
              <w:t>IP-CAN</w:t>
            </w:r>
          </w:p>
        </w:tc>
        <w:tc>
          <w:tcPr>
            <w:tcW w:w="1559" w:type="dxa"/>
          </w:tcPr>
          <w:p w14:paraId="35F61866" w14:textId="77777777" w:rsidR="00D471F1" w:rsidRDefault="00D471F1" w:rsidP="00BF37E7">
            <w:pPr>
              <w:pStyle w:val="TAH"/>
            </w:pPr>
            <w:r>
              <w:t>Normal Access</w:t>
            </w:r>
          </w:p>
        </w:tc>
        <w:tc>
          <w:tcPr>
            <w:tcW w:w="1701" w:type="dxa"/>
          </w:tcPr>
          <w:p w14:paraId="3D12D400" w14:textId="77777777" w:rsidR="00D471F1" w:rsidRDefault="00D471F1" w:rsidP="00BF37E7">
            <w:pPr>
              <w:pStyle w:val="TAH"/>
            </w:pPr>
            <w:r>
              <w:t>Emergency support</w:t>
            </w:r>
          </w:p>
        </w:tc>
        <w:tc>
          <w:tcPr>
            <w:tcW w:w="1811" w:type="dxa"/>
          </w:tcPr>
          <w:p w14:paraId="165BE0C4" w14:textId="77777777" w:rsidR="00D471F1" w:rsidRDefault="00D471F1" w:rsidP="00BF37E7">
            <w:pPr>
              <w:pStyle w:val="TAH"/>
            </w:pPr>
            <w:r>
              <w:t>Insufficient Security Credentials</w:t>
            </w:r>
          </w:p>
        </w:tc>
      </w:tr>
      <w:tr w:rsidR="00D471F1" w14:paraId="53EC6802" w14:textId="77777777" w:rsidTr="00BF37E7">
        <w:trPr>
          <w:jc w:val="center"/>
        </w:trPr>
        <w:tc>
          <w:tcPr>
            <w:tcW w:w="2835" w:type="dxa"/>
          </w:tcPr>
          <w:p w14:paraId="39E0976B" w14:textId="77777777" w:rsidR="00D471F1" w:rsidRDefault="00D471F1" w:rsidP="00BF37E7">
            <w:pPr>
              <w:pStyle w:val="TAL"/>
            </w:pPr>
            <w:r>
              <w:t>GPRS (UTRAN)</w:t>
            </w:r>
          </w:p>
        </w:tc>
        <w:tc>
          <w:tcPr>
            <w:tcW w:w="1559" w:type="dxa"/>
          </w:tcPr>
          <w:p w14:paraId="781DC0B4" w14:textId="77777777" w:rsidR="00D471F1" w:rsidRDefault="00D471F1" w:rsidP="00BF37E7">
            <w:pPr>
              <w:pStyle w:val="TAC"/>
            </w:pPr>
            <w:r>
              <w:t>X</w:t>
            </w:r>
          </w:p>
        </w:tc>
        <w:tc>
          <w:tcPr>
            <w:tcW w:w="1701" w:type="dxa"/>
          </w:tcPr>
          <w:p w14:paraId="2876BB9E" w14:textId="77777777" w:rsidR="00D471F1" w:rsidRDefault="00D471F1" w:rsidP="00BF37E7">
            <w:pPr>
              <w:pStyle w:val="TAC"/>
            </w:pPr>
            <w:r>
              <w:t>X</w:t>
            </w:r>
          </w:p>
        </w:tc>
        <w:tc>
          <w:tcPr>
            <w:tcW w:w="1811" w:type="dxa"/>
          </w:tcPr>
          <w:p w14:paraId="6E086A8C" w14:textId="77777777" w:rsidR="00D471F1" w:rsidRDefault="00D471F1" w:rsidP="00BF37E7">
            <w:pPr>
              <w:pStyle w:val="TAC"/>
            </w:pPr>
            <w:r>
              <w:t>X</w:t>
            </w:r>
          </w:p>
        </w:tc>
      </w:tr>
      <w:tr w:rsidR="00D471F1" w14:paraId="6105BAD8" w14:textId="77777777" w:rsidTr="00BF37E7">
        <w:trPr>
          <w:jc w:val="center"/>
        </w:trPr>
        <w:tc>
          <w:tcPr>
            <w:tcW w:w="2835" w:type="dxa"/>
          </w:tcPr>
          <w:p w14:paraId="2F5EE4FA" w14:textId="77777777" w:rsidR="00D471F1" w:rsidRDefault="00D471F1" w:rsidP="00BF37E7">
            <w:pPr>
              <w:pStyle w:val="TAL"/>
            </w:pPr>
            <w:r>
              <w:t>Fixed Broadband</w:t>
            </w:r>
          </w:p>
        </w:tc>
        <w:tc>
          <w:tcPr>
            <w:tcW w:w="1559" w:type="dxa"/>
          </w:tcPr>
          <w:p w14:paraId="668312E6" w14:textId="77777777" w:rsidR="00D471F1" w:rsidRDefault="00D471F1" w:rsidP="00BF37E7">
            <w:pPr>
              <w:pStyle w:val="TAC"/>
            </w:pPr>
            <w:r>
              <w:t>X</w:t>
            </w:r>
          </w:p>
        </w:tc>
        <w:tc>
          <w:tcPr>
            <w:tcW w:w="1701" w:type="dxa"/>
          </w:tcPr>
          <w:p w14:paraId="4D78F7B7" w14:textId="77777777" w:rsidR="00D471F1" w:rsidRDefault="00D471F1" w:rsidP="00BF37E7">
            <w:pPr>
              <w:pStyle w:val="TAC"/>
            </w:pPr>
            <w:r>
              <w:t>X</w:t>
            </w:r>
          </w:p>
        </w:tc>
        <w:tc>
          <w:tcPr>
            <w:tcW w:w="1811" w:type="dxa"/>
          </w:tcPr>
          <w:p w14:paraId="34C4127B" w14:textId="77777777" w:rsidR="00D471F1" w:rsidRDefault="00D471F1" w:rsidP="00BF37E7">
            <w:pPr>
              <w:pStyle w:val="TAC"/>
            </w:pPr>
            <w:r>
              <w:t>X</w:t>
            </w:r>
          </w:p>
        </w:tc>
      </w:tr>
      <w:tr w:rsidR="00D471F1" w14:paraId="3533ACA1" w14:textId="77777777" w:rsidTr="00BF37E7">
        <w:trPr>
          <w:jc w:val="center"/>
        </w:trPr>
        <w:tc>
          <w:tcPr>
            <w:tcW w:w="2835" w:type="dxa"/>
          </w:tcPr>
          <w:p w14:paraId="33DDD938" w14:textId="77777777" w:rsidR="00D471F1" w:rsidRDefault="00D471F1" w:rsidP="00BF37E7">
            <w:pPr>
              <w:pStyle w:val="TAL"/>
            </w:pPr>
            <w:r>
              <w:t>cdma2000 HRPD/PDS</w:t>
            </w:r>
          </w:p>
        </w:tc>
        <w:tc>
          <w:tcPr>
            <w:tcW w:w="1559" w:type="dxa"/>
          </w:tcPr>
          <w:p w14:paraId="60E310A2" w14:textId="77777777" w:rsidR="00D471F1" w:rsidRDefault="00D471F1" w:rsidP="00BF37E7">
            <w:pPr>
              <w:pStyle w:val="TAC"/>
            </w:pPr>
            <w:r>
              <w:t>X</w:t>
            </w:r>
          </w:p>
        </w:tc>
        <w:tc>
          <w:tcPr>
            <w:tcW w:w="1701" w:type="dxa"/>
          </w:tcPr>
          <w:p w14:paraId="02020826" w14:textId="77777777" w:rsidR="00D471F1" w:rsidRDefault="00D471F1" w:rsidP="00BF37E7">
            <w:pPr>
              <w:pStyle w:val="TAC"/>
            </w:pPr>
            <w:r>
              <w:t>X</w:t>
            </w:r>
          </w:p>
        </w:tc>
        <w:tc>
          <w:tcPr>
            <w:tcW w:w="1811" w:type="dxa"/>
          </w:tcPr>
          <w:p w14:paraId="22FF3F7F" w14:textId="77777777" w:rsidR="00D471F1" w:rsidRDefault="00D471F1" w:rsidP="00BF37E7">
            <w:pPr>
              <w:pStyle w:val="TAC"/>
            </w:pPr>
            <w:r>
              <w:t>X</w:t>
            </w:r>
          </w:p>
        </w:tc>
      </w:tr>
      <w:tr w:rsidR="00D471F1" w14:paraId="07EC3E38" w14:textId="77777777" w:rsidTr="00BF37E7">
        <w:trPr>
          <w:jc w:val="center"/>
        </w:trPr>
        <w:tc>
          <w:tcPr>
            <w:tcW w:w="2835" w:type="dxa"/>
          </w:tcPr>
          <w:p w14:paraId="1A725D87" w14:textId="77777777" w:rsidR="00D471F1" w:rsidRDefault="00D471F1" w:rsidP="00BF37E7">
            <w:pPr>
              <w:pStyle w:val="TAL"/>
            </w:pPr>
            <w:r>
              <w:t>cdma2000 HRPD/EPC</w:t>
            </w:r>
          </w:p>
        </w:tc>
        <w:tc>
          <w:tcPr>
            <w:tcW w:w="1559" w:type="dxa"/>
          </w:tcPr>
          <w:p w14:paraId="307AD0FF" w14:textId="77777777" w:rsidR="00D471F1" w:rsidRDefault="00D471F1" w:rsidP="00BF37E7">
            <w:pPr>
              <w:pStyle w:val="TAC"/>
            </w:pPr>
            <w:r>
              <w:t>X</w:t>
            </w:r>
          </w:p>
        </w:tc>
        <w:tc>
          <w:tcPr>
            <w:tcW w:w="1701" w:type="dxa"/>
          </w:tcPr>
          <w:p w14:paraId="72B08F04" w14:textId="77777777" w:rsidR="00D471F1" w:rsidRDefault="00D471F1" w:rsidP="00BF37E7">
            <w:pPr>
              <w:pStyle w:val="TAC"/>
            </w:pPr>
            <w:r>
              <w:t>X</w:t>
            </w:r>
          </w:p>
        </w:tc>
        <w:tc>
          <w:tcPr>
            <w:tcW w:w="1811" w:type="dxa"/>
          </w:tcPr>
          <w:p w14:paraId="7A6B781F" w14:textId="77777777" w:rsidR="00D471F1" w:rsidRDefault="00D471F1" w:rsidP="00BF37E7">
            <w:pPr>
              <w:pStyle w:val="TAC"/>
            </w:pPr>
            <w:r>
              <w:t>X</w:t>
            </w:r>
          </w:p>
        </w:tc>
      </w:tr>
      <w:tr w:rsidR="00D471F1" w14:paraId="08B8947B" w14:textId="77777777" w:rsidTr="00BF37E7">
        <w:trPr>
          <w:jc w:val="center"/>
        </w:trPr>
        <w:tc>
          <w:tcPr>
            <w:tcW w:w="2835" w:type="dxa"/>
          </w:tcPr>
          <w:p w14:paraId="0D1B8EB0" w14:textId="77777777" w:rsidR="00D471F1" w:rsidRDefault="00D471F1" w:rsidP="00BF37E7">
            <w:pPr>
              <w:pStyle w:val="TAL"/>
            </w:pPr>
            <w:r>
              <w:t>EPS (UTRAN and E-UTRAN)</w:t>
            </w:r>
          </w:p>
        </w:tc>
        <w:tc>
          <w:tcPr>
            <w:tcW w:w="1559" w:type="dxa"/>
          </w:tcPr>
          <w:p w14:paraId="753DAD15" w14:textId="77777777" w:rsidR="00D471F1" w:rsidRDefault="00D471F1" w:rsidP="00BF37E7">
            <w:pPr>
              <w:pStyle w:val="TAC"/>
            </w:pPr>
            <w:r>
              <w:t>X</w:t>
            </w:r>
          </w:p>
        </w:tc>
        <w:tc>
          <w:tcPr>
            <w:tcW w:w="1701" w:type="dxa"/>
          </w:tcPr>
          <w:p w14:paraId="5A25F2D7" w14:textId="77777777" w:rsidR="00D471F1" w:rsidRDefault="00D471F1" w:rsidP="00BF37E7">
            <w:pPr>
              <w:pStyle w:val="TAC"/>
            </w:pPr>
            <w:r>
              <w:t>X</w:t>
            </w:r>
          </w:p>
        </w:tc>
        <w:tc>
          <w:tcPr>
            <w:tcW w:w="1811" w:type="dxa"/>
          </w:tcPr>
          <w:p w14:paraId="7CE217D0" w14:textId="77777777" w:rsidR="00D471F1" w:rsidRDefault="00D471F1" w:rsidP="00BF37E7">
            <w:pPr>
              <w:pStyle w:val="TAC"/>
            </w:pPr>
            <w:r>
              <w:t>X</w:t>
            </w:r>
          </w:p>
        </w:tc>
      </w:tr>
      <w:tr w:rsidR="00D471F1" w14:paraId="1EBC2B14" w14:textId="77777777" w:rsidTr="00BF37E7">
        <w:trPr>
          <w:jc w:val="center"/>
        </w:trPr>
        <w:tc>
          <w:tcPr>
            <w:tcW w:w="2835" w:type="dxa"/>
          </w:tcPr>
          <w:p w14:paraId="2C24E75C" w14:textId="77777777" w:rsidR="00D471F1" w:rsidRDefault="00D471F1" w:rsidP="00BF37E7">
            <w:pPr>
              <w:pStyle w:val="TAL"/>
            </w:pPr>
            <w:r>
              <w:t>WLAN access to EPS</w:t>
            </w:r>
          </w:p>
        </w:tc>
        <w:tc>
          <w:tcPr>
            <w:tcW w:w="1559" w:type="dxa"/>
          </w:tcPr>
          <w:p w14:paraId="1ECC8280" w14:textId="77777777" w:rsidR="00D471F1" w:rsidRDefault="00D471F1" w:rsidP="00BF37E7">
            <w:pPr>
              <w:pStyle w:val="TAC"/>
            </w:pPr>
            <w:r>
              <w:t>X (NOTE 1)</w:t>
            </w:r>
          </w:p>
        </w:tc>
        <w:tc>
          <w:tcPr>
            <w:tcW w:w="1701" w:type="dxa"/>
          </w:tcPr>
          <w:p w14:paraId="26B72651" w14:textId="77777777" w:rsidR="00D471F1" w:rsidRDefault="00D471F1" w:rsidP="00BF37E7">
            <w:pPr>
              <w:pStyle w:val="TAC"/>
            </w:pPr>
            <w:r>
              <w:t>X</w:t>
            </w:r>
          </w:p>
        </w:tc>
        <w:tc>
          <w:tcPr>
            <w:tcW w:w="1811" w:type="dxa"/>
          </w:tcPr>
          <w:p w14:paraId="5B45C5A5" w14:textId="77777777" w:rsidR="00D471F1" w:rsidRDefault="00D471F1" w:rsidP="00BF37E7">
            <w:pPr>
              <w:pStyle w:val="TAC"/>
            </w:pPr>
            <w:r>
              <w:t>-</w:t>
            </w:r>
          </w:p>
        </w:tc>
      </w:tr>
      <w:tr w:rsidR="00D471F1" w14:paraId="060AD64E" w14:textId="77777777" w:rsidTr="00BF37E7">
        <w:trPr>
          <w:jc w:val="center"/>
        </w:trPr>
        <w:tc>
          <w:tcPr>
            <w:tcW w:w="2835" w:type="dxa"/>
          </w:tcPr>
          <w:p w14:paraId="33CD5377" w14:textId="77777777" w:rsidR="00D471F1" w:rsidRDefault="00D471F1" w:rsidP="00BF37E7">
            <w:pPr>
              <w:pStyle w:val="TAL"/>
            </w:pPr>
            <w:r>
              <w:t>5GS (NG-RAN)</w:t>
            </w:r>
          </w:p>
        </w:tc>
        <w:tc>
          <w:tcPr>
            <w:tcW w:w="1559" w:type="dxa"/>
          </w:tcPr>
          <w:p w14:paraId="6707D4B8" w14:textId="77777777" w:rsidR="00D471F1" w:rsidRDefault="00D471F1" w:rsidP="00BF37E7">
            <w:pPr>
              <w:pStyle w:val="TAC"/>
            </w:pPr>
            <w:r>
              <w:t>X</w:t>
            </w:r>
          </w:p>
        </w:tc>
        <w:tc>
          <w:tcPr>
            <w:tcW w:w="1701" w:type="dxa"/>
          </w:tcPr>
          <w:p w14:paraId="3278848A" w14:textId="77777777" w:rsidR="00D471F1" w:rsidRDefault="00D471F1" w:rsidP="00BF37E7">
            <w:pPr>
              <w:pStyle w:val="TAC"/>
            </w:pPr>
            <w:r>
              <w:t>X</w:t>
            </w:r>
          </w:p>
        </w:tc>
        <w:tc>
          <w:tcPr>
            <w:tcW w:w="1811" w:type="dxa"/>
          </w:tcPr>
          <w:p w14:paraId="548178F9" w14:textId="77777777" w:rsidR="00D471F1" w:rsidRDefault="00D471F1" w:rsidP="00BF37E7">
            <w:pPr>
              <w:pStyle w:val="TAC"/>
            </w:pPr>
            <w:r>
              <w:t>X</w:t>
            </w:r>
          </w:p>
        </w:tc>
      </w:tr>
      <w:tr w:rsidR="00D471F1" w14:paraId="3A544D42" w14:textId="77777777" w:rsidTr="00BF37E7">
        <w:trPr>
          <w:jc w:val="center"/>
        </w:trPr>
        <w:tc>
          <w:tcPr>
            <w:tcW w:w="2835" w:type="dxa"/>
          </w:tcPr>
          <w:p w14:paraId="68CC2CC0" w14:textId="77777777" w:rsidR="00D471F1" w:rsidRDefault="00D471F1" w:rsidP="00BF37E7">
            <w:pPr>
              <w:pStyle w:val="TAL"/>
            </w:pPr>
            <w:r>
              <w:t>non-3GPP access to 5GC</w:t>
            </w:r>
          </w:p>
        </w:tc>
        <w:tc>
          <w:tcPr>
            <w:tcW w:w="1559" w:type="dxa"/>
          </w:tcPr>
          <w:p w14:paraId="7BDDA759" w14:textId="77777777" w:rsidR="00D471F1" w:rsidRDefault="00D471F1" w:rsidP="00BF37E7">
            <w:pPr>
              <w:pStyle w:val="TAC"/>
            </w:pPr>
            <w:r>
              <w:t>X (NOTE 1)</w:t>
            </w:r>
          </w:p>
        </w:tc>
        <w:tc>
          <w:tcPr>
            <w:tcW w:w="1701" w:type="dxa"/>
          </w:tcPr>
          <w:p w14:paraId="016A0D3A" w14:textId="77777777" w:rsidR="00D471F1" w:rsidRDefault="00D471F1" w:rsidP="00BF37E7">
            <w:pPr>
              <w:pStyle w:val="TAC"/>
            </w:pPr>
            <w:r>
              <w:t>X</w:t>
            </w:r>
          </w:p>
        </w:tc>
        <w:tc>
          <w:tcPr>
            <w:tcW w:w="1811" w:type="dxa"/>
          </w:tcPr>
          <w:p w14:paraId="5C8A2257" w14:textId="77777777" w:rsidR="00D471F1" w:rsidRDefault="00D471F1" w:rsidP="00BF37E7">
            <w:pPr>
              <w:pStyle w:val="TAC"/>
            </w:pPr>
            <w:r>
              <w:t>-</w:t>
            </w:r>
          </w:p>
        </w:tc>
      </w:tr>
      <w:tr w:rsidR="00D471F1" w14:paraId="4B250886" w14:textId="77777777" w:rsidTr="00BF37E7">
        <w:trPr>
          <w:jc w:val="center"/>
        </w:trPr>
        <w:tc>
          <w:tcPr>
            <w:tcW w:w="7906" w:type="dxa"/>
            <w:gridSpan w:val="4"/>
          </w:tcPr>
          <w:p w14:paraId="4F24A043" w14:textId="77777777" w:rsidR="00D471F1" w:rsidRDefault="00D471F1" w:rsidP="00BF37E7">
            <w:pPr>
              <w:pStyle w:val="TAN"/>
            </w:pPr>
            <w:r>
              <w:t>NOTE 1:</w:t>
            </w:r>
            <w:r>
              <w:tab/>
              <w:t>Emergency Sessions use a normal access to EPC/5GC only in the case of emergency sessions not detected by the UE and nevertheless served by the IMS network.</w:t>
            </w:r>
          </w:p>
        </w:tc>
      </w:tr>
    </w:tbl>
    <w:p w14:paraId="66C4E2E1" w14:textId="77777777" w:rsidR="00D471F1" w:rsidRDefault="00D471F1" w:rsidP="00D471F1">
      <w:pPr>
        <w:pStyle w:val="FP"/>
      </w:pPr>
    </w:p>
    <w:p w14:paraId="2A40C8A7" w14:textId="77777777" w:rsidR="00D471F1" w:rsidRDefault="00D471F1" w:rsidP="00D471F1">
      <w:r>
        <w:t>The term "normal access" in table E.1 means that the IP-CAN is not made aware of the UE intent to establish an emergency services session and therefore provides no special emergency support e.g. call priority.</w:t>
      </w:r>
    </w:p>
    <w:p w14:paraId="125E6C43" w14:textId="77777777" w:rsidR="00D471F1" w:rsidRDefault="00D471F1" w:rsidP="00D471F1">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B6C05A7" w14:textId="77777777" w:rsidR="00D471F1" w:rsidRDefault="00D471F1" w:rsidP="00D471F1">
      <w:r>
        <w:t>The term "insufficient security credentials" in the table means that the IP CAN is able to allow a UE with no UICC card or a UICC card with insufficient credentials to obtain IP bearer access for emergency services in the IP Multimedia Core Network.</w:t>
      </w:r>
    </w:p>
    <w:p w14:paraId="0A21C42B" w14:textId="77777777" w:rsidR="00D471F1" w:rsidRDefault="00D471F1" w:rsidP="00D471F1">
      <w:pPr>
        <w:pStyle w:val="Heading8"/>
      </w:pPr>
      <w:r>
        <w:br w:type="page"/>
      </w:r>
      <w:bookmarkStart w:id="153" w:name="_Toc58919184"/>
      <w:bookmarkStart w:id="154" w:name="_Toc83207630"/>
      <w:r>
        <w:t>Annex F (normative):</w:t>
      </w:r>
      <w:r>
        <w:br/>
        <w:t>IMS Emergency Services Using HRPD/PDS Network</w:t>
      </w:r>
      <w:bookmarkEnd w:id="153"/>
      <w:bookmarkEnd w:id="154"/>
    </w:p>
    <w:p w14:paraId="4C6F59B2" w14:textId="77777777" w:rsidR="00D471F1" w:rsidRDefault="00D471F1" w:rsidP="00D471F1">
      <w:pPr>
        <w:pStyle w:val="Heading1"/>
      </w:pPr>
      <w:bookmarkStart w:id="155" w:name="_Toc58919185"/>
      <w:bookmarkStart w:id="156" w:name="_Toc83207631"/>
      <w:r>
        <w:t>F.1</w:t>
      </w:r>
      <w:r>
        <w:tab/>
        <w:t>cdma2000 HRPD/PDS Options</w:t>
      </w:r>
      <w:bookmarkEnd w:id="155"/>
      <w:bookmarkEnd w:id="156"/>
    </w:p>
    <w:p w14:paraId="66D0E4B8" w14:textId="77777777" w:rsidR="00D471F1" w:rsidRDefault="00D471F1" w:rsidP="00D471F1">
      <w:pPr>
        <w:rPr>
          <w:lang w:eastAsia="ja-JP"/>
        </w:rPr>
      </w:pPr>
      <w:r>
        <w:rPr>
          <w:lang w:eastAsia="ja-JP"/>
        </w:rPr>
        <w:t>The following options from the normative clauses of this TS are applicable in cdma2000 HRPD systems with a PDS core network:</w:t>
      </w:r>
    </w:p>
    <w:p w14:paraId="76E345A0" w14:textId="77777777" w:rsidR="00D471F1" w:rsidRDefault="00D471F1" w:rsidP="00D471F1">
      <w:pPr>
        <w:pStyle w:val="B1"/>
      </w:pPr>
      <w:r>
        <w:t>1)</w:t>
      </w:r>
      <w:r>
        <w:tab/>
        <w:t>Clause 7.1.1, step 4 "The IP-CAN may support a UE indication that this request is for an emergency service".</w:t>
      </w:r>
    </w:p>
    <w:p w14:paraId="07F302B7" w14:textId="77777777" w:rsidR="00D471F1" w:rsidRDefault="00D471F1" w:rsidP="00D471F1">
      <w:pPr>
        <w:rPr>
          <w:lang w:eastAsia="ja-JP"/>
        </w:rPr>
      </w:pPr>
      <w:r>
        <w:rPr>
          <w:lang w:eastAsia="ja-JP"/>
        </w:rPr>
        <w:t>The following options from the normative clauses of this TS are not applicable in cdma2000 HRPD/PDS systems:</w:t>
      </w:r>
    </w:p>
    <w:p w14:paraId="10BBD610"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110FE467" w14:textId="77777777" w:rsidR="00D471F1" w:rsidRDefault="00D471F1" w:rsidP="00D471F1">
      <w:pPr>
        <w:pStyle w:val="Heading1"/>
      </w:pPr>
      <w:bookmarkStart w:id="157" w:name="_Toc58919186"/>
      <w:bookmarkStart w:id="158" w:name="_Toc83207632"/>
      <w:r>
        <w:t>F.2</w:t>
      </w:r>
      <w:r>
        <w:tab/>
        <w:t>Requirements on the HRPD Network as an IP-CAN</w:t>
      </w:r>
      <w:bookmarkEnd w:id="157"/>
      <w:bookmarkEnd w:id="158"/>
    </w:p>
    <w:p w14:paraId="29BA0CED" w14:textId="77777777" w:rsidR="00D471F1" w:rsidRDefault="00D471F1" w:rsidP="00D471F1">
      <w:pPr>
        <w:rPr>
          <w:lang w:eastAsia="ja-JP"/>
        </w:rPr>
      </w:pPr>
      <w:r>
        <w:rPr>
          <w:lang w:eastAsia="ja-JP"/>
        </w:rPr>
        <w:t>For an emergency call over HRPD, the requirements on the IP</w:t>
      </w:r>
      <w:r>
        <w:rPr>
          <w:lang w:eastAsia="ja-JP"/>
        </w:rPr>
        <w:noBreakHyphen/>
        <w:t>CAN are specified in 3GPP2 X.S0060 [25].</w:t>
      </w:r>
    </w:p>
    <w:p w14:paraId="618E9AD7" w14:textId="77777777" w:rsidR="00D471F1" w:rsidRDefault="00D471F1" w:rsidP="00D471F1">
      <w:pPr>
        <w:pStyle w:val="Heading1"/>
      </w:pPr>
      <w:bookmarkStart w:id="159" w:name="_Toc58919187"/>
      <w:bookmarkStart w:id="160" w:name="_Toc83207633"/>
      <w:r>
        <w:t>F.3</w:t>
      </w:r>
      <w:r>
        <w:tab/>
        <w:t>Information Flows</w:t>
      </w:r>
      <w:bookmarkEnd w:id="159"/>
      <w:bookmarkEnd w:id="160"/>
    </w:p>
    <w:p w14:paraId="36D71388" w14:textId="77777777" w:rsidR="00D471F1" w:rsidRDefault="00D471F1" w:rsidP="00D471F1">
      <w:pPr>
        <w:rPr>
          <w:lang w:eastAsia="ja-JP"/>
        </w:rPr>
      </w:pPr>
      <w:r>
        <w:rPr>
          <w:lang w:eastAsia="ja-JP"/>
        </w:rPr>
        <w:t>The informational flows for emergency calls over HRPD are provided in 3GPP2 X.S0060 [25].</w:t>
      </w:r>
    </w:p>
    <w:p w14:paraId="741511AF" w14:textId="77777777" w:rsidR="00D471F1" w:rsidRDefault="00D471F1" w:rsidP="00D471F1">
      <w:pPr>
        <w:pStyle w:val="Heading8"/>
      </w:pPr>
      <w:r>
        <w:br w:type="page"/>
      </w:r>
      <w:bookmarkStart w:id="161" w:name="_Toc58919188"/>
      <w:bookmarkStart w:id="162" w:name="_Toc83207634"/>
      <w:r>
        <w:t>Annex G (informative):</w:t>
      </w:r>
      <w:r>
        <w:br/>
        <w:t>TEL</w:t>
      </w:r>
      <w:r>
        <w:noBreakHyphen/>
        <w:t>URI provisioning considerations for IMS emergency call back</w:t>
      </w:r>
      <w:bookmarkEnd w:id="161"/>
      <w:bookmarkEnd w:id="162"/>
    </w:p>
    <w:p w14:paraId="67545923" w14:textId="77777777" w:rsidR="00D471F1" w:rsidRDefault="00D471F1" w:rsidP="00D471F1">
      <w:r>
        <w:t>In order to support emergency call-back from the PSTN or CS Domain:</w:t>
      </w:r>
    </w:p>
    <w:p w14:paraId="29EC8994" w14:textId="77777777" w:rsidR="00D471F1" w:rsidRDefault="00D471F1" w:rsidP="00D471F1">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7266C1E3" w14:textId="77777777" w:rsidR="00D471F1" w:rsidRDefault="00D471F1" w:rsidP="00D471F1">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6B291A79" w14:textId="77777777" w:rsidR="00D471F1" w:rsidRDefault="00D471F1" w:rsidP="00D471F1">
      <w:pPr>
        <w:pStyle w:val="Heading8"/>
      </w:pPr>
      <w:r>
        <w:br w:type="page"/>
      </w:r>
      <w:bookmarkStart w:id="163" w:name="_Toc58919189"/>
      <w:bookmarkStart w:id="164" w:name="_Toc83207635"/>
      <w:r>
        <w:t>Annex H (normative):</w:t>
      </w:r>
      <w:r>
        <w:br/>
        <w:t>IMS emergency services using UTRAN, E-UTRAN and NG-RAN radio access network</w:t>
      </w:r>
      <w:bookmarkEnd w:id="163"/>
      <w:bookmarkEnd w:id="164"/>
    </w:p>
    <w:p w14:paraId="22E97B49" w14:textId="77777777" w:rsidR="00D471F1" w:rsidRDefault="00D471F1" w:rsidP="00D471F1">
      <w:pPr>
        <w:pStyle w:val="Heading1"/>
      </w:pPr>
      <w:bookmarkStart w:id="165" w:name="_Toc58919190"/>
      <w:bookmarkStart w:id="166" w:name="_Toc83207636"/>
      <w:r>
        <w:t>H.1</w:t>
      </w:r>
      <w:r>
        <w:tab/>
        <w:t>General</w:t>
      </w:r>
      <w:bookmarkEnd w:id="165"/>
      <w:bookmarkEnd w:id="166"/>
    </w:p>
    <w:p w14:paraId="722B6593" w14:textId="77777777" w:rsidR="00D471F1" w:rsidRDefault="00D471F1" w:rsidP="00D471F1">
      <w:pPr>
        <w:rPr>
          <w:lang w:eastAsia="ja-JP"/>
        </w:rPr>
      </w:pPr>
      <w:r>
        <w:rPr>
          <w:lang w:eastAsia="ja-JP"/>
        </w:rPr>
        <w:t>This annex includes additional requirements and clarifications when the IP-CAN is a PS Domain supporting UTRAN, E-UTRAN or NG-RAN radio access network.</w:t>
      </w:r>
    </w:p>
    <w:p w14:paraId="47F08E83" w14:textId="1A48FB23" w:rsidR="00331E95" w:rsidRDefault="00331E95" w:rsidP="00502ECD">
      <w:pPr>
        <w:pStyle w:val="NO"/>
        <w:rPr>
          <w:lang w:eastAsia="ja-JP"/>
        </w:rPr>
      </w:pPr>
      <w:r>
        <w:rPr>
          <w:lang w:eastAsia="ja-JP"/>
        </w:rPr>
        <w:t>NOTE:</w:t>
      </w:r>
      <w:r>
        <w:rPr>
          <w:lang w:eastAsia="ja-JP"/>
        </w:rPr>
        <w:tab/>
        <w:t xml:space="preserve">For SNPN, as defined in </w:t>
      </w:r>
      <w:r w:rsidR="002C4FE9">
        <w:rPr>
          <w:lang w:eastAsia="ja-JP"/>
        </w:rPr>
        <w:t>TS</w:t>
      </w:r>
      <w:r w:rsidR="002C4FE9">
        <w:rPr>
          <w:lang w:eastAsia="ja-JP"/>
        </w:rPr>
        <w:t> </w:t>
      </w:r>
      <w:r w:rsidR="002C4FE9">
        <w:rPr>
          <w:lang w:eastAsia="ja-JP"/>
        </w:rPr>
        <w:t>23.501</w:t>
      </w:r>
      <w:r w:rsidR="002C4FE9">
        <w:rPr>
          <w:lang w:eastAsia="ja-JP"/>
        </w:rPr>
        <w:t> </w:t>
      </w:r>
      <w:r w:rsidR="002C4FE9">
        <w:rPr>
          <w:lang w:eastAsia="ja-JP"/>
        </w:rPr>
        <w:t>[</w:t>
      </w:r>
      <w:r>
        <w:rPr>
          <w:lang w:eastAsia="ja-JP"/>
        </w:rPr>
        <w:t>48] the only supported RAT is NR and there is no support for Emergency Services Fallback.</w:t>
      </w:r>
    </w:p>
    <w:p w14:paraId="05E4B23D" w14:textId="2C2781EE" w:rsidR="00D471F1" w:rsidRDefault="00D471F1" w:rsidP="00D471F1">
      <w:pPr>
        <w:rPr>
          <w:lang w:eastAsia="ja-JP"/>
        </w:rPr>
      </w:pPr>
      <w:r>
        <w:rPr>
          <w:lang w:eastAsia="ja-JP"/>
        </w:rPr>
        <w:t xml:space="preserve">If a PLMN supports other emergency numbers than those listed in </w:t>
      </w:r>
      <w:r w:rsidR="002C4FE9">
        <w:rPr>
          <w:lang w:eastAsia="ja-JP"/>
        </w:rPr>
        <w:t>TS</w:t>
      </w:r>
      <w:r w:rsidR="002C4FE9">
        <w:rPr>
          <w:lang w:eastAsia="ja-JP"/>
        </w:rPr>
        <w:t> </w:t>
      </w:r>
      <w:r w:rsidR="002C4FE9">
        <w:rPr>
          <w:lang w:eastAsia="ja-JP"/>
        </w:rPr>
        <w:t>22.101</w:t>
      </w:r>
      <w:r w:rsidR="002C4FE9">
        <w:rPr>
          <w:lang w:eastAsia="ja-JP"/>
        </w:rPr>
        <w:t> </w:t>
      </w:r>
      <w:r w:rsidR="002C4FE9">
        <w:rPr>
          <w:lang w:eastAsia="ja-JP"/>
        </w:rPr>
        <w:t>[</w:t>
      </w:r>
      <w:r>
        <w:rPr>
          <w:lang w:eastAsia="ja-JP"/>
        </w:rPr>
        <w:t xml:space="preserve">8], the UE is connected to the PLMN using UTRAN, E-UTRAN or NG-RAN radio access network and the UE needs to know these other emergency numbers, then such emergency numbers shall be provided to the UE via the mobility management procedures as described in </w:t>
      </w:r>
      <w:r w:rsidR="002C4FE9">
        <w:rPr>
          <w:lang w:eastAsia="ja-JP"/>
        </w:rPr>
        <w:t>TS</w:t>
      </w:r>
      <w:r w:rsidR="002C4FE9">
        <w:rPr>
          <w:lang w:eastAsia="ja-JP"/>
        </w:rPr>
        <w:t> </w:t>
      </w:r>
      <w:r w:rsidR="002C4FE9">
        <w:rPr>
          <w:lang w:eastAsia="ja-JP"/>
        </w:rPr>
        <w:t>24.301</w:t>
      </w:r>
      <w:r w:rsidR="002C4FE9">
        <w:rPr>
          <w:lang w:eastAsia="ja-JP"/>
        </w:rPr>
        <w:t> </w:t>
      </w:r>
      <w:r w:rsidR="002C4FE9">
        <w:rPr>
          <w:lang w:eastAsia="ja-JP"/>
        </w:rPr>
        <w:t>[</w:t>
      </w:r>
      <w:r>
        <w:rPr>
          <w:lang w:eastAsia="ja-JP"/>
        </w:rPr>
        <w:t xml:space="preserve">33], </w:t>
      </w:r>
      <w:r w:rsidR="002C4FE9">
        <w:rPr>
          <w:lang w:eastAsia="ja-JP"/>
        </w:rPr>
        <w:t>TS</w:t>
      </w:r>
      <w:r w:rsidR="002C4FE9">
        <w:rPr>
          <w:lang w:eastAsia="ja-JP"/>
        </w:rPr>
        <w:t> </w:t>
      </w:r>
      <w:r w:rsidR="002C4FE9">
        <w:rPr>
          <w:lang w:eastAsia="ja-JP"/>
        </w:rPr>
        <w:t>24.008</w:t>
      </w:r>
      <w:r w:rsidR="002C4FE9">
        <w:rPr>
          <w:lang w:eastAsia="ja-JP"/>
        </w:rPr>
        <w:t> </w:t>
      </w:r>
      <w:r w:rsidR="002C4FE9">
        <w:rPr>
          <w:lang w:eastAsia="ja-JP"/>
        </w:rPr>
        <w:t>[</w:t>
      </w:r>
      <w:r>
        <w:rPr>
          <w:lang w:eastAsia="ja-JP"/>
        </w:rPr>
        <w:t xml:space="preserve">13] and </w:t>
      </w:r>
      <w:r w:rsidR="002C4FE9">
        <w:rPr>
          <w:lang w:eastAsia="ja-JP"/>
        </w:rPr>
        <w:t>TS</w:t>
      </w:r>
      <w:r w:rsidR="002C4FE9">
        <w:rPr>
          <w:lang w:eastAsia="ja-JP"/>
        </w:rPr>
        <w:t> </w:t>
      </w:r>
      <w:r w:rsidR="002C4FE9">
        <w:rPr>
          <w:lang w:eastAsia="ja-JP"/>
        </w:rPr>
        <w:t>24.501</w:t>
      </w:r>
      <w:r w:rsidR="002C4FE9">
        <w:rPr>
          <w:lang w:eastAsia="ja-JP"/>
        </w:rPr>
        <w:t> </w:t>
      </w:r>
      <w:r w:rsidR="002C4FE9">
        <w:rPr>
          <w:lang w:eastAsia="ja-JP"/>
        </w:rPr>
        <w:t>[</w:t>
      </w:r>
      <w:r>
        <w:rPr>
          <w:lang w:eastAsia="ja-JP"/>
        </w:rPr>
        <w:t>52].</w:t>
      </w:r>
    </w:p>
    <w:p w14:paraId="79DC9CDA" w14:textId="0FB95EC5" w:rsidR="00331E95" w:rsidRDefault="00331E95" w:rsidP="00D471F1">
      <w:r>
        <w:t xml:space="preserve">If an SNPN supports other emergency numbers than those listed in </w:t>
      </w:r>
      <w:r w:rsidR="002C4FE9">
        <w:t>TS</w:t>
      </w:r>
      <w:r w:rsidR="002C4FE9">
        <w:t> </w:t>
      </w:r>
      <w:r w:rsidR="002C4FE9">
        <w:t>22.101</w:t>
      </w:r>
      <w:r w:rsidR="002C4FE9">
        <w:t> </w:t>
      </w:r>
      <w:r w:rsidR="002C4FE9">
        <w:t>[</w:t>
      </w:r>
      <w:r>
        <w:t xml:space="preserve">8], the UE is connected to the SNPN using NR access and the UE needs to know these other emergency numbers, then such emergency numbers shall be provided to the UE via the mobility management procedures as described in </w:t>
      </w:r>
      <w:r w:rsidR="002C4FE9">
        <w:t>TS</w:t>
      </w:r>
      <w:r w:rsidR="002C4FE9">
        <w:t> </w:t>
      </w:r>
      <w:r w:rsidR="002C4FE9">
        <w:t>24.501</w:t>
      </w:r>
      <w:r w:rsidR="002C4FE9">
        <w:t> </w:t>
      </w:r>
      <w:r w:rsidR="002C4FE9">
        <w:t>[</w:t>
      </w:r>
      <w:r>
        <w:t>52].</w:t>
      </w:r>
    </w:p>
    <w:p w14:paraId="31968F20" w14:textId="791370D5" w:rsidR="00D471F1" w:rsidRDefault="00D471F1" w:rsidP="00D471F1">
      <w:r>
        <w:t>For registration requests received from an emergency PDN connection or emergency PDU session, the P-CSCF shall reject any IMS registration which is not for the emergency purpose.</w:t>
      </w:r>
    </w:p>
    <w:p w14:paraId="77FD849B" w14:textId="69AD6563" w:rsidR="00D471F1" w:rsidRDefault="00D471F1" w:rsidP="00D471F1">
      <w:r>
        <w:t>eCall is supported with E-UTRAN and NG-RAN</w:t>
      </w:r>
      <w:r w:rsidR="00331E95">
        <w:t xml:space="preserve"> for PLMNs only, i.e. eCall is not supported for SNPNs</w:t>
      </w:r>
      <w:r>
        <w:t xml:space="preserve">. UE configured for eCall Only Mode can receive a PSAP call back for a limited duration following the termination of the eCall due to its specific mobility management procedures requirement as defined in </w:t>
      </w:r>
      <w:r w:rsidR="002C4FE9">
        <w:t>TS</w:t>
      </w:r>
      <w:r w:rsidR="002C4FE9">
        <w:t> </w:t>
      </w:r>
      <w:r w:rsidR="002C4FE9">
        <w:t>22.101</w:t>
      </w:r>
      <w:r w:rsidR="002C4FE9">
        <w:t> </w:t>
      </w:r>
      <w:r w:rsidR="002C4FE9">
        <w:t>[</w:t>
      </w:r>
      <w:r>
        <w:t>8].</w:t>
      </w:r>
    </w:p>
    <w:p w14:paraId="53D5212C" w14:textId="77777777" w:rsidR="00D471F1" w:rsidRDefault="00D471F1" w:rsidP="00D471F1">
      <w:pPr>
        <w:pStyle w:val="Heading1"/>
      </w:pPr>
      <w:bookmarkStart w:id="167" w:name="_Toc58919191"/>
      <w:bookmarkStart w:id="168" w:name="_Toc83207637"/>
      <w:r>
        <w:t>H.2</w:t>
      </w:r>
      <w:r>
        <w:tab/>
        <w:t>UE specific behaviour</w:t>
      </w:r>
      <w:bookmarkEnd w:id="167"/>
      <w:bookmarkEnd w:id="168"/>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7777777" w:rsidR="00D471F1" w:rsidRDefault="00D471F1" w:rsidP="00D471F1">
      <w:pPr>
        <w:pStyle w:val="B1"/>
      </w:pPr>
      <w:r>
        <w:t>-</w:t>
      </w:r>
      <w:r>
        <w:tab/>
        <w:t>The UE shall include the latest available Cell Global Identification (CGI) in the IMS emergency request establishing the emergency call.</w:t>
      </w:r>
    </w:p>
    <w:p w14:paraId="02A8FF0B" w14:textId="092338BA" w:rsidR="00331E95" w:rsidRDefault="00331E95" w:rsidP="00502ECD">
      <w:pPr>
        <w:pStyle w:val="B1"/>
      </w:pPr>
      <w:r>
        <w:t>-</w:t>
      </w:r>
      <w:r>
        <w:tab/>
        <w:t>When the UE is using NR satellite access to 5GC, the UE shall include an indication of NR satellite access in the IMS request.</w:t>
      </w:r>
    </w:p>
    <w:p w14:paraId="673D8BD0" w14:textId="5B2056A6" w:rsidR="00D471F1" w:rsidRDefault="00D471F1" w:rsidP="00D471F1">
      <w:pPr>
        <w:pStyle w:val="NO"/>
      </w:pPr>
      <w:r>
        <w:t>NOTE 2:</w:t>
      </w:r>
      <w:r>
        <w:tab/>
        <w:t>When using UTRAN, the UE is not always able to read the current cell identity and in some cases the UE can be connected to several cells simultaneously.</w:t>
      </w:r>
    </w:p>
    <w:p w14:paraId="71B3E056" w14:textId="146408BD" w:rsidR="00331E95" w:rsidRDefault="00331E95" w:rsidP="00331E95">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11689BAF" w:rsidR="00D471F1" w:rsidRDefault="00D471F1" w:rsidP="00D471F1">
      <w:pPr>
        <w:pStyle w:val="B1"/>
      </w:pPr>
      <w:r>
        <w:t>-</w:t>
      </w:r>
      <w:r>
        <w:tab/>
        <w:t>For the media supported during IMS emergency sessions in</w:t>
      </w:r>
      <w:r w:rsidR="00F977AF">
        <w:t xml:space="preserve"> clause 10.4</w:t>
      </w:r>
      <w:r>
        <w:t xml:space="preserve"> </w:t>
      </w:r>
      <w:r w:rsidR="00F977AF">
        <w:t xml:space="preserve">of </w:t>
      </w:r>
      <w:r w:rsidR="002C4FE9">
        <w:t>TS</w:t>
      </w:r>
      <w:r w:rsidR="002C4FE9">
        <w:t> </w:t>
      </w:r>
      <w:r w:rsidR="002C4FE9">
        <w:t>22.101</w:t>
      </w:r>
      <w:r w:rsidR="002C4FE9">
        <w:t> </w:t>
      </w:r>
      <w:r w:rsidR="002C4FE9">
        <w:t>[</w:t>
      </w:r>
      <w:r>
        <w:t xml:space="preserve">8], media codec and format support is specified in </w:t>
      </w:r>
      <w:r w:rsidR="002C4FE9">
        <w:t>TS</w:t>
      </w:r>
      <w:r w:rsidR="002C4FE9">
        <w:t> </w:t>
      </w:r>
      <w:r w:rsidR="002C4FE9">
        <w:t>26.114</w:t>
      </w:r>
      <w:r w:rsidR="002C4FE9">
        <w:t> </w:t>
      </w:r>
      <w:r w:rsidR="002C4FE9">
        <w:t>[</w:t>
      </w:r>
      <w:r>
        <w:t>34].</w:t>
      </w:r>
    </w:p>
    <w:p w14:paraId="7ED22516" w14:textId="60A5FAA4" w:rsidR="00D471F1" w:rsidRDefault="00D471F1" w:rsidP="00D471F1">
      <w:pPr>
        <w:pStyle w:val="B1"/>
      </w:pPr>
      <w:r>
        <w:t>-</w:t>
      </w:r>
      <w:r>
        <w:tab/>
        <w:t xml:space="preserve">UE shall only perform eCall procedure over IMS as specified in clause 7.7.1 when it detects the "eCall supported" indication as defined in </w:t>
      </w:r>
      <w:r w:rsidR="002C4FE9">
        <w:t>TS</w:t>
      </w:r>
      <w:r w:rsidR="002C4FE9">
        <w:t> </w:t>
      </w:r>
      <w:r w:rsidR="002C4FE9">
        <w:t>23.401</w:t>
      </w:r>
      <w:r w:rsidR="002C4FE9">
        <w:t> </w:t>
      </w:r>
      <w:r w:rsidR="002C4FE9">
        <w:t>[</w:t>
      </w:r>
      <w:r>
        <w:t xml:space="preserve">28] and </w:t>
      </w:r>
      <w:r w:rsidR="002C4FE9">
        <w:t>TS</w:t>
      </w:r>
      <w:r w:rsidR="002C4FE9">
        <w:t> </w:t>
      </w:r>
      <w:r w:rsidR="002C4FE9">
        <w:t>23.501</w:t>
      </w:r>
      <w:r w:rsidR="002C4FE9">
        <w:t> </w:t>
      </w:r>
      <w:r w:rsidR="002C4FE9">
        <w:t>[</w:t>
      </w:r>
      <w:r>
        <w:t>48].</w:t>
      </w:r>
    </w:p>
    <w:p w14:paraId="5EE5A6DD" w14:textId="6DBA107D" w:rsidR="00D471F1" w:rsidRDefault="00D471F1" w:rsidP="00D471F1">
      <w:pPr>
        <w:pStyle w:val="B1"/>
      </w:pPr>
      <w:r>
        <w:t>-</w:t>
      </w:r>
      <w:r>
        <w:tab/>
        <w:t xml:space="preserve">When PS access is available, but the UE does not detect the "eCall supported" indication as defined in </w:t>
      </w:r>
      <w:r w:rsidR="002C4FE9">
        <w:t>TS</w:t>
      </w:r>
      <w:r w:rsidR="002C4FE9">
        <w:t> </w:t>
      </w:r>
      <w:r w:rsidR="002C4FE9">
        <w:t>23.401</w:t>
      </w:r>
      <w:r w:rsidR="002C4FE9">
        <w:t> </w:t>
      </w:r>
      <w:r w:rsidR="002C4FE9">
        <w:t>[</w:t>
      </w:r>
      <w:r>
        <w:t xml:space="preserve">28] and </w:t>
      </w:r>
      <w:r w:rsidR="002C4FE9">
        <w:t>TS</w:t>
      </w:r>
      <w:r w:rsidR="002C4FE9">
        <w:t> </w:t>
      </w:r>
      <w:r w:rsidR="002C4FE9">
        <w:t>23.501</w:t>
      </w:r>
      <w:r w:rsidR="002C4FE9">
        <w:t> </w:t>
      </w:r>
      <w:r w:rsidR="002C4FE9">
        <w:t>[</w:t>
      </w:r>
      <w:r>
        <w:t>48], and there is no CS access available, the UE shall establish a regular IMS emergency call.</w:t>
      </w:r>
    </w:p>
    <w:p w14:paraId="2B3F5F74" w14:textId="1353262B" w:rsidR="00D471F1" w:rsidRDefault="00D471F1" w:rsidP="00D471F1">
      <w:pPr>
        <w:pStyle w:val="B1"/>
      </w:pPr>
      <w:r>
        <w:t>-</w:t>
      </w:r>
      <w:r>
        <w:tab/>
        <w:t xml:space="preserve">If the broadcast indicators in an E-UTRA cell connected to 5G and EPC as defined in </w:t>
      </w:r>
      <w:r w:rsidR="002C4FE9">
        <w:t>TS</w:t>
      </w:r>
      <w:r w:rsidR="002C4FE9">
        <w:t> </w:t>
      </w:r>
      <w:r w:rsidR="002C4FE9">
        <w:t>23.501</w:t>
      </w:r>
      <w:r w:rsidR="002C4FE9">
        <w:t> </w:t>
      </w:r>
      <w:r w:rsidR="002C4FE9">
        <w:t>[</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4ED42BB0" w14:textId="310F34EC" w:rsidR="00331E95" w:rsidRDefault="00331E95" w:rsidP="00502ECD">
      <w:pPr>
        <w:pStyle w:val="B1"/>
      </w:pPr>
      <w:bookmarkStart w:id="169"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393D9F96" w14:textId="5923D5F6" w:rsidR="00D471F1" w:rsidRDefault="00D471F1" w:rsidP="00D471F1">
      <w:pPr>
        <w:pStyle w:val="Heading1"/>
      </w:pPr>
      <w:bookmarkStart w:id="170" w:name="_Toc83207638"/>
      <w:r>
        <w:t>H.3</w:t>
      </w:r>
      <w:r>
        <w:tab/>
        <w:t>High Level Procedures for IMS emergency calls</w:t>
      </w:r>
      <w:bookmarkEnd w:id="169"/>
      <w:bookmarkEnd w:id="170"/>
    </w:p>
    <w:p w14:paraId="0C200B0C" w14:textId="77777777" w:rsidR="00D471F1" w:rsidRDefault="00D471F1" w:rsidP="00D471F1">
      <w:pPr>
        <w:rPr>
          <w:lang w:eastAsia="ja-JP"/>
        </w:rPr>
      </w:pPr>
      <w:r>
        <w:rPr>
          <w:lang w:eastAsia="ja-JP"/>
        </w:rPr>
        <w:t>For the high level procedures (as described in clause 7.1.1) the following statements apply for UE detected emergency calls when PS domain with UTRAN, E-UTRAN or NG-RAN access is used:</w:t>
      </w:r>
    </w:p>
    <w:p w14:paraId="44547EC3" w14:textId="77777777" w:rsidR="00D471F1" w:rsidRDefault="00D471F1" w:rsidP="00D471F1">
      <w:pPr>
        <w:pStyle w:val="B1"/>
      </w:pPr>
      <w:r>
        <w:t>-</w:t>
      </w:r>
      <w:r>
        <w:tab/>
        <w:t>the bearer registration to the IP-CAN is the PS attach or PS Registration procedure;</w:t>
      </w:r>
    </w:p>
    <w:p w14:paraId="788FC98A" w14:textId="357DCBB6" w:rsidR="00D471F1" w:rsidRDefault="00D471F1" w:rsidP="00D471F1">
      <w:pPr>
        <w:pStyle w:val="B1"/>
      </w:pPr>
      <w:r>
        <w:t>-</w:t>
      </w:r>
      <w:r>
        <w:tab/>
        <w:t xml:space="preserve">the IP-CAN bearer resource is the PDP context for GPRS, EPS Bearer for EPS and QoS Flow for 5GS, and </w:t>
      </w:r>
      <w:r w:rsidR="002C4FE9">
        <w:t>TS</w:t>
      </w:r>
      <w:r w:rsidR="002C4FE9">
        <w:t> </w:t>
      </w:r>
      <w:r w:rsidR="002C4FE9">
        <w:t>23.060</w:t>
      </w:r>
      <w:r w:rsidR="002C4FE9">
        <w:t> </w:t>
      </w:r>
      <w:r w:rsidR="002C4FE9">
        <w:t>[</w:t>
      </w:r>
      <w:r>
        <w:t xml:space="preserve">2], </w:t>
      </w:r>
      <w:r w:rsidR="002C4FE9">
        <w:t>TS</w:t>
      </w:r>
      <w:r w:rsidR="002C4FE9">
        <w:t> </w:t>
      </w:r>
      <w:r w:rsidR="002C4FE9">
        <w:t>23.401</w:t>
      </w:r>
      <w:r w:rsidR="002C4FE9">
        <w:t> </w:t>
      </w:r>
      <w:r w:rsidR="002C4FE9">
        <w:t>[</w:t>
      </w:r>
      <w:r>
        <w:t xml:space="preserve">28] and </w:t>
      </w:r>
      <w:r w:rsidR="002C4FE9">
        <w:t>TS</w:t>
      </w:r>
      <w:r w:rsidR="002C4FE9">
        <w:t> </w:t>
      </w:r>
      <w:r w:rsidR="002C4FE9">
        <w:t>23.501</w:t>
      </w:r>
      <w:r w:rsidR="002C4FE9">
        <w:t> </w:t>
      </w:r>
      <w:r w:rsidR="002C4FE9">
        <w:t>[</w:t>
      </w:r>
      <w:r>
        <w:t>48] respectively describe how to indicate that the request is for emergency;</w:t>
      </w:r>
    </w:p>
    <w:p w14:paraId="3F33B702" w14:textId="77777777" w:rsidR="00D471F1" w:rsidRDefault="00D471F1" w:rsidP="00D471F1">
      <w:pPr>
        <w:pStyle w:val="B1"/>
      </w:pPr>
      <w:r>
        <w:t>-</w:t>
      </w:r>
      <w:r>
        <w:tab/>
        <w:t>the release of reserved bearer resources is the release of a PDP context, an EPS Bearer or a QoS Flow.</w:t>
      </w:r>
    </w:p>
    <w:p w14:paraId="3E009594" w14:textId="77777777" w:rsidR="00D471F1" w:rsidRDefault="00D471F1" w:rsidP="00D471F1">
      <w:r>
        <w:t>For the high level procedures (as described in clause 7.1.2) the following statements apply for Non UE detectable emergency calls when PS domain with UTRAN, E-UTRAN or NG-RAN access is used:</w:t>
      </w:r>
    </w:p>
    <w:p w14:paraId="37771E0A" w14:textId="77777777" w:rsidR="00D471F1" w:rsidRDefault="00D471F1" w:rsidP="00D471F1">
      <w:pPr>
        <w:pStyle w:val="B1"/>
      </w:pPr>
      <w:r>
        <w:t>-</w:t>
      </w:r>
      <w:r>
        <w:tab/>
        <w:t>The P-CSCF rejects the session initiation request with an indication that this is an emergency session; or</w:t>
      </w:r>
    </w:p>
    <w:p w14:paraId="6FC84636" w14:textId="77777777" w:rsidR="00D471F1" w:rsidRDefault="00D471F1" w:rsidP="00D471F1">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713A8AFD" w14:textId="3794901E" w:rsidR="00D471F1" w:rsidRDefault="00D471F1" w:rsidP="00D471F1">
      <w:r>
        <w:t xml:space="preserve">For the IMS Emergency Session Establishment without Registration (as described in clause 7.4), P-CSCF retrieves the additional subscriber related identifier(s) from IP-CAN via PCC in </w:t>
      </w:r>
      <w:r w:rsidR="002C4FE9">
        <w:t>TS</w:t>
      </w:r>
      <w:r w:rsidR="002C4FE9">
        <w:t> </w:t>
      </w:r>
      <w:r w:rsidR="002C4FE9">
        <w:t>23.203</w:t>
      </w:r>
      <w:r w:rsidR="002C4FE9">
        <w:t> </w:t>
      </w:r>
      <w:r w:rsidR="002C4FE9">
        <w:t>[</w:t>
      </w:r>
      <w:r>
        <w:t>20] when PS domain with UTRAN and E-UTRAN access is used.</w:t>
      </w:r>
    </w:p>
    <w:p w14:paraId="6DF2F209" w14:textId="77777777" w:rsidR="00D471F1" w:rsidRDefault="00D471F1" w:rsidP="00D471F1">
      <w:pPr>
        <w:pStyle w:val="Heading1"/>
      </w:pPr>
      <w:bookmarkStart w:id="171" w:name="_Toc58919193"/>
      <w:bookmarkStart w:id="172" w:name="_Toc83207639"/>
      <w:r>
        <w:t>H.4</w:t>
      </w:r>
      <w:r>
        <w:tab/>
        <w:t>Location handling</w:t>
      </w:r>
      <w:bookmarkEnd w:id="171"/>
      <w:bookmarkEnd w:id="172"/>
    </w:p>
    <w:p w14:paraId="1C3C334A" w14:textId="7F621649" w:rsidR="00D471F1" w:rsidRDefault="00D471F1" w:rsidP="00D471F1">
      <w:pPr>
        <w:rPr>
          <w:lang w:eastAsia="ja-JP"/>
        </w:rPr>
      </w:pPr>
      <w:r>
        <w:rPr>
          <w:lang w:eastAsia="ja-JP"/>
        </w:rPr>
        <w:t xml:space="preserve">The applicable location solutions are specified in </w:t>
      </w:r>
      <w:r w:rsidR="002C4FE9">
        <w:rPr>
          <w:lang w:eastAsia="ja-JP"/>
        </w:rPr>
        <w:t>TS</w:t>
      </w:r>
      <w:r w:rsidR="002C4FE9">
        <w:rPr>
          <w:lang w:eastAsia="ja-JP"/>
        </w:rPr>
        <w:t> </w:t>
      </w:r>
      <w:r w:rsidR="002C4FE9">
        <w:rPr>
          <w:lang w:eastAsia="ja-JP"/>
        </w:rPr>
        <w:t>23.271</w:t>
      </w:r>
      <w:r w:rsidR="002C4FE9">
        <w:rPr>
          <w:lang w:eastAsia="ja-JP"/>
        </w:rPr>
        <w:t> </w:t>
      </w:r>
      <w:r w:rsidR="002C4FE9">
        <w:rPr>
          <w:lang w:eastAsia="ja-JP"/>
        </w:rPr>
        <w:t>[</w:t>
      </w:r>
      <w:r>
        <w:rPr>
          <w:lang w:eastAsia="ja-JP"/>
        </w:rPr>
        <w:t xml:space="preserve">5] for control plane with UTRAN and E-UTRAN access, in </w:t>
      </w:r>
      <w:r w:rsidR="002C4FE9">
        <w:rPr>
          <w:lang w:eastAsia="ja-JP"/>
        </w:rPr>
        <w:t>TS</w:t>
      </w:r>
      <w:r w:rsidR="002C4FE9">
        <w:rPr>
          <w:lang w:eastAsia="ja-JP"/>
        </w:rPr>
        <w:t> </w:t>
      </w:r>
      <w:r w:rsidR="002C4FE9">
        <w:rPr>
          <w:lang w:eastAsia="ja-JP"/>
        </w:rPr>
        <w:t>23.501</w:t>
      </w:r>
      <w:r w:rsidR="002C4FE9">
        <w:rPr>
          <w:lang w:eastAsia="ja-JP"/>
        </w:rPr>
        <w:t> </w:t>
      </w:r>
      <w:r w:rsidR="002C4FE9">
        <w:rPr>
          <w:lang w:eastAsia="ja-JP"/>
        </w:rPr>
        <w:t>[</w:t>
      </w:r>
      <w:r>
        <w:rPr>
          <w:lang w:eastAsia="ja-JP"/>
        </w:rPr>
        <w:t xml:space="preserve">48] and </w:t>
      </w:r>
      <w:r w:rsidR="002C4FE9">
        <w:rPr>
          <w:lang w:eastAsia="ja-JP"/>
        </w:rPr>
        <w:t>TS</w:t>
      </w:r>
      <w:r w:rsidR="002C4FE9">
        <w:rPr>
          <w:lang w:eastAsia="ja-JP"/>
        </w:rPr>
        <w:t> </w:t>
      </w:r>
      <w:r w:rsidR="002C4FE9">
        <w:rPr>
          <w:lang w:eastAsia="ja-JP"/>
        </w:rPr>
        <w:t>23.502</w:t>
      </w:r>
      <w:r w:rsidR="002C4FE9">
        <w:rPr>
          <w:lang w:eastAsia="ja-JP"/>
        </w:rPr>
        <w:t> </w:t>
      </w:r>
      <w:r w:rsidR="002C4FE9">
        <w:rPr>
          <w:lang w:eastAsia="ja-JP"/>
        </w:rPr>
        <w:t>[</w:t>
      </w:r>
      <w:r>
        <w:rPr>
          <w:lang w:eastAsia="ja-JP"/>
        </w:rPr>
        <w:t>49] for control plane with NG-RAN access and in SUPL 2.0 (OMA AD SUPL[15], OMA TS ULP [16]) for user plane. For SUPL, SUPL Initiation Function using UDP/IP (OMA AD SUPL [15]) shall be supported by the SET.</w:t>
      </w:r>
    </w:p>
    <w:p w14:paraId="4C8866A3" w14:textId="5AEA4C08" w:rsidR="00D471F1" w:rsidRDefault="00D471F1" w:rsidP="00D471F1">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2C4FE9">
        <w:t>TS</w:t>
      </w:r>
      <w:r w:rsidR="002C4FE9">
        <w:t> </w:t>
      </w:r>
      <w:r w:rsidR="002C4FE9">
        <w:t>23.228</w:t>
      </w:r>
      <w:r w:rsidR="002C4FE9">
        <w:t> </w:t>
      </w:r>
      <w:r w:rsidR="002C4FE9">
        <w:t>[</w:t>
      </w:r>
      <w:r>
        <w:t>1]. The UE location is marked as being network provided to distinguish it from location information that the UE provided.</w:t>
      </w:r>
    </w:p>
    <w:p w14:paraId="27D6635E" w14:textId="77777777" w:rsidR="00D471F1" w:rsidRDefault="00D471F1" w:rsidP="00D471F1">
      <w:r>
        <w:t>If the operator policy requires network provided location using the LRF-based solution for the UE location (e.g. serving cell), the P-CSCF forwards the emergency request to E-CSCF. The E-CSCF retrieves location information from LRF as described in clause 6.2.2.</w:t>
      </w:r>
    </w:p>
    <w:p w14:paraId="66AED30E" w14:textId="77777777" w:rsidR="00D471F1" w:rsidRDefault="00D471F1" w:rsidP="00D471F1">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5BE3ABFB" w14:textId="77777777" w:rsidR="00D471F1" w:rsidRDefault="00D471F1" w:rsidP="00D471F1">
      <w:pPr>
        <w:pStyle w:val="Heading1"/>
      </w:pPr>
      <w:bookmarkStart w:id="173" w:name="_Toc58919194"/>
      <w:bookmarkStart w:id="174" w:name="_Toc83207640"/>
      <w:r>
        <w:t>H.5</w:t>
      </w:r>
      <w:r>
        <w:tab/>
        <w:t>Domain Priority and Selection Rules for Emergency Session Attempts</w:t>
      </w:r>
      <w:bookmarkEnd w:id="173"/>
      <w:bookmarkEnd w:id="174"/>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77777777" w:rsidR="00D471F1" w:rsidRDefault="00D471F1" w:rsidP="00D471F1">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070EE619" w14:textId="77777777" w:rsidR="00D471F1" w:rsidRDefault="00D471F1" w:rsidP="00D471F1">
      <w:r>
        <w:t>For NG-eCall (eCall over IMS) domain selection in clause H.6 applies. This clause is not applicable for NG-eCall.</w:t>
      </w:r>
    </w:p>
    <w:p w14:paraId="619E141D" w14:textId="77777777" w:rsidR="00D471F1" w:rsidRDefault="00D471F1" w:rsidP="00D471F1">
      <w:pPr>
        <w:pStyle w:val="TH"/>
      </w:pPr>
      <w:r>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44C7859D" w14:textId="77777777" w:rsidR="00D471F1" w:rsidRDefault="00D471F1" w:rsidP="00BF37E7">
            <w:pPr>
              <w:pStyle w:val="TAH"/>
            </w:pPr>
            <w:r>
              <w:t>CS Attached</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r>
              <w:t>VoIMS</w:t>
            </w:r>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0270A3AD" w:rsidR="00D471F1" w:rsidRDefault="00D471F1" w:rsidP="00BF37E7">
            <w:pPr>
              <w:pStyle w:val="TAL"/>
            </w:pPr>
            <w:r>
              <w:t>CS if available and supported</w:t>
            </w:r>
            <w:r w:rsidRPr="002B1443">
              <w:t xml:space="preserve"> </w:t>
            </w:r>
            <w:r w:rsidR="00EB7A2A">
              <w:t>(</w:t>
            </w:r>
            <w:r w:rsidRPr="002B1443">
              <w:t>NOTE</w:t>
            </w:r>
            <w:r w:rsidR="00EB7A2A">
              <w:t> </w:t>
            </w:r>
            <w:r w:rsidRPr="002B1443">
              <w:t>7</w:t>
            </w:r>
            <w:r w:rsidR="00EB7A2A">
              <w:t>, NOTE 8</w:t>
            </w:r>
            <w:r w:rsidRPr="002B1443">
              <w:t>)</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3643DA2C"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641597E9"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r>
              <w:t>VoIMS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77777777" w:rsidR="00D471F1" w:rsidRDefault="00D471F1" w:rsidP="00BF37E7">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3A826B7" w14:textId="2B71B2E4"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3D80DAC9" w14:textId="0EDFA929" w:rsidR="00EB7A2A" w:rsidRDefault="00EB7A2A" w:rsidP="00BF37E7">
            <w:pPr>
              <w:pStyle w:val="TAN"/>
            </w:pPr>
            <w:r>
              <w:t>NOTE 8:</w:t>
            </w:r>
            <w:r>
              <w:tab/>
              <w:t>As an implementation option, when the first attempt uses PS and fails because the first discovered P-CSCF is not available, additional attempts may use PS with alternate P-CSCFs (see clause E.1.1.1 of TS 23.228 [1] and clause 4.3.2.2.1 of TS 23.502 [49]). In this case the UE can make an attempt using CS after making failed PS attempts on all discovered alternate P-CSCFs.</w:t>
            </w:r>
          </w:p>
        </w:tc>
      </w:tr>
    </w:tbl>
    <w:p w14:paraId="6B52701E" w14:textId="77777777" w:rsidR="00D471F1" w:rsidRDefault="00D471F1" w:rsidP="00D471F1">
      <w:pPr>
        <w:pStyle w:val="FP"/>
      </w:pPr>
    </w:p>
    <w:p w14:paraId="54A4256F" w14:textId="77777777" w:rsidR="00D471F1" w:rsidRDefault="00D471F1" w:rsidP="00D471F1">
      <w:pPr>
        <w:pStyle w:val="Heading1"/>
      </w:pPr>
      <w:bookmarkStart w:id="175" w:name="_Toc58919195"/>
      <w:bookmarkStart w:id="176" w:name="_Toc83207641"/>
      <w:r>
        <w:t>H.6</w:t>
      </w:r>
      <w:r>
        <w:tab/>
        <w:t>eCall over IMS</w:t>
      </w:r>
      <w:bookmarkEnd w:id="175"/>
      <w:bookmarkEnd w:id="176"/>
    </w:p>
    <w:p w14:paraId="383CFAF3" w14:textId="77777777" w:rsidR="00D471F1" w:rsidRDefault="00D471F1" w:rsidP="00D471F1">
      <w:pPr>
        <w:rPr>
          <w:lang w:eastAsia="ja-JP"/>
        </w:rPr>
      </w:pPr>
      <w:r>
        <w:rPr>
          <w:lang w:eastAsia="ja-JP"/>
        </w:rPr>
        <w:t>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w:t>
      </w:r>
    </w:p>
    <w:p w14:paraId="16741E23" w14:textId="77777777" w:rsidR="00D471F1" w:rsidRDefault="00D471F1" w:rsidP="00D471F1">
      <w:pPr>
        <w:rPr>
          <w:lang w:eastAsia="ja-JP"/>
        </w:rPr>
      </w:pPr>
      <w:r>
        <w:rPr>
          <w:lang w:eastAsia="ja-JP"/>
        </w:rPr>
        <w:t>The following table (Table H.2) defines these rules based on the UE (last 2 columns) for different initial conditions (first 4 columns) when an eCall over IMS session is initiated and when the UE is not in limited service state.</w:t>
      </w:r>
    </w:p>
    <w:p w14:paraId="7FB4E0BB" w14:textId="77777777" w:rsidR="00D471F1" w:rsidRDefault="00D471F1" w:rsidP="00D471F1">
      <w:pPr>
        <w:pStyle w:val="TH"/>
      </w:pPr>
      <w:r>
        <w:t>Table 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8D71A6" w14:paraId="53D916EE" w14:textId="77777777" w:rsidTr="00BF37E7">
        <w:tc>
          <w:tcPr>
            <w:tcW w:w="534" w:type="dxa"/>
          </w:tcPr>
          <w:p w14:paraId="591E52BA" w14:textId="77777777" w:rsidR="00D471F1" w:rsidRDefault="00D471F1" w:rsidP="00BF37E7">
            <w:pPr>
              <w:pStyle w:val="TAH"/>
            </w:pPr>
          </w:p>
        </w:tc>
        <w:tc>
          <w:tcPr>
            <w:tcW w:w="1417" w:type="dxa"/>
          </w:tcPr>
          <w:p w14:paraId="7B589FE1" w14:textId="77777777" w:rsidR="00D471F1" w:rsidRDefault="00D471F1" w:rsidP="00BF37E7">
            <w:pPr>
              <w:pStyle w:val="TAH"/>
            </w:pPr>
            <w:r>
              <w:t>PS Available</w:t>
            </w:r>
          </w:p>
        </w:tc>
        <w:tc>
          <w:tcPr>
            <w:tcW w:w="851" w:type="dxa"/>
          </w:tcPr>
          <w:p w14:paraId="11FA73AD" w14:textId="77777777" w:rsidR="00D471F1" w:rsidRDefault="00D471F1" w:rsidP="00BF37E7">
            <w:pPr>
              <w:pStyle w:val="TAH"/>
            </w:pPr>
            <w:r>
              <w:t>VoIMS</w:t>
            </w:r>
          </w:p>
        </w:tc>
        <w:tc>
          <w:tcPr>
            <w:tcW w:w="850" w:type="dxa"/>
          </w:tcPr>
          <w:p w14:paraId="50346DEB" w14:textId="77777777" w:rsidR="00D471F1" w:rsidRDefault="00D471F1" w:rsidP="00BF37E7">
            <w:pPr>
              <w:pStyle w:val="TAH"/>
            </w:pPr>
            <w:r>
              <w:t>EMS</w:t>
            </w:r>
          </w:p>
        </w:tc>
        <w:tc>
          <w:tcPr>
            <w:tcW w:w="851" w:type="dxa"/>
          </w:tcPr>
          <w:p w14:paraId="0669A173" w14:textId="77777777" w:rsidR="00D471F1" w:rsidRDefault="00D471F1" w:rsidP="00BF37E7">
            <w:pPr>
              <w:pStyle w:val="TAH"/>
            </w:pPr>
            <w:r>
              <w:t>ECL</w:t>
            </w:r>
          </w:p>
        </w:tc>
        <w:tc>
          <w:tcPr>
            <w:tcW w:w="3260" w:type="dxa"/>
          </w:tcPr>
          <w:p w14:paraId="1D635A6C" w14:textId="77777777" w:rsidR="00D471F1" w:rsidRDefault="00D471F1" w:rsidP="00BF37E7">
            <w:pPr>
              <w:pStyle w:val="TAH"/>
            </w:pPr>
            <w:r>
              <w:t xml:space="preserve">First eCall Attempt </w:t>
            </w:r>
          </w:p>
        </w:tc>
        <w:tc>
          <w:tcPr>
            <w:tcW w:w="2094" w:type="dxa"/>
          </w:tcPr>
          <w:p w14:paraId="0790AA12" w14:textId="77777777" w:rsidR="00D471F1" w:rsidRDefault="00D471F1" w:rsidP="00BF37E7">
            <w:pPr>
              <w:pStyle w:val="TAH"/>
            </w:pPr>
            <w:r>
              <w:t>Second eCall Attempt</w:t>
            </w:r>
          </w:p>
        </w:tc>
      </w:tr>
      <w:tr w:rsidR="00D471F1" w:rsidRPr="008D71A6"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Default="00D471F1" w:rsidP="00BF37E7">
            <w:pPr>
              <w:pStyle w:val="TAC"/>
            </w:pPr>
            <w:r>
              <w:t>Y</w:t>
            </w:r>
          </w:p>
        </w:tc>
        <w:tc>
          <w:tcPr>
            <w:tcW w:w="851" w:type="dxa"/>
          </w:tcPr>
          <w:p w14:paraId="5C02B572" w14:textId="77777777" w:rsidR="00D471F1" w:rsidRDefault="00D471F1" w:rsidP="00BF37E7">
            <w:pPr>
              <w:pStyle w:val="TAC"/>
            </w:pPr>
            <w:r>
              <w:t>Y</w:t>
            </w:r>
          </w:p>
        </w:tc>
        <w:tc>
          <w:tcPr>
            <w:tcW w:w="850" w:type="dxa"/>
          </w:tcPr>
          <w:p w14:paraId="6EF7C5D4" w14:textId="77777777" w:rsidR="00D471F1" w:rsidRDefault="00D471F1" w:rsidP="00BF37E7">
            <w:pPr>
              <w:pStyle w:val="TAC"/>
            </w:pPr>
            <w:r>
              <w:t>Y</w:t>
            </w:r>
          </w:p>
        </w:tc>
        <w:tc>
          <w:tcPr>
            <w:tcW w:w="851" w:type="dxa"/>
          </w:tcPr>
          <w:p w14:paraId="326D5A0A" w14:textId="77777777" w:rsidR="00D471F1" w:rsidRDefault="00D471F1" w:rsidP="00BF37E7">
            <w:pPr>
              <w:pStyle w:val="TAL"/>
              <w:jc w:val="center"/>
            </w:pPr>
            <w:r>
              <w:t>Y</w:t>
            </w:r>
          </w:p>
        </w:tc>
        <w:tc>
          <w:tcPr>
            <w:tcW w:w="3260" w:type="dxa"/>
          </w:tcPr>
          <w:p w14:paraId="28240D92" w14:textId="77777777" w:rsidR="00D471F1" w:rsidRDefault="00D471F1" w:rsidP="00BF37E7">
            <w:pPr>
              <w:pStyle w:val="TAL"/>
            </w:pPr>
            <w:r>
              <w:t>PS</w:t>
            </w:r>
          </w:p>
        </w:tc>
        <w:tc>
          <w:tcPr>
            <w:tcW w:w="2094" w:type="dxa"/>
          </w:tcPr>
          <w:p w14:paraId="01B8C3E7" w14:textId="77777777" w:rsidR="006515FC" w:rsidRDefault="006515FC" w:rsidP="00BF37E7">
            <w:pPr>
              <w:pStyle w:val="TAL"/>
            </w:pPr>
            <w:r>
              <w:t>PS on another PS RAT if available with EMS=Y and ECL=Y</w:t>
            </w:r>
          </w:p>
          <w:p w14:paraId="0A296F03" w14:textId="2F9349BE" w:rsidR="00D471F1" w:rsidRDefault="006515FC" w:rsidP="00BF37E7">
            <w:pPr>
              <w:pStyle w:val="TAL"/>
            </w:pPr>
            <w:r>
              <w:t xml:space="preserve">or </w:t>
            </w:r>
            <w:r w:rsidR="00D471F1">
              <w:t>CS if available</w:t>
            </w:r>
          </w:p>
        </w:tc>
      </w:tr>
      <w:tr w:rsidR="00D471F1" w:rsidRPr="008D71A6"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Default="00D471F1" w:rsidP="00BF37E7">
            <w:pPr>
              <w:pStyle w:val="TAC"/>
            </w:pPr>
            <w:r>
              <w:t>Y</w:t>
            </w:r>
          </w:p>
        </w:tc>
        <w:tc>
          <w:tcPr>
            <w:tcW w:w="851" w:type="dxa"/>
          </w:tcPr>
          <w:p w14:paraId="6F94C167" w14:textId="77777777" w:rsidR="00D471F1" w:rsidRDefault="00D471F1" w:rsidP="00BF37E7">
            <w:pPr>
              <w:pStyle w:val="TAC"/>
            </w:pPr>
            <w:r>
              <w:t>Y</w:t>
            </w:r>
          </w:p>
        </w:tc>
        <w:tc>
          <w:tcPr>
            <w:tcW w:w="850" w:type="dxa"/>
          </w:tcPr>
          <w:p w14:paraId="38CC7B63" w14:textId="77777777" w:rsidR="00D471F1" w:rsidRDefault="00D471F1" w:rsidP="00BF37E7">
            <w:pPr>
              <w:pStyle w:val="TAC"/>
            </w:pPr>
            <w:r>
              <w:t>Y</w:t>
            </w:r>
          </w:p>
        </w:tc>
        <w:tc>
          <w:tcPr>
            <w:tcW w:w="851" w:type="dxa"/>
          </w:tcPr>
          <w:p w14:paraId="17A65F42" w14:textId="77777777" w:rsidR="00D471F1" w:rsidRDefault="00D471F1" w:rsidP="00BF37E7">
            <w:pPr>
              <w:pStyle w:val="TAL"/>
              <w:jc w:val="center"/>
            </w:pPr>
            <w:r>
              <w:t>N</w:t>
            </w:r>
          </w:p>
        </w:tc>
        <w:tc>
          <w:tcPr>
            <w:tcW w:w="3260" w:type="dxa"/>
          </w:tcPr>
          <w:p w14:paraId="64A115BB" w14:textId="77777777" w:rsidR="00D471F1" w:rsidRDefault="00D471F1" w:rsidP="00BF37E7">
            <w:pPr>
              <w:pStyle w:val="TAL"/>
            </w:pPr>
            <w:r>
              <w:t>CS if available</w:t>
            </w:r>
          </w:p>
        </w:tc>
        <w:tc>
          <w:tcPr>
            <w:tcW w:w="2094" w:type="dxa"/>
          </w:tcPr>
          <w:p w14:paraId="12CB8DF7" w14:textId="77777777" w:rsidR="00D471F1" w:rsidRDefault="00D471F1" w:rsidP="00BF37E7">
            <w:pPr>
              <w:pStyle w:val="TAL"/>
            </w:pPr>
            <w:r>
              <w:t>PS (UE establishes IMS emergency session)</w:t>
            </w:r>
          </w:p>
        </w:tc>
      </w:tr>
      <w:tr w:rsidR="00D471F1"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Default="00D471F1" w:rsidP="00BF37E7">
            <w:pPr>
              <w:pStyle w:val="TAC"/>
            </w:pPr>
            <w:r>
              <w:t>Y</w:t>
            </w:r>
          </w:p>
        </w:tc>
        <w:tc>
          <w:tcPr>
            <w:tcW w:w="851" w:type="dxa"/>
          </w:tcPr>
          <w:p w14:paraId="739C2B49" w14:textId="77777777" w:rsidR="00D471F1" w:rsidRDefault="00D471F1" w:rsidP="00BF37E7">
            <w:pPr>
              <w:pStyle w:val="TAC"/>
            </w:pPr>
            <w:r>
              <w:t>Y or N</w:t>
            </w:r>
          </w:p>
        </w:tc>
        <w:tc>
          <w:tcPr>
            <w:tcW w:w="850" w:type="dxa"/>
          </w:tcPr>
          <w:p w14:paraId="493593D8" w14:textId="77777777" w:rsidR="00D471F1" w:rsidRDefault="00D471F1" w:rsidP="00BF37E7">
            <w:pPr>
              <w:pStyle w:val="TAC"/>
            </w:pPr>
            <w:r>
              <w:t>N</w:t>
            </w:r>
          </w:p>
        </w:tc>
        <w:tc>
          <w:tcPr>
            <w:tcW w:w="851" w:type="dxa"/>
          </w:tcPr>
          <w:p w14:paraId="277596EB" w14:textId="77777777" w:rsidR="00D471F1" w:rsidRDefault="00D471F1" w:rsidP="00BF37E7">
            <w:pPr>
              <w:pStyle w:val="TAL"/>
              <w:jc w:val="center"/>
            </w:pPr>
            <w:r>
              <w:t>N</w:t>
            </w:r>
          </w:p>
        </w:tc>
        <w:tc>
          <w:tcPr>
            <w:tcW w:w="3260" w:type="dxa"/>
          </w:tcPr>
          <w:p w14:paraId="652B79DB" w14:textId="77777777" w:rsidR="00D471F1" w:rsidRDefault="00D471F1" w:rsidP="00BF37E7">
            <w:pPr>
              <w:pStyle w:val="TAL"/>
            </w:pPr>
            <w:r>
              <w:t>CS if available</w:t>
            </w:r>
          </w:p>
        </w:tc>
        <w:tc>
          <w:tcPr>
            <w:tcW w:w="2094" w:type="dxa"/>
          </w:tcPr>
          <w:p w14:paraId="4FEEA125" w14:textId="77777777" w:rsidR="00D471F1" w:rsidRDefault="00D471F1" w:rsidP="00BF37E7">
            <w:pPr>
              <w:pStyle w:val="TAL"/>
            </w:pPr>
            <w:r>
              <w:t>PS on another PS RAT if available with EMS=Y or EMS unknown</w:t>
            </w:r>
          </w:p>
        </w:tc>
      </w:tr>
      <w:tr w:rsidR="00D471F1"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Default="00D471F1" w:rsidP="00BF37E7">
            <w:pPr>
              <w:pStyle w:val="TAC"/>
            </w:pPr>
            <w:r>
              <w:t>Y</w:t>
            </w:r>
          </w:p>
        </w:tc>
        <w:tc>
          <w:tcPr>
            <w:tcW w:w="851" w:type="dxa"/>
          </w:tcPr>
          <w:p w14:paraId="76B6B5A9" w14:textId="77777777" w:rsidR="00D471F1" w:rsidRDefault="00D471F1" w:rsidP="00BF37E7">
            <w:pPr>
              <w:pStyle w:val="TAC"/>
            </w:pPr>
            <w:r>
              <w:t>N</w:t>
            </w:r>
          </w:p>
        </w:tc>
        <w:tc>
          <w:tcPr>
            <w:tcW w:w="850" w:type="dxa"/>
          </w:tcPr>
          <w:p w14:paraId="5A63F893" w14:textId="77777777" w:rsidR="00D471F1" w:rsidRDefault="00D471F1" w:rsidP="00BF37E7">
            <w:pPr>
              <w:pStyle w:val="TAC"/>
            </w:pPr>
            <w:r>
              <w:t>Y</w:t>
            </w:r>
          </w:p>
        </w:tc>
        <w:tc>
          <w:tcPr>
            <w:tcW w:w="851" w:type="dxa"/>
          </w:tcPr>
          <w:p w14:paraId="4843F3B2" w14:textId="77777777" w:rsidR="00D471F1" w:rsidRDefault="00D471F1" w:rsidP="00BF37E7">
            <w:pPr>
              <w:pStyle w:val="TAL"/>
              <w:jc w:val="center"/>
            </w:pPr>
            <w:r>
              <w:t>Y</w:t>
            </w:r>
          </w:p>
        </w:tc>
        <w:tc>
          <w:tcPr>
            <w:tcW w:w="3260" w:type="dxa"/>
          </w:tcPr>
          <w:p w14:paraId="71E8DAC3" w14:textId="77777777" w:rsidR="00D471F1" w:rsidRDefault="00D471F1" w:rsidP="00BF37E7">
            <w:pPr>
              <w:pStyle w:val="TAL"/>
            </w:pPr>
            <w:r>
              <w:t>PS or CS if available</w:t>
            </w:r>
          </w:p>
        </w:tc>
        <w:tc>
          <w:tcPr>
            <w:tcW w:w="2094" w:type="dxa"/>
          </w:tcPr>
          <w:p w14:paraId="0D1D68A6" w14:textId="77777777" w:rsidR="00D471F1" w:rsidRDefault="00D471F1" w:rsidP="00BF37E7">
            <w:pPr>
              <w:pStyle w:val="TAL"/>
            </w:pPr>
            <w:r>
              <w:t>CS if first attempt in PS</w:t>
            </w:r>
          </w:p>
          <w:p w14:paraId="3C445AE2" w14:textId="77777777" w:rsidR="00D471F1" w:rsidRDefault="00D471F1" w:rsidP="00BF37E7">
            <w:pPr>
              <w:pStyle w:val="TAL"/>
            </w:pPr>
            <w:r>
              <w:t>PS if first attempt in CS</w:t>
            </w:r>
          </w:p>
        </w:tc>
      </w:tr>
      <w:tr w:rsidR="00D471F1"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Default="00D471F1" w:rsidP="00BF37E7">
            <w:pPr>
              <w:pStyle w:val="TAC"/>
            </w:pPr>
            <w:r>
              <w:t>Y</w:t>
            </w:r>
          </w:p>
        </w:tc>
        <w:tc>
          <w:tcPr>
            <w:tcW w:w="851" w:type="dxa"/>
          </w:tcPr>
          <w:p w14:paraId="22869C8E" w14:textId="77777777" w:rsidR="00D471F1" w:rsidRDefault="00D471F1" w:rsidP="00BF37E7">
            <w:pPr>
              <w:pStyle w:val="TAC"/>
            </w:pPr>
            <w:r>
              <w:t>N</w:t>
            </w:r>
          </w:p>
        </w:tc>
        <w:tc>
          <w:tcPr>
            <w:tcW w:w="850" w:type="dxa"/>
          </w:tcPr>
          <w:p w14:paraId="2130AA49" w14:textId="77777777" w:rsidR="00D471F1" w:rsidRDefault="00D471F1" w:rsidP="00BF37E7">
            <w:pPr>
              <w:pStyle w:val="TAC"/>
            </w:pPr>
            <w:r>
              <w:t>Y</w:t>
            </w:r>
          </w:p>
        </w:tc>
        <w:tc>
          <w:tcPr>
            <w:tcW w:w="851" w:type="dxa"/>
          </w:tcPr>
          <w:p w14:paraId="63017CEC" w14:textId="77777777" w:rsidR="00D471F1" w:rsidRDefault="00D471F1" w:rsidP="00BF37E7">
            <w:pPr>
              <w:pStyle w:val="TAL"/>
              <w:jc w:val="center"/>
            </w:pPr>
            <w:r>
              <w:t>N</w:t>
            </w:r>
          </w:p>
        </w:tc>
        <w:tc>
          <w:tcPr>
            <w:tcW w:w="3260" w:type="dxa"/>
          </w:tcPr>
          <w:p w14:paraId="4B2251BC" w14:textId="77777777" w:rsidR="00D471F1" w:rsidRDefault="00D471F1" w:rsidP="00BF37E7">
            <w:pPr>
              <w:pStyle w:val="TAL"/>
            </w:pPr>
            <w:r>
              <w:t>CS if available</w:t>
            </w:r>
          </w:p>
        </w:tc>
        <w:tc>
          <w:tcPr>
            <w:tcW w:w="2094" w:type="dxa"/>
          </w:tcPr>
          <w:p w14:paraId="7EA677A1" w14:textId="77777777" w:rsidR="00D471F1" w:rsidRDefault="00D471F1" w:rsidP="00BF37E7">
            <w:pPr>
              <w:pStyle w:val="TAL"/>
            </w:pPr>
            <w:r>
              <w:t>PS (UE establishes IMS emergency session)</w:t>
            </w:r>
          </w:p>
        </w:tc>
      </w:tr>
      <w:tr w:rsidR="00D471F1"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Default="00D471F1" w:rsidP="00BF37E7">
            <w:pPr>
              <w:pStyle w:val="TAC"/>
            </w:pPr>
            <w:r>
              <w:t>N</w:t>
            </w:r>
          </w:p>
        </w:tc>
        <w:tc>
          <w:tcPr>
            <w:tcW w:w="851" w:type="dxa"/>
          </w:tcPr>
          <w:p w14:paraId="26AAB132" w14:textId="77777777" w:rsidR="00D471F1" w:rsidRDefault="00D471F1" w:rsidP="00BF37E7">
            <w:pPr>
              <w:pStyle w:val="TAC"/>
            </w:pPr>
          </w:p>
        </w:tc>
        <w:tc>
          <w:tcPr>
            <w:tcW w:w="850" w:type="dxa"/>
          </w:tcPr>
          <w:p w14:paraId="7D5C8F32" w14:textId="77777777" w:rsidR="00D471F1" w:rsidRDefault="00D471F1" w:rsidP="00BF37E7">
            <w:pPr>
              <w:pStyle w:val="TAC"/>
            </w:pPr>
            <w:r>
              <w:t>-</w:t>
            </w:r>
          </w:p>
        </w:tc>
        <w:tc>
          <w:tcPr>
            <w:tcW w:w="851" w:type="dxa"/>
          </w:tcPr>
          <w:p w14:paraId="62EE6EAB" w14:textId="77777777" w:rsidR="00D471F1" w:rsidRDefault="00D471F1" w:rsidP="00BF37E7">
            <w:pPr>
              <w:pStyle w:val="TAL"/>
              <w:jc w:val="center"/>
            </w:pPr>
            <w:r>
              <w:t>-</w:t>
            </w:r>
          </w:p>
        </w:tc>
        <w:tc>
          <w:tcPr>
            <w:tcW w:w="3260" w:type="dxa"/>
          </w:tcPr>
          <w:p w14:paraId="7018798C" w14:textId="77777777" w:rsidR="00D471F1" w:rsidRDefault="00D471F1" w:rsidP="00BF37E7">
            <w:pPr>
              <w:pStyle w:val="TAL"/>
            </w:pPr>
            <w:r>
              <w:t>CS if available</w:t>
            </w:r>
          </w:p>
        </w:tc>
        <w:tc>
          <w:tcPr>
            <w:tcW w:w="2094" w:type="dxa"/>
          </w:tcPr>
          <w:p w14:paraId="75FBF17B" w14:textId="77777777" w:rsidR="00D471F1" w:rsidRDefault="00D471F1" w:rsidP="00BF37E7">
            <w:pPr>
              <w:pStyle w:val="TAL"/>
            </w:pPr>
          </w:p>
        </w:tc>
      </w:tr>
      <w:tr w:rsidR="00D471F1" w14:paraId="46E9E9FB" w14:textId="77777777" w:rsidTr="00BF37E7">
        <w:tc>
          <w:tcPr>
            <w:tcW w:w="9857" w:type="dxa"/>
            <w:gridSpan w:val="7"/>
          </w:tcPr>
          <w:p w14:paraId="140F752E" w14:textId="77777777" w:rsidR="00D471F1" w:rsidRDefault="00D471F1" w:rsidP="00BF37E7">
            <w:pPr>
              <w:pStyle w:val="TAN"/>
              <w:tabs>
                <w:tab w:val="left" w:pos="593"/>
              </w:tabs>
            </w:pPr>
            <w:r>
              <w:t>VoIMS</w:t>
            </w:r>
            <w:r>
              <w:tab/>
              <w:t>=</w:t>
            </w:r>
            <w:r>
              <w:tab/>
              <w:t>Voice over IMS over PS sessions support as indicated by IMS Voice over PS session supported indication as defined in TS 23.401 [28] and TS 23.502 [49].</w:t>
            </w:r>
          </w:p>
          <w:p w14:paraId="300F136B" w14:textId="77777777"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p>
          <w:p w14:paraId="5C84C242" w14:textId="77777777" w:rsidR="006515FC" w:rsidRDefault="00D471F1" w:rsidP="00BF37E7">
            <w:pPr>
              <w:pStyle w:val="TAN"/>
              <w:tabs>
                <w:tab w:val="left" w:pos="593"/>
              </w:tabs>
            </w:pPr>
            <w:r>
              <w:t>ECL</w:t>
            </w:r>
            <w:r>
              <w:tab/>
              <w:t>=</w:t>
            </w:r>
            <w:r>
              <w:tab/>
              <w:t>eCall Over IMS support as indicated by the eCall support indicator defined in TS 23.401 [28] and TS 23.501 [48].</w:t>
            </w:r>
          </w:p>
          <w:p w14:paraId="4D68C211" w14:textId="28A559D3" w:rsidR="00D471F1" w:rsidRDefault="006515FC" w:rsidP="00BF37E7">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tc>
      </w:tr>
    </w:tbl>
    <w:p w14:paraId="16C219ED" w14:textId="77777777" w:rsidR="00D471F1" w:rsidRPr="00881E5E" w:rsidRDefault="00D471F1" w:rsidP="00D471F1">
      <w:pPr>
        <w:pStyle w:val="FP"/>
      </w:pPr>
    </w:p>
    <w:p w14:paraId="2F696779" w14:textId="66994C16" w:rsidR="00D471F1" w:rsidRDefault="00D471F1" w:rsidP="00D471F1">
      <w:pPr>
        <w:pStyle w:val="NO"/>
      </w:pPr>
      <w:r>
        <w:t>NOTE:</w:t>
      </w:r>
      <w:r>
        <w:tab/>
        <w:t xml:space="preserve">If the E-UTRAN and NG-RAN cells available to the UE have different settings, the UE assumes "PS Available" and "ECL" apply to whichever cell is indicated (as defined in </w:t>
      </w:r>
      <w:r w:rsidR="002C4FE9">
        <w:t>TS</w:t>
      </w:r>
      <w:r w:rsidR="002C4FE9">
        <w:t> </w:t>
      </w:r>
      <w:r w:rsidR="002C4FE9">
        <w:t>23.401</w:t>
      </w:r>
      <w:r w:rsidR="002C4FE9">
        <w:t> </w:t>
      </w:r>
      <w:r w:rsidR="002C4FE9">
        <w:t>[</w:t>
      </w:r>
      <w:r>
        <w:t xml:space="preserve">28] and </w:t>
      </w:r>
      <w:r w:rsidR="002C4FE9">
        <w:t>TS</w:t>
      </w:r>
      <w:r w:rsidR="002C4FE9">
        <w:t> </w:t>
      </w:r>
      <w:r w:rsidR="002C4FE9">
        <w:t>23.501</w:t>
      </w:r>
      <w:r w:rsidR="002C4FE9">
        <w:t> </w:t>
      </w:r>
      <w:r w:rsidR="002C4FE9">
        <w:t>[</w:t>
      </w:r>
      <w:r>
        <w:t>48]) as providing eCall over IMS support. When support by more than one cell is indicated, a UE may select any cell</w:t>
      </w:r>
      <w:r w:rsidR="006515FC">
        <w:t xml:space="preserve"> to attempt eCall over IMS</w:t>
      </w:r>
      <w:r>
        <w:t xml:space="preserve"> according to the UE implementation.</w:t>
      </w:r>
    </w:p>
    <w:p w14:paraId="79B366A5" w14:textId="77777777" w:rsidR="00D471F1" w:rsidRDefault="00D471F1" w:rsidP="00D471F1">
      <w:pPr>
        <w:pStyle w:val="Heading8"/>
      </w:pPr>
      <w:r>
        <w:br w:type="page"/>
      </w:r>
      <w:bookmarkStart w:id="177" w:name="_Toc58919196"/>
      <w:bookmarkStart w:id="178" w:name="_Toc83207642"/>
      <w:r>
        <w:t>Annex I (normative):</w:t>
      </w:r>
      <w:r>
        <w:br/>
        <w:t>IMS Emergency Services Using HRPD/EPC Network</w:t>
      </w:r>
      <w:bookmarkEnd w:id="177"/>
      <w:bookmarkEnd w:id="178"/>
    </w:p>
    <w:p w14:paraId="7275B20A" w14:textId="77777777" w:rsidR="00D471F1" w:rsidRDefault="00D471F1" w:rsidP="00D471F1">
      <w:pPr>
        <w:pStyle w:val="Heading1"/>
      </w:pPr>
      <w:bookmarkStart w:id="179" w:name="_Toc58919197"/>
      <w:bookmarkStart w:id="180" w:name="_Toc83207643"/>
      <w:r>
        <w:t>I.1</w:t>
      </w:r>
      <w:r>
        <w:tab/>
        <w:t>cdma2000 HRPD/EPC Options</w:t>
      </w:r>
      <w:bookmarkEnd w:id="179"/>
      <w:bookmarkEnd w:id="180"/>
    </w:p>
    <w:p w14:paraId="283C0B44" w14:textId="77777777" w:rsidR="00D471F1" w:rsidRDefault="00D471F1" w:rsidP="00D471F1">
      <w:pPr>
        <w:rPr>
          <w:lang w:eastAsia="ja-JP"/>
        </w:rPr>
      </w:pPr>
      <w:r>
        <w:rPr>
          <w:lang w:eastAsia="ja-JP"/>
        </w:rPr>
        <w:t>The following options from the normative clauses of this TS are applicable in cdma2000 HRPD systems with an EPC core network:</w:t>
      </w:r>
    </w:p>
    <w:p w14:paraId="2288FD42" w14:textId="77777777" w:rsidR="00D471F1" w:rsidRDefault="00D471F1" w:rsidP="00D471F1">
      <w:pPr>
        <w:pStyle w:val="B1"/>
      </w:pPr>
      <w:r>
        <w:t>1)</w:t>
      </w:r>
      <w:r>
        <w:tab/>
        <w:t>Clause 7.1.1, step 4 "The IP</w:t>
      </w:r>
      <w:r>
        <w:noBreakHyphen/>
        <w:t>CAN may support a UE indication that this request is for an emergency service".</w:t>
      </w:r>
    </w:p>
    <w:p w14:paraId="7C688060" w14:textId="77777777" w:rsidR="00D471F1" w:rsidRDefault="00D471F1" w:rsidP="00D471F1">
      <w:pPr>
        <w:rPr>
          <w:lang w:eastAsia="ja-JP"/>
        </w:rPr>
      </w:pPr>
      <w:r>
        <w:rPr>
          <w:lang w:eastAsia="ja-JP"/>
        </w:rPr>
        <w:t>The following options from the normative clauses of this TS are not applicable in cdma2000 HRPD/EPC systems:</w:t>
      </w:r>
    </w:p>
    <w:p w14:paraId="5011D3F1"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56FCA223" w14:textId="77777777" w:rsidR="00D471F1" w:rsidRDefault="00D471F1" w:rsidP="00D471F1">
      <w:pPr>
        <w:pStyle w:val="Heading1"/>
      </w:pPr>
      <w:bookmarkStart w:id="181" w:name="_Toc58919198"/>
      <w:bookmarkStart w:id="182" w:name="_Toc83207644"/>
      <w:r>
        <w:t>I.2</w:t>
      </w:r>
      <w:r>
        <w:tab/>
        <w:t>Requirements on the HRPD/EPC Network as an IP</w:t>
      </w:r>
      <w:r>
        <w:noBreakHyphen/>
        <w:t>CAN</w:t>
      </w:r>
      <w:bookmarkEnd w:id="181"/>
      <w:bookmarkEnd w:id="182"/>
    </w:p>
    <w:p w14:paraId="34E4ED89" w14:textId="77777777" w:rsidR="00D471F1" w:rsidRDefault="00D471F1" w:rsidP="00D471F1">
      <w:pPr>
        <w:rPr>
          <w:lang w:eastAsia="ja-JP"/>
        </w:rPr>
      </w:pPr>
      <w:r>
        <w:rPr>
          <w:lang w:eastAsia="ja-JP"/>
        </w:rPr>
        <w:t>For an emergency call over HRPD/EPC, the requirements on the IP CAN are specified in 3GPP2 X.S0057-A [39].</w:t>
      </w:r>
    </w:p>
    <w:p w14:paraId="4D796BEC" w14:textId="77777777" w:rsidR="00D471F1" w:rsidRDefault="00D471F1" w:rsidP="00D471F1">
      <w:pPr>
        <w:pStyle w:val="Heading1"/>
      </w:pPr>
      <w:bookmarkStart w:id="183" w:name="_Toc58919199"/>
      <w:bookmarkStart w:id="184" w:name="_Toc83207645"/>
      <w:r>
        <w:t>I.3</w:t>
      </w:r>
      <w:r>
        <w:tab/>
        <w:t>Information Flows</w:t>
      </w:r>
      <w:bookmarkEnd w:id="183"/>
      <w:bookmarkEnd w:id="184"/>
    </w:p>
    <w:p w14:paraId="462E1DB1" w14:textId="77777777" w:rsidR="00D471F1" w:rsidRDefault="00D471F1" w:rsidP="00D471F1">
      <w:pPr>
        <w:rPr>
          <w:lang w:eastAsia="ja-JP"/>
        </w:rPr>
      </w:pPr>
      <w:r>
        <w:rPr>
          <w:lang w:eastAsia="ja-JP"/>
        </w:rPr>
        <w:t>The informational flows for emergency calls over HRPD are provided in 3GPP2 X.S0057-A [39].</w:t>
      </w:r>
    </w:p>
    <w:p w14:paraId="7235EAC9" w14:textId="77777777" w:rsidR="00D471F1" w:rsidRDefault="00D471F1" w:rsidP="00D471F1">
      <w:pPr>
        <w:pStyle w:val="Heading8"/>
      </w:pPr>
      <w:r>
        <w:br w:type="page"/>
      </w:r>
      <w:bookmarkStart w:id="185" w:name="_Toc58919200"/>
      <w:bookmarkStart w:id="186" w:name="_Toc83207646"/>
      <w:r>
        <w:t>Annex J (normative):</w:t>
      </w:r>
      <w:r>
        <w:br/>
        <w:t>IMS emergency services using WLAN access to EPC</w:t>
      </w:r>
      <w:bookmarkEnd w:id="185"/>
      <w:bookmarkEnd w:id="186"/>
    </w:p>
    <w:p w14:paraId="197D18E8" w14:textId="77777777" w:rsidR="00D471F1" w:rsidRDefault="00D471F1" w:rsidP="00D471F1">
      <w:pPr>
        <w:pStyle w:val="Heading1"/>
      </w:pPr>
      <w:bookmarkStart w:id="187" w:name="_Toc58919201"/>
      <w:bookmarkStart w:id="188" w:name="_Toc83207647"/>
      <w:r>
        <w:t>J.1</w:t>
      </w:r>
      <w:r>
        <w:tab/>
        <w:t>General</w:t>
      </w:r>
      <w:bookmarkEnd w:id="187"/>
      <w:bookmarkEnd w:id="188"/>
    </w:p>
    <w:p w14:paraId="6F3147BB" w14:textId="77777777" w:rsidR="00D471F1" w:rsidRDefault="00D471F1" w:rsidP="00D471F1">
      <w:pPr>
        <w:rPr>
          <w:lang w:eastAsia="ja-JP"/>
        </w:rPr>
      </w:pPr>
      <w:r>
        <w:rPr>
          <w:lang w:eastAsia="ja-JP"/>
        </w:rPr>
        <w:t>This annex includes additional clarifications when the IP-CAN corresponds to a WLAN access to EPC.</w:t>
      </w:r>
    </w:p>
    <w:p w14:paraId="5099CDC3" w14:textId="77777777" w:rsidR="00D471F1" w:rsidRDefault="00D471F1" w:rsidP="00D471F1">
      <w:pPr>
        <w:rPr>
          <w:lang w:eastAsia="ja-JP"/>
        </w:rPr>
      </w:pPr>
      <w:r>
        <w:rPr>
          <w:lang w:eastAsia="ja-JP"/>
        </w:rPr>
        <w:t>Both trusted WLAN access (S2a) and Untrusted WLAN access (S2b) to EPC for emergency sessions are supported.</w:t>
      </w:r>
    </w:p>
    <w:p w14:paraId="3777A35B" w14:textId="77777777" w:rsidR="00D471F1" w:rsidRDefault="00D471F1" w:rsidP="00D471F1">
      <w:pPr>
        <w:pStyle w:val="NO"/>
      </w:pPr>
      <w:r>
        <w:t>NOTE:</w:t>
      </w:r>
      <w:r>
        <w:tab/>
        <w:t>This annex only applies to EPC access using S2a or S2b.</w:t>
      </w:r>
    </w:p>
    <w:p w14:paraId="03C2BB05" w14:textId="77777777" w:rsidR="00D471F1" w:rsidRDefault="00D471F1" w:rsidP="00D471F1">
      <w:pPr>
        <w:rPr>
          <w:lang w:eastAsia="ja-JP"/>
        </w:rPr>
      </w:pPr>
      <w:r>
        <w:rPr>
          <w:lang w:eastAsia="ja-JP"/>
        </w:rPr>
        <w:t>The UE may issue an Emergency session over WLAN access to EPC only when 3GPP access for emergency call is not possible or available (e.g. no 3GPP coverage).</w:t>
      </w:r>
    </w:p>
    <w:p w14:paraId="608D63F0" w14:textId="388754B9" w:rsidR="00D471F1" w:rsidRDefault="00D471F1" w:rsidP="00D471F1">
      <w:r>
        <w:t xml:space="preserve">Further details on the procedures defined for WLAN access to EPC support of support emergency sessions are defined in </w:t>
      </w:r>
      <w:r w:rsidR="002C4FE9">
        <w:t>TS</w:t>
      </w:r>
      <w:r w:rsidR="002C4FE9">
        <w:t> </w:t>
      </w:r>
      <w:r w:rsidR="002C4FE9">
        <w:t>23.402</w:t>
      </w:r>
      <w:r w:rsidR="002C4FE9">
        <w:t> </w:t>
      </w:r>
      <w:r w:rsidR="002C4FE9">
        <w:t>[</w:t>
      </w:r>
      <w:r>
        <w:t>29].</w:t>
      </w:r>
    </w:p>
    <w:p w14:paraId="2B3FE613" w14:textId="77777777" w:rsidR="00D471F1" w:rsidRDefault="00D471F1" w:rsidP="00D471F1">
      <w:pPr>
        <w:pStyle w:val="Heading1"/>
      </w:pPr>
      <w:bookmarkStart w:id="189" w:name="_Toc58919202"/>
      <w:bookmarkStart w:id="190" w:name="_Toc83207648"/>
      <w:r>
        <w:t>J.2</w:t>
      </w:r>
      <w:r>
        <w:tab/>
        <w:t>UE specific behaviour</w:t>
      </w:r>
      <w:bookmarkEnd w:id="189"/>
      <w:bookmarkEnd w:id="190"/>
    </w:p>
    <w:p w14:paraId="4D6A325B" w14:textId="77777777" w:rsidR="00D471F1" w:rsidRDefault="00D471F1" w:rsidP="00D471F1">
      <w:pPr>
        <w:rPr>
          <w:lang w:eastAsia="ja-JP"/>
        </w:rPr>
      </w:pPr>
      <w:r>
        <w:rPr>
          <w:lang w:eastAsia="ja-JP"/>
        </w:rPr>
        <w:t>Procedure for determining the list of emergency numbers:</w:t>
      </w:r>
    </w:p>
    <w:p w14:paraId="7E1AA386" w14:textId="0AFB4D81"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2C4FE9">
        <w:t>TS</w:t>
      </w:r>
      <w:r w:rsidR="002C4FE9">
        <w:t> </w:t>
      </w:r>
      <w:r w:rsidR="002C4FE9">
        <w:t>22.101</w:t>
      </w:r>
      <w:r w:rsidR="002C4FE9">
        <w:t> </w:t>
      </w:r>
      <w:r w:rsidR="002C4FE9">
        <w:t>[</w:t>
      </w:r>
      <w:r>
        <w:t>8], the UE shall use the stored Local Emergency Numbers List received from the 3GPP network to detect that the number dialled is an emergency number.</w:t>
      </w:r>
    </w:p>
    <w:p w14:paraId="5F003D0B" w14:textId="1D584E52" w:rsidR="00D471F1" w:rsidRDefault="00D471F1" w:rsidP="00D471F1">
      <w:pPr>
        <w:pStyle w:val="B1"/>
      </w:pPr>
      <w:r>
        <w:t>-</w:t>
      </w:r>
      <w:r>
        <w:tab/>
        <w:t>If a UE has a SIM/USIM and has received a list of emergency numbers</w:t>
      </w:r>
      <w:r w:rsidRPr="00305211">
        <w:t xml:space="preserve">, and associated </w:t>
      </w:r>
      <w:r>
        <w:t xml:space="preserve">types via mobility management procedures as described in </w:t>
      </w:r>
      <w:r w:rsidR="002C4FE9">
        <w:t>TS</w:t>
      </w:r>
      <w:r w:rsidR="002C4FE9">
        <w:t> </w:t>
      </w:r>
      <w:r w:rsidR="002C4FE9">
        <w:t>24.301</w:t>
      </w:r>
      <w:r w:rsidR="002C4FE9">
        <w:t> </w:t>
      </w:r>
      <w:r w:rsidR="002C4FE9">
        <w:t>[</w:t>
      </w:r>
      <w:r>
        <w:t xml:space="preserve">33] </w:t>
      </w:r>
      <w:r w:rsidRPr="00305211">
        <w:t>or</w:t>
      </w:r>
      <w:r>
        <w:t xml:space="preserve"> </w:t>
      </w:r>
      <w:r w:rsidR="002C4FE9">
        <w:t>TS</w:t>
      </w:r>
      <w:r w:rsidR="002C4FE9">
        <w:t> </w:t>
      </w:r>
      <w:r w:rsidR="002C4FE9">
        <w:t>24.008</w:t>
      </w:r>
      <w:r w:rsidR="002C4FE9">
        <w:t> </w:t>
      </w:r>
      <w:r w:rsidR="002C4FE9">
        <w:t>[</w:t>
      </w:r>
      <w:r>
        <w:t>13] when connected to the PLMN using GERAN, UTRAN</w:t>
      </w:r>
      <w:r w:rsidRPr="00305211">
        <w:t>,</w:t>
      </w:r>
      <w:r>
        <w:t xml:space="preserve"> E-UTRAN </w:t>
      </w:r>
      <w:r w:rsidRPr="00305211">
        <w:t xml:space="preserve">or </w:t>
      </w:r>
      <w:r w:rsidR="002C4FE9" w:rsidRPr="00305211">
        <w:t>TS</w:t>
      </w:r>
      <w:r w:rsidR="002C4FE9">
        <w:t> </w:t>
      </w:r>
      <w:r w:rsidR="002C4FE9" w:rsidRPr="00305211">
        <w:t>24.501</w:t>
      </w:r>
      <w:r w:rsidR="002C4FE9">
        <w:t> </w:t>
      </w:r>
      <w:r w:rsidR="002C4FE9">
        <w:t>[</w:t>
      </w:r>
      <w:r w:rsidRPr="00305211">
        <w:t>52] when connected to NG-RAN or non-3GPP</w:t>
      </w:r>
      <w:r>
        <w:t xml:space="preserve"> access </w:t>
      </w:r>
      <w:r w:rsidRPr="00305211">
        <w:t>connected to 5GC</w:t>
      </w:r>
      <w:r>
        <w:t>, or, for a UE supporting access to 5GC</w:t>
      </w:r>
      <w:r w:rsidRPr="00305211">
        <w:t xml:space="preserve"> using 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732C875" w14:textId="77777777" w:rsidR="00D471F1" w:rsidRDefault="00D471F1" w:rsidP="00D471F1">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6240F4D6"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0FDA8C1" w14:textId="77777777" w:rsidR="00D471F1" w:rsidRDefault="00D471F1" w:rsidP="00D471F1">
      <w:pPr>
        <w:pStyle w:val="B2"/>
      </w:pPr>
      <w:r>
        <w:t>a)</w:t>
      </w:r>
      <w:r>
        <w:tab/>
        <w:t>via Access Network Query Protocol (ANQP) procedures defined in IEEE Std 802.11 2012 [47] from the associated WLAN AP upon completing authentication with the trusted WLAN access to EPC, with management frame protection enabled.</w:t>
      </w:r>
    </w:p>
    <w:p w14:paraId="4E3FED59" w14:textId="77777777" w:rsidR="00D471F1" w:rsidRDefault="00D471F1" w:rsidP="00D471F1">
      <w:pPr>
        <w:pStyle w:val="B2"/>
      </w:pPr>
      <w:r>
        <w:t>b)</w:t>
      </w:r>
      <w:r>
        <w:tab/>
        <w:t>via a previous query to a DNS only when that DNS is in the same country as the UE and is an internal DNS server in the 3GPP network whose address is acquired from the ePDG; or</w:t>
      </w:r>
    </w:p>
    <w:p w14:paraId="05814547" w14:textId="77777777" w:rsidR="00D471F1" w:rsidRDefault="00D471F1" w:rsidP="00D471F1">
      <w:pPr>
        <w:pStyle w:val="B2"/>
      </w:pPr>
      <w:r>
        <w:t>c)</w:t>
      </w:r>
      <w:r>
        <w:tab/>
        <w:t>via IKEv2 procedures from ePDG.</w:t>
      </w:r>
    </w:p>
    <w:p w14:paraId="4B4B7561" w14:textId="61B02098" w:rsidR="00D471F1" w:rsidRDefault="00D471F1" w:rsidP="00D471F1">
      <w:pPr>
        <w:pStyle w:val="B1"/>
      </w:pPr>
      <w:r>
        <w:t>-</w:t>
      </w:r>
      <w:r>
        <w:tab/>
        <w:t>The list of downloaded emergency numbers shall be deleted at country change</w:t>
      </w:r>
      <w:r w:rsidRPr="00305211">
        <w:t xml:space="preserve"> or, if the particular list is only valid for a PLMN</w:t>
      </w:r>
      <w:r w:rsidR="00F977AF">
        <w:t xml:space="preserve">, </w:t>
      </w:r>
      <w:r w:rsidRPr="00305211">
        <w:t>see</w:t>
      </w:r>
      <w:r w:rsidR="00F977AF" w:rsidRPr="00305211">
        <w:t xml:space="preserve"> </w:t>
      </w:r>
      <w:r w:rsidR="00F977AF">
        <w:t>clause </w:t>
      </w:r>
      <w:r w:rsidR="00F977AF" w:rsidRPr="00305211">
        <w:t>10.4.1</w:t>
      </w:r>
      <w:r w:rsidRPr="00305211">
        <w:t xml:space="preserve"> </w:t>
      </w:r>
      <w:r w:rsidR="00F977AF">
        <w:t>of</w:t>
      </w:r>
      <w:r w:rsidR="00F977AF" w:rsidRPr="00305211">
        <w:t xml:space="preserve"> </w:t>
      </w:r>
      <w:r w:rsidR="002C4FE9" w:rsidRPr="00305211">
        <w:t>TS</w:t>
      </w:r>
      <w:r w:rsidR="002C4FE9">
        <w:t> </w:t>
      </w:r>
      <w:r w:rsidR="002C4FE9" w:rsidRPr="00305211">
        <w:t>22.101</w:t>
      </w:r>
      <w:r w:rsidR="002C4FE9">
        <w:t> </w:t>
      </w:r>
      <w:r w:rsidR="002C4FE9">
        <w:t>[</w:t>
      </w:r>
      <w:r w:rsidRPr="00305211">
        <w:t>8]), at successful registration with a different PLMN</w:t>
      </w:r>
      <w:r>
        <w:t>.</w:t>
      </w:r>
    </w:p>
    <w:p w14:paraId="28E2FA1C" w14:textId="77777777" w:rsidR="00D471F1" w:rsidRDefault="00D471F1" w:rsidP="00D471F1">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6A1BEEB" w14:textId="77777777" w:rsidR="00D471F1" w:rsidRDefault="00D471F1" w:rsidP="00D471F1">
      <w:pPr>
        <w:pStyle w:val="B1"/>
      </w:pPr>
      <w:r>
        <w:t>-</w:t>
      </w:r>
      <w:r>
        <w:tab/>
        <w:t>The UE shall establish an emergency PDN connection over WLAN and shall perform an IMS emergency registration before sending an IMS emergency session request.</w:t>
      </w:r>
    </w:p>
    <w:p w14:paraId="2626006F" w14:textId="2275901B" w:rsidR="00D471F1" w:rsidRDefault="00D471F1" w:rsidP="00D471F1">
      <w:pPr>
        <w:pStyle w:val="B1"/>
      </w:pPr>
      <w:r>
        <w:t>-</w:t>
      </w:r>
      <w:r>
        <w:tab/>
        <w:t xml:space="preserve">The UE shall include any available location information in the IMS emergency session request. This is further detailed in </w:t>
      </w:r>
      <w:r w:rsidR="002C4FE9">
        <w:t>TS</w:t>
      </w:r>
      <w:r w:rsidR="002C4FE9">
        <w:t> </w:t>
      </w:r>
      <w:r w:rsidR="002C4FE9">
        <w:t>23.228</w:t>
      </w:r>
      <w:r w:rsidR="002C4FE9">
        <w:t> </w:t>
      </w:r>
      <w:r w:rsidR="002C4FE9">
        <w:t>[</w:t>
      </w:r>
      <w:r>
        <w:t>1].</w:t>
      </w:r>
    </w:p>
    <w:p w14:paraId="1AEB6B9B" w14:textId="6E43F7CF" w:rsidR="00D471F1" w:rsidRDefault="00D471F1" w:rsidP="00D471F1">
      <w:pPr>
        <w:pStyle w:val="B1"/>
      </w:pPr>
      <w:r>
        <w:t>-</w:t>
      </w:r>
      <w:r>
        <w:tab/>
        <w:t xml:space="preserve">For the media supported during IMS emergency sessions, media codec and format support is specified in </w:t>
      </w:r>
      <w:r w:rsidR="002C4FE9">
        <w:t>TS</w:t>
      </w:r>
      <w:r w:rsidR="002C4FE9">
        <w:t> </w:t>
      </w:r>
      <w:r w:rsidR="002C4FE9">
        <w:t>26.114</w:t>
      </w:r>
      <w:r w:rsidR="002C4FE9">
        <w:t> </w:t>
      </w:r>
      <w:r w:rsidR="002C4FE9">
        <w:t>[</w:t>
      </w:r>
      <w:r>
        <w:t>34].</w:t>
      </w:r>
    </w:p>
    <w:p w14:paraId="548BE582" w14:textId="1EEE7CB9" w:rsidR="00D471F1" w:rsidRDefault="00D471F1" w:rsidP="00D471F1">
      <w:pPr>
        <w:pStyle w:val="B1"/>
      </w:pPr>
      <w:r>
        <w:t>-</w:t>
      </w:r>
      <w:r>
        <w:tab/>
        <w:t xml:space="preserve">For the support of DRVCC on emergency call on WLAN, see </w:t>
      </w:r>
      <w:r w:rsidR="002C4FE9">
        <w:t>TS</w:t>
      </w:r>
      <w:r w:rsidR="002C4FE9">
        <w:t> </w:t>
      </w:r>
      <w:r w:rsidR="002C4FE9">
        <w:t>23.237</w:t>
      </w:r>
      <w:r w:rsidR="002C4FE9">
        <w:t> </w:t>
      </w:r>
      <w:r w:rsidR="002C4FE9">
        <w:t>[</w:t>
      </w:r>
      <w:r>
        <w:t>32].</w:t>
      </w:r>
    </w:p>
    <w:p w14:paraId="15F0A204" w14:textId="77777777" w:rsidR="00D471F1" w:rsidRDefault="00D471F1" w:rsidP="00D471F1">
      <w:r>
        <w:t>A UE shall not establish an emergency PDN connection over WLAN if the UE initiated a normal (i.e. non-emergency) session and is subsequently informed by the network that the ongoing session is accepted by the network even though it is an emergency session.</w:t>
      </w:r>
    </w:p>
    <w:p w14:paraId="4B843B9C" w14:textId="77777777" w:rsidR="00D471F1" w:rsidRDefault="00D471F1" w:rsidP="00D471F1">
      <w:pPr>
        <w:pStyle w:val="Heading1"/>
      </w:pPr>
      <w:bookmarkStart w:id="191" w:name="_Toc58919203"/>
      <w:bookmarkStart w:id="192" w:name="_Toc83207649"/>
      <w:r>
        <w:t>J.3</w:t>
      </w:r>
      <w:r>
        <w:tab/>
        <w:t>High Level Procedures for IMS emergency calls</w:t>
      </w:r>
      <w:bookmarkEnd w:id="191"/>
      <w:bookmarkEnd w:id="192"/>
    </w:p>
    <w:p w14:paraId="2AEFA671" w14:textId="77777777" w:rsidR="00D471F1" w:rsidRDefault="00D471F1" w:rsidP="00D471F1">
      <w:pPr>
        <w:rPr>
          <w:lang w:eastAsia="ja-JP"/>
        </w:rPr>
      </w:pPr>
      <w:r>
        <w:rPr>
          <w:lang w:eastAsia="ja-JP"/>
        </w:rPr>
        <w:t>For the high level procedures (as described in clause 7.1.1) the following statements apply for UE detected emergency calls when EPC access over WLAN is used:</w:t>
      </w:r>
    </w:p>
    <w:p w14:paraId="46D0FD90" w14:textId="111E1AAB" w:rsidR="00D471F1" w:rsidRDefault="00D471F1" w:rsidP="00D471F1">
      <w:pPr>
        <w:pStyle w:val="B1"/>
      </w:pPr>
      <w:r>
        <w:t>-</w:t>
      </w:r>
      <w:r>
        <w:tab/>
        <w:t xml:space="preserve">the IP-CAN bearer resource is a PDN connection dedicated for emergency services. The </w:t>
      </w:r>
      <w:r w:rsidR="002C4FE9">
        <w:t>TS</w:t>
      </w:r>
      <w:r w:rsidR="002C4FE9">
        <w:t> </w:t>
      </w:r>
      <w:r w:rsidR="002C4FE9">
        <w:t>23.402</w:t>
      </w:r>
      <w:r w:rsidR="002C4FE9">
        <w:t> </w:t>
      </w:r>
      <w:r w:rsidR="002C4FE9">
        <w:t>[</w:t>
      </w:r>
      <w:r>
        <w:t>29] describes how to indicate that a PDN connection request is for emergency;</w:t>
      </w:r>
    </w:p>
    <w:p w14:paraId="5A9C6636" w14:textId="77777777" w:rsidR="00D471F1" w:rsidRDefault="00D471F1" w:rsidP="00D471F1">
      <w:pPr>
        <w:pStyle w:val="B1"/>
      </w:pPr>
      <w:r>
        <w:t>-</w:t>
      </w:r>
      <w:r>
        <w:tab/>
        <w:t>For registration requests received from an emergency PDN connection, the P-CSCF shall reject any IMS registration which is not for the emergency purpose.</w:t>
      </w:r>
    </w:p>
    <w:p w14:paraId="3D0A0AD9" w14:textId="77777777" w:rsidR="00D471F1" w:rsidRDefault="00D471F1" w:rsidP="00D471F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454EE985" w14:textId="77777777" w:rsidR="00D471F1" w:rsidRDefault="00D471F1" w:rsidP="00D471F1">
      <w:pPr>
        <w:rPr>
          <w:lang w:eastAsia="ja-JP"/>
        </w:rPr>
      </w:pPr>
      <w:r>
        <w:rPr>
          <w:lang w:eastAsia="ja-JP"/>
        </w:rPr>
        <w:t>For the high level procedures (as described in clause 7.1.2) the following statements apply for Non UE detectable emergency calls when WLAN access to EPC is used:</w:t>
      </w:r>
    </w:p>
    <w:p w14:paraId="7F61601D" w14:textId="77777777" w:rsidR="00D471F1" w:rsidRDefault="00D471F1" w:rsidP="00D471F1">
      <w:pPr>
        <w:pStyle w:val="B1"/>
      </w:pPr>
      <w:r>
        <w:t>-</w:t>
      </w:r>
      <w:r>
        <w:tab/>
        <w:t>The P-CSCF may reject the session initiation request with an indication that this is an emergency session or may allow the session initiation request to continue.</w:t>
      </w:r>
    </w:p>
    <w:p w14:paraId="55B13FB4" w14:textId="77777777" w:rsidR="00D471F1" w:rsidRDefault="00D471F1" w:rsidP="00D471F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0BE5D04F" w14:textId="77777777" w:rsidR="00D471F1" w:rsidRDefault="00D471F1" w:rsidP="00D471F1">
      <w:pPr>
        <w:pStyle w:val="TH"/>
      </w:pPr>
      <w:r w:rsidRPr="00622EFB">
        <w:object w:dxaOrig="6282" w:dyaOrig="4505" w14:anchorId="41D63739">
          <v:shape id="_x0000_i1037" type="#_x0000_t75" style="width:344.25pt;height:247.5pt" o:ole="">
            <v:imagedata r:id="rId33" o:title=""/>
          </v:shape>
          <o:OLEObject Type="Embed" ProgID="Word.Picture.8" ShapeID="_x0000_i1037" DrawAspect="Content" ObjectID="_1693820901" r:id="rId34"/>
        </w:object>
      </w:r>
    </w:p>
    <w:p w14:paraId="0A751A1B" w14:textId="77777777" w:rsidR="00D471F1" w:rsidRDefault="00D471F1" w:rsidP="00D471F1">
      <w:pPr>
        <w:pStyle w:val="TF"/>
      </w:pPr>
      <w:r>
        <w:t>Figure J.3: Terminal Detected Emergency Calls (WLAN access to EPC)</w:t>
      </w:r>
    </w:p>
    <w:p w14:paraId="49772226" w14:textId="77777777" w:rsidR="00D471F1" w:rsidRDefault="00D471F1" w:rsidP="00D471F1">
      <w:r>
        <w:t>The following steps are performed:</w:t>
      </w:r>
    </w:p>
    <w:p w14:paraId="7A65E950" w14:textId="77777777" w:rsidR="00D471F1" w:rsidRDefault="00D471F1" w:rsidP="00D471F1">
      <w:pPr>
        <w:pStyle w:val="B1"/>
      </w:pPr>
      <w:r>
        <w:t>1.</w:t>
      </w:r>
      <w:r>
        <w:tab/>
        <w:t>Same as step 1 of Figure 7.1.</w:t>
      </w:r>
    </w:p>
    <w:p w14:paraId="32B49647" w14:textId="77777777" w:rsidR="00D471F1" w:rsidRDefault="00D471F1" w:rsidP="00D471F1">
      <w:pPr>
        <w:pStyle w:val="B1"/>
      </w:pPr>
      <w:r>
        <w:t>2.</w:t>
      </w:r>
      <w:r>
        <w:tab/>
        <w:t>The UE releases any PDN connection it may have over untrusted access to EPC.</w:t>
      </w:r>
    </w:p>
    <w:p w14:paraId="54F5F124" w14:textId="77777777" w:rsidR="00D471F1" w:rsidRDefault="00D471F1" w:rsidP="00D471F1">
      <w:pPr>
        <w:pStyle w:val="B1"/>
      </w:pPr>
      <w:r>
        <w:t>3.</w:t>
      </w:r>
      <w:r>
        <w:tab/>
        <w:t>Void.</w:t>
      </w:r>
    </w:p>
    <w:p w14:paraId="7A30D9A0" w14:textId="39DE92AE" w:rsidR="00D471F1" w:rsidRDefault="00D471F1" w:rsidP="00D471F1">
      <w:pPr>
        <w:pStyle w:val="B1"/>
      </w:pPr>
      <w:r>
        <w:t>4.</w:t>
      </w:r>
      <w:r>
        <w:tab/>
        <w:t xml:space="preserve">As described in </w:t>
      </w:r>
      <w:r w:rsidR="002C4FE9">
        <w:t>TS</w:t>
      </w:r>
      <w:r w:rsidR="002C4FE9">
        <w:t> </w:t>
      </w:r>
      <w:r w:rsidR="002C4FE9">
        <w:t>23.402</w:t>
      </w:r>
      <w:r w:rsidR="002C4FE9">
        <w:t> </w:t>
      </w:r>
      <w:r w:rsidR="002C4FE9">
        <w:t>[</w:t>
      </w:r>
      <w:r>
        <w:t>29]:</w:t>
      </w:r>
    </w:p>
    <w:p w14:paraId="3F19D060" w14:textId="77777777" w:rsidR="00D471F1" w:rsidRDefault="00D471F1" w:rsidP="00D471F1">
      <w:pPr>
        <w:pStyle w:val="B2"/>
      </w:pPr>
      <w:r>
        <w:t>-</w:t>
      </w:r>
      <w:r>
        <w:tab/>
        <w:t>in the case of untrusted access, the UE selects an ePDG for emergency services and sets-up a PDN connection for emergency services;</w:t>
      </w:r>
    </w:p>
    <w:p w14:paraId="5C5BD973" w14:textId="77777777" w:rsidR="00D471F1" w:rsidRDefault="00D471F1" w:rsidP="00D471F1">
      <w:pPr>
        <w:pStyle w:val="B2"/>
      </w:pPr>
      <w:r>
        <w:t>-</w:t>
      </w:r>
      <w:r>
        <w:tab/>
        <w:t>in the case of trusted access, the UE sets-up a PDN connection for emergency services.</w:t>
      </w:r>
    </w:p>
    <w:p w14:paraId="4AB2042B" w14:textId="77777777" w:rsidR="00D471F1" w:rsidRDefault="00D471F1" w:rsidP="00D471F1">
      <w:pPr>
        <w:pStyle w:val="B1"/>
      </w:pPr>
      <w:r>
        <w:tab/>
        <w:t>The UE is assigned an IP address at this stage.</w:t>
      </w:r>
    </w:p>
    <w:p w14:paraId="2A56B4F9" w14:textId="77777777" w:rsidR="00D471F1" w:rsidRDefault="00D471F1" w:rsidP="00D471F1">
      <w:pPr>
        <w:pStyle w:val="NO"/>
      </w:pPr>
      <w:r>
        <w:t>NOTE 2:</w:t>
      </w:r>
      <w:r>
        <w:tab/>
        <w:t>No specific WLAN AP selection is carried out to support emergency services.</w:t>
      </w:r>
    </w:p>
    <w:p w14:paraId="5B6975A5" w14:textId="77777777" w:rsidR="00D471F1" w:rsidRDefault="00D471F1" w:rsidP="00D471F1">
      <w:pPr>
        <w:pStyle w:val="B1"/>
      </w:pPr>
      <w:r>
        <w:t>5.</w:t>
      </w:r>
      <w:r>
        <w:tab/>
        <w:t>Same as step 5 of Figure 7.1.</w:t>
      </w:r>
    </w:p>
    <w:p w14:paraId="77D315D4" w14:textId="77777777" w:rsidR="00D471F1" w:rsidRDefault="00D471F1" w:rsidP="00D471F1">
      <w:pPr>
        <w:pStyle w:val="B1"/>
      </w:pPr>
      <w:r>
        <w:t>6.</w:t>
      </w:r>
      <w:r>
        <w:tab/>
        <w:t>Same as step 6 of Figure 7.1.</w:t>
      </w:r>
    </w:p>
    <w:p w14:paraId="77F94C84" w14:textId="77777777" w:rsidR="00D471F1" w:rsidRDefault="00D471F1" w:rsidP="00D471F1">
      <w:pPr>
        <w:pStyle w:val="B1"/>
      </w:pPr>
      <w:r>
        <w:t>7.</w:t>
      </w:r>
      <w:r>
        <w:tab/>
        <w:t>Same as step 7 of Figure 7.1.</w:t>
      </w:r>
    </w:p>
    <w:p w14:paraId="31F95060" w14:textId="77777777" w:rsidR="00D471F1" w:rsidRDefault="00D471F1" w:rsidP="00D471F1">
      <w:pPr>
        <w:pStyle w:val="Heading1"/>
      </w:pPr>
      <w:bookmarkStart w:id="193" w:name="_Toc58919204"/>
      <w:bookmarkStart w:id="194" w:name="_Toc83207650"/>
      <w:r>
        <w:t>J.4</w:t>
      </w:r>
      <w:r>
        <w:tab/>
        <w:t>Location handling</w:t>
      </w:r>
      <w:bookmarkEnd w:id="193"/>
      <w:bookmarkEnd w:id="194"/>
    </w:p>
    <w:p w14:paraId="448D466C" w14:textId="4A6F718D" w:rsidR="00D471F1" w:rsidRDefault="00D471F1" w:rsidP="00D471F1">
      <w:pPr>
        <w:rPr>
          <w:lang w:eastAsia="ja-JP"/>
        </w:rPr>
      </w:pPr>
      <w:r>
        <w:rPr>
          <w:lang w:eastAsia="ja-JP"/>
        </w:rPr>
        <w:t xml:space="preserve">When a UE performs an emergency registration or initiates an emergency session over WLAN access to EPC the UE provides location information that is further defined in </w:t>
      </w:r>
      <w:r w:rsidR="002C4FE9">
        <w:rPr>
          <w:lang w:eastAsia="ja-JP"/>
        </w:rPr>
        <w:t>TS</w:t>
      </w:r>
      <w:r w:rsidR="002C4FE9">
        <w:rPr>
          <w:lang w:eastAsia="ja-JP"/>
        </w:rPr>
        <w:t> </w:t>
      </w:r>
      <w:r w:rsidR="002C4FE9">
        <w:rPr>
          <w:lang w:eastAsia="ja-JP"/>
        </w:rPr>
        <w:t>23.228</w:t>
      </w:r>
      <w:r w:rsidR="002C4FE9">
        <w:rPr>
          <w:lang w:eastAsia="ja-JP"/>
        </w:rPr>
        <w:t> </w:t>
      </w:r>
      <w:r w:rsidR="002C4FE9">
        <w:rPr>
          <w:lang w:eastAsia="ja-JP"/>
        </w:rPr>
        <w:t>[</w:t>
      </w:r>
      <w:r>
        <w:rPr>
          <w:lang w:eastAsia="ja-JP"/>
        </w:rPr>
        <w:t>1].</w:t>
      </w:r>
    </w:p>
    <w:p w14:paraId="7AD36503" w14:textId="1940B16D" w:rsidR="00D471F1" w:rsidRDefault="00D471F1" w:rsidP="00D471F1">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2C4FE9">
        <w:rPr>
          <w:lang w:eastAsia="ja-JP"/>
        </w:rPr>
        <w:t>TS</w:t>
      </w:r>
      <w:r w:rsidR="002C4FE9">
        <w:rPr>
          <w:lang w:eastAsia="ja-JP"/>
        </w:rPr>
        <w:t> </w:t>
      </w:r>
      <w:r w:rsidR="002C4FE9">
        <w:rPr>
          <w:lang w:eastAsia="ja-JP"/>
        </w:rPr>
        <w:t>23.203</w:t>
      </w:r>
      <w:r w:rsidR="002C4FE9">
        <w:rPr>
          <w:lang w:eastAsia="ja-JP"/>
        </w:rPr>
        <w:t> </w:t>
      </w:r>
      <w:r w:rsidR="002C4FE9">
        <w:rPr>
          <w:lang w:eastAsia="ja-JP"/>
        </w:rPr>
        <w:t>[</w:t>
      </w:r>
      <w:r>
        <w:rPr>
          <w:lang w:eastAsia="ja-JP"/>
        </w:rPr>
        <w:t xml:space="preserve">20] and includes it in the emergency session request, as described in </w:t>
      </w:r>
      <w:r w:rsidR="002C4FE9">
        <w:rPr>
          <w:lang w:eastAsia="ja-JP"/>
        </w:rPr>
        <w:t>TS</w:t>
      </w:r>
      <w:r w:rsidR="002C4FE9">
        <w:rPr>
          <w:lang w:eastAsia="ja-JP"/>
        </w:rPr>
        <w:t> </w:t>
      </w:r>
      <w:r w:rsidR="002C4FE9">
        <w:rPr>
          <w:lang w:eastAsia="ja-JP"/>
        </w:rPr>
        <w:t>23.228</w:t>
      </w:r>
      <w:r w:rsidR="002C4FE9">
        <w:rPr>
          <w:lang w:eastAsia="ja-JP"/>
        </w:rPr>
        <w:t> </w:t>
      </w:r>
      <w:r w:rsidR="002C4FE9">
        <w:rPr>
          <w:lang w:eastAsia="ja-JP"/>
        </w:rPr>
        <w:t>[</w:t>
      </w:r>
      <w:r>
        <w:rPr>
          <w:lang w:eastAsia="ja-JP"/>
        </w:rPr>
        <w:t>1].</w:t>
      </w:r>
    </w:p>
    <w:p w14:paraId="1AD724BF" w14:textId="77777777" w:rsidR="00D471F1" w:rsidRDefault="00D471F1" w:rsidP="00D471F1">
      <w:pPr>
        <w:pStyle w:val="Heading8"/>
      </w:pPr>
      <w:r>
        <w:br w:type="page"/>
      </w:r>
      <w:bookmarkStart w:id="195" w:name="_Toc58919205"/>
      <w:bookmarkStart w:id="196" w:name="_Toc83207651"/>
      <w:r>
        <w:t>Annex K (normative):</w:t>
      </w:r>
      <w:r>
        <w:br/>
        <w:t>Support of IMS emergency sessions for roaming users in deployments without IMS-level roaming interfaces</w:t>
      </w:r>
      <w:bookmarkEnd w:id="195"/>
      <w:bookmarkEnd w:id="196"/>
    </w:p>
    <w:p w14:paraId="4AA96237" w14:textId="77777777" w:rsidR="00D471F1" w:rsidRDefault="00D471F1" w:rsidP="00D471F1">
      <w:pPr>
        <w:pStyle w:val="Heading1"/>
      </w:pPr>
      <w:bookmarkStart w:id="197" w:name="_Toc58919206"/>
      <w:bookmarkStart w:id="198" w:name="_Toc83207652"/>
      <w:r>
        <w:t>K.1</w:t>
      </w:r>
      <w:r>
        <w:tab/>
        <w:t>General</w:t>
      </w:r>
      <w:bookmarkEnd w:id="197"/>
      <w:bookmarkEnd w:id="198"/>
    </w:p>
    <w:p w14:paraId="5F29C5F9" w14:textId="5CB5A67A" w:rsidR="00D471F1" w:rsidRDefault="00D471F1" w:rsidP="00D471F1">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r w:rsidR="00331E95">
        <w:rPr>
          <w:lang w:eastAsia="ja-JP"/>
        </w:rPr>
        <w:t xml:space="preserve"> This annex also applies to IMS emergency sessions for SNPN users when there is no support for IMS-level roaming, or the user has no IMS credentials.</w:t>
      </w:r>
      <w:r>
        <w:rPr>
          <w:lang w:eastAsia="ja-JP"/>
        </w:rPr>
        <w:t xml:space="preserve"> This annex is only applicable to UTRAN, E-UTRAN and NG-RAN access networks.</w:t>
      </w:r>
    </w:p>
    <w:p w14:paraId="609CD42C" w14:textId="37724A22" w:rsidR="00D471F1" w:rsidRDefault="00D471F1" w:rsidP="00D471F1">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w:t>
      </w:r>
      <w:r w:rsidR="002C4FE9">
        <w:rPr>
          <w:lang w:eastAsia="ja-JP"/>
        </w:rPr>
        <w:t>TS</w:t>
      </w:r>
      <w:r w:rsidR="002C4FE9">
        <w:rPr>
          <w:lang w:eastAsia="ja-JP"/>
        </w:rPr>
        <w:t> </w:t>
      </w:r>
      <w:r w:rsidR="002C4FE9">
        <w:rPr>
          <w:lang w:eastAsia="ja-JP"/>
        </w:rPr>
        <w:t>33.203</w:t>
      </w:r>
      <w:r w:rsidR="002C4FE9">
        <w:rPr>
          <w:lang w:eastAsia="ja-JP"/>
        </w:rPr>
        <w:t> </w:t>
      </w:r>
      <w:r w:rsidR="002C4FE9">
        <w:rPr>
          <w:lang w:eastAsia="ja-JP"/>
        </w:rPr>
        <w:t>[</w:t>
      </w:r>
      <w:r>
        <w:rPr>
          <w:lang w:eastAsia="ja-JP"/>
        </w:rPr>
        <w:t xml:space="preserve">44]. The P-CSCF performs the GIBA procedure over Gm with the UE as defined in </w:t>
      </w:r>
      <w:r w:rsidR="002C4FE9">
        <w:rPr>
          <w:lang w:eastAsia="ja-JP"/>
        </w:rPr>
        <w:t>TS</w:t>
      </w:r>
      <w:r w:rsidR="002C4FE9">
        <w:rPr>
          <w:lang w:eastAsia="ja-JP"/>
        </w:rPr>
        <w:t> </w:t>
      </w:r>
      <w:r w:rsidR="002C4FE9">
        <w:rPr>
          <w:lang w:eastAsia="ja-JP"/>
        </w:rPr>
        <w:t>24.229</w:t>
      </w:r>
      <w:r w:rsidR="002C4FE9">
        <w:rPr>
          <w:lang w:eastAsia="ja-JP"/>
        </w:rPr>
        <w:t> </w:t>
      </w:r>
      <w:r w:rsidR="002C4FE9">
        <w:rPr>
          <w:lang w:eastAsia="ja-JP"/>
        </w:rPr>
        <w:t>[</w:t>
      </w:r>
      <w:r>
        <w:rPr>
          <w:lang w:eastAsia="ja-JP"/>
        </w:rPr>
        <w:t>19]. If this procedure is not supported, UE may perform anonymous emergency session. A callback number for the user may also be retrieved via the PCRF or PCF.</w:t>
      </w:r>
    </w:p>
    <w:p w14:paraId="7B847957" w14:textId="77777777" w:rsidR="00D471F1" w:rsidRDefault="00D471F1" w:rsidP="00D471F1">
      <w:pPr>
        <w:pStyle w:val="Heading1"/>
      </w:pPr>
      <w:bookmarkStart w:id="199" w:name="_Toc58919207"/>
      <w:bookmarkStart w:id="200" w:name="_Toc83207653"/>
      <w:r>
        <w:t>K.2</w:t>
      </w:r>
      <w:r>
        <w:tab/>
        <w:t>Functional description</w:t>
      </w:r>
      <w:bookmarkEnd w:id="199"/>
      <w:bookmarkEnd w:id="200"/>
    </w:p>
    <w:p w14:paraId="24300B3F" w14:textId="77777777" w:rsidR="00D471F1" w:rsidRDefault="00D471F1" w:rsidP="00D471F1">
      <w:pPr>
        <w:pStyle w:val="Heading1"/>
      </w:pPr>
      <w:bookmarkStart w:id="201" w:name="_Toc58919208"/>
      <w:bookmarkStart w:id="202" w:name="_Toc83207654"/>
      <w:r>
        <w:t>K.2.1</w:t>
      </w:r>
      <w:r>
        <w:tab/>
        <w:t>General</w:t>
      </w:r>
      <w:bookmarkEnd w:id="201"/>
      <w:bookmarkEnd w:id="202"/>
    </w:p>
    <w:p w14:paraId="622C477A" w14:textId="77777777" w:rsidR="00D471F1" w:rsidRDefault="00D471F1" w:rsidP="00D471F1">
      <w:r>
        <w:t>This clause lists the additional functionality in the network that is required to support IMS emergency sessions for roaming users in network deployments where there are no IMS-level roaming interfaces between the serving IMS network and the home IMS network.</w:t>
      </w:r>
    </w:p>
    <w:p w14:paraId="57BEFA1F" w14:textId="77777777" w:rsidR="00D471F1" w:rsidRDefault="00D471F1" w:rsidP="00D471F1">
      <w:pPr>
        <w:pStyle w:val="Heading2"/>
      </w:pPr>
      <w:bookmarkStart w:id="203" w:name="_Toc58919209"/>
      <w:bookmarkStart w:id="204" w:name="_Toc83207655"/>
      <w:r>
        <w:t>K.2.2</w:t>
      </w:r>
      <w:r>
        <w:tab/>
        <w:t>P-CSCF</w:t>
      </w:r>
      <w:bookmarkEnd w:id="203"/>
      <w:bookmarkEnd w:id="204"/>
    </w:p>
    <w:p w14:paraId="548E5931" w14:textId="77777777" w:rsidR="00D471F1" w:rsidRDefault="00D471F1" w:rsidP="00D471F1">
      <w:r>
        <w:t>In addition to the functionality described in clause 6.2.1, the P-CSCF supports the functionality listed below:</w:t>
      </w:r>
    </w:p>
    <w:p w14:paraId="74009626" w14:textId="77777777" w:rsidR="00D471F1" w:rsidRDefault="00D471F1" w:rsidP="00D471F1">
      <w:pPr>
        <w:pStyle w:val="B1"/>
      </w:pPr>
      <w:r>
        <w:t>-</w:t>
      </w:r>
      <w:r>
        <w:tab/>
        <w:t>P-CSCF shall be able to retrieve the UE/user's IMSI, IMEI and MSISDN (if available) from the PCRF/PCF.</w:t>
      </w:r>
    </w:p>
    <w:p w14:paraId="558D187B" w14:textId="290E7852" w:rsidR="00D471F1" w:rsidRDefault="00D471F1" w:rsidP="00D471F1">
      <w:pPr>
        <w:pStyle w:val="B1"/>
      </w:pPr>
      <w:r>
        <w:t>-</w:t>
      </w:r>
      <w:r>
        <w:tab/>
        <w:t xml:space="preserve">P-CSCF may support the GIBA procedure over Gm as defined in </w:t>
      </w:r>
      <w:r w:rsidR="002C4FE9">
        <w:t>TS</w:t>
      </w:r>
      <w:r w:rsidR="002C4FE9">
        <w:t> </w:t>
      </w:r>
      <w:r w:rsidR="002C4FE9">
        <w:t>24.229</w:t>
      </w:r>
      <w:r w:rsidR="002C4FE9">
        <w:t> </w:t>
      </w:r>
      <w:r w:rsidR="002C4FE9">
        <w:t>[</w:t>
      </w:r>
      <w:r>
        <w:t>19].</w:t>
      </w:r>
    </w:p>
    <w:p w14:paraId="20F0F715" w14:textId="77777777" w:rsidR="00D471F1" w:rsidRDefault="00D471F1" w:rsidP="00D471F1">
      <w:pPr>
        <w:pStyle w:val="B1"/>
      </w:pPr>
      <w:r>
        <w:t>-</w:t>
      </w:r>
      <w:r>
        <w:tab/>
        <w:t>P-CSCF may verify the IMSI/IMEI provided in the SIP REGISTER message against the IMSI/IMEI provided by the PCRF or PCF.</w:t>
      </w:r>
    </w:p>
    <w:p w14:paraId="5743B6A5" w14:textId="77777777" w:rsidR="00D471F1" w:rsidRDefault="00D471F1" w:rsidP="00D471F1">
      <w:pPr>
        <w:pStyle w:val="Heading2"/>
      </w:pPr>
      <w:bookmarkStart w:id="205" w:name="_Toc58919210"/>
      <w:bookmarkStart w:id="206" w:name="_Toc83207656"/>
      <w:r>
        <w:t>K.2.3</w:t>
      </w:r>
      <w:r>
        <w:tab/>
        <w:t>PCRF or PCF</w:t>
      </w:r>
      <w:bookmarkEnd w:id="205"/>
      <w:bookmarkEnd w:id="206"/>
    </w:p>
    <w:p w14:paraId="5BC2C5DC" w14:textId="77777777" w:rsidR="00D471F1" w:rsidRDefault="00D471F1" w:rsidP="00D471F1">
      <w:pPr>
        <w:pStyle w:val="B1"/>
      </w:pPr>
      <w:r>
        <w:t>-</w:t>
      </w:r>
      <w:r>
        <w:tab/>
        <w:t>PCRF or PCF shall be able to provide the IMSI, the ME Identity (IMEISV), and MSISDN (if available) over Rx to the P-CSCF.</w:t>
      </w:r>
    </w:p>
    <w:p w14:paraId="5A2D74AB" w14:textId="77777777" w:rsidR="00D471F1" w:rsidRDefault="00D471F1" w:rsidP="00D471F1">
      <w:pPr>
        <w:pStyle w:val="Heading2"/>
      </w:pPr>
      <w:bookmarkStart w:id="207" w:name="_Toc58919211"/>
      <w:bookmarkStart w:id="208" w:name="_Toc83207657"/>
      <w:r>
        <w:t>K.2.4</w:t>
      </w:r>
      <w:r>
        <w:tab/>
        <w:t>PGW or SMF/UPF</w:t>
      </w:r>
      <w:bookmarkEnd w:id="207"/>
      <w:bookmarkEnd w:id="208"/>
    </w:p>
    <w:p w14:paraId="1CE1A59B" w14:textId="47FDB385" w:rsidR="00D471F1" w:rsidRDefault="00D471F1" w:rsidP="00D471F1">
      <w:pPr>
        <w:pStyle w:val="B1"/>
      </w:pPr>
      <w:r>
        <w:t>-</w:t>
      </w:r>
      <w:r>
        <w:tab/>
        <w:t xml:space="preserve">PGW or SMF/UPF shall be able to prevent "source IP address spoofing" for IMS emergency PDN connections if GIBA authentication, defined in </w:t>
      </w:r>
      <w:r w:rsidR="002C4FE9">
        <w:t>TS</w:t>
      </w:r>
      <w:r w:rsidR="002C4FE9">
        <w:t> </w:t>
      </w:r>
      <w:r w:rsidR="002C4FE9">
        <w:t>33.203</w:t>
      </w:r>
      <w:r w:rsidR="002C4FE9">
        <w:t> </w:t>
      </w:r>
      <w:r w:rsidR="002C4FE9">
        <w:t>[</w:t>
      </w:r>
      <w:r>
        <w:t>44], is used as part of emergency IMS registration.</w:t>
      </w:r>
    </w:p>
    <w:p w14:paraId="179AEADA" w14:textId="77777777" w:rsidR="00D471F1" w:rsidRDefault="00D471F1" w:rsidP="00D471F1">
      <w:pPr>
        <w:pStyle w:val="Heading2"/>
      </w:pPr>
      <w:bookmarkStart w:id="209" w:name="_Toc58919212"/>
      <w:bookmarkStart w:id="210" w:name="_Toc83207658"/>
      <w:r>
        <w:t>K.2.4</w:t>
      </w:r>
      <w:r>
        <w:tab/>
        <w:t>HSS or UDM</w:t>
      </w:r>
      <w:bookmarkEnd w:id="209"/>
      <w:bookmarkEnd w:id="210"/>
    </w:p>
    <w:p w14:paraId="2D3061DF" w14:textId="77777777" w:rsidR="00D471F1" w:rsidRDefault="00D471F1" w:rsidP="00D471F1">
      <w:pPr>
        <w:pStyle w:val="B1"/>
        <w:keepNext/>
      </w:pPr>
      <w:r>
        <w:t>-</w:t>
      </w:r>
      <w:r>
        <w:tab/>
        <w:t>The EPS user subscription at the HSS should contain exactly one MSISDN which should be the same as that in the IMS profile.</w:t>
      </w:r>
    </w:p>
    <w:p w14:paraId="34277617" w14:textId="77777777" w:rsidR="00D471F1" w:rsidRDefault="00D471F1" w:rsidP="00D471F1">
      <w:pPr>
        <w:pStyle w:val="B1"/>
      </w:pPr>
      <w:r>
        <w:t>-</w:t>
      </w:r>
      <w:r>
        <w:tab/>
        <w:t>The 5GS user subscription at the UDM should contain exactly one MSISDN based GPSI which should be the same as that in the IMS profile.</w:t>
      </w:r>
    </w:p>
    <w:p w14:paraId="68EA0E2B" w14:textId="77777777" w:rsidR="00D471F1" w:rsidRDefault="00D471F1" w:rsidP="00D471F1">
      <w:pPr>
        <w:pStyle w:val="Heading1"/>
      </w:pPr>
      <w:bookmarkStart w:id="211" w:name="_Toc58919213"/>
      <w:bookmarkStart w:id="212" w:name="_Toc83207659"/>
      <w:r>
        <w:t>K.3</w:t>
      </w:r>
      <w:r>
        <w:tab/>
        <w:t>IMS Emergency Registration and Session Establishment</w:t>
      </w:r>
      <w:bookmarkEnd w:id="211"/>
      <w:bookmarkEnd w:id="212"/>
    </w:p>
    <w:p w14:paraId="762E8233" w14:textId="77777777" w:rsidR="00D471F1" w:rsidRDefault="00D471F1" w:rsidP="00D471F1">
      <w:r>
        <w:t>The call flow for support of IMS emergency sessions for roaming users in deployments without IMS-level roaming interfaces for UTRAN, E-UTRAN or NG-RAN access networks is described in Figure K.3-1.</w:t>
      </w:r>
    </w:p>
    <w:p w14:paraId="4F99E9A9" w14:textId="3C772E7E" w:rsidR="00331E95" w:rsidRDefault="00331E95" w:rsidP="00502ECD">
      <w:pPr>
        <w:pStyle w:val="TH"/>
      </w:pPr>
      <w:r>
        <w:object w:dxaOrig="13031" w:dyaOrig="13431" w14:anchorId="3E00B6F2">
          <v:shape id="_x0000_i1038" type="#_x0000_t75" style="width:459.75pt;height:472.5pt" o:ole="">
            <v:imagedata r:id="rId35" o:title=""/>
          </v:shape>
          <o:OLEObject Type="Embed" ProgID="Visio.Drawing.11" ShapeID="_x0000_i1038" DrawAspect="Content" ObjectID="_1693820902" r:id="rId36"/>
        </w:object>
      </w:r>
    </w:p>
    <w:p w14:paraId="216FF2D2" w14:textId="07FEA8AF" w:rsidR="00D471F1" w:rsidRDefault="00D471F1" w:rsidP="00D471F1">
      <w:pPr>
        <w:pStyle w:val="TF"/>
      </w:pPr>
      <w:r>
        <w:t>Figure K.3-1: IMS Emergency Session Establishment in deployments without IMS roaming interface between VPLMN and HPLMN</w:t>
      </w:r>
    </w:p>
    <w:p w14:paraId="5EC31B75" w14:textId="77777777" w:rsidR="00D471F1" w:rsidRDefault="00D471F1" w:rsidP="00D471F1">
      <w:pPr>
        <w:pStyle w:val="B1"/>
      </w:pPr>
      <w:r>
        <w:t>1.</w:t>
      </w:r>
      <w:r>
        <w:tab/>
        <w:t>UE establishes a PDN connection (for EPC) or PDU session (for 5GC) for IMS emergency services.</w:t>
      </w:r>
    </w:p>
    <w:p w14:paraId="7E01480B" w14:textId="77777777" w:rsidR="00D471F1" w:rsidRDefault="00D471F1" w:rsidP="00D471F1">
      <w:pPr>
        <w:pStyle w:val="B1"/>
      </w:pPr>
      <w:r>
        <w:t>2.</w:t>
      </w:r>
      <w:r>
        <w:tab/>
        <w:t>For EPC, IMSI and IMEI(SV) are retrieved from the UE. The MSISDN (if available) is provided by the HSS.</w:t>
      </w:r>
    </w:p>
    <w:p w14:paraId="3AFB2CD5" w14:textId="72F4FA34" w:rsidR="00331E95" w:rsidRDefault="00D471F1" w:rsidP="00D471F1">
      <w:pPr>
        <w:pStyle w:val="B1"/>
      </w:pPr>
      <w:r>
        <w:tab/>
        <w:t xml:space="preserve">For 5GC, the SUPI and PEI are retrieved from the UE context stored in the AMF; the SUPI needs to contain an IMSI </w:t>
      </w:r>
      <w:r w:rsidR="00331E95">
        <w:t xml:space="preserve">for PLMN accesses, and may contain an IMSI or a network-specific identifier (NSI) that takes the form of an NAI for SNPN access. </w:t>
      </w:r>
      <w:r w:rsidR="002C4FE9">
        <w:t>TS</w:t>
      </w:r>
      <w:r w:rsidR="002C4FE9">
        <w:t> </w:t>
      </w:r>
      <w:r w:rsidR="002C4FE9">
        <w:t>23.003</w:t>
      </w:r>
      <w:r w:rsidR="002C4FE9">
        <w:t> </w:t>
      </w:r>
      <w:r w:rsidR="002C4FE9">
        <w:t>[</w:t>
      </w:r>
      <w:r w:rsidR="00331E95">
        <w:t>21] specifies the IMPI and IMPI derivation for a NAI-based SUPI.</w:t>
      </w:r>
    </w:p>
    <w:p w14:paraId="1235C775" w14:textId="7A55EEA5" w:rsidR="00D471F1" w:rsidRDefault="00331E95" w:rsidP="00D471F1">
      <w:pPr>
        <w:pStyle w:val="B1"/>
      </w:pPr>
      <w:r>
        <w:tab/>
        <w:t xml:space="preserve">The </w:t>
      </w:r>
      <w:r w:rsidR="00D471F1">
        <w:t>PEI needs to contain an IMEI(SV). The GPSI (if available) is provided by the UDM; the GPSI needs to contain an MSISDN.</w:t>
      </w:r>
    </w:p>
    <w:p w14:paraId="343197EA" w14:textId="3C89646F" w:rsidR="00D471F1" w:rsidRDefault="00D471F1" w:rsidP="00D471F1">
      <w:pPr>
        <w:pStyle w:val="B1"/>
      </w:pPr>
      <w:r>
        <w:t>3.</w:t>
      </w:r>
      <w:r>
        <w:tab/>
        <w:t xml:space="preserve">For EPC: MME/SGSN sends a Create Session Request towards the PGW including the IMSI, the IMEI(SV) and the MSISDN (if available) as specified in </w:t>
      </w:r>
      <w:r w:rsidR="002C4FE9">
        <w:t>TS</w:t>
      </w:r>
      <w:r w:rsidR="002C4FE9">
        <w:t> </w:t>
      </w:r>
      <w:r w:rsidR="002C4FE9">
        <w:t>23.401</w:t>
      </w:r>
      <w:r w:rsidR="002C4FE9">
        <w:t> </w:t>
      </w:r>
      <w:r w:rsidR="002C4FE9">
        <w:t>[</w:t>
      </w:r>
      <w:r>
        <w:t>28].</w:t>
      </w:r>
    </w:p>
    <w:p w14:paraId="6D9DBFA0" w14:textId="091BE0DC" w:rsidR="00D471F1" w:rsidRDefault="00D471F1" w:rsidP="00D471F1">
      <w:pPr>
        <w:pStyle w:val="B1"/>
      </w:pPr>
      <w:r>
        <w:tab/>
        <w:t xml:space="preserve">For 5GS: AMF sends a Nsmf_PDUSession_CreateSMContextRequest towards the SMF/UPF including the SUPI, the PEI and the GPSI (if available) as specified in </w:t>
      </w:r>
      <w:r w:rsidR="002C4FE9">
        <w:t>TS</w:t>
      </w:r>
      <w:r w:rsidR="002C4FE9">
        <w:t> </w:t>
      </w:r>
      <w:r w:rsidR="002C4FE9">
        <w:t>23.502</w:t>
      </w:r>
      <w:r w:rsidR="002C4FE9">
        <w:t> </w:t>
      </w:r>
      <w:r w:rsidR="002C4FE9">
        <w:t>[</w:t>
      </w:r>
      <w:r>
        <w:t>49].</w:t>
      </w:r>
    </w:p>
    <w:p w14:paraId="57CD523D" w14:textId="2EB774BD" w:rsidR="00D471F1" w:rsidRDefault="00D471F1" w:rsidP="00D471F1">
      <w:pPr>
        <w:pStyle w:val="B1"/>
      </w:pPr>
      <w:r>
        <w:t>4.</w:t>
      </w:r>
      <w:r>
        <w:tab/>
        <w:t xml:space="preserve">For EPC, PGW establishes an IP-CAN session with the PCRF as described in </w:t>
      </w:r>
      <w:r w:rsidR="002C4FE9">
        <w:t>TS</w:t>
      </w:r>
      <w:r w:rsidR="002C4FE9">
        <w:t> </w:t>
      </w:r>
      <w:r w:rsidR="002C4FE9">
        <w:t>23.401</w:t>
      </w:r>
      <w:r w:rsidR="002C4FE9">
        <w:t> </w:t>
      </w:r>
      <w:r w:rsidR="002C4FE9">
        <w:t>[</w:t>
      </w:r>
      <w:r>
        <w:t xml:space="preserve">28] and </w:t>
      </w:r>
      <w:r w:rsidR="002C4FE9">
        <w:t>TS</w:t>
      </w:r>
      <w:r w:rsidR="002C4FE9">
        <w:t> </w:t>
      </w:r>
      <w:r w:rsidR="002C4FE9">
        <w:t>23.203</w:t>
      </w:r>
      <w:r w:rsidR="002C4FE9">
        <w:t> </w:t>
      </w:r>
      <w:r w:rsidR="002C4FE9">
        <w:t>[</w:t>
      </w:r>
      <w:r>
        <w:t>20]. The IP-CAN session is identified with UE's IPv4 address of IPv6 prefix associated with the PDN connection for IMS emergency services. The IMSI, the IMEI(SV) and the MSISDN (if available) are passed to the PCRF as part of the IP-CAN session establishment.</w:t>
      </w:r>
    </w:p>
    <w:p w14:paraId="7AD8C466" w14:textId="2021A712" w:rsidR="00D471F1" w:rsidRDefault="00D471F1" w:rsidP="00D471F1">
      <w:pPr>
        <w:pStyle w:val="B1"/>
      </w:pPr>
      <w:r>
        <w:tab/>
        <w:t xml:space="preserve">For 5GC, SMF establishes an SM Policy Association with the PCF as described in </w:t>
      </w:r>
      <w:r w:rsidR="002C4FE9">
        <w:t>TS</w:t>
      </w:r>
      <w:r w:rsidR="002C4FE9">
        <w:t> </w:t>
      </w:r>
      <w:r w:rsidR="002C4FE9">
        <w:t>23.502</w:t>
      </w:r>
      <w:r w:rsidR="002C4FE9">
        <w:t> </w:t>
      </w:r>
      <w:r w:rsidR="002C4FE9">
        <w:t>[</w:t>
      </w:r>
      <w:r>
        <w:t xml:space="preserve">49] and </w:t>
      </w:r>
      <w:r w:rsidR="002C4FE9">
        <w:t>TS</w:t>
      </w:r>
      <w:r w:rsidR="002C4FE9">
        <w:t> </w:t>
      </w:r>
      <w:r w:rsidR="002C4FE9">
        <w:t>23.503</w:t>
      </w:r>
      <w:r w:rsidR="002C4FE9">
        <w:t> </w:t>
      </w:r>
      <w:r w:rsidR="002C4FE9">
        <w:t>[</w:t>
      </w:r>
      <w:r>
        <w:t>51]. The PDU session is identified with UE's IPv4 address or IPv6 prefix. The SUPI, PEI, GPSI (if available) and emergency DNN are passed to the PCF.</w:t>
      </w:r>
    </w:p>
    <w:p w14:paraId="68F37FE1" w14:textId="77777777" w:rsidR="00D471F1" w:rsidRDefault="00D471F1" w:rsidP="00D471F1">
      <w:pPr>
        <w:pStyle w:val="B1"/>
      </w:pPr>
      <w:r>
        <w:t>5.</w:t>
      </w:r>
      <w:r>
        <w:tab/>
        <w:t>The Attach or UE requested PDN connection procedure (for EPC) or the PDU Session Establishment procedure (for 5GC) is being completed.</w:t>
      </w:r>
    </w:p>
    <w:p w14:paraId="607DBA45" w14:textId="77777777" w:rsidR="00D471F1" w:rsidRDefault="00D471F1" w:rsidP="00D471F1">
      <w:r>
        <w:t>Steps 6-12 apply if the UE performs IMS Emergency Registration, based on conditions specified in clause 4.1 e.g. UE is aware that it has sufficient IMS authentication material.</w:t>
      </w:r>
    </w:p>
    <w:p w14:paraId="525FD99C" w14:textId="77777777" w:rsidR="00D471F1" w:rsidRDefault="00D471F1" w:rsidP="00D471F1">
      <w:pPr>
        <w:pStyle w:val="B1"/>
      </w:pPr>
      <w:r>
        <w:t>6.</w:t>
      </w:r>
      <w:r>
        <w:tab/>
        <w:t>UE initiates IMS emergency registration by sending a SIP REGISTER (UserID-1) message. The UserID-1 parameter is an IMPI and optionally an IMPU.</w:t>
      </w:r>
    </w:p>
    <w:p w14:paraId="422C08C4" w14:textId="4EF892FA" w:rsidR="00D471F1" w:rsidRDefault="00D471F1" w:rsidP="00D471F1">
      <w:pPr>
        <w:pStyle w:val="B1"/>
      </w:pPr>
      <w:r>
        <w:t>7a.</w:t>
      </w:r>
      <w:r>
        <w:tab/>
        <w:t xml:space="preserve">Upon reception of the SIP REGISTER message the P-CSCF determines that there is no IMS NNI to the user's HPLMN. The P-CSCF requests the PCRF or PCF for EPS-level identities (e.g. IMSI, IMEI(SV), MSISDN) in the Rx session establishment request. For 5GC, P-CSCF may use the Npcf_PolicyAuthorization service as described in </w:t>
      </w:r>
      <w:r w:rsidR="002C4FE9">
        <w:t>TS</w:t>
      </w:r>
      <w:r w:rsidR="002C4FE9">
        <w:t> </w:t>
      </w:r>
      <w:r w:rsidR="002C4FE9">
        <w:t>23.502</w:t>
      </w:r>
      <w:r w:rsidR="002C4FE9">
        <w:t> </w:t>
      </w:r>
      <w:r w:rsidR="002C4FE9">
        <w:t>[</w:t>
      </w:r>
      <w:r>
        <w:t xml:space="preserve">49] and </w:t>
      </w:r>
      <w:r w:rsidR="002C4FE9">
        <w:t>TS</w:t>
      </w:r>
      <w:r w:rsidR="002C4FE9">
        <w:t> </w:t>
      </w:r>
      <w:r w:rsidR="002C4FE9">
        <w:t>23.503</w:t>
      </w:r>
      <w:r w:rsidR="002C4FE9">
        <w:t> </w:t>
      </w:r>
      <w:r w:rsidR="002C4FE9">
        <w:t>[</w:t>
      </w:r>
      <w:r>
        <w:t>51] instead of the Rx interface.</w:t>
      </w:r>
    </w:p>
    <w:p w14:paraId="2E5931E7" w14:textId="51D32C06" w:rsidR="00D471F1" w:rsidRDefault="00D471F1" w:rsidP="00D471F1">
      <w:pPr>
        <w:pStyle w:val="B1"/>
      </w:pPr>
      <w:r>
        <w:t>7b.</w:t>
      </w:r>
      <w:r>
        <w:tab/>
        <w:t>For EPC, the PCRF performs session binding based on the UE's IP address/prefix (as defined in</w:t>
      </w:r>
      <w:r w:rsidR="00F977AF">
        <w:t xml:space="preserve"> clause 6.1.1.2</w:t>
      </w:r>
      <w:r>
        <w:t xml:space="preserve"> </w:t>
      </w:r>
      <w:r w:rsidR="00F977AF">
        <w:t xml:space="preserve">of </w:t>
      </w:r>
      <w:r w:rsidR="002C4FE9">
        <w:t>TS</w:t>
      </w:r>
      <w:r w:rsidR="002C4FE9">
        <w:t> </w:t>
      </w:r>
      <w:r w:rsidR="002C4FE9">
        <w:t>23.203</w:t>
      </w:r>
      <w:r w:rsidR="002C4FE9">
        <w:t> </w:t>
      </w:r>
      <w:r w:rsidR="002C4FE9">
        <w:t>[</w:t>
      </w:r>
      <w:r>
        <w:t>20]) and provides one or more EPS-level identities and the MSISDN (if available) to the P-CSCF.</w:t>
      </w:r>
    </w:p>
    <w:p w14:paraId="2EDC3792" w14:textId="066F52FD" w:rsidR="00D471F1" w:rsidRDefault="00D471F1" w:rsidP="00D471F1">
      <w:pPr>
        <w:pStyle w:val="B1"/>
      </w:pPr>
      <w:r>
        <w:tab/>
        <w:t xml:space="preserve">For 5GC, the PCF performs session binding based on the UE's IP address/prefix (as defined in </w:t>
      </w:r>
      <w:r w:rsidR="002C4FE9">
        <w:t>TS</w:t>
      </w:r>
      <w:r w:rsidR="002C4FE9">
        <w:t> </w:t>
      </w:r>
      <w:r w:rsidR="002C4FE9">
        <w:t>23.503</w:t>
      </w:r>
      <w:r w:rsidR="002C4FE9">
        <w:t> </w:t>
      </w:r>
      <w:r w:rsidR="002C4FE9">
        <w:t>[</w:t>
      </w:r>
      <w:r>
        <w:t>51]). If the Rx interface is used, the PCF extracts IMSI, IMEI(SV),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14:paraId="514CAEE9" w14:textId="70D49697" w:rsidR="00D471F1" w:rsidRDefault="00D471F1" w:rsidP="00D471F1">
      <w:pPr>
        <w:pStyle w:val="B1"/>
      </w:pPr>
      <w:r>
        <w:t>8.</w:t>
      </w:r>
      <w:r>
        <w:tab/>
        <w:t xml:space="preserve">Based on operator configuration and if the network supports the GIBA procedure over Gm as defined in </w:t>
      </w:r>
      <w:r w:rsidR="002C4FE9">
        <w:t>TS</w:t>
      </w:r>
      <w:r w:rsidR="002C4FE9">
        <w:t> </w:t>
      </w:r>
      <w:r w:rsidR="002C4FE9">
        <w:t>24.229</w:t>
      </w:r>
      <w:r w:rsidR="002C4FE9">
        <w:t> </w:t>
      </w:r>
      <w:r w:rsidR="002C4FE9">
        <w:t>[</w:t>
      </w:r>
      <w:r>
        <w:t xml:space="preserve">19], the P-CSCF responds with a 420 response with sec-agree value listed in the unsupported header field. Otherwise it rejects the IMS registration request with SIP 403 (Forbidden) as defined in </w:t>
      </w:r>
      <w:r w:rsidR="002C4FE9">
        <w:t>TS</w:t>
      </w:r>
      <w:r w:rsidR="002C4FE9">
        <w:t> </w:t>
      </w:r>
      <w:r w:rsidR="002C4FE9">
        <w:t>24.229</w:t>
      </w:r>
      <w:r w:rsidR="002C4FE9">
        <w:t> </w:t>
      </w:r>
      <w:r w:rsidR="002C4FE9">
        <w:t>[</w:t>
      </w:r>
      <w:r>
        <w:t>19]. If the network supports anonymous IMS emergency sessions, P-CSCF may add an indication whether it supports anonymous IMS emergency sessions to the 403 or 420 response.</w:t>
      </w:r>
    </w:p>
    <w:p w14:paraId="05DEF671" w14:textId="77777777" w:rsidR="00D471F1" w:rsidRDefault="00D471F1" w:rsidP="00D471F1">
      <w:r>
        <w:t>Steps 9-12 apply if the P-CSCF has responded with a 420 response in step 8 and if the UE supports GIBA procedure as part of emergency IMS registration (irrespective of whether indication of anonymous IMS emergency session support was included in step 8).</w:t>
      </w:r>
    </w:p>
    <w:p w14:paraId="55A0FFB4" w14:textId="5986E3D3" w:rsidR="00D471F1" w:rsidRDefault="00D471F1" w:rsidP="00D471F1">
      <w:pPr>
        <w:pStyle w:val="B1"/>
      </w:pPr>
      <w:r>
        <w:t>9.</w:t>
      </w:r>
      <w:r>
        <w:tab/>
        <w:t xml:space="preserve">UE according to </w:t>
      </w:r>
      <w:r w:rsidR="002C4FE9">
        <w:t>TS</w:t>
      </w:r>
      <w:r w:rsidR="002C4FE9">
        <w:t> </w:t>
      </w:r>
      <w:r w:rsidR="002C4FE9">
        <w:t>24.229</w:t>
      </w:r>
      <w:r w:rsidR="002C4FE9">
        <w:t> </w:t>
      </w:r>
      <w:r w:rsidR="002C4FE9">
        <w:t>[</w:t>
      </w:r>
      <w:r>
        <w:t xml:space="preserve">19], performs a new initial registration by sending a SIP REGISTER (UserID-2, IMEI) message and without inclusion of the Authorization header field. UserID-2 is a public user identity derived from </w:t>
      </w:r>
      <w:r w:rsidR="00331E95">
        <w:t>SUPI (</w:t>
      </w:r>
      <w:r>
        <w:t>IMSI</w:t>
      </w:r>
      <w:r w:rsidR="00331E95">
        <w:t xml:space="preserve"> or NSI)</w:t>
      </w:r>
      <w:r>
        <w:t>. P-CSCF may verify the IMSI</w:t>
      </w:r>
      <w:r w:rsidR="00331E95">
        <w:t>/NSI</w:t>
      </w:r>
      <w:r>
        <w:t>/IMEI provided by the PCRF or PCF in step 7b against the IMSI</w:t>
      </w:r>
      <w:r w:rsidR="00331E95">
        <w:t>/NSI</w:t>
      </w:r>
      <w:r>
        <w:t>/IMEI derived from the public user identity provided by the UE, prior to accepting the SIP REGISTER message.</w:t>
      </w:r>
    </w:p>
    <w:p w14:paraId="1C7E6E24" w14:textId="2156823B" w:rsidR="00D471F1" w:rsidRDefault="00D471F1" w:rsidP="00D471F1">
      <w:pPr>
        <w:pStyle w:val="B1"/>
      </w:pPr>
      <w:r>
        <w:t>10.</w:t>
      </w:r>
      <w:r>
        <w:tab/>
        <w:t xml:space="preserve">P-CSCF accepts the registration with 200 OK and provides a tel-URI based on the MSISDN (if available) received from PCRF in step 7b to the UE. From the UE point of view, the procedure is the same as specified for GIBA (GPRS-IMS bundled authentication) procedures in </w:t>
      </w:r>
      <w:r w:rsidR="002C4FE9">
        <w:t>TS</w:t>
      </w:r>
      <w:r w:rsidR="002C4FE9">
        <w:t> </w:t>
      </w:r>
      <w:r w:rsidR="002C4FE9">
        <w:t>24.229</w:t>
      </w:r>
      <w:r w:rsidR="002C4FE9">
        <w:t> </w:t>
      </w:r>
      <w:r w:rsidR="002C4FE9">
        <w:t>[</w:t>
      </w:r>
      <w:r>
        <w:t>19].</w:t>
      </w:r>
    </w:p>
    <w:p w14:paraId="39541513" w14:textId="77777777" w:rsidR="00D471F1" w:rsidRDefault="00D471F1" w:rsidP="00D471F1">
      <w:pPr>
        <w:pStyle w:val="B1"/>
      </w:pPr>
      <w:r>
        <w:t>11.</w:t>
      </w:r>
      <w:r>
        <w:tab/>
        <w:t>UE then attempts an IMS emergency session by sending a SIP INVITE (UserID-3) message. UserID-3 is set to UE's public identity (i.e. MSISDN as Tel-URI received in step 10).</w:t>
      </w:r>
    </w:p>
    <w:p w14:paraId="69B94401" w14:textId="77777777" w:rsidR="00D471F1" w:rsidRDefault="00D471F1" w:rsidP="00D471F1">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14:paraId="0372CCDC" w14:textId="77777777" w:rsidR="00D471F1" w:rsidRDefault="00D471F1" w:rsidP="00D471F1">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629B603" w14:textId="77777777" w:rsidR="00D471F1" w:rsidRDefault="00D471F1" w:rsidP="00D471F1">
      <w:pPr>
        <w:pStyle w:val="B1"/>
      </w:pPr>
      <w:r>
        <w:t>13.</w:t>
      </w:r>
      <w:r>
        <w:tab/>
        <w:t>The UE may attempt an unauthenticated IMS emergency session including an "anonymous user" parameter in the SIP INVITE message.</w:t>
      </w:r>
    </w:p>
    <w:p w14:paraId="693883BA" w14:textId="77777777" w:rsidR="00D471F1" w:rsidRDefault="00D471F1" w:rsidP="00D471F1">
      <w:pPr>
        <w:pStyle w:val="B1"/>
      </w:pPr>
      <w:r>
        <w:t>14.</w:t>
      </w:r>
      <w:r>
        <w:tab/>
        <w:t>Upon reception of the SIP INVITE the P-CSCF either internally retrieves the one or more EPS-level identities and the MSISDN (if available) that were received in step 7b, or performs step 7 again.</w:t>
      </w:r>
    </w:p>
    <w:p w14:paraId="38227354" w14:textId="77777777" w:rsidR="00D471F1" w:rsidRDefault="00D471F1" w:rsidP="00D471F1">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1CAF218E" w14:textId="77777777" w:rsidR="00D471F1" w:rsidRDefault="00D471F1" w:rsidP="00D471F1">
      <w:r>
        <w:t>Step 16 applies if the UE attempts an emergency call in the CS domain as specified in clause 4.1:</w:t>
      </w:r>
    </w:p>
    <w:p w14:paraId="05A6F55E" w14:textId="77777777" w:rsidR="00D471F1" w:rsidRPr="00881E5E" w:rsidRDefault="00D471F1" w:rsidP="00D471F1">
      <w:pPr>
        <w:pStyle w:val="B1"/>
      </w:pPr>
      <w:r>
        <w:t>16.</w:t>
      </w:r>
      <w:r>
        <w:tab/>
        <w:t>Subsequent to the IMS registration failure in step 8 or subsequent to an anonymous SIP INVITE attempt the UE may attempt an emergency call in the CS domain.</w:t>
      </w:r>
    </w:p>
    <w:p w14:paraId="711FD423" w14:textId="77777777" w:rsidR="00D471F1" w:rsidRDefault="00D471F1" w:rsidP="00D471F1">
      <w:pPr>
        <w:pStyle w:val="Heading1"/>
      </w:pPr>
      <w:bookmarkStart w:id="213" w:name="_Toc58919214"/>
      <w:bookmarkStart w:id="214" w:name="_Toc83207660"/>
      <w:r>
        <w:t>K.4</w:t>
      </w:r>
      <w:r>
        <w:tab/>
        <w:t>Non UE detectable Emergency Session</w:t>
      </w:r>
      <w:bookmarkEnd w:id="213"/>
      <w:bookmarkEnd w:id="214"/>
    </w:p>
    <w:p w14:paraId="6D1A3D5F" w14:textId="77777777" w:rsidR="00D471F1" w:rsidRDefault="00D471F1" w:rsidP="00D471F1">
      <w:pPr>
        <w:rPr>
          <w:lang w:eastAsia="ja-JP"/>
        </w:rPr>
      </w:pPr>
      <w:r>
        <w:rPr>
          <w:lang w:eastAsia="ja-JP"/>
        </w:rPr>
        <w:t>In addition to clause 7.1.2, the following is applicable for this scenario:</w:t>
      </w:r>
    </w:p>
    <w:p w14:paraId="22B14CB1" w14:textId="7160C9F0" w:rsidR="00D471F1" w:rsidRDefault="00D471F1" w:rsidP="00D471F1">
      <w:pPr>
        <w:pStyle w:val="B1"/>
      </w:pPr>
      <w:r>
        <w:t>-</w:t>
      </w:r>
      <w:r>
        <w:tab/>
        <w:t xml:space="preserve">It is recommended that local emergency call numbers are provided to the UE according to the procedures specified in </w:t>
      </w:r>
      <w:r w:rsidR="002C4FE9">
        <w:t>TS</w:t>
      </w:r>
      <w:r w:rsidR="002C4FE9">
        <w:t> </w:t>
      </w:r>
      <w:r w:rsidR="002C4FE9">
        <w:t>24.</w:t>
      </w:r>
      <w:r w:rsidR="002C4FE9" w:rsidRPr="00305211">
        <w:t>501</w:t>
      </w:r>
      <w:r w:rsidR="002C4FE9">
        <w:t> </w:t>
      </w:r>
      <w:r w:rsidR="002C4FE9">
        <w:t>[</w:t>
      </w:r>
      <w:r w:rsidRPr="00305211">
        <w:t xml:space="preserve">52], </w:t>
      </w:r>
      <w:r w:rsidR="002C4FE9" w:rsidRPr="00305211">
        <w:t>TS</w:t>
      </w:r>
      <w:r w:rsidR="002C4FE9">
        <w:t> </w:t>
      </w:r>
      <w:r w:rsidR="002C4FE9" w:rsidRPr="00305211">
        <w:t>24.301</w:t>
      </w:r>
      <w:r w:rsidR="002C4FE9">
        <w:t> </w:t>
      </w:r>
      <w:r w:rsidR="002C4FE9">
        <w:t>[</w:t>
      </w:r>
      <w:r w:rsidRPr="00305211">
        <w:t xml:space="preserve">33], </w:t>
      </w:r>
      <w:r w:rsidR="002C4FE9" w:rsidRPr="00305211">
        <w:t>TS</w:t>
      </w:r>
      <w:r w:rsidR="002C4FE9">
        <w:t> </w:t>
      </w:r>
      <w:r w:rsidR="002C4FE9" w:rsidRPr="00305211">
        <w:t>24.008</w:t>
      </w:r>
      <w:r w:rsidR="002C4FE9">
        <w:t> </w:t>
      </w:r>
      <w:r w:rsidR="002C4FE9">
        <w:t>[</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06D7DA6D" w14:textId="1ED3960B" w:rsidR="00D471F1" w:rsidRDefault="00D471F1" w:rsidP="00D471F1">
      <w:pPr>
        <w:pStyle w:val="B1"/>
      </w:pPr>
      <w:r>
        <w:t>-</w:t>
      </w:r>
      <w:r>
        <w:tab/>
        <w:t>When the UE registers in the IMS, the P-CSCF may retrieve the VPLMN-ID</w:t>
      </w:r>
      <w:r w:rsidR="00331E95">
        <w:t xml:space="preserve"> or SNPN ID</w:t>
      </w:r>
      <w:r>
        <w:t xml:space="preserve"> of the UE as described in</w:t>
      </w:r>
      <w:r w:rsidR="00F977AF">
        <w:t xml:space="preserve"> clause W.3</w:t>
      </w:r>
      <w:r>
        <w:t xml:space="preserve"> </w:t>
      </w:r>
      <w:r w:rsidR="00F977AF">
        <w:t xml:space="preserve">of </w:t>
      </w:r>
      <w:r w:rsidR="002C4FE9">
        <w:t>TS</w:t>
      </w:r>
      <w:r w:rsidR="002C4FE9">
        <w:t> </w:t>
      </w:r>
      <w:r w:rsidR="002C4FE9">
        <w:t>23.228</w:t>
      </w:r>
      <w:r w:rsidR="002C4FE9">
        <w:t> </w:t>
      </w:r>
      <w:r w:rsidR="002C4FE9">
        <w:t>[</w:t>
      </w:r>
      <w:r>
        <w:t>1</w:t>
      </w:r>
      <w:r w:rsidR="00F977AF">
        <w:t>]</w:t>
      </w:r>
      <w:r>
        <w:t xml:space="preserve"> and may access a database to obtain a list of all local emergency numbers for the visited PLMN, if not already available in the P-CSCF. These numbers are used for detection of non UE detectable emergency calls during IMS session setup. The database of PLMN</w:t>
      </w:r>
      <w:r w:rsidR="00331E95">
        <w:t>-/SNPN</w:t>
      </w:r>
      <w:r>
        <w:t>- specific emergency numbers and its interface with the P-CSCF are not specified by 3GPP.</w:t>
      </w:r>
    </w:p>
    <w:p w14:paraId="21E33CF3" w14:textId="77777777" w:rsidR="00D471F1" w:rsidRDefault="00D471F1" w:rsidP="00D471F1">
      <w:pPr>
        <w:pStyle w:val="Heading8"/>
      </w:pPr>
      <w:r>
        <w:br w:type="page"/>
      </w:r>
      <w:bookmarkStart w:id="215" w:name="_Toc58919215"/>
      <w:bookmarkStart w:id="216" w:name="_Toc83207661"/>
      <w:r>
        <w:t>Annex L (normative):</w:t>
      </w:r>
      <w:r>
        <w:br/>
        <w:t>IMS emergency services using non-3GPP access to 5GC</w:t>
      </w:r>
      <w:bookmarkEnd w:id="215"/>
      <w:bookmarkEnd w:id="216"/>
    </w:p>
    <w:p w14:paraId="25A5F658" w14:textId="77777777" w:rsidR="00D471F1" w:rsidRDefault="00D471F1" w:rsidP="00D471F1">
      <w:pPr>
        <w:pStyle w:val="Heading1"/>
      </w:pPr>
      <w:bookmarkStart w:id="217" w:name="_Toc58919216"/>
      <w:bookmarkStart w:id="218" w:name="_Toc83207662"/>
      <w:r>
        <w:t>L.1</w:t>
      </w:r>
      <w:r>
        <w:tab/>
        <w:t>General</w:t>
      </w:r>
      <w:bookmarkEnd w:id="217"/>
      <w:bookmarkEnd w:id="218"/>
    </w:p>
    <w:p w14:paraId="6AE84D0E" w14:textId="77777777" w:rsidR="00D471F1" w:rsidRDefault="00D471F1" w:rsidP="00D471F1">
      <w:pPr>
        <w:rPr>
          <w:lang w:eastAsia="ja-JP"/>
        </w:rPr>
      </w:pPr>
      <w:r>
        <w:rPr>
          <w:lang w:eastAsia="ja-JP"/>
        </w:rPr>
        <w:t>This annex includes additional clarifications when the IP-CAN corresponds to a non-3GPP access to 5GC.</w:t>
      </w:r>
    </w:p>
    <w:p w14:paraId="6CE1100A" w14:textId="77777777" w:rsidR="00D471F1" w:rsidRDefault="00D471F1" w:rsidP="00D471F1">
      <w:pPr>
        <w:rPr>
          <w:lang w:eastAsia="ja-JP"/>
        </w:rPr>
      </w:pPr>
      <w:r>
        <w:rPr>
          <w:lang w:eastAsia="ja-JP"/>
        </w:rPr>
        <w:t>Trusted and untrusted non-3GPP access to 5GC for emergency sessions are supported.</w:t>
      </w:r>
    </w:p>
    <w:p w14:paraId="11313683" w14:textId="77777777" w:rsidR="00D471F1" w:rsidRDefault="00D471F1" w:rsidP="00D471F1">
      <w:pPr>
        <w:rPr>
          <w:lang w:eastAsia="ja-JP"/>
        </w:rPr>
      </w:pPr>
      <w:r>
        <w:rPr>
          <w:lang w:eastAsia="ja-JP"/>
        </w:rPr>
        <w:t>The UE may issue an Emergency session over non-3GPP access to 5GC only when 3GPP access for emergency call is not possible or available (e.g. no 3GPP coverage).</w:t>
      </w:r>
    </w:p>
    <w:p w14:paraId="28050234" w14:textId="1787A03B" w:rsidR="00D471F1" w:rsidRDefault="00D471F1" w:rsidP="00D471F1">
      <w:pPr>
        <w:rPr>
          <w:lang w:eastAsia="ja-JP"/>
        </w:rPr>
      </w:pPr>
      <w:r>
        <w:rPr>
          <w:lang w:eastAsia="ja-JP"/>
        </w:rPr>
        <w:t xml:space="preserve">Further details on the procedures defined for non-3GPP access to 5GC support of support emergency sessions are defined in </w:t>
      </w:r>
      <w:r w:rsidR="002C4FE9">
        <w:rPr>
          <w:lang w:eastAsia="ja-JP"/>
        </w:rPr>
        <w:t>TS</w:t>
      </w:r>
      <w:r w:rsidR="002C4FE9">
        <w:rPr>
          <w:lang w:eastAsia="ja-JP"/>
        </w:rPr>
        <w:t> </w:t>
      </w:r>
      <w:r w:rsidR="002C4FE9">
        <w:rPr>
          <w:lang w:eastAsia="ja-JP"/>
        </w:rPr>
        <w:t>23.502</w:t>
      </w:r>
      <w:r w:rsidR="002C4FE9">
        <w:rPr>
          <w:lang w:eastAsia="ja-JP"/>
        </w:rPr>
        <w:t> </w:t>
      </w:r>
      <w:r w:rsidR="002C4FE9">
        <w:rPr>
          <w:lang w:eastAsia="ja-JP"/>
        </w:rPr>
        <w:t>[</w:t>
      </w:r>
      <w:r>
        <w:rPr>
          <w:lang w:eastAsia="ja-JP"/>
        </w:rPr>
        <w:t>49].</w:t>
      </w:r>
    </w:p>
    <w:p w14:paraId="63324AB9" w14:textId="77777777" w:rsidR="00D471F1" w:rsidRDefault="00D471F1" w:rsidP="00D471F1">
      <w:pPr>
        <w:pStyle w:val="Heading1"/>
      </w:pPr>
      <w:bookmarkStart w:id="219" w:name="_Toc58919217"/>
      <w:bookmarkStart w:id="220" w:name="_Toc83207663"/>
      <w:r>
        <w:t>L.2</w:t>
      </w:r>
      <w:r>
        <w:tab/>
        <w:t>UE specific behaviour</w:t>
      </w:r>
      <w:bookmarkEnd w:id="219"/>
      <w:bookmarkEnd w:id="220"/>
    </w:p>
    <w:p w14:paraId="1B698023" w14:textId="77777777" w:rsidR="00D471F1" w:rsidRDefault="00D471F1" w:rsidP="00D471F1">
      <w:pPr>
        <w:rPr>
          <w:lang w:eastAsia="ja-JP"/>
        </w:rPr>
      </w:pPr>
      <w:r>
        <w:rPr>
          <w:lang w:eastAsia="ja-JP"/>
        </w:rPr>
        <w:t>Procedure for determining the list of emergency numbers:</w:t>
      </w:r>
    </w:p>
    <w:p w14:paraId="39658BE4" w14:textId="6CA3D12F"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2C4FE9">
        <w:t>TS</w:t>
      </w:r>
      <w:r w:rsidR="002C4FE9">
        <w:t> </w:t>
      </w:r>
      <w:r w:rsidR="002C4FE9">
        <w:t>22.101</w:t>
      </w:r>
      <w:r w:rsidR="002C4FE9">
        <w:t> </w:t>
      </w:r>
      <w:r w:rsidR="002C4FE9">
        <w:t>[</w:t>
      </w:r>
      <w:r>
        <w:t>8], the UE shall use the stored Local Emergency Numbers List received from the 3GPP network to detect that the number dialled is an emergency number.</w:t>
      </w:r>
    </w:p>
    <w:p w14:paraId="07B4871E" w14:textId="1C003DDD" w:rsidR="00D471F1" w:rsidRDefault="00D471F1" w:rsidP="00D471F1">
      <w:pPr>
        <w:pStyle w:val="B1"/>
      </w:pPr>
      <w:r>
        <w:t>-</w:t>
      </w:r>
      <w:r>
        <w:tab/>
        <w:t>If a UE has a SIM/USIM and has received a list of emergency numbers</w:t>
      </w:r>
      <w:r w:rsidRPr="00305211">
        <w:t xml:space="preserve"> and associated types or URN information</w:t>
      </w:r>
      <w:r>
        <w:t xml:space="preserve"> via mobility management procedures as described in </w:t>
      </w:r>
      <w:r w:rsidR="002C4FE9">
        <w:t>TS</w:t>
      </w:r>
      <w:r w:rsidR="002C4FE9">
        <w:t> </w:t>
      </w:r>
      <w:r w:rsidR="002C4FE9">
        <w:t>24.301</w:t>
      </w:r>
      <w:r w:rsidR="002C4FE9">
        <w:t> </w:t>
      </w:r>
      <w:r w:rsidR="002C4FE9">
        <w:t>[</w:t>
      </w:r>
      <w:r>
        <w:t xml:space="preserve">33] and </w:t>
      </w:r>
      <w:r w:rsidR="002C4FE9">
        <w:t>TS</w:t>
      </w:r>
      <w:r w:rsidR="002C4FE9">
        <w:t> </w:t>
      </w:r>
      <w:r w:rsidR="002C4FE9">
        <w:t>24.008</w:t>
      </w:r>
      <w:r w:rsidR="002C4FE9">
        <w:t> </w:t>
      </w:r>
      <w:r w:rsidR="002C4FE9">
        <w:t>[</w:t>
      </w:r>
      <w:r>
        <w:t>13] when connected to the PLMN using GERAN, UTRAN</w:t>
      </w:r>
      <w:r w:rsidRPr="00305211">
        <w:t>,</w:t>
      </w:r>
      <w:r>
        <w:t xml:space="preserve"> E-UTRAN, </w:t>
      </w:r>
      <w:r w:rsidRPr="00305211">
        <w:t xml:space="preserve">or </w:t>
      </w:r>
      <w:r w:rsidR="002C4FE9">
        <w:t>TS</w:t>
      </w:r>
      <w:r w:rsidR="002C4FE9">
        <w:t> </w:t>
      </w:r>
      <w:r w:rsidR="002C4FE9">
        <w:t>24.501</w:t>
      </w:r>
      <w:r w:rsidR="002C4FE9">
        <w:t> </w:t>
      </w:r>
      <w:r w:rsidR="002C4FE9">
        <w:t>[</w:t>
      </w:r>
      <w:r>
        <w:t>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3B042D8"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0C01341C" w14:textId="1F264AC3" w:rsidR="00D471F1" w:rsidRDefault="00D471F1" w:rsidP="00D471F1">
      <w:pPr>
        <w:pStyle w:val="B1"/>
      </w:pPr>
      <w:r>
        <w:t>-</w:t>
      </w:r>
      <w:r>
        <w:tab/>
        <w:t>The list of downloaded emergency numbers shall be deleted at country change</w:t>
      </w:r>
      <w:r w:rsidRPr="00305211">
        <w:t xml:space="preserve"> or, if the particular list is only valid for a PLMN (see</w:t>
      </w:r>
      <w:r w:rsidR="00F977AF" w:rsidRPr="00305211">
        <w:t xml:space="preserve"> clause 10.4.1</w:t>
      </w:r>
      <w:r w:rsidRPr="00305211">
        <w:t xml:space="preserve"> </w:t>
      </w:r>
      <w:r w:rsidR="00F977AF">
        <w:t>of</w:t>
      </w:r>
      <w:r w:rsidR="00F977AF" w:rsidRPr="00305211">
        <w:t xml:space="preserve"> </w:t>
      </w:r>
      <w:r w:rsidR="002C4FE9" w:rsidRPr="00305211">
        <w:t>TS</w:t>
      </w:r>
      <w:r w:rsidR="002C4FE9">
        <w:t> </w:t>
      </w:r>
      <w:r w:rsidR="002C4FE9" w:rsidRPr="00305211">
        <w:t>22.101</w:t>
      </w:r>
      <w:r w:rsidR="002C4FE9">
        <w:t> </w:t>
      </w:r>
      <w:r w:rsidR="002C4FE9" w:rsidRPr="00305211">
        <w:t>[</w:t>
      </w:r>
      <w:r w:rsidRPr="00305211">
        <w:t>8]), at successful registration with a different PLMN</w:t>
      </w:r>
      <w:r>
        <w:t>.</w:t>
      </w:r>
    </w:p>
    <w:p w14:paraId="2538CF45" w14:textId="77777777" w:rsidR="00D471F1" w:rsidRDefault="00D471F1" w:rsidP="00D471F1">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F744D48" w14:textId="77777777" w:rsidR="00D471F1" w:rsidRDefault="00D471F1" w:rsidP="00D471F1">
      <w:pPr>
        <w:pStyle w:val="B1"/>
      </w:pPr>
      <w:r>
        <w:t>-</w:t>
      </w:r>
      <w:r>
        <w:tab/>
        <w:t>The UE shall establish an emergency PDU session over non-3GPP and shall perform an IMS emergency registration before sending an IMS emergency session request.</w:t>
      </w:r>
    </w:p>
    <w:p w14:paraId="7BC57402" w14:textId="76940318" w:rsidR="00D471F1" w:rsidRDefault="00D471F1" w:rsidP="00D471F1">
      <w:pPr>
        <w:pStyle w:val="B1"/>
      </w:pPr>
      <w:r>
        <w:t>-</w:t>
      </w:r>
      <w:r>
        <w:tab/>
        <w:t xml:space="preserve">The UE shall include any available location information in the IMS emergency session request. This is further detailed in </w:t>
      </w:r>
      <w:r w:rsidR="002C4FE9">
        <w:t>TS</w:t>
      </w:r>
      <w:r w:rsidR="002C4FE9">
        <w:t> </w:t>
      </w:r>
      <w:r w:rsidR="002C4FE9">
        <w:t>23.228</w:t>
      </w:r>
      <w:r w:rsidR="002C4FE9">
        <w:t> </w:t>
      </w:r>
      <w:r w:rsidR="002C4FE9">
        <w:t>[</w:t>
      </w:r>
      <w:r>
        <w:t>1].</w:t>
      </w:r>
    </w:p>
    <w:p w14:paraId="61005B0C" w14:textId="0095C41E" w:rsidR="00D471F1" w:rsidRDefault="00D471F1" w:rsidP="00D471F1">
      <w:pPr>
        <w:pStyle w:val="B1"/>
      </w:pPr>
      <w:r>
        <w:t>-</w:t>
      </w:r>
      <w:r>
        <w:tab/>
        <w:t xml:space="preserve">For the media supported during IMS emergency sessions, media codec and format support is specified in </w:t>
      </w:r>
      <w:r w:rsidR="002C4FE9">
        <w:t>TS</w:t>
      </w:r>
      <w:r w:rsidR="002C4FE9">
        <w:t> </w:t>
      </w:r>
      <w:r w:rsidR="002C4FE9">
        <w:t>26.114</w:t>
      </w:r>
      <w:r w:rsidR="002C4FE9">
        <w:t> </w:t>
      </w:r>
      <w:r w:rsidR="002C4FE9">
        <w:t>[</w:t>
      </w:r>
      <w:r>
        <w:t>34].</w:t>
      </w:r>
    </w:p>
    <w:p w14:paraId="65B1D1F8" w14:textId="77777777" w:rsidR="00D471F1" w:rsidRDefault="00D471F1" w:rsidP="00D471F1">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71D10589" w14:textId="77777777" w:rsidR="00D471F1" w:rsidRDefault="00D471F1" w:rsidP="00D471F1">
      <w:pPr>
        <w:pStyle w:val="Heading1"/>
      </w:pPr>
      <w:bookmarkStart w:id="221" w:name="_Toc58919218"/>
      <w:bookmarkStart w:id="222" w:name="_Toc83207664"/>
      <w:r>
        <w:t>L.3</w:t>
      </w:r>
      <w:r>
        <w:tab/>
        <w:t>High Level Procedures for IMS emergency calls</w:t>
      </w:r>
      <w:bookmarkEnd w:id="221"/>
      <w:bookmarkEnd w:id="222"/>
    </w:p>
    <w:p w14:paraId="7ACE4EEE" w14:textId="77777777" w:rsidR="00D471F1" w:rsidRDefault="00D471F1" w:rsidP="00D471F1">
      <w:pPr>
        <w:rPr>
          <w:lang w:eastAsia="ja-JP"/>
        </w:rPr>
      </w:pPr>
      <w:r>
        <w:rPr>
          <w:lang w:eastAsia="ja-JP"/>
        </w:rPr>
        <w:t>For the high-level procedures (as described in clause 7.1.1) the following statements apply for UE detected emergency calls when 5GC access over non-3GPP access is used:</w:t>
      </w:r>
    </w:p>
    <w:p w14:paraId="57B6EB88" w14:textId="667225BB" w:rsidR="00D471F1" w:rsidRDefault="00D471F1" w:rsidP="00D471F1">
      <w:pPr>
        <w:pStyle w:val="B1"/>
      </w:pPr>
      <w:r>
        <w:t>-</w:t>
      </w:r>
      <w:r>
        <w:tab/>
        <w:t xml:space="preserve">the IP-CAN bearer resource is a PDU session dedicated for emergency services. </w:t>
      </w:r>
      <w:r w:rsidR="002C4FE9">
        <w:t>TS</w:t>
      </w:r>
      <w:r w:rsidR="002C4FE9">
        <w:t> </w:t>
      </w:r>
      <w:r w:rsidR="002C4FE9">
        <w:t>23.502</w:t>
      </w:r>
      <w:r w:rsidR="002C4FE9">
        <w:t> </w:t>
      </w:r>
      <w:r w:rsidR="002C4FE9">
        <w:t>[</w:t>
      </w:r>
      <w:r>
        <w:t>49] describes how to indicate that a PDU Session Request is for emergency.</w:t>
      </w:r>
    </w:p>
    <w:p w14:paraId="1F76AFFA" w14:textId="77777777" w:rsidR="00D471F1" w:rsidRDefault="00D471F1" w:rsidP="00D471F1">
      <w:pPr>
        <w:pStyle w:val="B1"/>
      </w:pPr>
      <w:r>
        <w:t>-</w:t>
      </w:r>
      <w:r>
        <w:tab/>
        <w:t>For registration requests received from an emergency PDU session, the P-CSCF shall reject any IMS registration which is not for the emergency purpose.</w:t>
      </w:r>
    </w:p>
    <w:p w14:paraId="2749CF0E" w14:textId="77777777" w:rsidR="00D471F1" w:rsidRDefault="00D471F1" w:rsidP="00D471F1">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55991FA1" w14:textId="77777777" w:rsidR="00D471F1" w:rsidRDefault="00D471F1" w:rsidP="00D471F1">
      <w:pPr>
        <w:rPr>
          <w:lang w:eastAsia="ja-JP"/>
        </w:rPr>
      </w:pPr>
      <w:r>
        <w:rPr>
          <w:lang w:eastAsia="ja-JP"/>
        </w:rPr>
        <w:t>For the high-level procedures (as described in clause 7.1.2) the following statements apply for Non UE detectable emergency calls when non-3GPP access to 5GC is used:</w:t>
      </w:r>
    </w:p>
    <w:p w14:paraId="6E5F51A1" w14:textId="77777777" w:rsidR="00D471F1" w:rsidRDefault="00D471F1" w:rsidP="00D471F1">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59CB8E24" w14:textId="77777777" w:rsidR="00D471F1" w:rsidRDefault="00D471F1" w:rsidP="00D471F1">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223" w:name="_MON_1577611090"/>
    <w:bookmarkEnd w:id="223"/>
    <w:p w14:paraId="7118D045" w14:textId="77777777" w:rsidR="00D471F1" w:rsidRDefault="00D471F1" w:rsidP="00D471F1">
      <w:pPr>
        <w:pStyle w:val="TH"/>
      </w:pPr>
      <w:r w:rsidRPr="00622EFB">
        <w:object w:dxaOrig="6282" w:dyaOrig="4505" w14:anchorId="7EEA56C5">
          <v:shape id="_x0000_i1039" type="#_x0000_t75" style="width:344.25pt;height:247.5pt" o:ole="">
            <v:imagedata r:id="rId37" o:title=""/>
          </v:shape>
          <o:OLEObject Type="Embed" ProgID="Word.Picture.8" ShapeID="_x0000_i1039" DrawAspect="Content" ObjectID="_1693820903" r:id="rId38"/>
        </w:object>
      </w:r>
    </w:p>
    <w:p w14:paraId="5FFAD50F" w14:textId="77777777" w:rsidR="00D471F1" w:rsidRDefault="00D471F1" w:rsidP="00D471F1">
      <w:pPr>
        <w:pStyle w:val="TF"/>
      </w:pPr>
      <w:r>
        <w:t>Figure L.3: Terminal Detected Emergency Calls (non-3GPP access to 5GC)</w:t>
      </w:r>
    </w:p>
    <w:p w14:paraId="34CC932A" w14:textId="77777777" w:rsidR="00D471F1" w:rsidRDefault="00D471F1" w:rsidP="00D471F1">
      <w:r>
        <w:t>The following steps (numbering being the same as in figure 7.1) are performed:</w:t>
      </w:r>
    </w:p>
    <w:p w14:paraId="27368F9F" w14:textId="77777777" w:rsidR="00D471F1" w:rsidRDefault="00D471F1" w:rsidP="00D471F1">
      <w:pPr>
        <w:pStyle w:val="B1"/>
      </w:pPr>
      <w:r>
        <w:t>1.</w:t>
      </w:r>
      <w:r>
        <w:tab/>
        <w:t>Same as step 1 of Figure 7.1.</w:t>
      </w:r>
    </w:p>
    <w:p w14:paraId="733086AC" w14:textId="77777777" w:rsidR="00D471F1" w:rsidRDefault="00D471F1" w:rsidP="00D471F1">
      <w:pPr>
        <w:pStyle w:val="B1"/>
      </w:pPr>
      <w:r>
        <w:t>2.</w:t>
      </w:r>
      <w:r>
        <w:tab/>
        <w:t>In some exceptional cases (e.g. in congestion situation), the UE may release some PDU session it may have over non-3GPP access to 5GC.</w:t>
      </w:r>
    </w:p>
    <w:p w14:paraId="27AB725E" w14:textId="77777777" w:rsidR="00D471F1" w:rsidRDefault="00D471F1" w:rsidP="00D471F1">
      <w:pPr>
        <w:pStyle w:val="B1"/>
      </w:pPr>
      <w:r>
        <w:t>3.</w:t>
      </w:r>
      <w:r>
        <w:tab/>
        <w:t>Void (no "bearer registration" as described in step 3 of Figure 7.1).</w:t>
      </w:r>
    </w:p>
    <w:p w14:paraId="774F399E" w14:textId="60BBB65D" w:rsidR="00D471F1" w:rsidRDefault="00D471F1" w:rsidP="00D471F1">
      <w:pPr>
        <w:pStyle w:val="B1"/>
      </w:pPr>
      <w:r>
        <w:t>4.</w:t>
      </w:r>
      <w:r>
        <w:tab/>
        <w:t xml:space="preserve">As described in </w:t>
      </w:r>
      <w:r w:rsidR="002C4FE9">
        <w:t>TS</w:t>
      </w:r>
      <w:r w:rsidR="002C4FE9">
        <w:t> </w:t>
      </w:r>
      <w:r w:rsidR="002C4FE9">
        <w:t>23.502</w:t>
      </w:r>
      <w:r w:rsidR="002C4FE9">
        <w:t> </w:t>
      </w:r>
      <w:r w:rsidR="002C4FE9">
        <w:t>[</w:t>
      </w:r>
      <w:r>
        <w:t>49]:</w:t>
      </w:r>
    </w:p>
    <w:p w14:paraId="35624874" w14:textId="77777777" w:rsidR="00D471F1" w:rsidRDefault="00D471F1" w:rsidP="00D471F1">
      <w:pPr>
        <w:pStyle w:val="B2"/>
      </w:pPr>
      <w:r>
        <w:t>-</w:t>
      </w:r>
      <w:r>
        <w:tab/>
        <w:t>in the case of untrusted access, the UE selects an N3IWF as for accessing regular services and sets-up a PDU session for emergency services;</w:t>
      </w:r>
    </w:p>
    <w:p w14:paraId="16824CE8" w14:textId="77777777" w:rsidR="00D471F1" w:rsidRDefault="00D471F1" w:rsidP="00D471F1">
      <w:pPr>
        <w:pStyle w:val="B2"/>
      </w:pPr>
      <w:r>
        <w:t>-</w:t>
      </w:r>
      <w:r>
        <w:tab/>
        <w:t>in the case of trusted access, the UE sets-up a PDU session for emergency services.</w:t>
      </w:r>
    </w:p>
    <w:p w14:paraId="1FCD0DB1" w14:textId="77777777" w:rsidR="00D471F1" w:rsidRDefault="00D471F1" w:rsidP="00D471F1">
      <w:pPr>
        <w:pStyle w:val="B2"/>
      </w:pPr>
      <w:r>
        <w:tab/>
        <w:t>The UE is assigned an IP address at this stage.</w:t>
      </w:r>
    </w:p>
    <w:p w14:paraId="1892F5A0" w14:textId="77777777" w:rsidR="00D471F1" w:rsidRDefault="00D471F1" w:rsidP="00D471F1">
      <w:pPr>
        <w:pStyle w:val="NO"/>
      </w:pPr>
      <w:r>
        <w:t>NOTE 2:</w:t>
      </w:r>
      <w:r>
        <w:tab/>
        <w:t>When non-3GPP access is WLAN, no specific WLAN AP selection is carried out to support emergency services.</w:t>
      </w:r>
    </w:p>
    <w:p w14:paraId="58E5C90D" w14:textId="77777777" w:rsidR="00D471F1" w:rsidRDefault="00D471F1" w:rsidP="00D471F1">
      <w:pPr>
        <w:pStyle w:val="B1"/>
      </w:pPr>
      <w:r>
        <w:t>5.</w:t>
      </w:r>
      <w:r>
        <w:tab/>
        <w:t>Same as step 5 of Figure 7.1.</w:t>
      </w:r>
    </w:p>
    <w:p w14:paraId="025ECDF8" w14:textId="77777777" w:rsidR="00D471F1" w:rsidRDefault="00D471F1" w:rsidP="00D471F1">
      <w:pPr>
        <w:pStyle w:val="B1"/>
      </w:pPr>
      <w:r>
        <w:t>6.</w:t>
      </w:r>
      <w:r>
        <w:tab/>
        <w:t>Same as step 6 of Figure 7.1.</w:t>
      </w:r>
    </w:p>
    <w:p w14:paraId="0A105932" w14:textId="77777777" w:rsidR="00D471F1" w:rsidRDefault="00D471F1" w:rsidP="00D471F1">
      <w:pPr>
        <w:pStyle w:val="B1"/>
      </w:pPr>
      <w:r>
        <w:t>7.</w:t>
      </w:r>
      <w:r>
        <w:tab/>
        <w:t>Same as step 7 of Figure 7.1, except that eCall is not supported via untrusted non-3GPP access.</w:t>
      </w:r>
    </w:p>
    <w:p w14:paraId="303A8C30" w14:textId="77777777" w:rsidR="00D471F1" w:rsidRDefault="00D471F1" w:rsidP="00D471F1">
      <w:pPr>
        <w:pStyle w:val="Heading1"/>
      </w:pPr>
      <w:bookmarkStart w:id="224" w:name="_Toc58919219"/>
      <w:bookmarkStart w:id="225" w:name="_Toc83207665"/>
      <w:r>
        <w:t>L.4</w:t>
      </w:r>
      <w:r>
        <w:tab/>
        <w:t>Location handling</w:t>
      </w:r>
      <w:bookmarkEnd w:id="224"/>
      <w:bookmarkEnd w:id="225"/>
    </w:p>
    <w:p w14:paraId="5120E0AC" w14:textId="15F33FE5" w:rsidR="00D471F1" w:rsidRDefault="00D471F1" w:rsidP="00D471F1">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2C4FE9">
        <w:rPr>
          <w:lang w:eastAsia="ja-JP"/>
        </w:rPr>
        <w:t>TS</w:t>
      </w:r>
      <w:r w:rsidR="002C4FE9">
        <w:rPr>
          <w:lang w:eastAsia="ja-JP"/>
        </w:rPr>
        <w:t> </w:t>
      </w:r>
      <w:r w:rsidR="002C4FE9">
        <w:rPr>
          <w:lang w:eastAsia="ja-JP"/>
        </w:rPr>
        <w:t>23.228</w:t>
      </w:r>
      <w:r w:rsidR="002C4FE9">
        <w:rPr>
          <w:lang w:eastAsia="ja-JP"/>
        </w:rPr>
        <w:t> </w:t>
      </w:r>
      <w:r w:rsidR="002C4FE9">
        <w:rPr>
          <w:lang w:eastAsia="ja-JP"/>
        </w:rPr>
        <w:t>[</w:t>
      </w:r>
      <w:r>
        <w:rPr>
          <w:lang w:eastAsia="ja-JP"/>
        </w:rPr>
        <w:t>1].</w:t>
      </w:r>
    </w:p>
    <w:p w14:paraId="75580FDE" w14:textId="77777777" w:rsidR="00D471F1" w:rsidRDefault="00D471F1" w:rsidP="00D471F1">
      <w:pPr>
        <w:rPr>
          <w:lang w:eastAsia="ja-JP"/>
        </w:rPr>
      </w:pPr>
      <w:r>
        <w:rPr>
          <w:lang w:eastAsia="ja-JP"/>
        </w:rPr>
        <w:t>For untrusted non-3GPP access to 5GC, provided location information can only correspond to the UE IP address seen by the N3IWF and used for traffic destined towards the UE.</w:t>
      </w:r>
    </w:p>
    <w:p w14:paraId="4D067FA7" w14:textId="0C5D5A00" w:rsidR="00080512" w:rsidRPr="00D471F1" w:rsidRDefault="00080512">
      <w:pPr>
        <w:pStyle w:val="Heading8"/>
      </w:pPr>
      <w:bookmarkStart w:id="226" w:name="historyclause"/>
      <w:r w:rsidRPr="00D471F1">
        <w:br w:type="page"/>
      </w:r>
      <w:bookmarkStart w:id="227" w:name="_Toc83207666"/>
      <w:r w:rsidRPr="00D471F1">
        <w:t xml:space="preserve">Annex </w:t>
      </w:r>
      <w:r w:rsidR="00D471F1">
        <w:t>M</w:t>
      </w:r>
      <w:r w:rsidRPr="00D471F1">
        <w:t xml:space="preserve"> (informative):</w:t>
      </w:r>
      <w:r w:rsidRPr="00D471F1">
        <w:br/>
        <w:t>Change history</w:t>
      </w:r>
      <w:bookmarkEnd w:id="2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D471F1" w14:paraId="26D4B08D" w14:textId="77777777" w:rsidTr="00C72833">
        <w:trPr>
          <w:cantSplit/>
        </w:trPr>
        <w:tc>
          <w:tcPr>
            <w:tcW w:w="9639" w:type="dxa"/>
            <w:gridSpan w:val="8"/>
            <w:tcBorders>
              <w:bottom w:val="nil"/>
            </w:tcBorders>
            <w:shd w:val="solid" w:color="FFFFFF" w:fill="auto"/>
          </w:tcPr>
          <w:bookmarkEnd w:id="226"/>
          <w:p w14:paraId="2CDFF55D" w14:textId="77777777" w:rsidR="003C3971" w:rsidRPr="00D471F1" w:rsidRDefault="003C3971" w:rsidP="00C72833">
            <w:pPr>
              <w:pStyle w:val="TAL"/>
              <w:jc w:val="center"/>
              <w:rPr>
                <w:b/>
                <w:sz w:val="16"/>
              </w:rPr>
            </w:pPr>
            <w:r w:rsidRPr="00D471F1">
              <w:rPr>
                <w:b/>
              </w:rPr>
              <w:t>Change history</w:t>
            </w:r>
          </w:p>
        </w:tc>
      </w:tr>
      <w:tr w:rsidR="003C3971" w:rsidRPr="00D471F1" w14:paraId="0DDCC7A9" w14:textId="77777777" w:rsidTr="00D471F1">
        <w:tc>
          <w:tcPr>
            <w:tcW w:w="800" w:type="dxa"/>
            <w:shd w:val="pct10" w:color="auto" w:fill="FFFFFF"/>
          </w:tcPr>
          <w:p w14:paraId="4885DACD" w14:textId="77777777" w:rsidR="003C3971" w:rsidRPr="00D471F1" w:rsidRDefault="003C3971" w:rsidP="00C72833">
            <w:pPr>
              <w:pStyle w:val="TAL"/>
              <w:rPr>
                <w:b/>
                <w:sz w:val="16"/>
              </w:rPr>
            </w:pPr>
            <w:r w:rsidRPr="00D471F1">
              <w:rPr>
                <w:b/>
                <w:sz w:val="16"/>
              </w:rPr>
              <w:t>Date</w:t>
            </w:r>
          </w:p>
        </w:tc>
        <w:tc>
          <w:tcPr>
            <w:tcW w:w="800" w:type="dxa"/>
            <w:shd w:val="pct10" w:color="auto" w:fill="FFFFFF"/>
          </w:tcPr>
          <w:p w14:paraId="5227D28C" w14:textId="77777777" w:rsidR="003C3971" w:rsidRPr="00D471F1" w:rsidRDefault="00DF2B1F" w:rsidP="00C72833">
            <w:pPr>
              <w:pStyle w:val="TAL"/>
              <w:rPr>
                <w:b/>
                <w:sz w:val="16"/>
              </w:rPr>
            </w:pPr>
            <w:r w:rsidRPr="00D471F1">
              <w:rPr>
                <w:b/>
                <w:sz w:val="16"/>
              </w:rPr>
              <w:t>Meeting</w:t>
            </w:r>
          </w:p>
        </w:tc>
        <w:tc>
          <w:tcPr>
            <w:tcW w:w="952" w:type="dxa"/>
            <w:shd w:val="pct10" w:color="auto" w:fill="FFFFFF"/>
          </w:tcPr>
          <w:p w14:paraId="5CC52A29" w14:textId="77777777" w:rsidR="003C3971" w:rsidRPr="00D471F1" w:rsidRDefault="003C3971" w:rsidP="00DF2B1F">
            <w:pPr>
              <w:pStyle w:val="TAL"/>
              <w:rPr>
                <w:b/>
                <w:sz w:val="16"/>
              </w:rPr>
            </w:pPr>
            <w:r w:rsidRPr="00D471F1">
              <w:rPr>
                <w:b/>
                <w:sz w:val="16"/>
              </w:rPr>
              <w:t>TDoc</w:t>
            </w:r>
          </w:p>
        </w:tc>
        <w:tc>
          <w:tcPr>
            <w:tcW w:w="567" w:type="dxa"/>
            <w:shd w:val="pct10" w:color="auto" w:fill="FFFFFF"/>
          </w:tcPr>
          <w:p w14:paraId="12EF56EA" w14:textId="77777777" w:rsidR="003C3971" w:rsidRPr="00D471F1" w:rsidRDefault="003C3971" w:rsidP="00C72833">
            <w:pPr>
              <w:pStyle w:val="TAL"/>
              <w:rPr>
                <w:b/>
                <w:sz w:val="16"/>
              </w:rPr>
            </w:pPr>
            <w:r w:rsidRPr="00D471F1">
              <w:rPr>
                <w:b/>
                <w:sz w:val="16"/>
              </w:rPr>
              <w:t>CR</w:t>
            </w:r>
          </w:p>
        </w:tc>
        <w:tc>
          <w:tcPr>
            <w:tcW w:w="425" w:type="dxa"/>
            <w:shd w:val="pct10" w:color="auto" w:fill="FFFFFF"/>
          </w:tcPr>
          <w:p w14:paraId="02E617B1" w14:textId="77777777" w:rsidR="003C3971" w:rsidRPr="00D471F1" w:rsidRDefault="003C3971" w:rsidP="00C72833">
            <w:pPr>
              <w:pStyle w:val="TAL"/>
              <w:rPr>
                <w:b/>
                <w:sz w:val="16"/>
              </w:rPr>
            </w:pPr>
            <w:r w:rsidRPr="00D471F1">
              <w:rPr>
                <w:b/>
                <w:sz w:val="16"/>
              </w:rPr>
              <w:t>Rev</w:t>
            </w:r>
          </w:p>
        </w:tc>
        <w:tc>
          <w:tcPr>
            <w:tcW w:w="425" w:type="dxa"/>
            <w:shd w:val="pct10" w:color="auto" w:fill="FFFFFF"/>
          </w:tcPr>
          <w:p w14:paraId="50279C1E" w14:textId="77777777" w:rsidR="003C3971" w:rsidRPr="00D471F1" w:rsidRDefault="003C3971" w:rsidP="00C72833">
            <w:pPr>
              <w:pStyle w:val="TAL"/>
              <w:rPr>
                <w:b/>
                <w:sz w:val="16"/>
              </w:rPr>
            </w:pPr>
            <w:r w:rsidRPr="00D471F1">
              <w:rPr>
                <w:b/>
                <w:sz w:val="16"/>
              </w:rPr>
              <w:t>Cat</w:t>
            </w:r>
          </w:p>
        </w:tc>
        <w:tc>
          <w:tcPr>
            <w:tcW w:w="4962" w:type="dxa"/>
            <w:shd w:val="pct10" w:color="auto" w:fill="FFFFFF"/>
          </w:tcPr>
          <w:p w14:paraId="1A9D1B4C" w14:textId="77777777" w:rsidR="003C3971" w:rsidRPr="00D471F1" w:rsidRDefault="003C3971" w:rsidP="00C72833">
            <w:pPr>
              <w:pStyle w:val="TAL"/>
              <w:rPr>
                <w:b/>
                <w:sz w:val="16"/>
              </w:rPr>
            </w:pPr>
            <w:r w:rsidRPr="00D471F1">
              <w:rPr>
                <w:b/>
                <w:sz w:val="16"/>
              </w:rPr>
              <w:t>Subject/Comment</w:t>
            </w:r>
          </w:p>
        </w:tc>
        <w:tc>
          <w:tcPr>
            <w:tcW w:w="708" w:type="dxa"/>
            <w:shd w:val="pct10" w:color="auto" w:fill="FFFFFF"/>
          </w:tcPr>
          <w:p w14:paraId="182CE869" w14:textId="77777777" w:rsidR="003C3971" w:rsidRPr="00D471F1" w:rsidRDefault="003C3971" w:rsidP="00C72833">
            <w:pPr>
              <w:pStyle w:val="TAL"/>
              <w:rPr>
                <w:b/>
                <w:sz w:val="16"/>
              </w:rPr>
            </w:pPr>
            <w:r w:rsidRPr="00D471F1">
              <w:rPr>
                <w:b/>
                <w:sz w:val="16"/>
              </w:rPr>
              <w:t>New vers</w:t>
            </w:r>
            <w:r w:rsidR="00DF2B1F" w:rsidRPr="00D471F1">
              <w:rPr>
                <w:b/>
                <w:sz w:val="16"/>
              </w:rPr>
              <w:t>ion</w:t>
            </w:r>
          </w:p>
        </w:tc>
      </w:tr>
      <w:tr w:rsidR="00D471F1" w:rsidRPr="00D471F1" w14:paraId="0167E32A" w14:textId="77777777" w:rsidTr="00D471F1">
        <w:tc>
          <w:tcPr>
            <w:tcW w:w="800" w:type="dxa"/>
            <w:shd w:val="solid" w:color="FFFFFF" w:fill="auto"/>
          </w:tcPr>
          <w:p w14:paraId="69E444C1" w14:textId="1AA28C0D" w:rsidR="00D471F1" w:rsidRPr="00D471F1" w:rsidRDefault="00D471F1" w:rsidP="00D471F1">
            <w:pPr>
              <w:pStyle w:val="TAC"/>
              <w:rPr>
                <w:sz w:val="16"/>
                <w:szCs w:val="16"/>
              </w:rPr>
            </w:pPr>
            <w:r>
              <w:rPr>
                <w:snapToGrid w:val="0"/>
                <w:sz w:val="16"/>
                <w:szCs w:val="16"/>
              </w:rPr>
              <w:t>2010-12</w:t>
            </w:r>
          </w:p>
        </w:tc>
        <w:tc>
          <w:tcPr>
            <w:tcW w:w="800" w:type="dxa"/>
            <w:shd w:val="solid" w:color="FFFFFF" w:fill="auto"/>
          </w:tcPr>
          <w:p w14:paraId="752EA050" w14:textId="68E39BAC" w:rsidR="00D471F1" w:rsidRPr="00D471F1" w:rsidRDefault="00D471F1" w:rsidP="00D471F1">
            <w:pPr>
              <w:pStyle w:val="TAC"/>
              <w:rPr>
                <w:sz w:val="16"/>
                <w:szCs w:val="16"/>
              </w:rPr>
            </w:pPr>
            <w:r>
              <w:rPr>
                <w:snapToGrid w:val="0"/>
                <w:sz w:val="16"/>
                <w:szCs w:val="16"/>
              </w:rPr>
              <w:t>SA#50</w:t>
            </w:r>
          </w:p>
        </w:tc>
        <w:tc>
          <w:tcPr>
            <w:tcW w:w="952" w:type="dxa"/>
            <w:shd w:val="solid" w:color="FFFFFF" w:fill="auto"/>
          </w:tcPr>
          <w:p w14:paraId="18C9151A" w14:textId="7ED8043A" w:rsidR="00D471F1" w:rsidRPr="00D471F1" w:rsidRDefault="00D471F1" w:rsidP="00D471F1">
            <w:pPr>
              <w:pStyle w:val="TAC"/>
              <w:rPr>
                <w:sz w:val="16"/>
                <w:szCs w:val="16"/>
              </w:rPr>
            </w:pPr>
            <w:r w:rsidRPr="00D471F1">
              <w:rPr>
                <w:snapToGrid w:val="0"/>
                <w:sz w:val="16"/>
                <w:szCs w:val="16"/>
              </w:rPr>
              <w:t>SP-100694</w:t>
            </w:r>
          </w:p>
        </w:tc>
        <w:tc>
          <w:tcPr>
            <w:tcW w:w="567" w:type="dxa"/>
            <w:shd w:val="solid" w:color="FFFFFF" w:fill="auto"/>
          </w:tcPr>
          <w:p w14:paraId="753B399E" w14:textId="402710BE" w:rsidR="00D471F1" w:rsidRPr="00D471F1" w:rsidRDefault="00D471F1" w:rsidP="00D471F1">
            <w:pPr>
              <w:pStyle w:val="TAC"/>
              <w:rPr>
                <w:sz w:val="16"/>
                <w:szCs w:val="16"/>
              </w:rPr>
            </w:pPr>
            <w:r w:rsidRPr="00D471F1">
              <w:rPr>
                <w:snapToGrid w:val="0"/>
                <w:sz w:val="16"/>
                <w:szCs w:val="16"/>
              </w:rPr>
              <w:t>0182</w:t>
            </w:r>
          </w:p>
        </w:tc>
        <w:tc>
          <w:tcPr>
            <w:tcW w:w="425" w:type="dxa"/>
            <w:shd w:val="solid" w:color="FFFFFF" w:fill="auto"/>
          </w:tcPr>
          <w:p w14:paraId="7C1E64EC" w14:textId="35BA239D" w:rsidR="00D471F1" w:rsidRPr="00D471F1" w:rsidRDefault="00D471F1" w:rsidP="00D471F1">
            <w:pPr>
              <w:pStyle w:val="TAC"/>
              <w:rPr>
                <w:sz w:val="16"/>
                <w:szCs w:val="16"/>
              </w:rPr>
            </w:pPr>
            <w:r w:rsidRPr="00D471F1">
              <w:rPr>
                <w:snapToGrid w:val="0"/>
                <w:sz w:val="16"/>
                <w:szCs w:val="16"/>
              </w:rPr>
              <w:t>3</w:t>
            </w:r>
          </w:p>
        </w:tc>
        <w:tc>
          <w:tcPr>
            <w:tcW w:w="425" w:type="dxa"/>
            <w:shd w:val="solid" w:color="FFFFFF" w:fill="auto"/>
          </w:tcPr>
          <w:p w14:paraId="35129BC2" w14:textId="40F508AA" w:rsidR="00D471F1" w:rsidRPr="00D471F1" w:rsidRDefault="00D471F1" w:rsidP="00D471F1">
            <w:pPr>
              <w:pStyle w:val="TAC"/>
              <w:rPr>
                <w:sz w:val="16"/>
                <w:szCs w:val="16"/>
              </w:rPr>
            </w:pPr>
            <w:r>
              <w:rPr>
                <w:snapToGrid w:val="0"/>
                <w:sz w:val="16"/>
                <w:szCs w:val="16"/>
              </w:rPr>
              <w:t>B</w:t>
            </w:r>
          </w:p>
        </w:tc>
        <w:tc>
          <w:tcPr>
            <w:tcW w:w="4962" w:type="dxa"/>
            <w:shd w:val="solid" w:color="FFFFFF" w:fill="auto"/>
          </w:tcPr>
          <w:p w14:paraId="25EE3C37" w14:textId="135A384E" w:rsidR="00D471F1" w:rsidRPr="00D471F1" w:rsidRDefault="00D471F1" w:rsidP="00D471F1">
            <w:pPr>
              <w:pStyle w:val="TAL"/>
              <w:rPr>
                <w:sz w:val="16"/>
                <w:szCs w:val="16"/>
              </w:rPr>
            </w:pPr>
            <w:r>
              <w:rPr>
                <w:snapToGrid w:val="0"/>
                <w:sz w:val="16"/>
                <w:szCs w:val="16"/>
              </w:rPr>
              <w:t>Retrieval of reference location for emergency session routed via the S-CSCF</w:t>
            </w:r>
          </w:p>
        </w:tc>
        <w:tc>
          <w:tcPr>
            <w:tcW w:w="708" w:type="dxa"/>
            <w:shd w:val="solid" w:color="FFFFFF" w:fill="auto"/>
          </w:tcPr>
          <w:p w14:paraId="3F88E28C" w14:textId="072EB3F3" w:rsidR="00D471F1" w:rsidRPr="00D471F1" w:rsidRDefault="00D471F1" w:rsidP="00D471F1">
            <w:pPr>
              <w:pStyle w:val="TAC"/>
              <w:rPr>
                <w:sz w:val="16"/>
                <w:szCs w:val="16"/>
              </w:rPr>
            </w:pPr>
            <w:r>
              <w:rPr>
                <w:snapToGrid w:val="0"/>
                <w:sz w:val="16"/>
                <w:szCs w:val="16"/>
              </w:rPr>
              <w:t>11.0.0</w:t>
            </w:r>
          </w:p>
        </w:tc>
      </w:tr>
      <w:tr w:rsidR="00D471F1" w:rsidRPr="00D471F1" w14:paraId="03B20B64" w14:textId="77777777" w:rsidTr="00D471F1">
        <w:tc>
          <w:tcPr>
            <w:tcW w:w="800" w:type="dxa"/>
            <w:shd w:val="solid" w:color="FFFFFF" w:fill="auto"/>
          </w:tcPr>
          <w:p w14:paraId="473B8EA2" w14:textId="606B9AB9" w:rsidR="00D471F1" w:rsidRDefault="00D471F1" w:rsidP="00D471F1">
            <w:pPr>
              <w:pStyle w:val="TAC"/>
              <w:rPr>
                <w:snapToGrid w:val="0"/>
                <w:sz w:val="16"/>
                <w:szCs w:val="16"/>
              </w:rPr>
            </w:pPr>
            <w:r>
              <w:rPr>
                <w:snapToGrid w:val="0"/>
                <w:sz w:val="16"/>
                <w:szCs w:val="16"/>
              </w:rPr>
              <w:t>2011-01</w:t>
            </w:r>
          </w:p>
        </w:tc>
        <w:tc>
          <w:tcPr>
            <w:tcW w:w="800" w:type="dxa"/>
            <w:shd w:val="solid" w:color="FFFFFF" w:fill="auto"/>
          </w:tcPr>
          <w:p w14:paraId="52DBB065" w14:textId="1B1B892B" w:rsidR="00D471F1" w:rsidRDefault="00D471F1" w:rsidP="00D471F1">
            <w:pPr>
              <w:pStyle w:val="TAC"/>
              <w:rPr>
                <w:snapToGrid w:val="0"/>
                <w:sz w:val="16"/>
                <w:szCs w:val="16"/>
              </w:rPr>
            </w:pPr>
            <w:r>
              <w:rPr>
                <w:snapToGrid w:val="0"/>
                <w:sz w:val="16"/>
                <w:szCs w:val="16"/>
              </w:rPr>
              <w:t>-</w:t>
            </w:r>
          </w:p>
        </w:tc>
        <w:tc>
          <w:tcPr>
            <w:tcW w:w="952" w:type="dxa"/>
            <w:shd w:val="solid" w:color="FFFFFF" w:fill="auto"/>
          </w:tcPr>
          <w:p w14:paraId="510B00D6" w14:textId="0A6A07EC"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2E2BEC08" w14:textId="20BE9F4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0AC406" w14:textId="4BF16FF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460F0135" w14:textId="086206CB"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48AE1EBA" w14:textId="33AB50F8" w:rsidR="00D471F1" w:rsidRDefault="00D471F1" w:rsidP="00D471F1">
            <w:pPr>
              <w:pStyle w:val="TAL"/>
              <w:rPr>
                <w:snapToGrid w:val="0"/>
                <w:sz w:val="16"/>
                <w:szCs w:val="16"/>
              </w:rPr>
            </w:pPr>
            <w:r>
              <w:rPr>
                <w:snapToGrid w:val="0"/>
                <w:sz w:val="16"/>
                <w:szCs w:val="16"/>
              </w:rPr>
              <w:t>Update of LTE logo to LTE-Advanced logo</w:t>
            </w:r>
          </w:p>
        </w:tc>
        <w:tc>
          <w:tcPr>
            <w:tcW w:w="708" w:type="dxa"/>
            <w:shd w:val="solid" w:color="FFFFFF" w:fill="auto"/>
          </w:tcPr>
          <w:p w14:paraId="5ADDA28E" w14:textId="4E4E0EE9" w:rsidR="00D471F1" w:rsidRDefault="00D471F1" w:rsidP="00D471F1">
            <w:pPr>
              <w:pStyle w:val="TAC"/>
              <w:rPr>
                <w:snapToGrid w:val="0"/>
                <w:sz w:val="16"/>
                <w:szCs w:val="16"/>
              </w:rPr>
            </w:pPr>
            <w:r>
              <w:rPr>
                <w:snapToGrid w:val="0"/>
                <w:sz w:val="16"/>
                <w:szCs w:val="16"/>
              </w:rPr>
              <w:t>11.0.1</w:t>
            </w:r>
          </w:p>
        </w:tc>
      </w:tr>
      <w:tr w:rsidR="00D471F1" w:rsidRPr="00D471F1" w14:paraId="4BF17F3B" w14:textId="77777777" w:rsidTr="00D471F1">
        <w:tc>
          <w:tcPr>
            <w:tcW w:w="800" w:type="dxa"/>
            <w:shd w:val="solid" w:color="FFFFFF" w:fill="auto"/>
          </w:tcPr>
          <w:p w14:paraId="459F4874" w14:textId="0AAACBBC" w:rsidR="00D471F1" w:rsidRDefault="00D471F1" w:rsidP="00D471F1">
            <w:pPr>
              <w:pStyle w:val="TAC"/>
              <w:rPr>
                <w:snapToGrid w:val="0"/>
                <w:sz w:val="16"/>
                <w:szCs w:val="16"/>
              </w:rPr>
            </w:pPr>
            <w:r>
              <w:rPr>
                <w:snapToGrid w:val="0"/>
                <w:sz w:val="16"/>
                <w:szCs w:val="16"/>
              </w:rPr>
              <w:t>2011-03</w:t>
            </w:r>
          </w:p>
        </w:tc>
        <w:tc>
          <w:tcPr>
            <w:tcW w:w="800" w:type="dxa"/>
            <w:shd w:val="solid" w:color="FFFFFF" w:fill="auto"/>
          </w:tcPr>
          <w:p w14:paraId="0AAB699A" w14:textId="5556A1D8" w:rsidR="00D471F1" w:rsidRDefault="00D471F1" w:rsidP="00D471F1">
            <w:pPr>
              <w:pStyle w:val="TAC"/>
              <w:rPr>
                <w:snapToGrid w:val="0"/>
                <w:sz w:val="16"/>
                <w:szCs w:val="16"/>
              </w:rPr>
            </w:pPr>
            <w:r>
              <w:rPr>
                <w:snapToGrid w:val="0"/>
                <w:sz w:val="16"/>
                <w:szCs w:val="16"/>
              </w:rPr>
              <w:t>SA#51</w:t>
            </w:r>
          </w:p>
        </w:tc>
        <w:tc>
          <w:tcPr>
            <w:tcW w:w="952" w:type="dxa"/>
            <w:shd w:val="solid" w:color="FFFFFF" w:fill="auto"/>
          </w:tcPr>
          <w:p w14:paraId="6CFEFC27" w14:textId="778BBE4C" w:rsidR="00D471F1" w:rsidRPr="00D471F1" w:rsidRDefault="00D471F1" w:rsidP="00D471F1">
            <w:pPr>
              <w:pStyle w:val="TAC"/>
              <w:rPr>
                <w:snapToGrid w:val="0"/>
                <w:sz w:val="16"/>
                <w:szCs w:val="16"/>
              </w:rPr>
            </w:pPr>
            <w:r w:rsidRPr="00D471F1">
              <w:rPr>
                <w:snapToGrid w:val="0"/>
                <w:sz w:val="16"/>
                <w:szCs w:val="16"/>
              </w:rPr>
              <w:t>SP-110063</w:t>
            </w:r>
          </w:p>
        </w:tc>
        <w:tc>
          <w:tcPr>
            <w:tcW w:w="567" w:type="dxa"/>
            <w:shd w:val="solid" w:color="FFFFFF" w:fill="auto"/>
          </w:tcPr>
          <w:p w14:paraId="0D1C61C0" w14:textId="471059DA" w:rsidR="00D471F1" w:rsidRPr="00D471F1" w:rsidRDefault="00D471F1" w:rsidP="00D471F1">
            <w:pPr>
              <w:pStyle w:val="TAC"/>
              <w:rPr>
                <w:snapToGrid w:val="0"/>
                <w:sz w:val="16"/>
                <w:szCs w:val="16"/>
              </w:rPr>
            </w:pPr>
            <w:r w:rsidRPr="00D471F1">
              <w:rPr>
                <w:snapToGrid w:val="0"/>
                <w:sz w:val="16"/>
                <w:szCs w:val="16"/>
              </w:rPr>
              <w:t>0186</w:t>
            </w:r>
          </w:p>
        </w:tc>
        <w:tc>
          <w:tcPr>
            <w:tcW w:w="425" w:type="dxa"/>
            <w:shd w:val="solid" w:color="FFFFFF" w:fill="auto"/>
          </w:tcPr>
          <w:p w14:paraId="14DEC6B7" w14:textId="5953DD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17A044A" w14:textId="0175D638"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103725D" w14:textId="20A7E542" w:rsidR="00D471F1" w:rsidRDefault="00D471F1" w:rsidP="00D471F1">
            <w:pPr>
              <w:pStyle w:val="TAL"/>
              <w:rPr>
                <w:snapToGrid w:val="0"/>
                <w:sz w:val="16"/>
                <w:szCs w:val="16"/>
              </w:rPr>
            </w:pPr>
            <w:r>
              <w:rPr>
                <w:snapToGrid w:val="0"/>
                <w:sz w:val="16"/>
                <w:szCs w:val="16"/>
              </w:rPr>
              <w:t>PSAP call back handling in S-CSCF</w:t>
            </w:r>
          </w:p>
        </w:tc>
        <w:tc>
          <w:tcPr>
            <w:tcW w:w="708" w:type="dxa"/>
            <w:shd w:val="solid" w:color="FFFFFF" w:fill="auto"/>
          </w:tcPr>
          <w:p w14:paraId="7C470757" w14:textId="6412D052" w:rsidR="00D471F1" w:rsidRDefault="00D471F1" w:rsidP="00D471F1">
            <w:pPr>
              <w:pStyle w:val="TAC"/>
              <w:rPr>
                <w:snapToGrid w:val="0"/>
                <w:sz w:val="16"/>
                <w:szCs w:val="16"/>
              </w:rPr>
            </w:pPr>
            <w:r>
              <w:rPr>
                <w:snapToGrid w:val="0"/>
                <w:sz w:val="16"/>
                <w:szCs w:val="16"/>
              </w:rPr>
              <w:t>11.1.0</w:t>
            </w:r>
          </w:p>
        </w:tc>
      </w:tr>
      <w:tr w:rsidR="00D471F1" w:rsidRPr="00D471F1" w14:paraId="6DAFE9E3" w14:textId="77777777" w:rsidTr="00D471F1">
        <w:tc>
          <w:tcPr>
            <w:tcW w:w="800" w:type="dxa"/>
            <w:shd w:val="solid" w:color="FFFFFF" w:fill="auto"/>
          </w:tcPr>
          <w:p w14:paraId="0D3A6773" w14:textId="10AC8B4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149F4E6B" w14:textId="4666CB60"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E9015B8" w14:textId="7094F365" w:rsidR="00D471F1" w:rsidRPr="00D471F1" w:rsidRDefault="00D471F1" w:rsidP="00D471F1">
            <w:pPr>
              <w:pStyle w:val="TAC"/>
              <w:rPr>
                <w:snapToGrid w:val="0"/>
                <w:sz w:val="16"/>
                <w:szCs w:val="16"/>
              </w:rPr>
            </w:pPr>
            <w:r w:rsidRPr="00D471F1">
              <w:rPr>
                <w:snapToGrid w:val="0"/>
                <w:sz w:val="16"/>
                <w:szCs w:val="16"/>
              </w:rPr>
              <w:t>SP-110455</w:t>
            </w:r>
          </w:p>
        </w:tc>
        <w:tc>
          <w:tcPr>
            <w:tcW w:w="567" w:type="dxa"/>
            <w:shd w:val="solid" w:color="FFFFFF" w:fill="auto"/>
          </w:tcPr>
          <w:p w14:paraId="389E0C2F" w14:textId="1D4A5B83" w:rsidR="00D471F1" w:rsidRPr="00D471F1" w:rsidRDefault="00D471F1" w:rsidP="00D471F1">
            <w:pPr>
              <w:pStyle w:val="TAC"/>
              <w:rPr>
                <w:snapToGrid w:val="0"/>
                <w:sz w:val="16"/>
                <w:szCs w:val="16"/>
              </w:rPr>
            </w:pPr>
            <w:r w:rsidRPr="00D471F1">
              <w:rPr>
                <w:snapToGrid w:val="0"/>
                <w:sz w:val="16"/>
                <w:szCs w:val="16"/>
              </w:rPr>
              <w:t>0189</w:t>
            </w:r>
          </w:p>
        </w:tc>
        <w:tc>
          <w:tcPr>
            <w:tcW w:w="425" w:type="dxa"/>
            <w:shd w:val="solid" w:color="FFFFFF" w:fill="auto"/>
          </w:tcPr>
          <w:p w14:paraId="224646D6" w14:textId="48A560C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D183876" w14:textId="0B7E378B"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53AF3F7" w14:textId="04257809"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61AE1030" w14:textId="2C7AAF03" w:rsidR="00D471F1" w:rsidRDefault="00D471F1" w:rsidP="00D471F1">
            <w:pPr>
              <w:pStyle w:val="TAC"/>
              <w:rPr>
                <w:snapToGrid w:val="0"/>
                <w:sz w:val="16"/>
                <w:szCs w:val="16"/>
              </w:rPr>
            </w:pPr>
            <w:r>
              <w:rPr>
                <w:snapToGrid w:val="0"/>
                <w:sz w:val="16"/>
                <w:szCs w:val="16"/>
              </w:rPr>
              <w:t>11.2.0</w:t>
            </w:r>
          </w:p>
        </w:tc>
      </w:tr>
      <w:tr w:rsidR="00D471F1" w:rsidRPr="00D471F1" w14:paraId="7F451190" w14:textId="77777777" w:rsidTr="00D471F1">
        <w:tc>
          <w:tcPr>
            <w:tcW w:w="800" w:type="dxa"/>
            <w:shd w:val="solid" w:color="FFFFFF" w:fill="auto"/>
          </w:tcPr>
          <w:p w14:paraId="51775E49" w14:textId="17BFAE3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6B68E604" w14:textId="2F8A1811"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24D1CF1" w14:textId="5FCA1998" w:rsidR="00D471F1" w:rsidRPr="00D471F1" w:rsidRDefault="00D471F1" w:rsidP="00D471F1">
            <w:pPr>
              <w:pStyle w:val="TAC"/>
              <w:rPr>
                <w:snapToGrid w:val="0"/>
                <w:sz w:val="16"/>
                <w:szCs w:val="16"/>
              </w:rPr>
            </w:pPr>
            <w:r w:rsidRPr="00D471F1">
              <w:rPr>
                <w:snapToGrid w:val="0"/>
                <w:sz w:val="16"/>
                <w:szCs w:val="16"/>
              </w:rPr>
              <w:t>SP-110469</w:t>
            </w:r>
          </w:p>
        </w:tc>
        <w:tc>
          <w:tcPr>
            <w:tcW w:w="567" w:type="dxa"/>
            <w:shd w:val="solid" w:color="FFFFFF" w:fill="auto"/>
          </w:tcPr>
          <w:p w14:paraId="535C1C32" w14:textId="6744B8C1" w:rsidR="00D471F1" w:rsidRPr="00D471F1" w:rsidRDefault="00D471F1" w:rsidP="00D471F1">
            <w:pPr>
              <w:pStyle w:val="TAC"/>
              <w:rPr>
                <w:snapToGrid w:val="0"/>
                <w:sz w:val="16"/>
                <w:szCs w:val="16"/>
              </w:rPr>
            </w:pPr>
            <w:r w:rsidRPr="00D471F1">
              <w:rPr>
                <w:snapToGrid w:val="0"/>
                <w:sz w:val="16"/>
                <w:szCs w:val="16"/>
              </w:rPr>
              <w:t>0190</w:t>
            </w:r>
          </w:p>
        </w:tc>
        <w:tc>
          <w:tcPr>
            <w:tcW w:w="425" w:type="dxa"/>
            <w:shd w:val="solid" w:color="FFFFFF" w:fill="auto"/>
          </w:tcPr>
          <w:p w14:paraId="0FB2916B" w14:textId="5270AA7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08174E3" w14:textId="474875B7"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16DF917" w14:textId="41D8C931" w:rsidR="00D471F1" w:rsidRDefault="00D471F1" w:rsidP="00D471F1">
            <w:pPr>
              <w:pStyle w:val="TAL"/>
              <w:rPr>
                <w:snapToGrid w:val="0"/>
                <w:sz w:val="16"/>
                <w:szCs w:val="16"/>
              </w:rPr>
            </w:pPr>
            <w:r>
              <w:rPr>
                <w:snapToGrid w:val="0"/>
                <w:sz w:val="16"/>
                <w:szCs w:val="16"/>
              </w:rPr>
              <w:t>Emergency location information for fixed broadband access</w:t>
            </w:r>
          </w:p>
        </w:tc>
        <w:tc>
          <w:tcPr>
            <w:tcW w:w="708" w:type="dxa"/>
            <w:shd w:val="solid" w:color="FFFFFF" w:fill="auto"/>
          </w:tcPr>
          <w:p w14:paraId="42F9ABEA" w14:textId="34AB433B" w:rsidR="00D471F1" w:rsidRDefault="00D471F1" w:rsidP="00D471F1">
            <w:pPr>
              <w:pStyle w:val="TAC"/>
              <w:rPr>
                <w:snapToGrid w:val="0"/>
                <w:sz w:val="16"/>
                <w:szCs w:val="16"/>
              </w:rPr>
            </w:pPr>
            <w:r>
              <w:rPr>
                <w:snapToGrid w:val="0"/>
                <w:sz w:val="16"/>
                <w:szCs w:val="16"/>
              </w:rPr>
              <w:t>11.2.0</w:t>
            </w:r>
          </w:p>
        </w:tc>
      </w:tr>
      <w:tr w:rsidR="00D471F1" w:rsidRPr="00D471F1" w14:paraId="2FCC9333" w14:textId="77777777" w:rsidTr="00D471F1">
        <w:tc>
          <w:tcPr>
            <w:tcW w:w="800" w:type="dxa"/>
            <w:shd w:val="solid" w:color="FFFFFF" w:fill="auto"/>
          </w:tcPr>
          <w:p w14:paraId="6E73929F" w14:textId="5637E5E4"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2CCC922" w14:textId="397B37EA"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654D026E" w14:textId="471CEEEA"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56631113" w14:textId="3C0657DB" w:rsidR="00D471F1" w:rsidRPr="00D471F1" w:rsidRDefault="00D471F1" w:rsidP="00D471F1">
            <w:pPr>
              <w:pStyle w:val="TAC"/>
              <w:rPr>
                <w:snapToGrid w:val="0"/>
                <w:sz w:val="16"/>
                <w:szCs w:val="16"/>
              </w:rPr>
            </w:pPr>
            <w:r w:rsidRPr="00D471F1">
              <w:rPr>
                <w:snapToGrid w:val="0"/>
                <w:sz w:val="16"/>
                <w:szCs w:val="16"/>
              </w:rPr>
              <w:t>0192</w:t>
            </w:r>
          </w:p>
        </w:tc>
        <w:tc>
          <w:tcPr>
            <w:tcW w:w="425" w:type="dxa"/>
            <w:shd w:val="solid" w:color="FFFFFF" w:fill="auto"/>
          </w:tcPr>
          <w:p w14:paraId="3192DAF2" w14:textId="5A65460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9E655F8" w14:textId="7A3C295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47D060D" w14:textId="710C0F81" w:rsidR="00D471F1" w:rsidRDefault="00D471F1" w:rsidP="00D471F1">
            <w:pPr>
              <w:pStyle w:val="TAL"/>
              <w:rPr>
                <w:snapToGrid w:val="0"/>
                <w:sz w:val="16"/>
                <w:szCs w:val="16"/>
              </w:rPr>
            </w:pPr>
            <w:r>
              <w:rPr>
                <w:snapToGrid w:val="0"/>
                <w:sz w:val="16"/>
                <w:szCs w:val="16"/>
              </w:rPr>
              <w:t>Media support during an IMS emergency session</w:t>
            </w:r>
          </w:p>
        </w:tc>
        <w:tc>
          <w:tcPr>
            <w:tcW w:w="708" w:type="dxa"/>
            <w:shd w:val="solid" w:color="FFFFFF" w:fill="auto"/>
          </w:tcPr>
          <w:p w14:paraId="0B5DFD56" w14:textId="76BBBA93" w:rsidR="00D471F1" w:rsidRDefault="00D471F1" w:rsidP="00D471F1">
            <w:pPr>
              <w:pStyle w:val="TAC"/>
              <w:rPr>
                <w:snapToGrid w:val="0"/>
                <w:sz w:val="16"/>
                <w:szCs w:val="16"/>
              </w:rPr>
            </w:pPr>
            <w:r>
              <w:rPr>
                <w:snapToGrid w:val="0"/>
                <w:sz w:val="16"/>
                <w:szCs w:val="16"/>
              </w:rPr>
              <w:t>11.3.0</w:t>
            </w:r>
          </w:p>
        </w:tc>
      </w:tr>
      <w:tr w:rsidR="00D471F1" w:rsidRPr="00D471F1" w14:paraId="0176FCB7" w14:textId="77777777" w:rsidTr="00D471F1">
        <w:tc>
          <w:tcPr>
            <w:tcW w:w="800" w:type="dxa"/>
            <w:shd w:val="solid" w:color="FFFFFF" w:fill="auto"/>
          </w:tcPr>
          <w:p w14:paraId="41F4EA20" w14:textId="4CC9BB3E"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BC699F9" w14:textId="72210D4B"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3D0DE92E" w14:textId="7907DE65" w:rsidR="00D471F1" w:rsidRPr="00D471F1" w:rsidRDefault="00D471F1" w:rsidP="00D471F1">
            <w:pPr>
              <w:pStyle w:val="TAC"/>
              <w:rPr>
                <w:snapToGrid w:val="0"/>
                <w:sz w:val="16"/>
                <w:szCs w:val="16"/>
              </w:rPr>
            </w:pPr>
            <w:r w:rsidRPr="00D471F1">
              <w:rPr>
                <w:snapToGrid w:val="0"/>
                <w:sz w:val="16"/>
                <w:szCs w:val="16"/>
              </w:rPr>
              <w:t>SP-110730</w:t>
            </w:r>
          </w:p>
        </w:tc>
        <w:tc>
          <w:tcPr>
            <w:tcW w:w="567" w:type="dxa"/>
            <w:shd w:val="solid" w:color="FFFFFF" w:fill="auto"/>
          </w:tcPr>
          <w:p w14:paraId="59B77023" w14:textId="3DEBB51D" w:rsidR="00D471F1" w:rsidRPr="00D471F1" w:rsidRDefault="00D471F1" w:rsidP="00D471F1">
            <w:pPr>
              <w:pStyle w:val="TAC"/>
              <w:rPr>
                <w:snapToGrid w:val="0"/>
                <w:sz w:val="16"/>
                <w:szCs w:val="16"/>
              </w:rPr>
            </w:pPr>
            <w:r w:rsidRPr="00D471F1">
              <w:rPr>
                <w:snapToGrid w:val="0"/>
                <w:sz w:val="16"/>
                <w:szCs w:val="16"/>
              </w:rPr>
              <w:t>0197</w:t>
            </w:r>
          </w:p>
        </w:tc>
        <w:tc>
          <w:tcPr>
            <w:tcW w:w="425" w:type="dxa"/>
            <w:shd w:val="solid" w:color="FFFFFF" w:fill="auto"/>
          </w:tcPr>
          <w:p w14:paraId="6D55D42A" w14:textId="168FED1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0B94D37" w14:textId="2A870669"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FD3F77F" w14:textId="190DC470"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71CA85AC" w14:textId="4035AB71" w:rsidR="00D471F1" w:rsidRDefault="00D471F1" w:rsidP="00D471F1">
            <w:pPr>
              <w:pStyle w:val="TAC"/>
              <w:rPr>
                <w:snapToGrid w:val="0"/>
                <w:sz w:val="16"/>
                <w:szCs w:val="16"/>
              </w:rPr>
            </w:pPr>
            <w:r>
              <w:rPr>
                <w:snapToGrid w:val="0"/>
                <w:sz w:val="16"/>
                <w:szCs w:val="16"/>
              </w:rPr>
              <w:t>11.3.0</w:t>
            </w:r>
          </w:p>
        </w:tc>
      </w:tr>
      <w:tr w:rsidR="00D471F1" w:rsidRPr="00D471F1" w14:paraId="3226DEE7" w14:textId="77777777" w:rsidTr="00D471F1">
        <w:tc>
          <w:tcPr>
            <w:tcW w:w="800" w:type="dxa"/>
            <w:shd w:val="solid" w:color="FFFFFF" w:fill="auto"/>
          </w:tcPr>
          <w:p w14:paraId="1745AEC4" w14:textId="18421F7C"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74E5F4E" w14:textId="3BBE8A2D"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44AB25D4" w14:textId="17C7A7AF" w:rsidR="00D471F1" w:rsidRPr="00D471F1" w:rsidRDefault="00D471F1" w:rsidP="00D471F1">
            <w:pPr>
              <w:pStyle w:val="TAC"/>
              <w:rPr>
                <w:snapToGrid w:val="0"/>
                <w:sz w:val="16"/>
                <w:szCs w:val="16"/>
              </w:rPr>
            </w:pPr>
            <w:r w:rsidRPr="00D471F1">
              <w:rPr>
                <w:snapToGrid w:val="0"/>
                <w:sz w:val="16"/>
                <w:szCs w:val="16"/>
              </w:rPr>
              <w:t>SP-110737</w:t>
            </w:r>
          </w:p>
        </w:tc>
        <w:tc>
          <w:tcPr>
            <w:tcW w:w="567" w:type="dxa"/>
            <w:shd w:val="solid" w:color="FFFFFF" w:fill="auto"/>
          </w:tcPr>
          <w:p w14:paraId="74D6FE78" w14:textId="6178950D" w:rsidR="00D471F1" w:rsidRPr="00D471F1" w:rsidRDefault="00D471F1" w:rsidP="00D471F1">
            <w:pPr>
              <w:pStyle w:val="TAC"/>
              <w:rPr>
                <w:snapToGrid w:val="0"/>
                <w:sz w:val="16"/>
                <w:szCs w:val="16"/>
              </w:rPr>
            </w:pPr>
            <w:r w:rsidRPr="00D471F1">
              <w:rPr>
                <w:snapToGrid w:val="0"/>
                <w:sz w:val="16"/>
                <w:szCs w:val="16"/>
              </w:rPr>
              <w:t>0201</w:t>
            </w:r>
          </w:p>
        </w:tc>
        <w:tc>
          <w:tcPr>
            <w:tcW w:w="425" w:type="dxa"/>
            <w:shd w:val="solid" w:color="FFFFFF" w:fill="auto"/>
          </w:tcPr>
          <w:p w14:paraId="76ED343B" w14:textId="69FB0191"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4F9B858" w14:textId="5D77FC74"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7B21B3A6" w14:textId="5F1CD3BE" w:rsidR="00D471F1" w:rsidRDefault="00D471F1" w:rsidP="00D471F1">
            <w:pPr>
              <w:pStyle w:val="TAL"/>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56F5E389" w14:textId="6FF4058C" w:rsidR="00D471F1" w:rsidRDefault="00D471F1" w:rsidP="00D471F1">
            <w:pPr>
              <w:pStyle w:val="TAC"/>
              <w:rPr>
                <w:snapToGrid w:val="0"/>
                <w:sz w:val="16"/>
                <w:szCs w:val="16"/>
              </w:rPr>
            </w:pPr>
            <w:r>
              <w:rPr>
                <w:snapToGrid w:val="0"/>
                <w:sz w:val="16"/>
                <w:szCs w:val="16"/>
              </w:rPr>
              <w:t>11.3.0</w:t>
            </w:r>
          </w:p>
        </w:tc>
      </w:tr>
      <w:tr w:rsidR="00D471F1" w:rsidRPr="00D471F1" w14:paraId="660A6C5B" w14:textId="77777777" w:rsidTr="00D471F1">
        <w:tc>
          <w:tcPr>
            <w:tcW w:w="800" w:type="dxa"/>
            <w:shd w:val="solid" w:color="FFFFFF" w:fill="auto"/>
          </w:tcPr>
          <w:p w14:paraId="078C40B2" w14:textId="38EBDB1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2A9AA024" w14:textId="4B3FE641"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8FE56C1" w14:textId="6D71259A" w:rsidR="00D471F1" w:rsidRPr="00D471F1" w:rsidRDefault="00D471F1" w:rsidP="00D471F1">
            <w:pPr>
              <w:pStyle w:val="TAC"/>
              <w:rPr>
                <w:snapToGrid w:val="0"/>
                <w:sz w:val="16"/>
                <w:szCs w:val="16"/>
              </w:rPr>
            </w:pPr>
            <w:r w:rsidRPr="00D471F1">
              <w:rPr>
                <w:snapToGrid w:val="0"/>
                <w:sz w:val="16"/>
                <w:szCs w:val="16"/>
              </w:rPr>
              <w:t>SP-110869</w:t>
            </w:r>
          </w:p>
        </w:tc>
        <w:tc>
          <w:tcPr>
            <w:tcW w:w="567" w:type="dxa"/>
            <w:shd w:val="solid" w:color="FFFFFF" w:fill="auto"/>
          </w:tcPr>
          <w:p w14:paraId="2052DD24" w14:textId="28BC648E" w:rsidR="00D471F1" w:rsidRPr="00D471F1" w:rsidRDefault="00D471F1" w:rsidP="00D471F1">
            <w:pPr>
              <w:pStyle w:val="TAC"/>
              <w:rPr>
                <w:snapToGrid w:val="0"/>
                <w:sz w:val="16"/>
                <w:szCs w:val="16"/>
              </w:rPr>
            </w:pPr>
            <w:r w:rsidRPr="00D471F1">
              <w:rPr>
                <w:snapToGrid w:val="0"/>
                <w:sz w:val="16"/>
                <w:szCs w:val="16"/>
              </w:rPr>
              <w:t>0204</w:t>
            </w:r>
          </w:p>
        </w:tc>
        <w:tc>
          <w:tcPr>
            <w:tcW w:w="425" w:type="dxa"/>
            <w:shd w:val="solid" w:color="FFFFFF" w:fill="auto"/>
          </w:tcPr>
          <w:p w14:paraId="25FA7C4E" w14:textId="5E6A6CBB"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157F8817" w14:textId="33DA374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894A655" w14:textId="55873D23" w:rsidR="00D471F1" w:rsidRDefault="00D471F1" w:rsidP="00D471F1">
            <w:pPr>
              <w:pStyle w:val="TAL"/>
              <w:rPr>
                <w:snapToGrid w:val="0"/>
                <w:sz w:val="16"/>
                <w:szCs w:val="16"/>
              </w:rPr>
            </w:pPr>
            <w:r>
              <w:rPr>
                <w:snapToGrid w:val="0"/>
                <w:sz w:val="16"/>
                <w:szCs w:val="16"/>
              </w:rPr>
              <w:t>Clarifications on non UE detectable emergency call</w:t>
            </w:r>
          </w:p>
        </w:tc>
        <w:tc>
          <w:tcPr>
            <w:tcW w:w="708" w:type="dxa"/>
            <w:shd w:val="solid" w:color="FFFFFF" w:fill="auto"/>
          </w:tcPr>
          <w:p w14:paraId="59BDEBC3" w14:textId="40415735" w:rsidR="00D471F1" w:rsidRDefault="00D471F1" w:rsidP="00D471F1">
            <w:pPr>
              <w:pStyle w:val="TAC"/>
              <w:rPr>
                <w:snapToGrid w:val="0"/>
                <w:sz w:val="16"/>
                <w:szCs w:val="16"/>
              </w:rPr>
            </w:pPr>
            <w:r>
              <w:rPr>
                <w:snapToGrid w:val="0"/>
                <w:sz w:val="16"/>
                <w:szCs w:val="16"/>
              </w:rPr>
              <w:t>11.3.0</w:t>
            </w:r>
          </w:p>
        </w:tc>
      </w:tr>
      <w:tr w:rsidR="00D471F1" w:rsidRPr="00D471F1" w14:paraId="49CAAAA6" w14:textId="77777777" w:rsidTr="00D471F1">
        <w:tc>
          <w:tcPr>
            <w:tcW w:w="800" w:type="dxa"/>
            <w:shd w:val="solid" w:color="FFFFFF" w:fill="auto"/>
          </w:tcPr>
          <w:p w14:paraId="61A37C67" w14:textId="7F017C7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57E872DA" w14:textId="770FE898"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B8B0391" w14:textId="385AFEA3"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6F149A81" w14:textId="15E790F4" w:rsidR="00D471F1" w:rsidRPr="00D471F1" w:rsidRDefault="00D471F1" w:rsidP="00D471F1">
            <w:pPr>
              <w:pStyle w:val="TAC"/>
              <w:rPr>
                <w:snapToGrid w:val="0"/>
                <w:sz w:val="16"/>
                <w:szCs w:val="16"/>
              </w:rPr>
            </w:pPr>
            <w:r w:rsidRPr="00D471F1">
              <w:rPr>
                <w:snapToGrid w:val="0"/>
                <w:sz w:val="16"/>
                <w:szCs w:val="16"/>
              </w:rPr>
              <w:t>0205</w:t>
            </w:r>
          </w:p>
        </w:tc>
        <w:tc>
          <w:tcPr>
            <w:tcW w:w="425" w:type="dxa"/>
            <w:shd w:val="solid" w:color="FFFFFF" w:fill="auto"/>
          </w:tcPr>
          <w:p w14:paraId="047835FC" w14:textId="6FB09D08"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2BBC669" w14:textId="6585252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8B77705" w14:textId="3FF0377E" w:rsidR="00D471F1" w:rsidRDefault="00D471F1" w:rsidP="00D471F1">
            <w:pPr>
              <w:pStyle w:val="TAL"/>
              <w:rPr>
                <w:snapToGrid w:val="0"/>
                <w:sz w:val="16"/>
                <w:szCs w:val="16"/>
              </w:rPr>
            </w:pPr>
            <w:r>
              <w:rPr>
                <w:snapToGrid w:val="0"/>
                <w:sz w:val="16"/>
                <w:szCs w:val="16"/>
              </w:rPr>
              <w:t>Media support on PSAP callback</w:t>
            </w:r>
          </w:p>
        </w:tc>
        <w:tc>
          <w:tcPr>
            <w:tcW w:w="708" w:type="dxa"/>
            <w:shd w:val="solid" w:color="FFFFFF" w:fill="auto"/>
          </w:tcPr>
          <w:p w14:paraId="415DE298" w14:textId="7D8DB82F" w:rsidR="00D471F1" w:rsidRDefault="00D471F1" w:rsidP="00D471F1">
            <w:pPr>
              <w:pStyle w:val="TAC"/>
              <w:rPr>
                <w:snapToGrid w:val="0"/>
                <w:sz w:val="16"/>
                <w:szCs w:val="16"/>
              </w:rPr>
            </w:pPr>
            <w:r>
              <w:rPr>
                <w:snapToGrid w:val="0"/>
                <w:sz w:val="16"/>
                <w:szCs w:val="16"/>
              </w:rPr>
              <w:t>11.3.0</w:t>
            </w:r>
          </w:p>
        </w:tc>
      </w:tr>
      <w:tr w:rsidR="00D471F1" w:rsidRPr="00D471F1" w14:paraId="31C38131" w14:textId="77777777" w:rsidTr="00D471F1">
        <w:tc>
          <w:tcPr>
            <w:tcW w:w="800" w:type="dxa"/>
            <w:shd w:val="solid" w:color="FFFFFF" w:fill="auto"/>
          </w:tcPr>
          <w:p w14:paraId="20542A3F" w14:textId="343FEFD8"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57E56B28" w14:textId="13E11068"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174CC72F" w14:textId="3C3F1E94"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77820DE5" w14:textId="5C84E177" w:rsidR="00D471F1" w:rsidRPr="00D471F1" w:rsidRDefault="00D471F1" w:rsidP="00D471F1">
            <w:pPr>
              <w:pStyle w:val="TAC"/>
              <w:rPr>
                <w:snapToGrid w:val="0"/>
                <w:sz w:val="16"/>
                <w:szCs w:val="16"/>
              </w:rPr>
            </w:pPr>
            <w:r w:rsidRPr="00D471F1">
              <w:rPr>
                <w:snapToGrid w:val="0"/>
                <w:sz w:val="16"/>
                <w:szCs w:val="16"/>
              </w:rPr>
              <w:t>0207</w:t>
            </w:r>
          </w:p>
        </w:tc>
        <w:tc>
          <w:tcPr>
            <w:tcW w:w="425" w:type="dxa"/>
            <w:shd w:val="solid" w:color="FFFFFF" w:fill="auto"/>
          </w:tcPr>
          <w:p w14:paraId="535BF065" w14:textId="70CA79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922233E" w14:textId="22B4884A"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AEBF1C" w14:textId="02DD36DC" w:rsidR="00D471F1" w:rsidRDefault="00D471F1" w:rsidP="00D471F1">
            <w:pPr>
              <w:pStyle w:val="TAL"/>
              <w:rPr>
                <w:snapToGrid w:val="0"/>
                <w:sz w:val="16"/>
                <w:szCs w:val="16"/>
              </w:rPr>
            </w:pPr>
            <w:r>
              <w:rPr>
                <w:snapToGrid w:val="0"/>
                <w:sz w:val="16"/>
                <w:szCs w:val="16"/>
              </w:rPr>
              <w:t>Codecs supported for IMS emergency sessions</w:t>
            </w:r>
          </w:p>
        </w:tc>
        <w:tc>
          <w:tcPr>
            <w:tcW w:w="708" w:type="dxa"/>
            <w:shd w:val="solid" w:color="FFFFFF" w:fill="auto"/>
          </w:tcPr>
          <w:p w14:paraId="33E6A137" w14:textId="7B8E3D55" w:rsidR="00D471F1" w:rsidRDefault="00D471F1" w:rsidP="00D471F1">
            <w:pPr>
              <w:pStyle w:val="TAC"/>
              <w:rPr>
                <w:snapToGrid w:val="0"/>
                <w:sz w:val="16"/>
                <w:szCs w:val="16"/>
              </w:rPr>
            </w:pPr>
            <w:r>
              <w:rPr>
                <w:snapToGrid w:val="0"/>
                <w:sz w:val="16"/>
                <w:szCs w:val="16"/>
              </w:rPr>
              <w:t>11.4.0</w:t>
            </w:r>
          </w:p>
        </w:tc>
      </w:tr>
      <w:tr w:rsidR="00D471F1" w:rsidRPr="00D471F1" w14:paraId="427C8895" w14:textId="77777777" w:rsidTr="00D471F1">
        <w:tc>
          <w:tcPr>
            <w:tcW w:w="800" w:type="dxa"/>
            <w:shd w:val="solid" w:color="FFFFFF" w:fill="auto"/>
          </w:tcPr>
          <w:p w14:paraId="4CE5EC39" w14:textId="3E909F1C"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2BA421D2" w14:textId="4D34CCFD"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52B24A55" w14:textId="7DA8DB40" w:rsidR="00D471F1" w:rsidRPr="00D471F1" w:rsidRDefault="00D471F1" w:rsidP="00D471F1">
            <w:pPr>
              <w:pStyle w:val="TAC"/>
              <w:rPr>
                <w:snapToGrid w:val="0"/>
                <w:sz w:val="16"/>
                <w:szCs w:val="16"/>
              </w:rPr>
            </w:pPr>
            <w:r w:rsidRPr="00D471F1">
              <w:rPr>
                <w:snapToGrid w:val="0"/>
                <w:sz w:val="16"/>
                <w:szCs w:val="16"/>
              </w:rPr>
              <w:t>SP-120081</w:t>
            </w:r>
          </w:p>
        </w:tc>
        <w:tc>
          <w:tcPr>
            <w:tcW w:w="567" w:type="dxa"/>
            <w:shd w:val="solid" w:color="FFFFFF" w:fill="auto"/>
          </w:tcPr>
          <w:p w14:paraId="1CDA7EF0" w14:textId="51F0222E" w:rsidR="00D471F1" w:rsidRPr="00D471F1" w:rsidRDefault="00D471F1" w:rsidP="00D471F1">
            <w:pPr>
              <w:pStyle w:val="TAC"/>
              <w:rPr>
                <w:snapToGrid w:val="0"/>
                <w:sz w:val="16"/>
                <w:szCs w:val="16"/>
              </w:rPr>
            </w:pPr>
            <w:r w:rsidRPr="00D471F1">
              <w:rPr>
                <w:snapToGrid w:val="0"/>
                <w:sz w:val="16"/>
                <w:szCs w:val="16"/>
              </w:rPr>
              <w:t>0208</w:t>
            </w:r>
          </w:p>
        </w:tc>
        <w:tc>
          <w:tcPr>
            <w:tcW w:w="425" w:type="dxa"/>
            <w:shd w:val="solid" w:color="FFFFFF" w:fill="auto"/>
          </w:tcPr>
          <w:p w14:paraId="054491C9" w14:textId="045C295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2998245" w14:textId="5EAA8DED"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6275806" w14:textId="50139417" w:rsidR="00D471F1" w:rsidRDefault="00D471F1" w:rsidP="00D471F1">
            <w:pPr>
              <w:pStyle w:val="TAL"/>
              <w:rPr>
                <w:snapToGrid w:val="0"/>
                <w:sz w:val="16"/>
                <w:szCs w:val="16"/>
              </w:rPr>
            </w:pPr>
            <w:r>
              <w:rPr>
                <w:snapToGrid w:val="0"/>
                <w:sz w:val="16"/>
                <w:szCs w:val="16"/>
              </w:rPr>
              <w:t>Support of Network-provided Location for IMS functionality</w:t>
            </w:r>
          </w:p>
        </w:tc>
        <w:tc>
          <w:tcPr>
            <w:tcW w:w="708" w:type="dxa"/>
            <w:shd w:val="solid" w:color="FFFFFF" w:fill="auto"/>
          </w:tcPr>
          <w:p w14:paraId="6E68B88A" w14:textId="1A250BC7" w:rsidR="00D471F1" w:rsidRDefault="00D471F1" w:rsidP="00D471F1">
            <w:pPr>
              <w:pStyle w:val="TAC"/>
              <w:rPr>
                <w:snapToGrid w:val="0"/>
                <w:sz w:val="16"/>
                <w:szCs w:val="16"/>
              </w:rPr>
            </w:pPr>
            <w:r>
              <w:rPr>
                <w:snapToGrid w:val="0"/>
                <w:sz w:val="16"/>
                <w:szCs w:val="16"/>
              </w:rPr>
              <w:t>11.4.0</w:t>
            </w:r>
          </w:p>
        </w:tc>
      </w:tr>
      <w:tr w:rsidR="00D471F1" w:rsidRPr="00D471F1" w14:paraId="41C3AB5C" w14:textId="77777777" w:rsidTr="00D471F1">
        <w:tc>
          <w:tcPr>
            <w:tcW w:w="800" w:type="dxa"/>
            <w:shd w:val="solid" w:color="FFFFFF" w:fill="auto"/>
          </w:tcPr>
          <w:p w14:paraId="29D2CD0B" w14:textId="0A91B5D4"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1710E1FC" w14:textId="12F92B7C"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7DBA42DB" w14:textId="7C05E0A0"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6DA3C23E" w14:textId="08875D41" w:rsidR="00D471F1" w:rsidRPr="00D471F1" w:rsidRDefault="00D471F1" w:rsidP="00D471F1">
            <w:pPr>
              <w:pStyle w:val="TAC"/>
              <w:rPr>
                <w:snapToGrid w:val="0"/>
                <w:sz w:val="16"/>
                <w:szCs w:val="16"/>
              </w:rPr>
            </w:pPr>
            <w:r w:rsidRPr="00D471F1">
              <w:rPr>
                <w:snapToGrid w:val="0"/>
                <w:sz w:val="16"/>
                <w:szCs w:val="16"/>
              </w:rPr>
              <w:t>0212</w:t>
            </w:r>
          </w:p>
        </w:tc>
        <w:tc>
          <w:tcPr>
            <w:tcW w:w="425" w:type="dxa"/>
            <w:shd w:val="solid" w:color="FFFFFF" w:fill="auto"/>
          </w:tcPr>
          <w:p w14:paraId="3E5FB9F0" w14:textId="4C11354B"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96CF7F0" w14:textId="4B365E4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470A487" w14:textId="7FCCAAED" w:rsidR="00D471F1" w:rsidRDefault="00D471F1" w:rsidP="00D471F1">
            <w:pPr>
              <w:pStyle w:val="TAL"/>
              <w:rPr>
                <w:snapToGrid w:val="0"/>
                <w:sz w:val="16"/>
                <w:szCs w:val="16"/>
              </w:rPr>
            </w:pPr>
            <w:r>
              <w:rPr>
                <w:snapToGrid w:val="0"/>
                <w:sz w:val="16"/>
                <w:szCs w:val="16"/>
              </w:rPr>
              <w:t>Domain Selection Rules for IMSESOM with E-UTRAN and UTRAN Access</w:t>
            </w:r>
          </w:p>
        </w:tc>
        <w:tc>
          <w:tcPr>
            <w:tcW w:w="708" w:type="dxa"/>
            <w:shd w:val="solid" w:color="FFFFFF" w:fill="auto"/>
          </w:tcPr>
          <w:p w14:paraId="5064B013" w14:textId="69C64912" w:rsidR="00D471F1" w:rsidRDefault="00D471F1" w:rsidP="00D471F1">
            <w:pPr>
              <w:pStyle w:val="TAC"/>
              <w:rPr>
                <w:snapToGrid w:val="0"/>
                <w:sz w:val="16"/>
                <w:szCs w:val="16"/>
              </w:rPr>
            </w:pPr>
            <w:r>
              <w:rPr>
                <w:snapToGrid w:val="0"/>
                <w:sz w:val="16"/>
                <w:szCs w:val="16"/>
              </w:rPr>
              <w:t>11.4.0</w:t>
            </w:r>
          </w:p>
        </w:tc>
      </w:tr>
      <w:tr w:rsidR="00D471F1" w:rsidRPr="00D471F1" w14:paraId="1B602FC8" w14:textId="77777777" w:rsidTr="00D471F1">
        <w:tc>
          <w:tcPr>
            <w:tcW w:w="800" w:type="dxa"/>
            <w:shd w:val="solid" w:color="FFFFFF" w:fill="auto"/>
          </w:tcPr>
          <w:p w14:paraId="16A96E2D" w14:textId="5415BC49"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7CF46E7D" w14:textId="60E511F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83FAFD0" w14:textId="4EEE00B9"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4E48A8E3" w14:textId="1B9E9F90" w:rsidR="00D471F1" w:rsidRPr="00D471F1" w:rsidRDefault="00D471F1" w:rsidP="00D471F1">
            <w:pPr>
              <w:pStyle w:val="TAC"/>
              <w:rPr>
                <w:snapToGrid w:val="0"/>
                <w:sz w:val="16"/>
                <w:szCs w:val="16"/>
              </w:rPr>
            </w:pPr>
            <w:r w:rsidRPr="00D471F1">
              <w:rPr>
                <w:snapToGrid w:val="0"/>
                <w:sz w:val="16"/>
                <w:szCs w:val="16"/>
              </w:rPr>
              <w:t>0215</w:t>
            </w:r>
          </w:p>
        </w:tc>
        <w:tc>
          <w:tcPr>
            <w:tcW w:w="425" w:type="dxa"/>
            <w:shd w:val="solid" w:color="FFFFFF" w:fill="auto"/>
          </w:tcPr>
          <w:p w14:paraId="5483DCA3" w14:textId="2F5C0F6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1B440B0" w14:textId="79C8F10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B229A38" w14:textId="2CD3CCB3" w:rsidR="00D471F1" w:rsidRDefault="00D471F1" w:rsidP="00D471F1">
            <w:pPr>
              <w:pStyle w:val="TAL"/>
              <w:rPr>
                <w:snapToGrid w:val="0"/>
                <w:sz w:val="16"/>
                <w:szCs w:val="16"/>
              </w:rPr>
            </w:pPr>
            <w:r>
              <w:rPr>
                <w:snapToGrid w:val="0"/>
                <w:sz w:val="16"/>
                <w:szCs w:val="16"/>
              </w:rPr>
              <w:t>Handling of Emergency Registrations at Home IMS</w:t>
            </w:r>
          </w:p>
        </w:tc>
        <w:tc>
          <w:tcPr>
            <w:tcW w:w="708" w:type="dxa"/>
            <w:shd w:val="solid" w:color="FFFFFF" w:fill="auto"/>
          </w:tcPr>
          <w:p w14:paraId="598340F7" w14:textId="5460AE31" w:rsidR="00D471F1" w:rsidRDefault="00D471F1" w:rsidP="00D471F1">
            <w:pPr>
              <w:pStyle w:val="TAC"/>
              <w:rPr>
                <w:snapToGrid w:val="0"/>
                <w:sz w:val="16"/>
                <w:szCs w:val="16"/>
              </w:rPr>
            </w:pPr>
            <w:r>
              <w:rPr>
                <w:snapToGrid w:val="0"/>
                <w:sz w:val="16"/>
                <w:szCs w:val="16"/>
              </w:rPr>
              <w:t>11.5.0</w:t>
            </w:r>
          </w:p>
        </w:tc>
      </w:tr>
      <w:tr w:rsidR="00D471F1" w:rsidRPr="00D471F1" w14:paraId="3C1161BA" w14:textId="77777777" w:rsidTr="00D471F1">
        <w:tc>
          <w:tcPr>
            <w:tcW w:w="800" w:type="dxa"/>
            <w:shd w:val="solid" w:color="FFFFFF" w:fill="auto"/>
          </w:tcPr>
          <w:p w14:paraId="37A6B733" w14:textId="01DEF224"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11CEE49E" w14:textId="60FC133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92537A5" w14:textId="4178F68D"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33D4A243" w14:textId="58974F18" w:rsidR="00D471F1" w:rsidRPr="00D471F1" w:rsidRDefault="00D471F1" w:rsidP="00D471F1">
            <w:pPr>
              <w:pStyle w:val="TAC"/>
              <w:rPr>
                <w:snapToGrid w:val="0"/>
                <w:sz w:val="16"/>
                <w:szCs w:val="16"/>
              </w:rPr>
            </w:pPr>
            <w:r w:rsidRPr="00D471F1">
              <w:rPr>
                <w:snapToGrid w:val="0"/>
                <w:sz w:val="16"/>
                <w:szCs w:val="16"/>
              </w:rPr>
              <w:t>0216</w:t>
            </w:r>
          </w:p>
        </w:tc>
        <w:tc>
          <w:tcPr>
            <w:tcW w:w="425" w:type="dxa"/>
            <w:shd w:val="solid" w:color="FFFFFF" w:fill="auto"/>
          </w:tcPr>
          <w:p w14:paraId="7F61BEB3" w14:textId="3FC23DA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3DDDB7A" w14:textId="19C546F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139BA4D" w14:textId="4040CDF2" w:rsidR="00D471F1" w:rsidRDefault="00D471F1" w:rsidP="00D471F1">
            <w:pPr>
              <w:pStyle w:val="TAL"/>
              <w:rPr>
                <w:snapToGrid w:val="0"/>
                <w:sz w:val="16"/>
                <w:szCs w:val="16"/>
              </w:rPr>
            </w:pPr>
            <w:r>
              <w:rPr>
                <w:snapToGrid w:val="0"/>
                <w:sz w:val="16"/>
                <w:szCs w:val="16"/>
              </w:rPr>
              <w:t>S-CSCF and AS in Emergency Calls</w:t>
            </w:r>
          </w:p>
        </w:tc>
        <w:tc>
          <w:tcPr>
            <w:tcW w:w="708" w:type="dxa"/>
            <w:shd w:val="solid" w:color="FFFFFF" w:fill="auto"/>
          </w:tcPr>
          <w:p w14:paraId="2EACF3CA" w14:textId="112990B0" w:rsidR="00D471F1" w:rsidRDefault="00D471F1" w:rsidP="00D471F1">
            <w:pPr>
              <w:pStyle w:val="TAC"/>
              <w:rPr>
                <w:snapToGrid w:val="0"/>
                <w:sz w:val="16"/>
                <w:szCs w:val="16"/>
              </w:rPr>
            </w:pPr>
            <w:r>
              <w:rPr>
                <w:snapToGrid w:val="0"/>
                <w:sz w:val="16"/>
                <w:szCs w:val="16"/>
              </w:rPr>
              <w:t>11.5.0</w:t>
            </w:r>
          </w:p>
        </w:tc>
      </w:tr>
      <w:tr w:rsidR="00D471F1" w:rsidRPr="00D471F1" w14:paraId="2D721E9C" w14:textId="77777777" w:rsidTr="00D471F1">
        <w:tc>
          <w:tcPr>
            <w:tcW w:w="800" w:type="dxa"/>
            <w:shd w:val="solid" w:color="FFFFFF" w:fill="auto"/>
          </w:tcPr>
          <w:p w14:paraId="45B1EA0D" w14:textId="0E0D0F35" w:rsidR="00D471F1" w:rsidRDefault="00D471F1" w:rsidP="00D471F1">
            <w:pPr>
              <w:pStyle w:val="TAC"/>
              <w:rPr>
                <w:snapToGrid w:val="0"/>
                <w:sz w:val="16"/>
                <w:szCs w:val="16"/>
              </w:rPr>
            </w:pPr>
            <w:r>
              <w:rPr>
                <w:snapToGrid w:val="0"/>
                <w:sz w:val="16"/>
                <w:szCs w:val="16"/>
              </w:rPr>
              <w:t>2012-12</w:t>
            </w:r>
          </w:p>
        </w:tc>
        <w:tc>
          <w:tcPr>
            <w:tcW w:w="800" w:type="dxa"/>
            <w:shd w:val="solid" w:color="FFFFFF" w:fill="auto"/>
          </w:tcPr>
          <w:p w14:paraId="556CDBD3" w14:textId="260D1123" w:rsidR="00D471F1" w:rsidRDefault="00D471F1" w:rsidP="00D471F1">
            <w:pPr>
              <w:pStyle w:val="TAC"/>
              <w:rPr>
                <w:snapToGrid w:val="0"/>
                <w:sz w:val="16"/>
                <w:szCs w:val="16"/>
              </w:rPr>
            </w:pPr>
            <w:r>
              <w:rPr>
                <w:snapToGrid w:val="0"/>
                <w:sz w:val="16"/>
                <w:szCs w:val="16"/>
              </w:rPr>
              <w:t>SA#58</w:t>
            </w:r>
          </w:p>
        </w:tc>
        <w:tc>
          <w:tcPr>
            <w:tcW w:w="952" w:type="dxa"/>
            <w:shd w:val="solid" w:color="FFFFFF" w:fill="auto"/>
          </w:tcPr>
          <w:p w14:paraId="4C3A0518" w14:textId="5E573DFC"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68E24295" w14:textId="53F1D752" w:rsidR="00D471F1" w:rsidRPr="00D471F1" w:rsidRDefault="00D471F1" w:rsidP="00D471F1">
            <w:pPr>
              <w:pStyle w:val="TAC"/>
              <w:rPr>
                <w:snapToGrid w:val="0"/>
                <w:sz w:val="16"/>
                <w:szCs w:val="16"/>
              </w:rPr>
            </w:pPr>
            <w:r w:rsidRPr="00D471F1">
              <w:rPr>
                <w:snapToGrid w:val="0"/>
                <w:sz w:val="16"/>
                <w:szCs w:val="16"/>
              </w:rPr>
              <w:t>0220</w:t>
            </w:r>
          </w:p>
        </w:tc>
        <w:tc>
          <w:tcPr>
            <w:tcW w:w="425" w:type="dxa"/>
            <w:shd w:val="solid" w:color="FFFFFF" w:fill="auto"/>
          </w:tcPr>
          <w:p w14:paraId="4B21384D" w14:textId="7FDE386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479CA92" w14:textId="0B26E2E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F5D32C1" w14:textId="6DDB416E" w:rsidR="00D471F1" w:rsidRDefault="00D471F1" w:rsidP="00D471F1">
            <w:pPr>
              <w:pStyle w:val="TAL"/>
              <w:rPr>
                <w:snapToGrid w:val="0"/>
                <w:sz w:val="16"/>
                <w:szCs w:val="16"/>
              </w:rPr>
            </w:pPr>
            <w:r>
              <w:rPr>
                <w:snapToGrid w:val="0"/>
                <w:sz w:val="16"/>
                <w:szCs w:val="16"/>
              </w:rPr>
              <w:t>Defining S-CSCF procedures for registration and emergency registration relationships</w:t>
            </w:r>
          </w:p>
        </w:tc>
        <w:tc>
          <w:tcPr>
            <w:tcW w:w="708" w:type="dxa"/>
            <w:shd w:val="solid" w:color="FFFFFF" w:fill="auto"/>
          </w:tcPr>
          <w:p w14:paraId="15710FA6" w14:textId="0F6A1BCA" w:rsidR="00D471F1" w:rsidRDefault="00D471F1" w:rsidP="00D471F1">
            <w:pPr>
              <w:pStyle w:val="TAC"/>
              <w:rPr>
                <w:snapToGrid w:val="0"/>
                <w:sz w:val="16"/>
                <w:szCs w:val="16"/>
              </w:rPr>
            </w:pPr>
            <w:r>
              <w:rPr>
                <w:snapToGrid w:val="0"/>
                <w:sz w:val="16"/>
                <w:szCs w:val="16"/>
              </w:rPr>
              <w:t>11.6.0</w:t>
            </w:r>
          </w:p>
        </w:tc>
      </w:tr>
      <w:tr w:rsidR="00D471F1" w:rsidRPr="00D471F1" w14:paraId="053D3A85" w14:textId="77777777" w:rsidTr="00D471F1">
        <w:tc>
          <w:tcPr>
            <w:tcW w:w="800" w:type="dxa"/>
            <w:shd w:val="solid" w:color="FFFFFF" w:fill="auto"/>
          </w:tcPr>
          <w:p w14:paraId="5F1AB21D" w14:textId="18FAB3DF"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1E2FE7D7" w14:textId="64D32449"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2EDDECC3" w14:textId="13240027"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12D0BD86" w14:textId="6726A6C4" w:rsidR="00D471F1" w:rsidRPr="00D471F1" w:rsidRDefault="00D471F1" w:rsidP="00D471F1">
            <w:pPr>
              <w:pStyle w:val="TAC"/>
              <w:rPr>
                <w:snapToGrid w:val="0"/>
                <w:sz w:val="16"/>
                <w:szCs w:val="16"/>
              </w:rPr>
            </w:pPr>
            <w:r w:rsidRPr="00D471F1">
              <w:rPr>
                <w:snapToGrid w:val="0"/>
                <w:sz w:val="16"/>
                <w:szCs w:val="16"/>
              </w:rPr>
              <w:t>0223</w:t>
            </w:r>
          </w:p>
        </w:tc>
        <w:tc>
          <w:tcPr>
            <w:tcW w:w="425" w:type="dxa"/>
            <w:shd w:val="solid" w:color="FFFFFF" w:fill="auto"/>
          </w:tcPr>
          <w:p w14:paraId="6D03787F" w14:textId="50D89BCC"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329088" w14:textId="20DDBED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3DF7690" w14:textId="75EF4739" w:rsidR="00D471F1" w:rsidRDefault="00D471F1" w:rsidP="00D471F1">
            <w:pPr>
              <w:pStyle w:val="TAL"/>
              <w:rPr>
                <w:snapToGrid w:val="0"/>
                <w:sz w:val="16"/>
                <w:szCs w:val="16"/>
              </w:rPr>
            </w:pPr>
            <w:r>
              <w:rPr>
                <w:snapToGrid w:val="0"/>
                <w:sz w:val="16"/>
                <w:szCs w:val="16"/>
              </w:rPr>
              <w:t>Domain selection before UE detectable emergency session</w:t>
            </w:r>
          </w:p>
        </w:tc>
        <w:tc>
          <w:tcPr>
            <w:tcW w:w="708" w:type="dxa"/>
            <w:shd w:val="solid" w:color="FFFFFF" w:fill="auto"/>
          </w:tcPr>
          <w:p w14:paraId="0ED46541" w14:textId="778C3EFA" w:rsidR="00D471F1" w:rsidRDefault="00D471F1" w:rsidP="00D471F1">
            <w:pPr>
              <w:pStyle w:val="TAC"/>
              <w:rPr>
                <w:snapToGrid w:val="0"/>
                <w:sz w:val="16"/>
                <w:szCs w:val="16"/>
              </w:rPr>
            </w:pPr>
            <w:r>
              <w:rPr>
                <w:snapToGrid w:val="0"/>
                <w:sz w:val="16"/>
                <w:szCs w:val="16"/>
              </w:rPr>
              <w:t>11.7.0</w:t>
            </w:r>
          </w:p>
        </w:tc>
      </w:tr>
      <w:tr w:rsidR="00D471F1" w:rsidRPr="00D471F1" w14:paraId="35552BC9" w14:textId="77777777" w:rsidTr="00D471F1">
        <w:tc>
          <w:tcPr>
            <w:tcW w:w="800" w:type="dxa"/>
            <w:shd w:val="solid" w:color="FFFFFF" w:fill="auto"/>
          </w:tcPr>
          <w:p w14:paraId="681BC8B0" w14:textId="1F7D9B28"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0CEF00CD" w14:textId="30B61EE8"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47FE6B6C" w14:textId="55CC67CC"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066BFBDC" w14:textId="1DB6DBD2" w:rsidR="00D471F1" w:rsidRPr="00D471F1" w:rsidRDefault="00D471F1" w:rsidP="00D471F1">
            <w:pPr>
              <w:pStyle w:val="TAC"/>
              <w:rPr>
                <w:snapToGrid w:val="0"/>
                <w:sz w:val="16"/>
                <w:szCs w:val="16"/>
              </w:rPr>
            </w:pPr>
            <w:r w:rsidRPr="00D471F1">
              <w:rPr>
                <w:snapToGrid w:val="0"/>
                <w:sz w:val="16"/>
                <w:szCs w:val="16"/>
              </w:rPr>
              <w:t>0226</w:t>
            </w:r>
          </w:p>
        </w:tc>
        <w:tc>
          <w:tcPr>
            <w:tcW w:w="425" w:type="dxa"/>
            <w:shd w:val="solid" w:color="FFFFFF" w:fill="auto"/>
          </w:tcPr>
          <w:p w14:paraId="77A9D06E" w14:textId="0B1BD18C"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ADFDED" w14:textId="45429B8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F35193" w14:textId="2756A387" w:rsidR="00D471F1" w:rsidRDefault="00D471F1" w:rsidP="00D471F1">
            <w:pPr>
              <w:pStyle w:val="TAL"/>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728D647E" w14:textId="41CC3F12" w:rsidR="00D471F1" w:rsidRDefault="00D471F1" w:rsidP="00D471F1">
            <w:pPr>
              <w:pStyle w:val="TAC"/>
              <w:rPr>
                <w:snapToGrid w:val="0"/>
                <w:sz w:val="16"/>
                <w:szCs w:val="16"/>
              </w:rPr>
            </w:pPr>
            <w:r>
              <w:rPr>
                <w:snapToGrid w:val="0"/>
                <w:sz w:val="16"/>
                <w:szCs w:val="16"/>
              </w:rPr>
              <w:t>11.7.0</w:t>
            </w:r>
          </w:p>
        </w:tc>
      </w:tr>
      <w:tr w:rsidR="00D471F1" w:rsidRPr="00D471F1" w14:paraId="0F2FC081" w14:textId="77777777" w:rsidTr="00D471F1">
        <w:tc>
          <w:tcPr>
            <w:tcW w:w="800" w:type="dxa"/>
            <w:shd w:val="solid" w:color="FFFFFF" w:fill="auto"/>
          </w:tcPr>
          <w:p w14:paraId="2651FCBC" w14:textId="35F8C8DD"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32597C7C" w14:textId="243EA260"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E095FC3" w14:textId="11E7F96C" w:rsidR="00D471F1" w:rsidRPr="00D471F1" w:rsidRDefault="00D471F1" w:rsidP="00D471F1">
            <w:pPr>
              <w:pStyle w:val="TAC"/>
              <w:rPr>
                <w:snapToGrid w:val="0"/>
                <w:sz w:val="16"/>
                <w:szCs w:val="16"/>
              </w:rPr>
            </w:pPr>
            <w:r w:rsidRPr="00D471F1">
              <w:rPr>
                <w:snapToGrid w:val="0"/>
                <w:sz w:val="16"/>
                <w:szCs w:val="16"/>
              </w:rPr>
              <w:t>SP-130367</w:t>
            </w:r>
          </w:p>
        </w:tc>
        <w:tc>
          <w:tcPr>
            <w:tcW w:w="567" w:type="dxa"/>
            <w:shd w:val="solid" w:color="FFFFFF" w:fill="auto"/>
          </w:tcPr>
          <w:p w14:paraId="38AB96F4" w14:textId="0B584EB9" w:rsidR="00D471F1" w:rsidRPr="00D471F1" w:rsidRDefault="00D471F1" w:rsidP="00D471F1">
            <w:pPr>
              <w:pStyle w:val="TAC"/>
              <w:rPr>
                <w:snapToGrid w:val="0"/>
                <w:sz w:val="16"/>
                <w:szCs w:val="16"/>
              </w:rPr>
            </w:pPr>
            <w:r w:rsidRPr="00D471F1">
              <w:rPr>
                <w:snapToGrid w:val="0"/>
                <w:sz w:val="16"/>
                <w:szCs w:val="16"/>
              </w:rPr>
              <w:t>0232</w:t>
            </w:r>
          </w:p>
        </w:tc>
        <w:tc>
          <w:tcPr>
            <w:tcW w:w="425" w:type="dxa"/>
            <w:shd w:val="solid" w:color="FFFFFF" w:fill="auto"/>
          </w:tcPr>
          <w:p w14:paraId="29CAE3B0" w14:textId="55D0C24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78D90A1" w14:textId="44BB25E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CF26B72" w14:textId="5AA989D2" w:rsidR="00D471F1" w:rsidRDefault="00D471F1" w:rsidP="00D471F1">
            <w:pPr>
              <w:pStyle w:val="TAL"/>
              <w:rPr>
                <w:snapToGrid w:val="0"/>
                <w:sz w:val="16"/>
                <w:szCs w:val="16"/>
              </w:rPr>
            </w:pPr>
            <w:r>
              <w:rPr>
                <w:snapToGrid w:val="0"/>
                <w:sz w:val="16"/>
                <w:szCs w:val="16"/>
              </w:rPr>
              <w:t>Requirement Alignment for emergency registration and call back</w:t>
            </w:r>
          </w:p>
        </w:tc>
        <w:tc>
          <w:tcPr>
            <w:tcW w:w="708" w:type="dxa"/>
            <w:shd w:val="solid" w:color="FFFFFF" w:fill="auto"/>
          </w:tcPr>
          <w:p w14:paraId="3B10D107" w14:textId="35193001" w:rsidR="00D471F1" w:rsidRDefault="00D471F1" w:rsidP="00D471F1">
            <w:pPr>
              <w:pStyle w:val="TAC"/>
              <w:rPr>
                <w:snapToGrid w:val="0"/>
                <w:sz w:val="16"/>
                <w:szCs w:val="16"/>
              </w:rPr>
            </w:pPr>
            <w:r>
              <w:rPr>
                <w:snapToGrid w:val="0"/>
                <w:sz w:val="16"/>
                <w:szCs w:val="16"/>
              </w:rPr>
              <w:t>11.8.0</w:t>
            </w:r>
          </w:p>
        </w:tc>
      </w:tr>
      <w:tr w:rsidR="00D471F1" w:rsidRPr="00D471F1" w14:paraId="5007C326" w14:textId="77777777" w:rsidTr="00D471F1">
        <w:tc>
          <w:tcPr>
            <w:tcW w:w="800" w:type="dxa"/>
            <w:shd w:val="solid" w:color="FFFFFF" w:fill="auto"/>
          </w:tcPr>
          <w:p w14:paraId="2098CF85" w14:textId="54D66A96"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215DD89E" w14:textId="40C3EEE8"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84BDAD3" w14:textId="37B12222" w:rsidR="00D471F1" w:rsidRPr="00D471F1" w:rsidRDefault="00D471F1" w:rsidP="00D471F1">
            <w:pPr>
              <w:pStyle w:val="TAC"/>
              <w:rPr>
                <w:snapToGrid w:val="0"/>
                <w:sz w:val="16"/>
                <w:szCs w:val="16"/>
              </w:rPr>
            </w:pPr>
            <w:r w:rsidRPr="00D471F1">
              <w:rPr>
                <w:snapToGrid w:val="0"/>
                <w:sz w:val="16"/>
                <w:szCs w:val="16"/>
              </w:rPr>
              <w:t>SP-130376</w:t>
            </w:r>
          </w:p>
        </w:tc>
        <w:tc>
          <w:tcPr>
            <w:tcW w:w="567" w:type="dxa"/>
            <w:shd w:val="solid" w:color="FFFFFF" w:fill="auto"/>
          </w:tcPr>
          <w:p w14:paraId="011697B0" w14:textId="217742C0" w:rsidR="00D471F1" w:rsidRPr="00D471F1" w:rsidRDefault="00D471F1" w:rsidP="00D471F1">
            <w:pPr>
              <w:pStyle w:val="TAC"/>
              <w:rPr>
                <w:snapToGrid w:val="0"/>
                <w:sz w:val="16"/>
                <w:szCs w:val="16"/>
              </w:rPr>
            </w:pPr>
            <w:r w:rsidRPr="00D471F1">
              <w:rPr>
                <w:snapToGrid w:val="0"/>
                <w:sz w:val="16"/>
                <w:szCs w:val="16"/>
              </w:rPr>
              <w:t>0234</w:t>
            </w:r>
          </w:p>
        </w:tc>
        <w:tc>
          <w:tcPr>
            <w:tcW w:w="425" w:type="dxa"/>
            <w:shd w:val="solid" w:color="FFFFFF" w:fill="auto"/>
          </w:tcPr>
          <w:p w14:paraId="5AC5F5E8" w14:textId="774895C4"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7779D3F" w14:textId="36A66E20"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42D868A2" w14:textId="29DB8716" w:rsidR="00D471F1" w:rsidRDefault="00D471F1" w:rsidP="00D471F1">
            <w:pPr>
              <w:pStyle w:val="TAL"/>
              <w:rPr>
                <w:snapToGrid w:val="0"/>
                <w:sz w:val="16"/>
                <w:szCs w:val="16"/>
              </w:rPr>
            </w:pPr>
            <w:r>
              <w:rPr>
                <w:snapToGrid w:val="0"/>
                <w:sz w:val="16"/>
                <w:szCs w:val="16"/>
              </w:rPr>
              <w:t>Requirement Alignment for call back</w:t>
            </w:r>
          </w:p>
        </w:tc>
        <w:tc>
          <w:tcPr>
            <w:tcW w:w="708" w:type="dxa"/>
            <w:shd w:val="solid" w:color="FFFFFF" w:fill="auto"/>
          </w:tcPr>
          <w:p w14:paraId="0332D450" w14:textId="65DA1914" w:rsidR="00D471F1" w:rsidRDefault="00D471F1" w:rsidP="00D471F1">
            <w:pPr>
              <w:pStyle w:val="TAC"/>
              <w:rPr>
                <w:snapToGrid w:val="0"/>
                <w:sz w:val="16"/>
                <w:szCs w:val="16"/>
              </w:rPr>
            </w:pPr>
            <w:r>
              <w:rPr>
                <w:snapToGrid w:val="0"/>
                <w:sz w:val="16"/>
                <w:szCs w:val="16"/>
              </w:rPr>
              <w:t>11.8.0</w:t>
            </w:r>
          </w:p>
        </w:tc>
      </w:tr>
      <w:tr w:rsidR="00D471F1" w:rsidRPr="00D471F1" w14:paraId="4688F044" w14:textId="77777777" w:rsidTr="00D471F1">
        <w:tc>
          <w:tcPr>
            <w:tcW w:w="800" w:type="dxa"/>
            <w:shd w:val="solid" w:color="FFFFFF" w:fill="auto"/>
          </w:tcPr>
          <w:p w14:paraId="04688C41" w14:textId="0E7630A8" w:rsidR="00D471F1" w:rsidRDefault="00D471F1" w:rsidP="00D471F1">
            <w:pPr>
              <w:pStyle w:val="TAC"/>
              <w:rPr>
                <w:snapToGrid w:val="0"/>
                <w:sz w:val="16"/>
                <w:szCs w:val="16"/>
              </w:rPr>
            </w:pPr>
            <w:r>
              <w:rPr>
                <w:snapToGrid w:val="0"/>
                <w:sz w:val="16"/>
                <w:szCs w:val="16"/>
              </w:rPr>
              <w:t>2013-12</w:t>
            </w:r>
          </w:p>
        </w:tc>
        <w:tc>
          <w:tcPr>
            <w:tcW w:w="800" w:type="dxa"/>
            <w:shd w:val="solid" w:color="FFFFFF" w:fill="auto"/>
          </w:tcPr>
          <w:p w14:paraId="39D94D51" w14:textId="6735493D" w:rsidR="00D471F1" w:rsidRDefault="00D471F1" w:rsidP="00D471F1">
            <w:pPr>
              <w:pStyle w:val="TAC"/>
              <w:rPr>
                <w:snapToGrid w:val="0"/>
                <w:sz w:val="16"/>
                <w:szCs w:val="16"/>
              </w:rPr>
            </w:pPr>
            <w:r>
              <w:rPr>
                <w:snapToGrid w:val="0"/>
                <w:sz w:val="16"/>
                <w:szCs w:val="16"/>
              </w:rPr>
              <w:t>SA#62</w:t>
            </w:r>
          </w:p>
        </w:tc>
        <w:tc>
          <w:tcPr>
            <w:tcW w:w="952" w:type="dxa"/>
            <w:shd w:val="solid" w:color="FFFFFF" w:fill="auto"/>
          </w:tcPr>
          <w:p w14:paraId="6077DCA3" w14:textId="02478972" w:rsidR="00D471F1" w:rsidRPr="00D471F1" w:rsidRDefault="00D471F1" w:rsidP="00D471F1">
            <w:pPr>
              <w:pStyle w:val="TAC"/>
              <w:rPr>
                <w:snapToGrid w:val="0"/>
                <w:sz w:val="16"/>
                <w:szCs w:val="16"/>
              </w:rPr>
            </w:pPr>
            <w:r w:rsidRPr="00D471F1">
              <w:rPr>
                <w:snapToGrid w:val="0"/>
                <w:sz w:val="16"/>
                <w:szCs w:val="16"/>
              </w:rPr>
              <w:t>SP-130518</w:t>
            </w:r>
          </w:p>
        </w:tc>
        <w:tc>
          <w:tcPr>
            <w:tcW w:w="567" w:type="dxa"/>
            <w:shd w:val="solid" w:color="FFFFFF" w:fill="auto"/>
          </w:tcPr>
          <w:p w14:paraId="71584C9A" w14:textId="0D709D8E" w:rsidR="00D471F1" w:rsidRPr="00D471F1" w:rsidRDefault="00D471F1" w:rsidP="00D471F1">
            <w:pPr>
              <w:pStyle w:val="TAC"/>
              <w:rPr>
                <w:snapToGrid w:val="0"/>
                <w:sz w:val="16"/>
                <w:szCs w:val="16"/>
              </w:rPr>
            </w:pPr>
            <w:r w:rsidRPr="00D471F1">
              <w:rPr>
                <w:snapToGrid w:val="0"/>
                <w:sz w:val="16"/>
                <w:szCs w:val="16"/>
              </w:rPr>
              <w:t>0251</w:t>
            </w:r>
          </w:p>
        </w:tc>
        <w:tc>
          <w:tcPr>
            <w:tcW w:w="425" w:type="dxa"/>
            <w:shd w:val="solid" w:color="FFFFFF" w:fill="auto"/>
          </w:tcPr>
          <w:p w14:paraId="637FA5A8" w14:textId="3458FA7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30305A8" w14:textId="548DD30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5FCDFE4" w14:textId="5FE613BA" w:rsidR="00D471F1" w:rsidRDefault="00D471F1" w:rsidP="00D471F1">
            <w:pPr>
              <w:pStyle w:val="TAL"/>
              <w:rPr>
                <w:snapToGrid w:val="0"/>
                <w:sz w:val="16"/>
                <w:szCs w:val="16"/>
              </w:rPr>
            </w:pPr>
            <w:r>
              <w:rPr>
                <w:snapToGrid w:val="0"/>
                <w:sz w:val="16"/>
                <w:szCs w:val="16"/>
              </w:rPr>
              <w:t>Treatment of a 380 Response for an undetected IMS Emergency Call</w:t>
            </w:r>
          </w:p>
        </w:tc>
        <w:tc>
          <w:tcPr>
            <w:tcW w:w="708" w:type="dxa"/>
            <w:shd w:val="solid" w:color="FFFFFF" w:fill="auto"/>
          </w:tcPr>
          <w:p w14:paraId="2125E9D9" w14:textId="188FB265" w:rsidR="00D471F1" w:rsidRDefault="00D471F1" w:rsidP="00D471F1">
            <w:pPr>
              <w:pStyle w:val="TAC"/>
              <w:rPr>
                <w:snapToGrid w:val="0"/>
                <w:sz w:val="16"/>
                <w:szCs w:val="16"/>
              </w:rPr>
            </w:pPr>
            <w:r>
              <w:rPr>
                <w:snapToGrid w:val="0"/>
                <w:sz w:val="16"/>
                <w:szCs w:val="16"/>
              </w:rPr>
              <w:t>11.9.0</w:t>
            </w:r>
          </w:p>
        </w:tc>
      </w:tr>
      <w:tr w:rsidR="00D471F1" w:rsidRPr="00D471F1" w14:paraId="70974799" w14:textId="77777777" w:rsidTr="00D471F1">
        <w:tc>
          <w:tcPr>
            <w:tcW w:w="800" w:type="dxa"/>
            <w:shd w:val="solid" w:color="FFFFFF" w:fill="auto"/>
          </w:tcPr>
          <w:p w14:paraId="25D0B20C" w14:textId="76A2A7B3"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524B3260" w14:textId="59086640"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29D879AC" w14:textId="32479891" w:rsidR="00D471F1" w:rsidRPr="00D471F1" w:rsidRDefault="00D471F1" w:rsidP="00D471F1">
            <w:pPr>
              <w:pStyle w:val="TAC"/>
              <w:rPr>
                <w:snapToGrid w:val="0"/>
                <w:sz w:val="16"/>
                <w:szCs w:val="16"/>
              </w:rPr>
            </w:pPr>
            <w:r w:rsidRPr="00D471F1">
              <w:rPr>
                <w:rFonts w:cs="Arial"/>
                <w:sz w:val="16"/>
                <w:szCs w:val="16"/>
                <w:lang w:eastAsia="en-GB"/>
              </w:rPr>
              <w:t>SP-140097</w:t>
            </w:r>
          </w:p>
        </w:tc>
        <w:tc>
          <w:tcPr>
            <w:tcW w:w="567" w:type="dxa"/>
            <w:shd w:val="solid" w:color="FFFFFF" w:fill="auto"/>
          </w:tcPr>
          <w:p w14:paraId="70C08B6E" w14:textId="7FB4BB0E" w:rsidR="00D471F1" w:rsidRPr="00D471F1" w:rsidRDefault="00D471F1" w:rsidP="00D471F1">
            <w:pPr>
              <w:pStyle w:val="TAC"/>
              <w:rPr>
                <w:snapToGrid w:val="0"/>
                <w:sz w:val="16"/>
                <w:szCs w:val="16"/>
              </w:rPr>
            </w:pPr>
            <w:r w:rsidRPr="00D471F1">
              <w:rPr>
                <w:snapToGrid w:val="0"/>
                <w:sz w:val="16"/>
                <w:szCs w:val="16"/>
              </w:rPr>
              <w:t>0259</w:t>
            </w:r>
          </w:p>
        </w:tc>
        <w:tc>
          <w:tcPr>
            <w:tcW w:w="425" w:type="dxa"/>
            <w:shd w:val="solid" w:color="FFFFFF" w:fill="auto"/>
          </w:tcPr>
          <w:p w14:paraId="25B1F3E6" w14:textId="5378F3C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E678A0" w14:textId="622C3410"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42AE6333" w14:textId="54D63ACE" w:rsidR="00D471F1" w:rsidRDefault="00D471F1" w:rsidP="00D471F1">
            <w:pPr>
              <w:pStyle w:val="TAL"/>
              <w:rPr>
                <w:snapToGrid w:val="0"/>
                <w:sz w:val="16"/>
                <w:szCs w:val="16"/>
              </w:rPr>
            </w:pPr>
            <w:r>
              <w:rPr>
                <w:snapToGrid w:val="0"/>
                <w:sz w:val="16"/>
                <w:szCs w:val="16"/>
              </w:rPr>
              <w:t>Non UE detected emergency call correction when the retry attempt is made in CS domain</w:t>
            </w:r>
          </w:p>
        </w:tc>
        <w:tc>
          <w:tcPr>
            <w:tcW w:w="708" w:type="dxa"/>
            <w:shd w:val="solid" w:color="FFFFFF" w:fill="auto"/>
          </w:tcPr>
          <w:p w14:paraId="37206389" w14:textId="399AC761" w:rsidR="00D471F1" w:rsidRDefault="00D471F1" w:rsidP="00D471F1">
            <w:pPr>
              <w:pStyle w:val="TAC"/>
              <w:rPr>
                <w:snapToGrid w:val="0"/>
                <w:sz w:val="16"/>
                <w:szCs w:val="16"/>
              </w:rPr>
            </w:pPr>
            <w:r>
              <w:rPr>
                <w:snapToGrid w:val="0"/>
                <w:sz w:val="16"/>
                <w:szCs w:val="16"/>
              </w:rPr>
              <w:t>11.10.0</w:t>
            </w:r>
          </w:p>
        </w:tc>
      </w:tr>
      <w:tr w:rsidR="00D471F1" w:rsidRPr="00D471F1" w14:paraId="78289BE8" w14:textId="77777777" w:rsidTr="00D471F1">
        <w:tc>
          <w:tcPr>
            <w:tcW w:w="800" w:type="dxa"/>
            <w:shd w:val="solid" w:color="FFFFFF" w:fill="auto"/>
          </w:tcPr>
          <w:p w14:paraId="6B1B34C8" w14:textId="48F1FD14"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0DC4C915" w14:textId="0686D464"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5162D7CF" w14:textId="7D8EB7EC" w:rsidR="00D471F1" w:rsidRPr="00D471F1" w:rsidRDefault="00D471F1" w:rsidP="00D471F1">
            <w:pPr>
              <w:pStyle w:val="TAC"/>
              <w:rPr>
                <w:rFonts w:cs="Arial"/>
                <w:sz w:val="16"/>
                <w:szCs w:val="16"/>
                <w:lang w:eastAsia="en-GB"/>
              </w:rPr>
            </w:pPr>
            <w:r w:rsidRPr="00D471F1">
              <w:rPr>
                <w:rFonts w:cs="Arial"/>
                <w:sz w:val="16"/>
                <w:szCs w:val="16"/>
                <w:lang w:eastAsia="en-GB"/>
              </w:rPr>
              <w:t>SP-140098</w:t>
            </w:r>
          </w:p>
        </w:tc>
        <w:tc>
          <w:tcPr>
            <w:tcW w:w="567" w:type="dxa"/>
            <w:shd w:val="solid" w:color="FFFFFF" w:fill="auto"/>
          </w:tcPr>
          <w:p w14:paraId="57FE0E58" w14:textId="6732D065" w:rsidR="00D471F1" w:rsidRPr="00D471F1" w:rsidRDefault="00D471F1" w:rsidP="00D471F1">
            <w:pPr>
              <w:pStyle w:val="TAC"/>
              <w:rPr>
                <w:snapToGrid w:val="0"/>
                <w:sz w:val="16"/>
                <w:szCs w:val="16"/>
              </w:rPr>
            </w:pPr>
            <w:r w:rsidRPr="00D471F1">
              <w:rPr>
                <w:snapToGrid w:val="0"/>
                <w:sz w:val="16"/>
                <w:szCs w:val="16"/>
              </w:rPr>
              <w:t>0261</w:t>
            </w:r>
          </w:p>
        </w:tc>
        <w:tc>
          <w:tcPr>
            <w:tcW w:w="425" w:type="dxa"/>
            <w:shd w:val="solid" w:color="FFFFFF" w:fill="auto"/>
          </w:tcPr>
          <w:p w14:paraId="48792042" w14:textId="23718FA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9D75918" w14:textId="56A1C9A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581D4C0" w14:textId="17C1AB11" w:rsidR="00D471F1" w:rsidRDefault="00D471F1" w:rsidP="00D471F1">
            <w:pPr>
              <w:pStyle w:val="TAL"/>
              <w:rPr>
                <w:snapToGrid w:val="0"/>
                <w:sz w:val="16"/>
                <w:szCs w:val="16"/>
              </w:rPr>
            </w:pPr>
            <w:r>
              <w:rPr>
                <w:snapToGrid w:val="0"/>
                <w:sz w:val="16"/>
                <w:szCs w:val="16"/>
              </w:rPr>
              <w:t>Clarification when using a private network for emergency calls</w:t>
            </w:r>
          </w:p>
        </w:tc>
        <w:tc>
          <w:tcPr>
            <w:tcW w:w="708" w:type="dxa"/>
            <w:shd w:val="solid" w:color="FFFFFF" w:fill="auto"/>
          </w:tcPr>
          <w:p w14:paraId="60CB73DC" w14:textId="7BCC62C5" w:rsidR="00D471F1" w:rsidRDefault="00D471F1" w:rsidP="00D471F1">
            <w:pPr>
              <w:pStyle w:val="TAC"/>
              <w:rPr>
                <w:snapToGrid w:val="0"/>
                <w:sz w:val="16"/>
                <w:szCs w:val="16"/>
              </w:rPr>
            </w:pPr>
            <w:r>
              <w:rPr>
                <w:snapToGrid w:val="0"/>
                <w:sz w:val="16"/>
                <w:szCs w:val="16"/>
              </w:rPr>
              <w:t>11.10.0</w:t>
            </w:r>
          </w:p>
        </w:tc>
      </w:tr>
      <w:tr w:rsidR="00D471F1" w:rsidRPr="00D471F1" w14:paraId="4B3E4540" w14:textId="77777777" w:rsidTr="00D471F1">
        <w:tc>
          <w:tcPr>
            <w:tcW w:w="800" w:type="dxa"/>
            <w:shd w:val="solid" w:color="FFFFFF" w:fill="auto"/>
          </w:tcPr>
          <w:p w14:paraId="7FF00996" w14:textId="2EF39040" w:rsidR="00D471F1" w:rsidRDefault="00D471F1" w:rsidP="00D471F1">
            <w:pPr>
              <w:pStyle w:val="TAC"/>
              <w:rPr>
                <w:snapToGrid w:val="0"/>
                <w:sz w:val="16"/>
                <w:szCs w:val="16"/>
              </w:rPr>
            </w:pPr>
            <w:r>
              <w:rPr>
                <w:snapToGrid w:val="0"/>
                <w:sz w:val="16"/>
                <w:szCs w:val="16"/>
              </w:rPr>
              <w:t>2014-06</w:t>
            </w:r>
          </w:p>
        </w:tc>
        <w:tc>
          <w:tcPr>
            <w:tcW w:w="800" w:type="dxa"/>
            <w:shd w:val="solid" w:color="FFFFFF" w:fill="auto"/>
          </w:tcPr>
          <w:p w14:paraId="36ACC158" w14:textId="50F1C596" w:rsidR="00D471F1" w:rsidRDefault="00D471F1" w:rsidP="00D471F1">
            <w:pPr>
              <w:pStyle w:val="TAC"/>
              <w:rPr>
                <w:snapToGrid w:val="0"/>
                <w:sz w:val="16"/>
                <w:szCs w:val="16"/>
              </w:rPr>
            </w:pPr>
            <w:r>
              <w:rPr>
                <w:snapToGrid w:val="0"/>
                <w:sz w:val="16"/>
                <w:szCs w:val="16"/>
              </w:rPr>
              <w:t>SA#64</w:t>
            </w:r>
          </w:p>
        </w:tc>
        <w:tc>
          <w:tcPr>
            <w:tcW w:w="952" w:type="dxa"/>
            <w:shd w:val="solid" w:color="FFFFFF" w:fill="auto"/>
          </w:tcPr>
          <w:p w14:paraId="1C821E91" w14:textId="6635D944" w:rsidR="00D471F1" w:rsidRPr="00D471F1" w:rsidRDefault="00D471F1" w:rsidP="00D471F1">
            <w:pPr>
              <w:pStyle w:val="TAC"/>
              <w:rPr>
                <w:rFonts w:cs="Arial"/>
                <w:sz w:val="16"/>
                <w:szCs w:val="16"/>
                <w:lang w:eastAsia="en-GB"/>
              </w:rPr>
            </w:pPr>
            <w:r w:rsidRPr="00D471F1">
              <w:rPr>
                <w:snapToGrid w:val="0"/>
                <w:sz w:val="16"/>
                <w:szCs w:val="16"/>
              </w:rPr>
              <w:t>SP-140247</w:t>
            </w:r>
          </w:p>
        </w:tc>
        <w:tc>
          <w:tcPr>
            <w:tcW w:w="567" w:type="dxa"/>
            <w:shd w:val="solid" w:color="FFFFFF" w:fill="auto"/>
          </w:tcPr>
          <w:p w14:paraId="46DB7319" w14:textId="3ADCF45F" w:rsidR="00D471F1" w:rsidRPr="00D471F1" w:rsidRDefault="00D471F1" w:rsidP="00D471F1">
            <w:pPr>
              <w:pStyle w:val="TAC"/>
              <w:rPr>
                <w:snapToGrid w:val="0"/>
                <w:sz w:val="16"/>
                <w:szCs w:val="16"/>
              </w:rPr>
            </w:pPr>
            <w:r w:rsidRPr="00D471F1">
              <w:rPr>
                <w:snapToGrid w:val="0"/>
                <w:sz w:val="16"/>
                <w:szCs w:val="16"/>
              </w:rPr>
              <w:t>0264</w:t>
            </w:r>
          </w:p>
        </w:tc>
        <w:tc>
          <w:tcPr>
            <w:tcW w:w="425" w:type="dxa"/>
            <w:shd w:val="solid" w:color="FFFFFF" w:fill="auto"/>
          </w:tcPr>
          <w:p w14:paraId="6BDB586D" w14:textId="4997C537"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8DC3F56" w14:textId="5E75AD9D"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476BC42" w14:textId="639249AF" w:rsidR="00D471F1" w:rsidRDefault="00D471F1" w:rsidP="00D471F1">
            <w:pPr>
              <w:pStyle w:val="TAL"/>
              <w:rPr>
                <w:snapToGrid w:val="0"/>
                <w:sz w:val="16"/>
                <w:szCs w:val="16"/>
              </w:rPr>
            </w:pPr>
            <w:r>
              <w:rPr>
                <w:snapToGrid w:val="0"/>
                <w:sz w:val="16"/>
                <w:szCs w:val="16"/>
              </w:rPr>
              <w:t>380 - Emergency call clarification</w:t>
            </w:r>
          </w:p>
        </w:tc>
        <w:tc>
          <w:tcPr>
            <w:tcW w:w="708" w:type="dxa"/>
            <w:shd w:val="solid" w:color="FFFFFF" w:fill="auto"/>
          </w:tcPr>
          <w:p w14:paraId="2A20E6AD" w14:textId="7E219CC1" w:rsidR="00D471F1" w:rsidRDefault="00D471F1" w:rsidP="00D471F1">
            <w:pPr>
              <w:pStyle w:val="TAC"/>
              <w:rPr>
                <w:snapToGrid w:val="0"/>
                <w:sz w:val="16"/>
                <w:szCs w:val="16"/>
              </w:rPr>
            </w:pPr>
            <w:r>
              <w:rPr>
                <w:snapToGrid w:val="0"/>
                <w:sz w:val="16"/>
                <w:szCs w:val="16"/>
              </w:rPr>
              <w:t>11.11.0</w:t>
            </w:r>
          </w:p>
        </w:tc>
      </w:tr>
      <w:tr w:rsidR="00D471F1" w:rsidRPr="00D471F1" w14:paraId="6785197B" w14:textId="77777777" w:rsidTr="00D471F1">
        <w:tc>
          <w:tcPr>
            <w:tcW w:w="800" w:type="dxa"/>
            <w:shd w:val="solid" w:color="FFFFFF" w:fill="auto"/>
          </w:tcPr>
          <w:p w14:paraId="5DAB89D2" w14:textId="782F6B28" w:rsidR="00D471F1" w:rsidRDefault="00D471F1" w:rsidP="00D471F1">
            <w:pPr>
              <w:pStyle w:val="TAC"/>
              <w:rPr>
                <w:snapToGrid w:val="0"/>
                <w:sz w:val="16"/>
                <w:szCs w:val="16"/>
              </w:rPr>
            </w:pPr>
            <w:r>
              <w:rPr>
                <w:snapToGrid w:val="0"/>
                <w:sz w:val="16"/>
                <w:szCs w:val="16"/>
              </w:rPr>
              <w:t>2014-09</w:t>
            </w:r>
          </w:p>
        </w:tc>
        <w:tc>
          <w:tcPr>
            <w:tcW w:w="800" w:type="dxa"/>
            <w:shd w:val="solid" w:color="FFFFFF" w:fill="auto"/>
          </w:tcPr>
          <w:p w14:paraId="18D31721" w14:textId="4E2ED7D0" w:rsidR="00D471F1" w:rsidRDefault="00D471F1" w:rsidP="00D471F1">
            <w:pPr>
              <w:pStyle w:val="TAC"/>
              <w:rPr>
                <w:snapToGrid w:val="0"/>
                <w:sz w:val="16"/>
                <w:szCs w:val="16"/>
              </w:rPr>
            </w:pPr>
            <w:r>
              <w:rPr>
                <w:snapToGrid w:val="0"/>
                <w:sz w:val="16"/>
                <w:szCs w:val="16"/>
              </w:rPr>
              <w:t>SA#65</w:t>
            </w:r>
          </w:p>
        </w:tc>
        <w:tc>
          <w:tcPr>
            <w:tcW w:w="952" w:type="dxa"/>
            <w:shd w:val="solid" w:color="FFFFFF" w:fill="auto"/>
          </w:tcPr>
          <w:p w14:paraId="752B1EA8" w14:textId="761A312F"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124412C9" w14:textId="65DDC41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8917752" w14:textId="07B9B068"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F9B5782" w14:textId="79B142C5"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65790472" w14:textId="205B7A3A" w:rsidR="00D471F1" w:rsidRDefault="00D471F1" w:rsidP="00D471F1">
            <w:pPr>
              <w:pStyle w:val="TAL"/>
              <w:rPr>
                <w:snapToGrid w:val="0"/>
                <w:sz w:val="16"/>
                <w:szCs w:val="16"/>
              </w:rPr>
            </w:pPr>
            <w:r>
              <w:rPr>
                <w:snapToGrid w:val="0"/>
                <w:sz w:val="16"/>
                <w:szCs w:val="16"/>
              </w:rPr>
              <w:t>Update to Rel-12 version (MCC)</w:t>
            </w:r>
          </w:p>
        </w:tc>
        <w:tc>
          <w:tcPr>
            <w:tcW w:w="708" w:type="dxa"/>
            <w:shd w:val="solid" w:color="FFFFFF" w:fill="auto"/>
          </w:tcPr>
          <w:p w14:paraId="6EAC6AAB" w14:textId="706CC3E1" w:rsidR="00D471F1" w:rsidRDefault="00D471F1" w:rsidP="00D471F1">
            <w:pPr>
              <w:pStyle w:val="TAC"/>
              <w:rPr>
                <w:snapToGrid w:val="0"/>
                <w:sz w:val="16"/>
                <w:szCs w:val="16"/>
              </w:rPr>
            </w:pPr>
            <w:r w:rsidRPr="003314BE">
              <w:rPr>
                <w:b/>
                <w:snapToGrid w:val="0"/>
                <w:sz w:val="16"/>
                <w:szCs w:val="16"/>
              </w:rPr>
              <w:t>12.0.0</w:t>
            </w:r>
          </w:p>
        </w:tc>
      </w:tr>
      <w:tr w:rsidR="00D471F1" w:rsidRPr="00D471F1" w14:paraId="530D39AD" w14:textId="77777777" w:rsidTr="00D471F1">
        <w:tc>
          <w:tcPr>
            <w:tcW w:w="800" w:type="dxa"/>
            <w:shd w:val="solid" w:color="FFFFFF" w:fill="auto"/>
          </w:tcPr>
          <w:p w14:paraId="12D3E9E1" w14:textId="3D6A8641" w:rsidR="00D471F1" w:rsidRDefault="00D471F1" w:rsidP="00D471F1">
            <w:pPr>
              <w:pStyle w:val="TAC"/>
              <w:rPr>
                <w:snapToGrid w:val="0"/>
                <w:sz w:val="16"/>
                <w:szCs w:val="16"/>
              </w:rPr>
            </w:pPr>
            <w:r>
              <w:rPr>
                <w:snapToGrid w:val="0"/>
                <w:sz w:val="16"/>
                <w:szCs w:val="16"/>
              </w:rPr>
              <w:t>2015-03</w:t>
            </w:r>
          </w:p>
        </w:tc>
        <w:tc>
          <w:tcPr>
            <w:tcW w:w="800" w:type="dxa"/>
            <w:shd w:val="solid" w:color="FFFFFF" w:fill="auto"/>
          </w:tcPr>
          <w:p w14:paraId="66C02066" w14:textId="3AAD2E60" w:rsidR="00D471F1" w:rsidRDefault="00D471F1" w:rsidP="00D471F1">
            <w:pPr>
              <w:pStyle w:val="TAC"/>
              <w:rPr>
                <w:snapToGrid w:val="0"/>
                <w:sz w:val="16"/>
                <w:szCs w:val="16"/>
              </w:rPr>
            </w:pPr>
            <w:r>
              <w:rPr>
                <w:snapToGrid w:val="0"/>
                <w:sz w:val="16"/>
                <w:szCs w:val="16"/>
              </w:rPr>
              <w:t>SA#67</w:t>
            </w:r>
          </w:p>
        </w:tc>
        <w:tc>
          <w:tcPr>
            <w:tcW w:w="952" w:type="dxa"/>
            <w:shd w:val="solid" w:color="FFFFFF" w:fill="auto"/>
          </w:tcPr>
          <w:p w14:paraId="73A7C3B7" w14:textId="20D8ECA6" w:rsidR="00D471F1" w:rsidRPr="00D471F1" w:rsidRDefault="00D471F1" w:rsidP="00D471F1">
            <w:pPr>
              <w:pStyle w:val="TAC"/>
              <w:rPr>
                <w:snapToGrid w:val="0"/>
                <w:sz w:val="16"/>
                <w:szCs w:val="16"/>
              </w:rPr>
            </w:pPr>
            <w:r w:rsidRPr="00D471F1">
              <w:rPr>
                <w:snapToGrid w:val="0"/>
                <w:sz w:val="16"/>
                <w:szCs w:val="16"/>
              </w:rPr>
              <w:t>SP-150109</w:t>
            </w:r>
          </w:p>
        </w:tc>
        <w:tc>
          <w:tcPr>
            <w:tcW w:w="567" w:type="dxa"/>
            <w:shd w:val="solid" w:color="FFFFFF" w:fill="auto"/>
          </w:tcPr>
          <w:p w14:paraId="060C3B72" w14:textId="3CFB52A1" w:rsidR="00D471F1" w:rsidRPr="00D471F1" w:rsidRDefault="00D471F1" w:rsidP="00D471F1">
            <w:pPr>
              <w:pStyle w:val="TAC"/>
              <w:rPr>
                <w:snapToGrid w:val="0"/>
                <w:sz w:val="16"/>
                <w:szCs w:val="16"/>
              </w:rPr>
            </w:pPr>
            <w:r w:rsidRPr="00D471F1">
              <w:rPr>
                <w:snapToGrid w:val="0"/>
                <w:sz w:val="16"/>
                <w:szCs w:val="16"/>
              </w:rPr>
              <w:t>0275</w:t>
            </w:r>
          </w:p>
        </w:tc>
        <w:tc>
          <w:tcPr>
            <w:tcW w:w="425" w:type="dxa"/>
            <w:shd w:val="solid" w:color="FFFFFF" w:fill="auto"/>
          </w:tcPr>
          <w:p w14:paraId="1E51308D" w14:textId="109DB86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BC0442D" w14:textId="0DB890C1"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A04399C" w14:textId="7C95F235" w:rsidR="00D471F1" w:rsidRDefault="00D471F1" w:rsidP="00D471F1">
            <w:pPr>
              <w:pStyle w:val="TAL"/>
              <w:rPr>
                <w:snapToGrid w:val="0"/>
                <w:sz w:val="16"/>
                <w:szCs w:val="16"/>
              </w:rPr>
            </w:pPr>
            <w:r>
              <w:rPr>
                <w:snapToGrid w:val="0"/>
                <w:sz w:val="16"/>
                <w:szCs w:val="16"/>
              </w:rPr>
              <w:t>Correction to support of I-WLAN in TS 23.167</w:t>
            </w:r>
          </w:p>
        </w:tc>
        <w:tc>
          <w:tcPr>
            <w:tcW w:w="708" w:type="dxa"/>
            <w:shd w:val="solid" w:color="FFFFFF" w:fill="auto"/>
          </w:tcPr>
          <w:p w14:paraId="5F22BF2E" w14:textId="1F79E101" w:rsidR="00D471F1" w:rsidRPr="003314BE" w:rsidRDefault="00D471F1" w:rsidP="00D471F1">
            <w:pPr>
              <w:pStyle w:val="TAC"/>
              <w:rPr>
                <w:b/>
                <w:snapToGrid w:val="0"/>
                <w:sz w:val="16"/>
                <w:szCs w:val="16"/>
              </w:rPr>
            </w:pPr>
            <w:r>
              <w:rPr>
                <w:snapToGrid w:val="0"/>
                <w:sz w:val="16"/>
                <w:szCs w:val="16"/>
              </w:rPr>
              <w:t>12.1.0</w:t>
            </w:r>
          </w:p>
        </w:tc>
      </w:tr>
      <w:tr w:rsidR="00D471F1" w:rsidRPr="00D471F1" w14:paraId="6D1C4C23" w14:textId="77777777" w:rsidTr="00D471F1">
        <w:tc>
          <w:tcPr>
            <w:tcW w:w="800" w:type="dxa"/>
            <w:shd w:val="solid" w:color="FFFFFF" w:fill="auto"/>
          </w:tcPr>
          <w:p w14:paraId="6F98F5C8" w14:textId="71A1B96C"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5A19E3C1" w14:textId="645354DA"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2E4344BF" w14:textId="6BEB0955"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65B120DC" w14:textId="32D1EF6D" w:rsidR="00D471F1" w:rsidRPr="00D471F1" w:rsidRDefault="00D471F1" w:rsidP="00D471F1">
            <w:pPr>
              <w:pStyle w:val="TAC"/>
              <w:rPr>
                <w:snapToGrid w:val="0"/>
                <w:sz w:val="16"/>
                <w:szCs w:val="16"/>
              </w:rPr>
            </w:pPr>
            <w:r w:rsidRPr="00D471F1">
              <w:rPr>
                <w:snapToGrid w:val="0"/>
                <w:sz w:val="16"/>
                <w:szCs w:val="16"/>
              </w:rPr>
              <w:t>0279</w:t>
            </w:r>
          </w:p>
        </w:tc>
        <w:tc>
          <w:tcPr>
            <w:tcW w:w="425" w:type="dxa"/>
            <w:shd w:val="solid" w:color="FFFFFF" w:fill="auto"/>
          </w:tcPr>
          <w:p w14:paraId="57469114" w14:textId="3ADAF1A7"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938A174" w14:textId="7C757153"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C96BC47" w14:textId="40897F4E" w:rsidR="00D471F1" w:rsidRDefault="00D471F1" w:rsidP="00D471F1">
            <w:pPr>
              <w:pStyle w:val="TAL"/>
              <w:rPr>
                <w:snapToGrid w:val="0"/>
                <w:sz w:val="16"/>
                <w:szCs w:val="16"/>
              </w:rPr>
            </w:pPr>
            <w:r>
              <w:rPr>
                <w:snapToGrid w:val="0"/>
                <w:sz w:val="16"/>
                <w:szCs w:val="16"/>
              </w:rPr>
              <w:t>Location to Support Emergency services over WLAN access to EPC</w:t>
            </w:r>
          </w:p>
        </w:tc>
        <w:tc>
          <w:tcPr>
            <w:tcW w:w="708" w:type="dxa"/>
            <w:shd w:val="solid" w:color="FFFFFF" w:fill="auto"/>
          </w:tcPr>
          <w:p w14:paraId="5DC1C12A" w14:textId="75E59A71" w:rsidR="00D471F1" w:rsidRDefault="00D471F1" w:rsidP="00D471F1">
            <w:pPr>
              <w:pStyle w:val="TAC"/>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61FBECE7" w14:textId="77777777" w:rsidTr="00D471F1">
        <w:tc>
          <w:tcPr>
            <w:tcW w:w="800" w:type="dxa"/>
            <w:shd w:val="solid" w:color="FFFFFF" w:fill="auto"/>
          </w:tcPr>
          <w:p w14:paraId="7125AC89" w14:textId="18BC36AF"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4D58F18A" w14:textId="078A861C"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68371904" w14:textId="68478BEE"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24C79F26" w14:textId="1BD0064D" w:rsidR="00D471F1" w:rsidRPr="00D471F1" w:rsidRDefault="00D471F1" w:rsidP="00D471F1">
            <w:pPr>
              <w:pStyle w:val="TAC"/>
              <w:rPr>
                <w:snapToGrid w:val="0"/>
                <w:sz w:val="16"/>
                <w:szCs w:val="16"/>
              </w:rPr>
            </w:pPr>
            <w:r w:rsidRPr="00D471F1">
              <w:rPr>
                <w:snapToGrid w:val="0"/>
                <w:sz w:val="16"/>
                <w:szCs w:val="16"/>
              </w:rPr>
              <w:t>0280</w:t>
            </w:r>
          </w:p>
        </w:tc>
        <w:tc>
          <w:tcPr>
            <w:tcW w:w="425" w:type="dxa"/>
            <w:shd w:val="solid" w:color="FFFFFF" w:fill="auto"/>
          </w:tcPr>
          <w:p w14:paraId="19312F7A" w14:textId="168E6D7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EF7176B" w14:textId="710A88F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84A0AE9" w14:textId="3C34FC37" w:rsidR="00D471F1" w:rsidRDefault="00D471F1" w:rsidP="00D471F1">
            <w:pPr>
              <w:pStyle w:val="TAL"/>
              <w:rPr>
                <w:snapToGrid w:val="0"/>
                <w:sz w:val="16"/>
                <w:szCs w:val="16"/>
              </w:rPr>
            </w:pPr>
            <w:r>
              <w:rPr>
                <w:snapToGrid w:val="0"/>
                <w:sz w:val="16"/>
                <w:szCs w:val="16"/>
              </w:rPr>
              <w:t>Introduction of the Support of Emergency services over WLAN access to EPC</w:t>
            </w:r>
          </w:p>
        </w:tc>
        <w:tc>
          <w:tcPr>
            <w:tcW w:w="708" w:type="dxa"/>
            <w:shd w:val="solid" w:color="FFFFFF" w:fill="auto"/>
          </w:tcPr>
          <w:p w14:paraId="0B91587A" w14:textId="57BCA25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7BAB80B9" w14:textId="77777777" w:rsidTr="00D471F1">
        <w:tc>
          <w:tcPr>
            <w:tcW w:w="800" w:type="dxa"/>
            <w:shd w:val="solid" w:color="FFFFFF" w:fill="auto"/>
          </w:tcPr>
          <w:p w14:paraId="5DEDC8DC" w14:textId="7D764492" w:rsidR="00D471F1" w:rsidRDefault="00D471F1" w:rsidP="00D471F1">
            <w:pPr>
              <w:pStyle w:val="TAC"/>
              <w:rPr>
                <w:snapToGrid w:val="0"/>
                <w:sz w:val="16"/>
                <w:szCs w:val="16"/>
              </w:rPr>
            </w:pPr>
            <w:r>
              <w:rPr>
                <w:snapToGrid w:val="0"/>
                <w:sz w:val="16"/>
                <w:szCs w:val="16"/>
              </w:rPr>
              <w:t>2015-12</w:t>
            </w:r>
          </w:p>
        </w:tc>
        <w:tc>
          <w:tcPr>
            <w:tcW w:w="800" w:type="dxa"/>
            <w:shd w:val="solid" w:color="FFFFFF" w:fill="auto"/>
          </w:tcPr>
          <w:p w14:paraId="063F8AC6" w14:textId="3D318F8C" w:rsidR="00D471F1" w:rsidRDefault="00D471F1" w:rsidP="00D471F1">
            <w:pPr>
              <w:pStyle w:val="TAC"/>
              <w:rPr>
                <w:snapToGrid w:val="0"/>
                <w:sz w:val="16"/>
                <w:szCs w:val="16"/>
              </w:rPr>
            </w:pPr>
            <w:r>
              <w:rPr>
                <w:snapToGrid w:val="0"/>
                <w:sz w:val="16"/>
                <w:szCs w:val="16"/>
              </w:rPr>
              <w:t>SA#70</w:t>
            </w:r>
          </w:p>
        </w:tc>
        <w:tc>
          <w:tcPr>
            <w:tcW w:w="952" w:type="dxa"/>
            <w:shd w:val="solid" w:color="FFFFFF" w:fill="auto"/>
          </w:tcPr>
          <w:p w14:paraId="4EBB8227" w14:textId="315CC71A" w:rsidR="00D471F1" w:rsidRPr="00D471F1" w:rsidRDefault="00D471F1" w:rsidP="00D471F1">
            <w:pPr>
              <w:pStyle w:val="TAC"/>
              <w:rPr>
                <w:snapToGrid w:val="0"/>
                <w:sz w:val="16"/>
                <w:szCs w:val="16"/>
              </w:rPr>
            </w:pPr>
            <w:r w:rsidRPr="00D471F1">
              <w:rPr>
                <w:snapToGrid w:val="0"/>
                <w:sz w:val="16"/>
                <w:szCs w:val="16"/>
              </w:rPr>
              <w:t>SP-150614</w:t>
            </w:r>
          </w:p>
        </w:tc>
        <w:tc>
          <w:tcPr>
            <w:tcW w:w="567" w:type="dxa"/>
            <w:shd w:val="solid" w:color="FFFFFF" w:fill="auto"/>
          </w:tcPr>
          <w:p w14:paraId="0A7D032A" w14:textId="4F4EF0BC" w:rsidR="00D471F1" w:rsidRPr="00D471F1" w:rsidRDefault="00D471F1" w:rsidP="00D471F1">
            <w:pPr>
              <w:pStyle w:val="TAC"/>
              <w:rPr>
                <w:snapToGrid w:val="0"/>
                <w:sz w:val="16"/>
                <w:szCs w:val="16"/>
              </w:rPr>
            </w:pPr>
            <w:r w:rsidRPr="00D471F1">
              <w:rPr>
                <w:snapToGrid w:val="0"/>
                <w:sz w:val="16"/>
                <w:szCs w:val="16"/>
              </w:rPr>
              <w:t>0281</w:t>
            </w:r>
          </w:p>
        </w:tc>
        <w:tc>
          <w:tcPr>
            <w:tcW w:w="425" w:type="dxa"/>
            <w:shd w:val="solid" w:color="FFFFFF" w:fill="auto"/>
          </w:tcPr>
          <w:p w14:paraId="78EF126F" w14:textId="2276304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6A324AA" w14:textId="2B27787A"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C23672" w14:textId="77B4A1CB" w:rsidR="00D471F1" w:rsidRDefault="00D471F1" w:rsidP="00D471F1">
            <w:pPr>
              <w:pStyle w:val="TAL"/>
              <w:rPr>
                <w:snapToGrid w:val="0"/>
                <w:sz w:val="16"/>
                <w:szCs w:val="16"/>
              </w:rPr>
            </w:pPr>
            <w:r>
              <w:rPr>
                <w:snapToGrid w:val="0"/>
                <w:sz w:val="16"/>
                <w:szCs w:val="16"/>
              </w:rPr>
              <w:t>Clarification on the UE behaviour when initiates the emergency call</w:t>
            </w:r>
          </w:p>
        </w:tc>
        <w:tc>
          <w:tcPr>
            <w:tcW w:w="708" w:type="dxa"/>
            <w:shd w:val="solid" w:color="FFFFFF" w:fill="auto"/>
          </w:tcPr>
          <w:p w14:paraId="24AF7F18" w14:textId="1E603278" w:rsidR="00D471F1" w:rsidRPr="003314BE" w:rsidRDefault="00D471F1" w:rsidP="00D471F1">
            <w:pPr>
              <w:pStyle w:val="TAC"/>
              <w:rPr>
                <w:b/>
                <w:snapToGrid w:val="0"/>
                <w:sz w:val="16"/>
                <w:szCs w:val="16"/>
              </w:rPr>
            </w:pPr>
            <w:r>
              <w:rPr>
                <w:snapToGrid w:val="0"/>
                <w:sz w:val="16"/>
                <w:szCs w:val="16"/>
              </w:rPr>
              <w:t>13.1.0</w:t>
            </w:r>
          </w:p>
        </w:tc>
      </w:tr>
      <w:tr w:rsidR="00D471F1" w:rsidRPr="00D471F1" w14:paraId="5AA84E3B" w14:textId="77777777" w:rsidTr="00D471F1">
        <w:tc>
          <w:tcPr>
            <w:tcW w:w="800" w:type="dxa"/>
            <w:shd w:val="solid" w:color="FFFFFF" w:fill="auto"/>
          </w:tcPr>
          <w:p w14:paraId="18E284B4" w14:textId="05CE0F12" w:rsidR="00D471F1" w:rsidRDefault="00D471F1" w:rsidP="00D471F1">
            <w:pPr>
              <w:pStyle w:val="TAC"/>
              <w:rPr>
                <w:snapToGrid w:val="0"/>
                <w:sz w:val="16"/>
                <w:szCs w:val="16"/>
              </w:rPr>
            </w:pPr>
            <w:r>
              <w:rPr>
                <w:snapToGrid w:val="0"/>
                <w:sz w:val="16"/>
                <w:szCs w:val="16"/>
              </w:rPr>
              <w:t>2016-03</w:t>
            </w:r>
          </w:p>
        </w:tc>
        <w:tc>
          <w:tcPr>
            <w:tcW w:w="800" w:type="dxa"/>
            <w:shd w:val="solid" w:color="FFFFFF" w:fill="auto"/>
          </w:tcPr>
          <w:p w14:paraId="4509BCD1" w14:textId="4D24CCA7" w:rsidR="00D471F1" w:rsidRDefault="00D471F1" w:rsidP="00D471F1">
            <w:pPr>
              <w:pStyle w:val="TAC"/>
              <w:rPr>
                <w:snapToGrid w:val="0"/>
                <w:sz w:val="16"/>
                <w:szCs w:val="16"/>
              </w:rPr>
            </w:pPr>
            <w:r>
              <w:rPr>
                <w:snapToGrid w:val="0"/>
                <w:sz w:val="16"/>
                <w:szCs w:val="16"/>
              </w:rPr>
              <w:t>SA#71</w:t>
            </w:r>
          </w:p>
        </w:tc>
        <w:tc>
          <w:tcPr>
            <w:tcW w:w="952" w:type="dxa"/>
            <w:shd w:val="solid" w:color="FFFFFF" w:fill="auto"/>
          </w:tcPr>
          <w:p w14:paraId="219D6615" w14:textId="17CBF577" w:rsidR="00D471F1" w:rsidRPr="00D471F1" w:rsidRDefault="00D471F1" w:rsidP="00D471F1">
            <w:pPr>
              <w:pStyle w:val="TAC"/>
              <w:rPr>
                <w:snapToGrid w:val="0"/>
                <w:sz w:val="16"/>
                <w:szCs w:val="16"/>
              </w:rPr>
            </w:pPr>
            <w:r w:rsidRPr="00D471F1">
              <w:rPr>
                <w:snapToGrid w:val="0"/>
                <w:sz w:val="16"/>
                <w:szCs w:val="16"/>
              </w:rPr>
              <w:t>SP-160162</w:t>
            </w:r>
          </w:p>
        </w:tc>
        <w:tc>
          <w:tcPr>
            <w:tcW w:w="567" w:type="dxa"/>
            <w:shd w:val="solid" w:color="FFFFFF" w:fill="auto"/>
          </w:tcPr>
          <w:p w14:paraId="2E620A66" w14:textId="0694A50F" w:rsidR="00D471F1" w:rsidRPr="00D471F1" w:rsidRDefault="00D471F1" w:rsidP="00D471F1">
            <w:pPr>
              <w:pStyle w:val="TAC"/>
              <w:rPr>
                <w:snapToGrid w:val="0"/>
                <w:sz w:val="16"/>
                <w:szCs w:val="16"/>
              </w:rPr>
            </w:pPr>
            <w:r w:rsidRPr="00D471F1">
              <w:rPr>
                <w:snapToGrid w:val="0"/>
                <w:sz w:val="16"/>
                <w:szCs w:val="16"/>
              </w:rPr>
              <w:t>0283</w:t>
            </w:r>
          </w:p>
        </w:tc>
        <w:tc>
          <w:tcPr>
            <w:tcW w:w="425" w:type="dxa"/>
            <w:shd w:val="solid" w:color="FFFFFF" w:fill="auto"/>
          </w:tcPr>
          <w:p w14:paraId="0235AB92" w14:textId="0F8CE73A"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003C293" w14:textId="2B8F471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B4C66A3" w14:textId="32A6AE25" w:rsidR="00D471F1" w:rsidRDefault="00D471F1" w:rsidP="00D471F1">
            <w:pPr>
              <w:pStyle w:val="TAL"/>
              <w:rPr>
                <w:snapToGrid w:val="0"/>
                <w:sz w:val="16"/>
                <w:szCs w:val="16"/>
              </w:rPr>
            </w:pPr>
            <w:r>
              <w:rPr>
                <w:snapToGrid w:val="0"/>
                <w:sz w:val="16"/>
                <w:szCs w:val="16"/>
              </w:rPr>
              <w:t>Correction of 3GPP2 specification reference</w:t>
            </w:r>
          </w:p>
        </w:tc>
        <w:tc>
          <w:tcPr>
            <w:tcW w:w="708" w:type="dxa"/>
            <w:shd w:val="solid" w:color="FFFFFF" w:fill="auto"/>
          </w:tcPr>
          <w:p w14:paraId="0D0A2E8B" w14:textId="3F73A027" w:rsidR="00D471F1" w:rsidRDefault="00D471F1" w:rsidP="00D471F1">
            <w:pPr>
              <w:pStyle w:val="TAC"/>
              <w:rPr>
                <w:snapToGrid w:val="0"/>
                <w:sz w:val="16"/>
                <w:szCs w:val="16"/>
              </w:rPr>
            </w:pPr>
            <w:r>
              <w:rPr>
                <w:snapToGrid w:val="0"/>
                <w:sz w:val="16"/>
                <w:szCs w:val="16"/>
              </w:rPr>
              <w:t>13.2.0</w:t>
            </w:r>
          </w:p>
        </w:tc>
      </w:tr>
      <w:tr w:rsidR="00D471F1" w:rsidRPr="00D471F1" w14:paraId="634C7B72" w14:textId="77777777" w:rsidTr="00D471F1">
        <w:tc>
          <w:tcPr>
            <w:tcW w:w="800" w:type="dxa"/>
            <w:shd w:val="solid" w:color="FFFFFF" w:fill="auto"/>
          </w:tcPr>
          <w:p w14:paraId="15F72204" w14:textId="0828B436"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44E0A402" w14:textId="1C962F6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7900AF2C" w14:textId="48A4FCE0"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2A4D3202" w14:textId="7C85E647" w:rsidR="00D471F1" w:rsidRPr="00D471F1" w:rsidRDefault="00D471F1" w:rsidP="00D471F1">
            <w:pPr>
              <w:pStyle w:val="TAC"/>
              <w:rPr>
                <w:snapToGrid w:val="0"/>
                <w:sz w:val="16"/>
                <w:szCs w:val="16"/>
              </w:rPr>
            </w:pPr>
            <w:r w:rsidRPr="00D471F1">
              <w:rPr>
                <w:snapToGrid w:val="0"/>
                <w:sz w:val="16"/>
                <w:szCs w:val="16"/>
              </w:rPr>
              <w:t>0284</w:t>
            </w:r>
          </w:p>
        </w:tc>
        <w:tc>
          <w:tcPr>
            <w:tcW w:w="425" w:type="dxa"/>
            <w:shd w:val="solid" w:color="FFFFFF" w:fill="auto"/>
          </w:tcPr>
          <w:p w14:paraId="6E84367D" w14:textId="37E027E1" w:rsidR="00D471F1" w:rsidRPr="00D471F1" w:rsidRDefault="00D471F1" w:rsidP="00D471F1">
            <w:pPr>
              <w:pStyle w:val="TAC"/>
              <w:rPr>
                <w:snapToGrid w:val="0"/>
                <w:sz w:val="16"/>
                <w:szCs w:val="16"/>
              </w:rPr>
            </w:pPr>
            <w:r w:rsidRPr="00D471F1">
              <w:rPr>
                <w:snapToGrid w:val="0"/>
                <w:sz w:val="16"/>
                <w:szCs w:val="16"/>
              </w:rPr>
              <w:t>9</w:t>
            </w:r>
          </w:p>
        </w:tc>
        <w:tc>
          <w:tcPr>
            <w:tcW w:w="425" w:type="dxa"/>
            <w:shd w:val="solid" w:color="FFFFFF" w:fill="auto"/>
          </w:tcPr>
          <w:p w14:paraId="612B495A" w14:textId="2D66C6C5"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4A9E9EB" w14:textId="5AE439D9" w:rsidR="00D471F1" w:rsidRDefault="00D471F1" w:rsidP="00D471F1">
            <w:pPr>
              <w:pStyle w:val="TAL"/>
              <w:rPr>
                <w:snapToGrid w:val="0"/>
                <w:sz w:val="16"/>
                <w:szCs w:val="16"/>
              </w:rPr>
            </w:pPr>
            <w:r>
              <w:rPr>
                <w:snapToGrid w:val="0"/>
                <w:sz w:val="16"/>
                <w:szCs w:val="16"/>
              </w:rPr>
              <w:t>eCall over IMS - Initial MSD</w:t>
            </w:r>
          </w:p>
        </w:tc>
        <w:tc>
          <w:tcPr>
            <w:tcW w:w="708" w:type="dxa"/>
            <w:shd w:val="solid" w:color="FFFFFF" w:fill="auto"/>
          </w:tcPr>
          <w:p w14:paraId="157FCF9D" w14:textId="008C2236" w:rsidR="00D471F1" w:rsidRDefault="00D471F1" w:rsidP="00D471F1">
            <w:pPr>
              <w:pStyle w:val="TAC"/>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5852203" w14:textId="77777777" w:rsidTr="00D471F1">
        <w:tc>
          <w:tcPr>
            <w:tcW w:w="800" w:type="dxa"/>
            <w:shd w:val="solid" w:color="FFFFFF" w:fill="auto"/>
          </w:tcPr>
          <w:p w14:paraId="58E51A25" w14:textId="2F76885C"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28E344" w14:textId="7159FEE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3A3A224" w14:textId="2494905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378FEAE9" w14:textId="72729B98" w:rsidR="00D471F1" w:rsidRPr="00D471F1" w:rsidRDefault="00D471F1" w:rsidP="00D471F1">
            <w:pPr>
              <w:pStyle w:val="TAC"/>
              <w:rPr>
                <w:snapToGrid w:val="0"/>
                <w:sz w:val="16"/>
                <w:szCs w:val="16"/>
              </w:rPr>
            </w:pPr>
            <w:r w:rsidRPr="00D471F1">
              <w:rPr>
                <w:snapToGrid w:val="0"/>
                <w:sz w:val="16"/>
                <w:szCs w:val="16"/>
              </w:rPr>
              <w:t>0286</w:t>
            </w:r>
          </w:p>
        </w:tc>
        <w:tc>
          <w:tcPr>
            <w:tcW w:w="425" w:type="dxa"/>
            <w:shd w:val="solid" w:color="FFFFFF" w:fill="auto"/>
          </w:tcPr>
          <w:p w14:paraId="2733D073" w14:textId="31C7FA53"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09D0A386" w14:textId="5FDB0F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1DF3B2" w14:textId="71EAC6AB" w:rsidR="00D471F1" w:rsidRDefault="00D471F1" w:rsidP="00D471F1">
            <w:pPr>
              <w:pStyle w:val="TAL"/>
              <w:rPr>
                <w:snapToGrid w:val="0"/>
                <w:sz w:val="16"/>
                <w:szCs w:val="16"/>
              </w:rPr>
            </w:pPr>
            <w:r>
              <w:rPr>
                <w:snapToGrid w:val="0"/>
                <w:sz w:val="16"/>
                <w:szCs w:val="16"/>
              </w:rPr>
              <w:t>Domain Selection for eCall Over IMS</w:t>
            </w:r>
          </w:p>
        </w:tc>
        <w:tc>
          <w:tcPr>
            <w:tcW w:w="708" w:type="dxa"/>
            <w:shd w:val="solid" w:color="FFFFFF" w:fill="auto"/>
          </w:tcPr>
          <w:p w14:paraId="2C1AA6FE" w14:textId="56D48FAC"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7214B428" w14:textId="77777777" w:rsidTr="00D471F1">
        <w:tc>
          <w:tcPr>
            <w:tcW w:w="800" w:type="dxa"/>
            <w:shd w:val="solid" w:color="FFFFFF" w:fill="auto"/>
          </w:tcPr>
          <w:p w14:paraId="0C127BD6" w14:textId="1F505CBE"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3C25859A" w14:textId="6902A263"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6833C04" w14:textId="251CA71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73A21B79" w14:textId="574362F1" w:rsidR="00D471F1" w:rsidRPr="00D471F1" w:rsidRDefault="00D471F1" w:rsidP="00D471F1">
            <w:pPr>
              <w:pStyle w:val="TAC"/>
              <w:rPr>
                <w:snapToGrid w:val="0"/>
                <w:sz w:val="16"/>
                <w:szCs w:val="16"/>
              </w:rPr>
            </w:pPr>
            <w:r w:rsidRPr="00D471F1">
              <w:rPr>
                <w:snapToGrid w:val="0"/>
                <w:sz w:val="16"/>
                <w:szCs w:val="16"/>
              </w:rPr>
              <w:t>0287</w:t>
            </w:r>
          </w:p>
        </w:tc>
        <w:tc>
          <w:tcPr>
            <w:tcW w:w="425" w:type="dxa"/>
            <w:shd w:val="solid" w:color="FFFFFF" w:fill="auto"/>
          </w:tcPr>
          <w:p w14:paraId="2D04EFBD" w14:textId="4F3790DD"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16DE606" w14:textId="21BD5BE8"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01E4F24" w14:textId="787BA327" w:rsidR="00D471F1" w:rsidRDefault="00D471F1" w:rsidP="00D471F1">
            <w:pPr>
              <w:pStyle w:val="TAL"/>
              <w:rPr>
                <w:snapToGrid w:val="0"/>
                <w:sz w:val="16"/>
                <w:szCs w:val="16"/>
              </w:rPr>
            </w:pPr>
            <w:r>
              <w:rPr>
                <w:snapToGrid w:val="0"/>
                <w:sz w:val="16"/>
                <w:szCs w:val="16"/>
              </w:rPr>
              <w:t>Transfer of Updated MSD for eCall Over IMS</w:t>
            </w:r>
          </w:p>
        </w:tc>
        <w:tc>
          <w:tcPr>
            <w:tcW w:w="708" w:type="dxa"/>
            <w:shd w:val="solid" w:color="FFFFFF" w:fill="auto"/>
          </w:tcPr>
          <w:p w14:paraId="05CF058D" w14:textId="3A2F012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337B055" w14:textId="77777777" w:rsidTr="00D471F1">
        <w:tc>
          <w:tcPr>
            <w:tcW w:w="800" w:type="dxa"/>
            <w:shd w:val="solid" w:color="FFFFFF" w:fill="auto"/>
          </w:tcPr>
          <w:p w14:paraId="5AC96188" w14:textId="5A7474E2"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7AAF831B" w14:textId="40B4F14C"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3A45A7CF" w14:textId="7899B95D"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D437390" w14:textId="3C690CF0" w:rsidR="00D471F1" w:rsidRPr="00D471F1" w:rsidRDefault="00D471F1" w:rsidP="00D471F1">
            <w:pPr>
              <w:pStyle w:val="TAC"/>
              <w:rPr>
                <w:snapToGrid w:val="0"/>
                <w:sz w:val="16"/>
                <w:szCs w:val="16"/>
              </w:rPr>
            </w:pPr>
            <w:r w:rsidRPr="00D471F1">
              <w:rPr>
                <w:snapToGrid w:val="0"/>
                <w:sz w:val="16"/>
                <w:szCs w:val="16"/>
              </w:rPr>
              <w:t>0289</w:t>
            </w:r>
          </w:p>
        </w:tc>
        <w:tc>
          <w:tcPr>
            <w:tcW w:w="425" w:type="dxa"/>
            <w:shd w:val="solid" w:color="FFFFFF" w:fill="auto"/>
          </w:tcPr>
          <w:p w14:paraId="3FB51A1A" w14:textId="2522193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1B73987" w14:textId="282F595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0D26C0F8" w14:textId="3B83DF3C" w:rsidR="00D471F1" w:rsidRDefault="00D471F1" w:rsidP="00D471F1">
            <w:pPr>
              <w:pStyle w:val="TAL"/>
              <w:rPr>
                <w:snapToGrid w:val="0"/>
                <w:sz w:val="16"/>
                <w:szCs w:val="16"/>
              </w:rPr>
            </w:pPr>
            <w:r>
              <w:rPr>
                <w:snapToGrid w:val="0"/>
                <w:sz w:val="16"/>
                <w:szCs w:val="16"/>
              </w:rPr>
              <w:t>Support for Sh in LRF for NPLI, and Support for UE updated Location mid-emergency session over emergency signalling channel</w:t>
            </w:r>
          </w:p>
        </w:tc>
        <w:tc>
          <w:tcPr>
            <w:tcW w:w="708" w:type="dxa"/>
            <w:shd w:val="solid" w:color="FFFFFF" w:fill="auto"/>
          </w:tcPr>
          <w:p w14:paraId="22C5A42A" w14:textId="4D17DF3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D855348" w14:textId="77777777" w:rsidTr="00D471F1">
        <w:tc>
          <w:tcPr>
            <w:tcW w:w="800" w:type="dxa"/>
            <w:shd w:val="solid" w:color="FFFFFF" w:fill="auto"/>
          </w:tcPr>
          <w:p w14:paraId="0EC26B0D" w14:textId="5ED8D40F"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53918679" w14:textId="3F4C3AA9"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10E0A501" w14:textId="6A733EDB"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526D110" w14:textId="623F531D" w:rsidR="00D471F1" w:rsidRPr="00D471F1" w:rsidRDefault="00D471F1" w:rsidP="00D471F1">
            <w:pPr>
              <w:pStyle w:val="TAC"/>
              <w:rPr>
                <w:snapToGrid w:val="0"/>
                <w:sz w:val="16"/>
                <w:szCs w:val="16"/>
              </w:rPr>
            </w:pPr>
            <w:r w:rsidRPr="00D471F1">
              <w:rPr>
                <w:snapToGrid w:val="0"/>
                <w:sz w:val="16"/>
                <w:szCs w:val="16"/>
              </w:rPr>
              <w:t>0292</w:t>
            </w:r>
          </w:p>
        </w:tc>
        <w:tc>
          <w:tcPr>
            <w:tcW w:w="425" w:type="dxa"/>
            <w:shd w:val="solid" w:color="FFFFFF" w:fill="auto"/>
          </w:tcPr>
          <w:p w14:paraId="0D2F010C" w14:textId="32646D8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F47DF9B" w14:textId="51CAC6C2"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35A2AA1" w14:textId="6B37DDD6" w:rsidR="00D471F1" w:rsidRDefault="00D471F1" w:rsidP="00D471F1">
            <w:pPr>
              <w:pStyle w:val="TAL"/>
              <w:rPr>
                <w:snapToGrid w:val="0"/>
                <w:sz w:val="16"/>
                <w:szCs w:val="16"/>
              </w:rPr>
            </w:pPr>
            <w:r>
              <w:rPr>
                <w:snapToGrid w:val="0"/>
                <w:sz w:val="16"/>
                <w:szCs w:val="16"/>
              </w:rPr>
              <w:t>WLAN to CS session continuity for Emergency call over WLAN</w:t>
            </w:r>
          </w:p>
        </w:tc>
        <w:tc>
          <w:tcPr>
            <w:tcW w:w="708" w:type="dxa"/>
            <w:shd w:val="solid" w:color="FFFFFF" w:fill="auto"/>
          </w:tcPr>
          <w:p w14:paraId="15223CDB" w14:textId="5946410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4AF2600F" w14:textId="77777777" w:rsidTr="00D471F1">
        <w:tc>
          <w:tcPr>
            <w:tcW w:w="800" w:type="dxa"/>
            <w:shd w:val="solid" w:color="FFFFFF" w:fill="auto"/>
          </w:tcPr>
          <w:p w14:paraId="2CA8F626" w14:textId="4F5BEBF3"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F7CE71" w14:textId="1477B494"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5B7BF90" w14:textId="4F574970"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753CAA1C" w14:textId="62A925F4" w:rsidR="00D471F1" w:rsidRPr="00D471F1" w:rsidRDefault="00D471F1" w:rsidP="00D471F1">
            <w:pPr>
              <w:pStyle w:val="TAC"/>
              <w:rPr>
                <w:snapToGrid w:val="0"/>
                <w:sz w:val="16"/>
                <w:szCs w:val="16"/>
              </w:rPr>
            </w:pPr>
            <w:r w:rsidRPr="00D471F1">
              <w:rPr>
                <w:snapToGrid w:val="0"/>
                <w:sz w:val="16"/>
                <w:szCs w:val="16"/>
              </w:rPr>
              <w:t>0294</w:t>
            </w:r>
          </w:p>
        </w:tc>
        <w:tc>
          <w:tcPr>
            <w:tcW w:w="425" w:type="dxa"/>
            <w:shd w:val="solid" w:color="FFFFFF" w:fill="auto"/>
          </w:tcPr>
          <w:p w14:paraId="3356FA38" w14:textId="0E21DA6F"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ACA0E89" w14:textId="43C5912B"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9C6F98" w14:textId="0D5EE4FB" w:rsidR="00D471F1" w:rsidRDefault="00D471F1" w:rsidP="00D471F1">
            <w:pPr>
              <w:pStyle w:val="TAL"/>
              <w:rPr>
                <w:snapToGrid w:val="0"/>
                <w:sz w:val="16"/>
                <w:szCs w:val="16"/>
              </w:rPr>
            </w:pPr>
            <w:r>
              <w:rPr>
                <w:snapToGrid w:val="0"/>
                <w:sz w:val="16"/>
                <w:szCs w:val="16"/>
              </w:rPr>
              <w:t>Determine of Emergency number for call over WLAN</w:t>
            </w:r>
          </w:p>
        </w:tc>
        <w:tc>
          <w:tcPr>
            <w:tcW w:w="708" w:type="dxa"/>
            <w:shd w:val="solid" w:color="FFFFFF" w:fill="auto"/>
          </w:tcPr>
          <w:p w14:paraId="2071DB2F" w14:textId="0C833A2B"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35BA16FE" w14:textId="77777777" w:rsidTr="00D471F1">
        <w:tc>
          <w:tcPr>
            <w:tcW w:w="800" w:type="dxa"/>
            <w:shd w:val="solid" w:color="FFFFFF" w:fill="auto"/>
          </w:tcPr>
          <w:p w14:paraId="0E58CFA4" w14:textId="3F10CBDD"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002287FF" w14:textId="0269C2F8"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47C7E4B4" w14:textId="2E6943DD" w:rsidR="00D471F1" w:rsidRPr="00D471F1" w:rsidRDefault="00D471F1" w:rsidP="00D471F1">
            <w:pPr>
              <w:pStyle w:val="TAC"/>
              <w:rPr>
                <w:snapToGrid w:val="0"/>
                <w:sz w:val="16"/>
                <w:szCs w:val="16"/>
              </w:rPr>
            </w:pPr>
            <w:r w:rsidRPr="00D471F1">
              <w:rPr>
                <w:snapToGrid w:val="0"/>
                <w:sz w:val="16"/>
                <w:szCs w:val="16"/>
              </w:rPr>
              <w:t>SP-160304</w:t>
            </w:r>
          </w:p>
        </w:tc>
        <w:tc>
          <w:tcPr>
            <w:tcW w:w="567" w:type="dxa"/>
            <w:shd w:val="solid" w:color="FFFFFF" w:fill="auto"/>
          </w:tcPr>
          <w:p w14:paraId="5A9DA788" w14:textId="175D4FBB" w:rsidR="00D471F1" w:rsidRPr="00D471F1" w:rsidRDefault="00D471F1" w:rsidP="00D471F1">
            <w:pPr>
              <w:pStyle w:val="TAC"/>
              <w:rPr>
                <w:snapToGrid w:val="0"/>
                <w:sz w:val="16"/>
                <w:szCs w:val="16"/>
              </w:rPr>
            </w:pPr>
            <w:r w:rsidRPr="00D471F1">
              <w:rPr>
                <w:snapToGrid w:val="0"/>
                <w:sz w:val="16"/>
                <w:szCs w:val="16"/>
              </w:rPr>
              <w:t>0295</w:t>
            </w:r>
          </w:p>
        </w:tc>
        <w:tc>
          <w:tcPr>
            <w:tcW w:w="425" w:type="dxa"/>
            <w:shd w:val="solid" w:color="FFFFFF" w:fill="auto"/>
          </w:tcPr>
          <w:p w14:paraId="6D30E1F9" w14:textId="71C86643"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0759F7EF" w14:textId="3008146C"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218943A6" w14:textId="41044548" w:rsidR="00D471F1" w:rsidRDefault="00D471F1" w:rsidP="00D471F1">
            <w:pPr>
              <w:pStyle w:val="TAL"/>
              <w:rPr>
                <w:snapToGrid w:val="0"/>
                <w:sz w:val="16"/>
                <w:szCs w:val="16"/>
              </w:rPr>
            </w:pPr>
            <w:r>
              <w:rPr>
                <w:snapToGrid w:val="0"/>
                <w:sz w:val="16"/>
                <w:szCs w:val="16"/>
              </w:rPr>
              <w:t>Support of IMS emergency sessions for roaming users in deployments without IMS-level roaming interfaces</w:t>
            </w:r>
          </w:p>
        </w:tc>
        <w:tc>
          <w:tcPr>
            <w:tcW w:w="708" w:type="dxa"/>
            <w:shd w:val="solid" w:color="FFFFFF" w:fill="auto"/>
          </w:tcPr>
          <w:p w14:paraId="29F4F725" w14:textId="5BE2B106"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13CE820" w14:textId="77777777" w:rsidTr="00D471F1">
        <w:tc>
          <w:tcPr>
            <w:tcW w:w="800" w:type="dxa"/>
            <w:shd w:val="solid" w:color="FFFFFF" w:fill="auto"/>
          </w:tcPr>
          <w:p w14:paraId="466CC46D" w14:textId="28A1EBBE"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5B85559" w14:textId="66DDA2E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1BAF29AD" w14:textId="5FBE56D2" w:rsidR="00D471F1" w:rsidRPr="00D471F1" w:rsidRDefault="00D471F1" w:rsidP="00D471F1">
            <w:pPr>
              <w:pStyle w:val="TAC"/>
              <w:rPr>
                <w:snapToGrid w:val="0"/>
                <w:sz w:val="16"/>
                <w:szCs w:val="16"/>
              </w:rPr>
            </w:pPr>
            <w:r w:rsidRPr="00D471F1">
              <w:rPr>
                <w:snapToGrid w:val="0"/>
                <w:sz w:val="16"/>
                <w:szCs w:val="16"/>
              </w:rPr>
              <w:t>SP-160659</w:t>
            </w:r>
          </w:p>
        </w:tc>
        <w:tc>
          <w:tcPr>
            <w:tcW w:w="567" w:type="dxa"/>
            <w:shd w:val="solid" w:color="FFFFFF" w:fill="auto"/>
          </w:tcPr>
          <w:p w14:paraId="29DE8C5E" w14:textId="2415A243" w:rsidR="00D471F1" w:rsidRPr="00D471F1" w:rsidRDefault="00D471F1" w:rsidP="00D471F1">
            <w:pPr>
              <w:pStyle w:val="TAC"/>
              <w:rPr>
                <w:snapToGrid w:val="0"/>
                <w:sz w:val="16"/>
                <w:szCs w:val="16"/>
              </w:rPr>
            </w:pPr>
            <w:r w:rsidRPr="00D471F1">
              <w:rPr>
                <w:snapToGrid w:val="0"/>
                <w:sz w:val="16"/>
                <w:szCs w:val="16"/>
              </w:rPr>
              <w:t>0282</w:t>
            </w:r>
          </w:p>
        </w:tc>
        <w:tc>
          <w:tcPr>
            <w:tcW w:w="425" w:type="dxa"/>
            <w:shd w:val="solid" w:color="FFFFFF" w:fill="auto"/>
          </w:tcPr>
          <w:p w14:paraId="59BBC6AB" w14:textId="6CFEB45C" w:rsidR="00D471F1" w:rsidRPr="00D471F1" w:rsidRDefault="00D471F1" w:rsidP="00D471F1">
            <w:pPr>
              <w:pStyle w:val="TAC"/>
              <w:rPr>
                <w:snapToGrid w:val="0"/>
                <w:sz w:val="16"/>
                <w:szCs w:val="16"/>
              </w:rPr>
            </w:pPr>
            <w:r w:rsidRPr="00D471F1">
              <w:rPr>
                <w:snapToGrid w:val="0"/>
                <w:sz w:val="16"/>
                <w:szCs w:val="16"/>
              </w:rPr>
              <w:t>4</w:t>
            </w:r>
          </w:p>
        </w:tc>
        <w:tc>
          <w:tcPr>
            <w:tcW w:w="425" w:type="dxa"/>
            <w:shd w:val="solid" w:color="FFFFFF" w:fill="auto"/>
          </w:tcPr>
          <w:p w14:paraId="13C163C4" w14:textId="025A2D5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1D2147" w14:textId="5889A563" w:rsidR="00D471F1" w:rsidRDefault="00D471F1" w:rsidP="00D471F1">
            <w:pPr>
              <w:pStyle w:val="TAL"/>
              <w:rPr>
                <w:snapToGrid w:val="0"/>
                <w:sz w:val="16"/>
                <w:szCs w:val="16"/>
              </w:rPr>
            </w:pPr>
            <w:r>
              <w:rPr>
                <w:snapToGrid w:val="0"/>
                <w:sz w:val="16"/>
                <w:szCs w:val="16"/>
              </w:rPr>
              <w:t>Providing subscriber ID in case of anonymous emergency calls</w:t>
            </w:r>
          </w:p>
        </w:tc>
        <w:tc>
          <w:tcPr>
            <w:tcW w:w="708" w:type="dxa"/>
            <w:shd w:val="solid" w:color="FFFFFF" w:fill="auto"/>
          </w:tcPr>
          <w:p w14:paraId="6192A125" w14:textId="339AB7CF" w:rsidR="00D471F1" w:rsidRPr="003314BE" w:rsidRDefault="00D471F1" w:rsidP="00D471F1">
            <w:pPr>
              <w:pStyle w:val="TAC"/>
              <w:rPr>
                <w:b/>
                <w:snapToGrid w:val="0"/>
                <w:sz w:val="16"/>
                <w:szCs w:val="16"/>
              </w:rPr>
            </w:pPr>
            <w:r>
              <w:rPr>
                <w:snapToGrid w:val="0"/>
                <w:sz w:val="16"/>
                <w:szCs w:val="16"/>
              </w:rPr>
              <w:t>14.1.0</w:t>
            </w:r>
          </w:p>
        </w:tc>
      </w:tr>
      <w:tr w:rsidR="00D471F1" w:rsidRPr="00D471F1" w14:paraId="6A96ADCE" w14:textId="77777777" w:rsidTr="00D471F1">
        <w:tc>
          <w:tcPr>
            <w:tcW w:w="800" w:type="dxa"/>
            <w:shd w:val="solid" w:color="FFFFFF" w:fill="auto"/>
          </w:tcPr>
          <w:p w14:paraId="4976B2E3" w14:textId="3196A87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69B99018" w14:textId="7BC94433"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0ED9DC90" w14:textId="734A6577" w:rsidR="00D471F1" w:rsidRPr="00D471F1" w:rsidRDefault="00D471F1" w:rsidP="00D471F1">
            <w:pPr>
              <w:pStyle w:val="TAC"/>
              <w:rPr>
                <w:snapToGrid w:val="0"/>
                <w:sz w:val="16"/>
                <w:szCs w:val="16"/>
              </w:rPr>
            </w:pPr>
            <w:r w:rsidRPr="00D471F1">
              <w:rPr>
                <w:snapToGrid w:val="0"/>
                <w:sz w:val="16"/>
                <w:szCs w:val="16"/>
              </w:rPr>
              <w:t>SP-160652</w:t>
            </w:r>
          </w:p>
        </w:tc>
        <w:tc>
          <w:tcPr>
            <w:tcW w:w="567" w:type="dxa"/>
            <w:shd w:val="solid" w:color="FFFFFF" w:fill="auto"/>
          </w:tcPr>
          <w:p w14:paraId="56EF2CBE" w14:textId="082379B3" w:rsidR="00D471F1" w:rsidRPr="00D471F1" w:rsidRDefault="00D471F1" w:rsidP="00D471F1">
            <w:pPr>
              <w:pStyle w:val="TAC"/>
              <w:rPr>
                <w:snapToGrid w:val="0"/>
                <w:sz w:val="16"/>
                <w:szCs w:val="16"/>
              </w:rPr>
            </w:pPr>
            <w:r w:rsidRPr="00D471F1">
              <w:rPr>
                <w:snapToGrid w:val="0"/>
                <w:sz w:val="16"/>
                <w:szCs w:val="16"/>
              </w:rPr>
              <w:t>0296</w:t>
            </w:r>
          </w:p>
        </w:tc>
        <w:tc>
          <w:tcPr>
            <w:tcW w:w="425" w:type="dxa"/>
            <w:shd w:val="solid" w:color="FFFFFF" w:fill="auto"/>
          </w:tcPr>
          <w:p w14:paraId="30946A36" w14:textId="5400780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BB76C1" w14:textId="310A9B7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AC79B7C" w14:textId="7EFBBB2F" w:rsidR="00D471F1" w:rsidRDefault="00D471F1" w:rsidP="00D471F1">
            <w:pPr>
              <w:pStyle w:val="TAL"/>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36A4C7ED" w14:textId="1A4903CC" w:rsidR="00D471F1" w:rsidRDefault="00D471F1" w:rsidP="00D471F1">
            <w:pPr>
              <w:pStyle w:val="TAC"/>
              <w:rPr>
                <w:snapToGrid w:val="0"/>
                <w:sz w:val="16"/>
                <w:szCs w:val="16"/>
              </w:rPr>
            </w:pPr>
            <w:r>
              <w:rPr>
                <w:snapToGrid w:val="0"/>
                <w:sz w:val="16"/>
                <w:szCs w:val="16"/>
              </w:rPr>
              <w:t>14.1.0</w:t>
            </w:r>
          </w:p>
        </w:tc>
      </w:tr>
      <w:tr w:rsidR="00D471F1" w:rsidRPr="00D471F1" w14:paraId="43AF1CA2" w14:textId="77777777" w:rsidTr="00D471F1">
        <w:tc>
          <w:tcPr>
            <w:tcW w:w="800" w:type="dxa"/>
            <w:shd w:val="solid" w:color="FFFFFF" w:fill="auto"/>
          </w:tcPr>
          <w:p w14:paraId="1BD71C5E" w14:textId="2FEA4D4B"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2667F759" w14:textId="4AA3F2F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D88E9D2" w14:textId="0EABBFFA"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087F0AFD" w14:textId="6DF084AD" w:rsidR="00D471F1" w:rsidRPr="00D471F1" w:rsidRDefault="00D471F1" w:rsidP="00D471F1">
            <w:pPr>
              <w:pStyle w:val="TAC"/>
              <w:rPr>
                <w:snapToGrid w:val="0"/>
                <w:sz w:val="16"/>
                <w:szCs w:val="16"/>
              </w:rPr>
            </w:pPr>
            <w:r w:rsidRPr="00D471F1">
              <w:rPr>
                <w:snapToGrid w:val="0"/>
                <w:sz w:val="16"/>
                <w:szCs w:val="16"/>
              </w:rPr>
              <w:t>0297</w:t>
            </w:r>
          </w:p>
        </w:tc>
        <w:tc>
          <w:tcPr>
            <w:tcW w:w="425" w:type="dxa"/>
            <w:shd w:val="solid" w:color="FFFFFF" w:fill="auto"/>
          </w:tcPr>
          <w:p w14:paraId="0CD53C64" w14:textId="3F1EDD2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B7A8FCF" w14:textId="1E17083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7EBDCFA" w14:textId="74A236A2" w:rsidR="00D471F1" w:rsidRDefault="00D471F1" w:rsidP="00D471F1">
            <w:pPr>
              <w:pStyle w:val="TAL"/>
              <w:rPr>
                <w:snapToGrid w:val="0"/>
                <w:sz w:val="16"/>
                <w:szCs w:val="16"/>
              </w:rPr>
            </w:pPr>
            <w:r>
              <w:rPr>
                <w:snapToGrid w:val="0"/>
                <w:sz w:val="16"/>
                <w:szCs w:val="16"/>
              </w:rPr>
              <w:t>Editorial change to Transfer of Updated MSD for eCall Over IMS call flow</w:t>
            </w:r>
          </w:p>
        </w:tc>
        <w:tc>
          <w:tcPr>
            <w:tcW w:w="708" w:type="dxa"/>
            <w:shd w:val="solid" w:color="FFFFFF" w:fill="auto"/>
          </w:tcPr>
          <w:p w14:paraId="0E894880" w14:textId="0E16E834" w:rsidR="00D471F1" w:rsidRDefault="00D471F1" w:rsidP="00D471F1">
            <w:pPr>
              <w:pStyle w:val="TAC"/>
              <w:rPr>
                <w:snapToGrid w:val="0"/>
                <w:sz w:val="16"/>
                <w:szCs w:val="16"/>
              </w:rPr>
            </w:pPr>
            <w:r>
              <w:rPr>
                <w:snapToGrid w:val="0"/>
                <w:sz w:val="16"/>
                <w:szCs w:val="16"/>
              </w:rPr>
              <w:t>14.1.0</w:t>
            </w:r>
          </w:p>
        </w:tc>
      </w:tr>
      <w:tr w:rsidR="00D471F1" w:rsidRPr="00D471F1" w14:paraId="20D8E6EC" w14:textId="77777777" w:rsidTr="00D471F1">
        <w:tc>
          <w:tcPr>
            <w:tcW w:w="800" w:type="dxa"/>
            <w:shd w:val="solid" w:color="FFFFFF" w:fill="auto"/>
          </w:tcPr>
          <w:p w14:paraId="6F149D03" w14:textId="3C1F9F6F"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4D87421" w14:textId="24344BE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EEBC929" w14:textId="0550A9F3" w:rsidR="00D471F1" w:rsidRPr="00D471F1" w:rsidRDefault="00D471F1" w:rsidP="00D471F1">
            <w:pPr>
              <w:pStyle w:val="TAC"/>
              <w:rPr>
                <w:snapToGrid w:val="0"/>
                <w:sz w:val="16"/>
                <w:szCs w:val="16"/>
              </w:rPr>
            </w:pPr>
            <w:r w:rsidRPr="00D471F1">
              <w:rPr>
                <w:snapToGrid w:val="0"/>
                <w:sz w:val="16"/>
                <w:szCs w:val="16"/>
              </w:rPr>
              <w:t>SP-160658</w:t>
            </w:r>
          </w:p>
        </w:tc>
        <w:tc>
          <w:tcPr>
            <w:tcW w:w="567" w:type="dxa"/>
            <w:shd w:val="solid" w:color="FFFFFF" w:fill="auto"/>
          </w:tcPr>
          <w:p w14:paraId="36912C6C" w14:textId="02947844" w:rsidR="00D471F1" w:rsidRPr="00D471F1" w:rsidRDefault="00D471F1" w:rsidP="00D471F1">
            <w:pPr>
              <w:pStyle w:val="TAC"/>
              <w:rPr>
                <w:snapToGrid w:val="0"/>
                <w:sz w:val="16"/>
                <w:szCs w:val="16"/>
              </w:rPr>
            </w:pPr>
            <w:r w:rsidRPr="00D471F1">
              <w:rPr>
                <w:snapToGrid w:val="0"/>
                <w:sz w:val="16"/>
                <w:szCs w:val="16"/>
              </w:rPr>
              <w:t>0299</w:t>
            </w:r>
          </w:p>
        </w:tc>
        <w:tc>
          <w:tcPr>
            <w:tcW w:w="425" w:type="dxa"/>
            <w:shd w:val="solid" w:color="FFFFFF" w:fill="auto"/>
          </w:tcPr>
          <w:p w14:paraId="7A61EEE4" w14:textId="14D689E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A16A1DB" w14:textId="0574CAB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14C204D" w14:textId="6C91CBFC" w:rsidR="00D471F1" w:rsidRDefault="00D471F1" w:rsidP="00D471F1">
            <w:pPr>
              <w:pStyle w:val="TAL"/>
              <w:rPr>
                <w:snapToGrid w:val="0"/>
                <w:sz w:val="16"/>
                <w:szCs w:val="16"/>
              </w:rPr>
            </w:pPr>
            <w:r>
              <w:rPr>
                <w:snapToGrid w:val="0"/>
                <w:sz w:val="16"/>
                <w:szCs w:val="16"/>
              </w:rPr>
              <w:t>Indication for support of anonymous IMS emergency sessions</w:t>
            </w:r>
          </w:p>
        </w:tc>
        <w:tc>
          <w:tcPr>
            <w:tcW w:w="708" w:type="dxa"/>
            <w:shd w:val="solid" w:color="FFFFFF" w:fill="auto"/>
          </w:tcPr>
          <w:p w14:paraId="108030B2" w14:textId="304B65E7" w:rsidR="00D471F1" w:rsidRDefault="00D471F1" w:rsidP="00D471F1">
            <w:pPr>
              <w:pStyle w:val="TAC"/>
              <w:rPr>
                <w:snapToGrid w:val="0"/>
                <w:sz w:val="16"/>
                <w:szCs w:val="16"/>
              </w:rPr>
            </w:pPr>
            <w:r>
              <w:rPr>
                <w:snapToGrid w:val="0"/>
                <w:sz w:val="16"/>
                <w:szCs w:val="16"/>
              </w:rPr>
              <w:t>14.1.0</w:t>
            </w:r>
          </w:p>
        </w:tc>
      </w:tr>
      <w:tr w:rsidR="00D471F1" w:rsidRPr="00D471F1" w14:paraId="49E06187" w14:textId="77777777" w:rsidTr="00D471F1">
        <w:tc>
          <w:tcPr>
            <w:tcW w:w="800" w:type="dxa"/>
            <w:shd w:val="solid" w:color="FFFFFF" w:fill="auto"/>
          </w:tcPr>
          <w:p w14:paraId="19118F44" w14:textId="400A4E19"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1B1EC3C" w14:textId="6662F35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C08D0B" w14:textId="7D1E3DC6" w:rsidR="00D471F1" w:rsidRPr="00D471F1" w:rsidRDefault="00D471F1" w:rsidP="00D471F1">
            <w:pPr>
              <w:pStyle w:val="TAC"/>
              <w:rPr>
                <w:snapToGrid w:val="0"/>
                <w:sz w:val="16"/>
                <w:szCs w:val="16"/>
              </w:rPr>
            </w:pPr>
            <w:r w:rsidRPr="00D471F1">
              <w:rPr>
                <w:snapToGrid w:val="0"/>
                <w:sz w:val="16"/>
                <w:szCs w:val="16"/>
              </w:rPr>
              <w:t>SP-160651</w:t>
            </w:r>
          </w:p>
        </w:tc>
        <w:tc>
          <w:tcPr>
            <w:tcW w:w="567" w:type="dxa"/>
            <w:shd w:val="solid" w:color="FFFFFF" w:fill="auto"/>
          </w:tcPr>
          <w:p w14:paraId="42EFB144" w14:textId="0C34C7B9" w:rsidR="00D471F1" w:rsidRPr="00D471F1" w:rsidRDefault="00D471F1" w:rsidP="00D471F1">
            <w:pPr>
              <w:pStyle w:val="TAC"/>
              <w:rPr>
                <w:snapToGrid w:val="0"/>
                <w:sz w:val="16"/>
                <w:szCs w:val="16"/>
              </w:rPr>
            </w:pPr>
            <w:r w:rsidRPr="00D471F1">
              <w:rPr>
                <w:snapToGrid w:val="0"/>
                <w:sz w:val="16"/>
                <w:szCs w:val="16"/>
              </w:rPr>
              <w:t>0300</w:t>
            </w:r>
          </w:p>
        </w:tc>
        <w:tc>
          <w:tcPr>
            <w:tcW w:w="425" w:type="dxa"/>
            <w:shd w:val="solid" w:color="FFFFFF" w:fill="auto"/>
          </w:tcPr>
          <w:p w14:paraId="0070687B" w14:textId="5FDEC22C"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64E3F0" w14:textId="7FCBF423"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089634E" w14:textId="4E61E0F8" w:rsidR="00D471F1" w:rsidRDefault="00D471F1" w:rsidP="00D471F1">
            <w:pPr>
              <w:pStyle w:val="TAL"/>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1B362C1" w14:textId="1C00667C" w:rsidR="00D471F1" w:rsidRDefault="00D471F1" w:rsidP="00D471F1">
            <w:pPr>
              <w:pStyle w:val="TAC"/>
              <w:rPr>
                <w:snapToGrid w:val="0"/>
                <w:sz w:val="16"/>
                <w:szCs w:val="16"/>
              </w:rPr>
            </w:pPr>
            <w:r>
              <w:rPr>
                <w:snapToGrid w:val="0"/>
                <w:sz w:val="16"/>
                <w:szCs w:val="16"/>
              </w:rPr>
              <w:t>14.1.0</w:t>
            </w:r>
          </w:p>
        </w:tc>
      </w:tr>
      <w:tr w:rsidR="00D471F1" w:rsidRPr="00D471F1" w14:paraId="30F70E1E" w14:textId="77777777" w:rsidTr="00D471F1">
        <w:tc>
          <w:tcPr>
            <w:tcW w:w="800" w:type="dxa"/>
            <w:shd w:val="solid" w:color="FFFFFF" w:fill="auto"/>
          </w:tcPr>
          <w:p w14:paraId="5F27B65A" w14:textId="10E556D7"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118B8E63" w14:textId="49412396"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E230D3" w14:textId="62FF1525"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4D77E5B8" w14:textId="6EDB1C9B" w:rsidR="00D471F1" w:rsidRPr="00D471F1" w:rsidRDefault="00D471F1" w:rsidP="00D471F1">
            <w:pPr>
              <w:pStyle w:val="TAC"/>
              <w:rPr>
                <w:snapToGrid w:val="0"/>
                <w:sz w:val="16"/>
                <w:szCs w:val="16"/>
              </w:rPr>
            </w:pPr>
            <w:r w:rsidRPr="00D471F1">
              <w:rPr>
                <w:snapToGrid w:val="0"/>
                <w:sz w:val="16"/>
                <w:szCs w:val="16"/>
              </w:rPr>
              <w:t>0301</w:t>
            </w:r>
          </w:p>
        </w:tc>
        <w:tc>
          <w:tcPr>
            <w:tcW w:w="425" w:type="dxa"/>
            <w:shd w:val="solid" w:color="FFFFFF" w:fill="auto"/>
          </w:tcPr>
          <w:p w14:paraId="0BB4A03C" w14:textId="66E5634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CFDA" w14:textId="091EE6D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F99E90" w14:textId="0189F76F" w:rsidR="00D471F1" w:rsidRDefault="00D471F1" w:rsidP="00D471F1">
            <w:pPr>
              <w:pStyle w:val="TAL"/>
              <w:rPr>
                <w:snapToGrid w:val="0"/>
                <w:sz w:val="16"/>
                <w:szCs w:val="16"/>
              </w:rPr>
            </w:pPr>
            <w:r>
              <w:rPr>
                <w:snapToGrid w:val="0"/>
                <w:sz w:val="16"/>
                <w:szCs w:val="16"/>
              </w:rPr>
              <w:t>Clarifications when inband is used by a UE to convey MSD</w:t>
            </w:r>
          </w:p>
        </w:tc>
        <w:tc>
          <w:tcPr>
            <w:tcW w:w="708" w:type="dxa"/>
            <w:shd w:val="solid" w:color="FFFFFF" w:fill="auto"/>
          </w:tcPr>
          <w:p w14:paraId="4744AEE9" w14:textId="24E61B71" w:rsidR="00D471F1" w:rsidRDefault="00D471F1" w:rsidP="00D471F1">
            <w:pPr>
              <w:pStyle w:val="TAC"/>
              <w:rPr>
                <w:snapToGrid w:val="0"/>
                <w:sz w:val="16"/>
                <w:szCs w:val="16"/>
              </w:rPr>
            </w:pPr>
            <w:r>
              <w:rPr>
                <w:snapToGrid w:val="0"/>
                <w:sz w:val="16"/>
                <w:szCs w:val="16"/>
              </w:rPr>
              <w:t>14.1.0</w:t>
            </w:r>
          </w:p>
        </w:tc>
      </w:tr>
      <w:tr w:rsidR="00D471F1" w:rsidRPr="00D471F1" w14:paraId="0013B412" w14:textId="77777777" w:rsidTr="00D471F1">
        <w:tc>
          <w:tcPr>
            <w:tcW w:w="800" w:type="dxa"/>
            <w:shd w:val="solid" w:color="FFFFFF" w:fill="auto"/>
          </w:tcPr>
          <w:p w14:paraId="459BBA86" w14:textId="0EEFB42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24F8EAF" w14:textId="1CDE72E4"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4121878C" w14:textId="1CEA6399"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3E59D3A3" w14:textId="66FBB2E1" w:rsidR="00D471F1" w:rsidRPr="00D471F1" w:rsidRDefault="00D471F1" w:rsidP="00D471F1">
            <w:pPr>
              <w:pStyle w:val="TAC"/>
              <w:rPr>
                <w:snapToGrid w:val="0"/>
                <w:sz w:val="16"/>
                <w:szCs w:val="16"/>
              </w:rPr>
            </w:pPr>
            <w:r w:rsidRPr="00D471F1">
              <w:rPr>
                <w:snapToGrid w:val="0"/>
                <w:sz w:val="16"/>
                <w:szCs w:val="16"/>
              </w:rPr>
              <w:t>0302</w:t>
            </w:r>
          </w:p>
        </w:tc>
        <w:tc>
          <w:tcPr>
            <w:tcW w:w="425" w:type="dxa"/>
            <w:shd w:val="solid" w:color="FFFFFF" w:fill="auto"/>
          </w:tcPr>
          <w:p w14:paraId="1718F387" w14:textId="610A5AD2"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433751" w14:textId="654B18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4ADFDE3" w14:textId="0CF8147D" w:rsidR="00D471F1" w:rsidRDefault="00D471F1" w:rsidP="00D471F1">
            <w:pPr>
              <w:pStyle w:val="TAL"/>
              <w:rPr>
                <w:snapToGrid w:val="0"/>
                <w:sz w:val="16"/>
                <w:szCs w:val="16"/>
              </w:rPr>
            </w:pPr>
            <w:r>
              <w:rPr>
                <w:snapToGrid w:val="0"/>
                <w:sz w:val="16"/>
                <w:szCs w:val="16"/>
              </w:rPr>
              <w:t>Definition for eCall Over IMS</w:t>
            </w:r>
          </w:p>
        </w:tc>
        <w:tc>
          <w:tcPr>
            <w:tcW w:w="708" w:type="dxa"/>
            <w:shd w:val="solid" w:color="FFFFFF" w:fill="auto"/>
          </w:tcPr>
          <w:p w14:paraId="11F1B0AE" w14:textId="2436AA0C" w:rsidR="00D471F1" w:rsidRDefault="00D471F1" w:rsidP="00D471F1">
            <w:pPr>
              <w:pStyle w:val="TAC"/>
              <w:rPr>
                <w:snapToGrid w:val="0"/>
                <w:sz w:val="16"/>
                <w:szCs w:val="16"/>
              </w:rPr>
            </w:pPr>
            <w:r>
              <w:rPr>
                <w:snapToGrid w:val="0"/>
                <w:sz w:val="16"/>
                <w:szCs w:val="16"/>
              </w:rPr>
              <w:t>14.1.0</w:t>
            </w:r>
          </w:p>
        </w:tc>
      </w:tr>
      <w:tr w:rsidR="00D471F1" w:rsidRPr="00D471F1" w14:paraId="3799B91A" w14:textId="77777777" w:rsidTr="00D471F1">
        <w:tc>
          <w:tcPr>
            <w:tcW w:w="800" w:type="dxa"/>
            <w:shd w:val="solid" w:color="FFFFFF" w:fill="auto"/>
          </w:tcPr>
          <w:p w14:paraId="34BB356B" w14:textId="1F5EE5FA"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CFD1C39" w14:textId="16A95EE5"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65305BB8" w14:textId="7AAA3E12" w:rsidR="00D471F1" w:rsidRPr="00D471F1" w:rsidRDefault="00D471F1" w:rsidP="00D471F1">
            <w:pPr>
              <w:pStyle w:val="TAC"/>
              <w:rPr>
                <w:snapToGrid w:val="0"/>
                <w:sz w:val="16"/>
                <w:szCs w:val="16"/>
              </w:rPr>
            </w:pPr>
            <w:r w:rsidRPr="00D471F1">
              <w:rPr>
                <w:snapToGrid w:val="0"/>
                <w:sz w:val="16"/>
                <w:szCs w:val="16"/>
              </w:rPr>
              <w:t>SP-160654</w:t>
            </w:r>
          </w:p>
        </w:tc>
        <w:tc>
          <w:tcPr>
            <w:tcW w:w="567" w:type="dxa"/>
            <w:shd w:val="solid" w:color="FFFFFF" w:fill="auto"/>
          </w:tcPr>
          <w:p w14:paraId="0B3B97B6" w14:textId="701C324C" w:rsidR="00D471F1" w:rsidRPr="00D471F1" w:rsidRDefault="00D471F1" w:rsidP="00D471F1">
            <w:pPr>
              <w:pStyle w:val="TAC"/>
              <w:rPr>
                <w:snapToGrid w:val="0"/>
                <w:sz w:val="16"/>
                <w:szCs w:val="16"/>
              </w:rPr>
            </w:pPr>
            <w:r w:rsidRPr="00D471F1">
              <w:rPr>
                <w:snapToGrid w:val="0"/>
                <w:sz w:val="16"/>
                <w:szCs w:val="16"/>
              </w:rPr>
              <w:t>0303</w:t>
            </w:r>
          </w:p>
        </w:tc>
        <w:tc>
          <w:tcPr>
            <w:tcW w:w="425" w:type="dxa"/>
            <w:shd w:val="solid" w:color="FFFFFF" w:fill="auto"/>
          </w:tcPr>
          <w:p w14:paraId="0837C9E2" w14:textId="04C26DE5"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5F488F62" w14:textId="31FEAD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B189D9" w14:textId="124F1FA3" w:rsidR="00D471F1" w:rsidRDefault="00D471F1" w:rsidP="00D471F1">
            <w:pPr>
              <w:pStyle w:val="TAL"/>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F025593" w14:textId="007D742E" w:rsidR="00D471F1" w:rsidRDefault="00D471F1" w:rsidP="00D471F1">
            <w:pPr>
              <w:pStyle w:val="TAC"/>
              <w:rPr>
                <w:snapToGrid w:val="0"/>
                <w:sz w:val="16"/>
                <w:szCs w:val="16"/>
              </w:rPr>
            </w:pPr>
            <w:r>
              <w:rPr>
                <w:snapToGrid w:val="0"/>
                <w:sz w:val="16"/>
                <w:szCs w:val="16"/>
              </w:rPr>
              <w:t>14.1.0</w:t>
            </w:r>
          </w:p>
        </w:tc>
      </w:tr>
      <w:tr w:rsidR="00D471F1" w:rsidRPr="00D471F1" w14:paraId="6F62BE51" w14:textId="77777777" w:rsidTr="00D471F1">
        <w:tc>
          <w:tcPr>
            <w:tcW w:w="800" w:type="dxa"/>
            <w:shd w:val="solid" w:color="FFFFFF" w:fill="auto"/>
          </w:tcPr>
          <w:p w14:paraId="352EAA53" w14:textId="3A2C0BF5"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A490805" w14:textId="46D38A73"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EC587CD" w14:textId="3C732C74"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AF79119" w14:textId="297D2D57" w:rsidR="00D471F1" w:rsidRPr="00D471F1" w:rsidRDefault="00D471F1" w:rsidP="00D471F1">
            <w:pPr>
              <w:pStyle w:val="TAC"/>
              <w:rPr>
                <w:snapToGrid w:val="0"/>
                <w:sz w:val="16"/>
                <w:szCs w:val="16"/>
              </w:rPr>
            </w:pPr>
            <w:r w:rsidRPr="00D471F1">
              <w:rPr>
                <w:snapToGrid w:val="0"/>
                <w:sz w:val="16"/>
                <w:szCs w:val="16"/>
              </w:rPr>
              <w:t>0305</w:t>
            </w:r>
          </w:p>
        </w:tc>
        <w:tc>
          <w:tcPr>
            <w:tcW w:w="425" w:type="dxa"/>
            <w:shd w:val="solid" w:color="FFFFFF" w:fill="auto"/>
          </w:tcPr>
          <w:p w14:paraId="46864CD0" w14:textId="42413C3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93DB483" w14:textId="5BB0137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F42BD1D" w14:textId="0CE7EEB7" w:rsidR="00D471F1" w:rsidRDefault="00D471F1" w:rsidP="00D471F1">
            <w:pPr>
              <w:pStyle w:val="TAL"/>
              <w:rPr>
                <w:snapToGrid w:val="0"/>
                <w:sz w:val="16"/>
                <w:szCs w:val="16"/>
              </w:rPr>
            </w:pPr>
            <w:r>
              <w:rPr>
                <w:snapToGrid w:val="0"/>
                <w:sz w:val="16"/>
                <w:szCs w:val="16"/>
              </w:rPr>
              <w:t>Update with SEW2 capabilities</w:t>
            </w:r>
          </w:p>
        </w:tc>
        <w:tc>
          <w:tcPr>
            <w:tcW w:w="708" w:type="dxa"/>
            <w:shd w:val="solid" w:color="FFFFFF" w:fill="auto"/>
          </w:tcPr>
          <w:p w14:paraId="7E5DCBDC" w14:textId="38BD8938" w:rsidR="00D471F1" w:rsidRDefault="00D471F1" w:rsidP="00D471F1">
            <w:pPr>
              <w:pStyle w:val="TAC"/>
              <w:rPr>
                <w:snapToGrid w:val="0"/>
                <w:sz w:val="16"/>
                <w:szCs w:val="16"/>
              </w:rPr>
            </w:pPr>
            <w:r>
              <w:rPr>
                <w:snapToGrid w:val="0"/>
                <w:sz w:val="16"/>
                <w:szCs w:val="16"/>
              </w:rPr>
              <w:t>14.2.0</w:t>
            </w:r>
          </w:p>
        </w:tc>
      </w:tr>
      <w:tr w:rsidR="00D471F1" w:rsidRPr="00D471F1" w14:paraId="07658A89" w14:textId="77777777" w:rsidTr="00D471F1">
        <w:tc>
          <w:tcPr>
            <w:tcW w:w="800" w:type="dxa"/>
            <w:shd w:val="solid" w:color="FFFFFF" w:fill="auto"/>
          </w:tcPr>
          <w:p w14:paraId="20AC13DB" w14:textId="5D806D6E"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04828331" w14:textId="22F2EFA0"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DEF9EFB" w14:textId="5CDF9EB8" w:rsidR="00D471F1" w:rsidRPr="00D471F1" w:rsidRDefault="00D471F1" w:rsidP="00D471F1">
            <w:pPr>
              <w:pStyle w:val="TAC"/>
              <w:rPr>
                <w:snapToGrid w:val="0"/>
                <w:sz w:val="16"/>
                <w:szCs w:val="16"/>
              </w:rPr>
            </w:pPr>
            <w:r w:rsidRPr="00D471F1">
              <w:rPr>
                <w:snapToGrid w:val="0"/>
                <w:sz w:val="16"/>
                <w:szCs w:val="16"/>
              </w:rPr>
              <w:t>SP-160816</w:t>
            </w:r>
          </w:p>
        </w:tc>
        <w:tc>
          <w:tcPr>
            <w:tcW w:w="567" w:type="dxa"/>
            <w:shd w:val="solid" w:color="FFFFFF" w:fill="auto"/>
          </w:tcPr>
          <w:p w14:paraId="0CB2D529" w14:textId="09D8F1A2" w:rsidR="00D471F1" w:rsidRPr="00D471F1" w:rsidRDefault="00D471F1" w:rsidP="00D471F1">
            <w:pPr>
              <w:pStyle w:val="TAC"/>
              <w:rPr>
                <w:snapToGrid w:val="0"/>
                <w:sz w:val="16"/>
                <w:szCs w:val="16"/>
              </w:rPr>
            </w:pPr>
            <w:r w:rsidRPr="00D471F1">
              <w:rPr>
                <w:snapToGrid w:val="0"/>
                <w:sz w:val="16"/>
                <w:szCs w:val="16"/>
              </w:rPr>
              <w:t>0306</w:t>
            </w:r>
          </w:p>
        </w:tc>
        <w:tc>
          <w:tcPr>
            <w:tcW w:w="425" w:type="dxa"/>
            <w:shd w:val="solid" w:color="FFFFFF" w:fill="auto"/>
          </w:tcPr>
          <w:p w14:paraId="43A82E6E" w14:textId="62BA7FD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60A1611" w14:textId="27C7001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BFD576D" w14:textId="185C74C3" w:rsidR="00D471F1" w:rsidRDefault="00D471F1" w:rsidP="00D471F1">
            <w:pPr>
              <w:pStyle w:val="TAL"/>
              <w:rPr>
                <w:snapToGrid w:val="0"/>
                <w:sz w:val="16"/>
                <w:szCs w:val="16"/>
              </w:rPr>
            </w:pPr>
            <w:r>
              <w:rPr>
                <w:snapToGrid w:val="0"/>
                <w:sz w:val="16"/>
                <w:szCs w:val="16"/>
              </w:rPr>
              <w:t>Correction from IMPI to IMPU</w:t>
            </w:r>
          </w:p>
        </w:tc>
        <w:tc>
          <w:tcPr>
            <w:tcW w:w="708" w:type="dxa"/>
            <w:shd w:val="solid" w:color="FFFFFF" w:fill="auto"/>
          </w:tcPr>
          <w:p w14:paraId="710FD4D9" w14:textId="2DF82BF7" w:rsidR="00D471F1" w:rsidRDefault="00D471F1" w:rsidP="00D471F1">
            <w:pPr>
              <w:pStyle w:val="TAC"/>
              <w:rPr>
                <w:snapToGrid w:val="0"/>
                <w:sz w:val="16"/>
                <w:szCs w:val="16"/>
              </w:rPr>
            </w:pPr>
            <w:r>
              <w:rPr>
                <w:snapToGrid w:val="0"/>
                <w:sz w:val="16"/>
                <w:szCs w:val="16"/>
              </w:rPr>
              <w:t>14.2.0</w:t>
            </w:r>
          </w:p>
        </w:tc>
      </w:tr>
      <w:tr w:rsidR="00D471F1" w:rsidRPr="00D471F1" w14:paraId="224EBD05" w14:textId="77777777" w:rsidTr="00D471F1">
        <w:tc>
          <w:tcPr>
            <w:tcW w:w="800" w:type="dxa"/>
            <w:shd w:val="solid" w:color="FFFFFF" w:fill="auto"/>
          </w:tcPr>
          <w:p w14:paraId="12FB1FA8" w14:textId="41B623EF"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46FA2A53" w14:textId="038D6DBB"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06369822" w14:textId="63B7539B"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7770BFE" w14:textId="0B0F55C0" w:rsidR="00D471F1" w:rsidRPr="00D471F1" w:rsidRDefault="00D471F1" w:rsidP="00D471F1">
            <w:pPr>
              <w:pStyle w:val="TAC"/>
              <w:rPr>
                <w:snapToGrid w:val="0"/>
                <w:sz w:val="16"/>
                <w:szCs w:val="16"/>
              </w:rPr>
            </w:pPr>
            <w:r w:rsidRPr="00D471F1">
              <w:rPr>
                <w:snapToGrid w:val="0"/>
                <w:sz w:val="16"/>
                <w:szCs w:val="16"/>
              </w:rPr>
              <w:t>0311</w:t>
            </w:r>
          </w:p>
        </w:tc>
        <w:tc>
          <w:tcPr>
            <w:tcW w:w="425" w:type="dxa"/>
            <w:shd w:val="solid" w:color="FFFFFF" w:fill="auto"/>
          </w:tcPr>
          <w:p w14:paraId="2D13FF98" w14:textId="66596490"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41287B" w14:textId="0E73E2E6"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5BAF4B7" w14:textId="0ED44B54" w:rsidR="00D471F1" w:rsidRDefault="00D471F1" w:rsidP="00D471F1">
            <w:pPr>
              <w:pStyle w:val="TAL"/>
              <w:rPr>
                <w:snapToGrid w:val="0"/>
                <w:sz w:val="16"/>
                <w:szCs w:val="16"/>
              </w:rPr>
            </w:pPr>
            <w:r>
              <w:rPr>
                <w:snapToGrid w:val="0"/>
                <w:sz w:val="16"/>
                <w:szCs w:val="16"/>
              </w:rPr>
              <w:t>Correction to emergency number determination for call over WLAN</w:t>
            </w:r>
          </w:p>
        </w:tc>
        <w:tc>
          <w:tcPr>
            <w:tcW w:w="708" w:type="dxa"/>
            <w:shd w:val="solid" w:color="FFFFFF" w:fill="auto"/>
          </w:tcPr>
          <w:p w14:paraId="104AD80A" w14:textId="015A8AB8" w:rsidR="00D471F1" w:rsidRDefault="00D471F1" w:rsidP="00D471F1">
            <w:pPr>
              <w:pStyle w:val="TAC"/>
              <w:rPr>
                <w:snapToGrid w:val="0"/>
                <w:sz w:val="16"/>
                <w:szCs w:val="16"/>
              </w:rPr>
            </w:pPr>
            <w:r>
              <w:rPr>
                <w:snapToGrid w:val="0"/>
                <w:sz w:val="16"/>
                <w:szCs w:val="16"/>
              </w:rPr>
              <w:t>14.2.0</w:t>
            </w:r>
          </w:p>
        </w:tc>
      </w:tr>
      <w:tr w:rsidR="00D471F1" w:rsidRPr="00D471F1" w14:paraId="18CF5B67" w14:textId="77777777" w:rsidTr="00D471F1">
        <w:tc>
          <w:tcPr>
            <w:tcW w:w="800" w:type="dxa"/>
            <w:shd w:val="solid" w:color="FFFFFF" w:fill="auto"/>
          </w:tcPr>
          <w:p w14:paraId="71FAA0AA" w14:textId="65F2412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36F28DD3" w14:textId="19BB557C"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2379911" w14:textId="42CB2C5F"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9F7EA9A" w14:textId="07720671" w:rsidR="00D471F1" w:rsidRPr="00D471F1" w:rsidRDefault="00D471F1" w:rsidP="00D471F1">
            <w:pPr>
              <w:pStyle w:val="TAC"/>
              <w:rPr>
                <w:snapToGrid w:val="0"/>
                <w:sz w:val="16"/>
                <w:szCs w:val="16"/>
              </w:rPr>
            </w:pPr>
            <w:r w:rsidRPr="00D471F1">
              <w:rPr>
                <w:snapToGrid w:val="0"/>
                <w:sz w:val="16"/>
                <w:szCs w:val="16"/>
              </w:rPr>
              <w:t>0312</w:t>
            </w:r>
          </w:p>
        </w:tc>
        <w:tc>
          <w:tcPr>
            <w:tcW w:w="425" w:type="dxa"/>
            <w:shd w:val="solid" w:color="FFFFFF" w:fill="auto"/>
          </w:tcPr>
          <w:p w14:paraId="36F01673" w14:textId="3C6DCCE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9A0109" w14:textId="5B5BA2E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6268625" w14:textId="6586171E" w:rsidR="00D471F1" w:rsidRDefault="00D471F1" w:rsidP="00D471F1">
            <w:pPr>
              <w:pStyle w:val="TAL"/>
              <w:rPr>
                <w:snapToGrid w:val="0"/>
                <w:sz w:val="16"/>
                <w:szCs w:val="16"/>
              </w:rPr>
            </w:pPr>
            <w:r>
              <w:rPr>
                <w:snapToGrid w:val="0"/>
                <w:sz w:val="16"/>
                <w:szCs w:val="16"/>
              </w:rPr>
              <w:t>Enable use of SUPL to locate a UE with WLAN Access</w:t>
            </w:r>
          </w:p>
        </w:tc>
        <w:tc>
          <w:tcPr>
            <w:tcW w:w="708" w:type="dxa"/>
            <w:shd w:val="solid" w:color="FFFFFF" w:fill="auto"/>
          </w:tcPr>
          <w:p w14:paraId="7EF5050A" w14:textId="6431BC81" w:rsidR="00D471F1" w:rsidRDefault="00D471F1" w:rsidP="00D471F1">
            <w:pPr>
              <w:pStyle w:val="TAC"/>
              <w:rPr>
                <w:snapToGrid w:val="0"/>
                <w:sz w:val="16"/>
                <w:szCs w:val="16"/>
              </w:rPr>
            </w:pPr>
            <w:r>
              <w:rPr>
                <w:snapToGrid w:val="0"/>
                <w:sz w:val="16"/>
                <w:szCs w:val="16"/>
              </w:rPr>
              <w:t>14.2.0</w:t>
            </w:r>
          </w:p>
        </w:tc>
      </w:tr>
      <w:tr w:rsidR="00D471F1" w:rsidRPr="00D471F1" w14:paraId="0B641A1B" w14:textId="77777777" w:rsidTr="00D471F1">
        <w:tc>
          <w:tcPr>
            <w:tcW w:w="800" w:type="dxa"/>
            <w:shd w:val="solid" w:color="FFFFFF" w:fill="auto"/>
          </w:tcPr>
          <w:p w14:paraId="5ADFC004" w14:textId="1A4A2F1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4D64653" w14:textId="2AFE32F2"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B54B512" w14:textId="74F5255C"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BB341FD" w14:textId="7BA72424" w:rsidR="00D471F1" w:rsidRPr="00D471F1" w:rsidRDefault="00D471F1" w:rsidP="00D471F1">
            <w:pPr>
              <w:pStyle w:val="TAC"/>
              <w:rPr>
                <w:snapToGrid w:val="0"/>
                <w:sz w:val="16"/>
                <w:szCs w:val="16"/>
              </w:rPr>
            </w:pPr>
            <w:r w:rsidRPr="00D471F1">
              <w:rPr>
                <w:snapToGrid w:val="0"/>
                <w:sz w:val="16"/>
                <w:szCs w:val="16"/>
              </w:rPr>
              <w:t>0313</w:t>
            </w:r>
          </w:p>
        </w:tc>
        <w:tc>
          <w:tcPr>
            <w:tcW w:w="425" w:type="dxa"/>
            <w:shd w:val="solid" w:color="FFFFFF" w:fill="auto"/>
          </w:tcPr>
          <w:p w14:paraId="66F76791" w14:textId="562284A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C4D0BA7" w14:textId="05487D4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2C4E7AC" w14:textId="48F9ADA8" w:rsidR="00D471F1" w:rsidRDefault="00D471F1" w:rsidP="00D471F1">
            <w:pPr>
              <w:pStyle w:val="TAL"/>
              <w:rPr>
                <w:snapToGrid w:val="0"/>
                <w:sz w:val="16"/>
                <w:szCs w:val="16"/>
              </w:rPr>
            </w:pPr>
            <w:r>
              <w:rPr>
                <w:snapToGrid w:val="0"/>
                <w:sz w:val="16"/>
                <w:szCs w:val="16"/>
              </w:rPr>
              <w:t>Unsolicited Provision of UPLI by a UE for WLAN Access</w:t>
            </w:r>
          </w:p>
        </w:tc>
        <w:tc>
          <w:tcPr>
            <w:tcW w:w="708" w:type="dxa"/>
            <w:shd w:val="solid" w:color="FFFFFF" w:fill="auto"/>
          </w:tcPr>
          <w:p w14:paraId="06F8A1CE" w14:textId="2D87E2B8" w:rsidR="00D471F1" w:rsidRDefault="00D471F1" w:rsidP="00D471F1">
            <w:pPr>
              <w:pStyle w:val="TAC"/>
              <w:rPr>
                <w:snapToGrid w:val="0"/>
                <w:sz w:val="16"/>
                <w:szCs w:val="16"/>
              </w:rPr>
            </w:pPr>
            <w:r>
              <w:rPr>
                <w:snapToGrid w:val="0"/>
                <w:sz w:val="16"/>
                <w:szCs w:val="16"/>
              </w:rPr>
              <w:t>14.2.0</w:t>
            </w:r>
          </w:p>
        </w:tc>
      </w:tr>
      <w:tr w:rsidR="00D471F1" w:rsidRPr="00D471F1" w14:paraId="6CA35FA9" w14:textId="77777777" w:rsidTr="00D471F1">
        <w:tc>
          <w:tcPr>
            <w:tcW w:w="800" w:type="dxa"/>
            <w:shd w:val="solid" w:color="FFFFFF" w:fill="auto"/>
          </w:tcPr>
          <w:p w14:paraId="15D866A2" w14:textId="5299C942"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29E60089" w14:textId="70CAD459"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77AF5DA2" w14:textId="30413F56" w:rsidR="00D471F1" w:rsidRPr="00D471F1" w:rsidRDefault="00D471F1" w:rsidP="00D471F1">
            <w:pPr>
              <w:pStyle w:val="TAC"/>
              <w:rPr>
                <w:snapToGrid w:val="0"/>
                <w:sz w:val="16"/>
                <w:szCs w:val="16"/>
              </w:rPr>
            </w:pPr>
            <w:r w:rsidRPr="00D471F1">
              <w:rPr>
                <w:snapToGrid w:val="0"/>
                <w:sz w:val="16"/>
                <w:szCs w:val="16"/>
              </w:rPr>
              <w:t>SP-170053</w:t>
            </w:r>
          </w:p>
        </w:tc>
        <w:tc>
          <w:tcPr>
            <w:tcW w:w="567" w:type="dxa"/>
            <w:shd w:val="solid" w:color="FFFFFF" w:fill="auto"/>
          </w:tcPr>
          <w:p w14:paraId="1DA81633" w14:textId="52279A63" w:rsidR="00D471F1" w:rsidRPr="00D471F1" w:rsidRDefault="00D471F1" w:rsidP="00D471F1">
            <w:pPr>
              <w:pStyle w:val="TAC"/>
              <w:rPr>
                <w:snapToGrid w:val="0"/>
                <w:sz w:val="16"/>
                <w:szCs w:val="16"/>
              </w:rPr>
            </w:pPr>
            <w:r w:rsidRPr="00D471F1">
              <w:rPr>
                <w:snapToGrid w:val="0"/>
                <w:sz w:val="16"/>
                <w:szCs w:val="16"/>
              </w:rPr>
              <w:t>0314</w:t>
            </w:r>
          </w:p>
        </w:tc>
        <w:tc>
          <w:tcPr>
            <w:tcW w:w="425" w:type="dxa"/>
            <w:shd w:val="solid" w:color="FFFFFF" w:fill="auto"/>
          </w:tcPr>
          <w:p w14:paraId="5468703A" w14:textId="545AA121"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5A648C5" w14:textId="33E44EA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7429665" w14:textId="58AAF499" w:rsidR="00D471F1" w:rsidRDefault="00D471F1" w:rsidP="00D471F1">
            <w:pPr>
              <w:pStyle w:val="TAL"/>
              <w:rPr>
                <w:snapToGrid w:val="0"/>
                <w:sz w:val="16"/>
                <w:szCs w:val="16"/>
              </w:rPr>
            </w:pPr>
            <w:r>
              <w:rPr>
                <w:snapToGrid w:val="0"/>
                <w:sz w:val="16"/>
                <w:szCs w:val="16"/>
              </w:rPr>
              <w:t>Clarification of functionality for interconnection of emergency call over II-NNI</w:t>
            </w:r>
          </w:p>
        </w:tc>
        <w:tc>
          <w:tcPr>
            <w:tcW w:w="708" w:type="dxa"/>
            <w:shd w:val="solid" w:color="FFFFFF" w:fill="auto"/>
          </w:tcPr>
          <w:p w14:paraId="70905896" w14:textId="317682CD" w:rsidR="00D471F1" w:rsidRDefault="00D471F1" w:rsidP="00D471F1">
            <w:pPr>
              <w:pStyle w:val="TAC"/>
              <w:rPr>
                <w:snapToGrid w:val="0"/>
                <w:sz w:val="16"/>
                <w:szCs w:val="16"/>
              </w:rPr>
            </w:pPr>
            <w:r>
              <w:rPr>
                <w:snapToGrid w:val="0"/>
                <w:sz w:val="16"/>
                <w:szCs w:val="16"/>
              </w:rPr>
              <w:t>14.3.0</w:t>
            </w:r>
          </w:p>
        </w:tc>
      </w:tr>
      <w:tr w:rsidR="00D471F1" w:rsidRPr="00D471F1" w14:paraId="014B4CA8" w14:textId="77777777" w:rsidTr="00D471F1">
        <w:tc>
          <w:tcPr>
            <w:tcW w:w="800" w:type="dxa"/>
            <w:shd w:val="solid" w:color="FFFFFF" w:fill="auto"/>
          </w:tcPr>
          <w:p w14:paraId="1D2B4450" w14:textId="40C879E3"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1FE87254" w14:textId="65F8BD6D"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3376BC03" w14:textId="1287DA3D" w:rsidR="00D471F1" w:rsidRPr="00D471F1" w:rsidRDefault="00D471F1" w:rsidP="00D471F1">
            <w:pPr>
              <w:pStyle w:val="TAC"/>
              <w:rPr>
                <w:snapToGrid w:val="0"/>
                <w:sz w:val="16"/>
                <w:szCs w:val="16"/>
              </w:rPr>
            </w:pPr>
            <w:r w:rsidRPr="00D471F1">
              <w:rPr>
                <w:snapToGrid w:val="0"/>
                <w:sz w:val="16"/>
                <w:szCs w:val="16"/>
              </w:rPr>
              <w:t>SP-170079</w:t>
            </w:r>
          </w:p>
        </w:tc>
        <w:tc>
          <w:tcPr>
            <w:tcW w:w="567" w:type="dxa"/>
            <w:shd w:val="solid" w:color="FFFFFF" w:fill="auto"/>
          </w:tcPr>
          <w:p w14:paraId="6D177B1B" w14:textId="00CC0F42" w:rsidR="00D471F1" w:rsidRPr="00D471F1" w:rsidRDefault="00D471F1" w:rsidP="00D471F1">
            <w:pPr>
              <w:pStyle w:val="TAC"/>
              <w:rPr>
                <w:snapToGrid w:val="0"/>
                <w:sz w:val="16"/>
                <w:szCs w:val="16"/>
              </w:rPr>
            </w:pPr>
            <w:r w:rsidRPr="00D471F1">
              <w:rPr>
                <w:snapToGrid w:val="0"/>
                <w:sz w:val="16"/>
                <w:szCs w:val="16"/>
              </w:rPr>
              <w:t>0315</w:t>
            </w:r>
          </w:p>
        </w:tc>
        <w:tc>
          <w:tcPr>
            <w:tcW w:w="425" w:type="dxa"/>
            <w:shd w:val="solid" w:color="FFFFFF" w:fill="auto"/>
          </w:tcPr>
          <w:p w14:paraId="38DAA79B" w14:textId="2F721A30"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75CB542" w14:textId="47637AA8"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AA2778B" w14:textId="4E654E7E" w:rsidR="00D471F1" w:rsidRDefault="00D471F1" w:rsidP="00D471F1">
            <w:pPr>
              <w:pStyle w:val="TAL"/>
              <w:rPr>
                <w:snapToGrid w:val="0"/>
                <w:sz w:val="16"/>
                <w:szCs w:val="16"/>
              </w:rPr>
            </w:pPr>
            <w:r>
              <w:rPr>
                <w:snapToGrid w:val="0"/>
                <w:sz w:val="16"/>
                <w:szCs w:val="16"/>
              </w:rPr>
              <w:t>Alignment of emergency procedures</w:t>
            </w:r>
          </w:p>
        </w:tc>
        <w:tc>
          <w:tcPr>
            <w:tcW w:w="708" w:type="dxa"/>
            <w:shd w:val="solid" w:color="FFFFFF" w:fill="auto"/>
          </w:tcPr>
          <w:p w14:paraId="45D11624" w14:textId="1F8116A3" w:rsidR="00D471F1" w:rsidRDefault="00D471F1" w:rsidP="00D471F1">
            <w:pPr>
              <w:pStyle w:val="TAC"/>
              <w:rPr>
                <w:snapToGrid w:val="0"/>
                <w:sz w:val="16"/>
                <w:szCs w:val="16"/>
              </w:rPr>
            </w:pPr>
            <w:r>
              <w:rPr>
                <w:snapToGrid w:val="0"/>
                <w:sz w:val="16"/>
                <w:szCs w:val="16"/>
              </w:rPr>
              <w:t>14.3.0</w:t>
            </w:r>
          </w:p>
        </w:tc>
      </w:tr>
      <w:tr w:rsidR="00D471F1" w:rsidRPr="00D471F1" w14:paraId="7007CAD7" w14:textId="77777777" w:rsidTr="00D471F1">
        <w:tc>
          <w:tcPr>
            <w:tcW w:w="800" w:type="dxa"/>
            <w:shd w:val="solid" w:color="FFFFFF" w:fill="auto"/>
          </w:tcPr>
          <w:p w14:paraId="4A04ED18" w14:textId="75FD83D4" w:rsidR="00D471F1" w:rsidRDefault="00D471F1" w:rsidP="00D471F1">
            <w:pPr>
              <w:pStyle w:val="TAC"/>
              <w:rPr>
                <w:snapToGrid w:val="0"/>
                <w:sz w:val="16"/>
                <w:szCs w:val="16"/>
              </w:rPr>
            </w:pPr>
            <w:r>
              <w:rPr>
                <w:snapToGrid w:val="0"/>
                <w:sz w:val="16"/>
                <w:szCs w:val="16"/>
              </w:rPr>
              <w:t>2017-06</w:t>
            </w:r>
          </w:p>
        </w:tc>
        <w:tc>
          <w:tcPr>
            <w:tcW w:w="800" w:type="dxa"/>
            <w:shd w:val="solid" w:color="FFFFFF" w:fill="auto"/>
          </w:tcPr>
          <w:p w14:paraId="3A0896CC" w14:textId="19B7413F" w:rsidR="00D471F1" w:rsidRDefault="00D471F1" w:rsidP="00D471F1">
            <w:pPr>
              <w:pStyle w:val="TAC"/>
              <w:rPr>
                <w:snapToGrid w:val="0"/>
                <w:sz w:val="16"/>
                <w:szCs w:val="16"/>
              </w:rPr>
            </w:pPr>
            <w:r>
              <w:rPr>
                <w:snapToGrid w:val="0"/>
                <w:sz w:val="16"/>
                <w:szCs w:val="16"/>
              </w:rPr>
              <w:t>SA#76</w:t>
            </w:r>
          </w:p>
        </w:tc>
        <w:tc>
          <w:tcPr>
            <w:tcW w:w="952" w:type="dxa"/>
            <w:shd w:val="solid" w:color="FFFFFF" w:fill="auto"/>
          </w:tcPr>
          <w:p w14:paraId="768DEB38" w14:textId="264ED0A6" w:rsidR="00D471F1" w:rsidRPr="00D471F1" w:rsidRDefault="00D471F1" w:rsidP="00D471F1">
            <w:pPr>
              <w:pStyle w:val="TAC"/>
              <w:rPr>
                <w:snapToGrid w:val="0"/>
                <w:sz w:val="16"/>
                <w:szCs w:val="16"/>
              </w:rPr>
            </w:pPr>
            <w:r w:rsidRPr="00D471F1">
              <w:rPr>
                <w:snapToGrid w:val="0"/>
                <w:sz w:val="16"/>
                <w:szCs w:val="16"/>
              </w:rPr>
              <w:t>SP-170367</w:t>
            </w:r>
          </w:p>
        </w:tc>
        <w:tc>
          <w:tcPr>
            <w:tcW w:w="567" w:type="dxa"/>
            <w:shd w:val="solid" w:color="FFFFFF" w:fill="auto"/>
          </w:tcPr>
          <w:p w14:paraId="3D85BEC0" w14:textId="38A74413" w:rsidR="00D471F1" w:rsidRPr="00D471F1" w:rsidRDefault="00D471F1" w:rsidP="00D471F1">
            <w:pPr>
              <w:pStyle w:val="TAC"/>
              <w:rPr>
                <w:snapToGrid w:val="0"/>
                <w:sz w:val="16"/>
                <w:szCs w:val="16"/>
              </w:rPr>
            </w:pPr>
            <w:r w:rsidRPr="00D471F1">
              <w:rPr>
                <w:snapToGrid w:val="0"/>
                <w:sz w:val="16"/>
                <w:szCs w:val="16"/>
              </w:rPr>
              <w:t>0316</w:t>
            </w:r>
          </w:p>
        </w:tc>
        <w:tc>
          <w:tcPr>
            <w:tcW w:w="425" w:type="dxa"/>
            <w:shd w:val="solid" w:color="FFFFFF" w:fill="auto"/>
          </w:tcPr>
          <w:p w14:paraId="4EF3ABE2" w14:textId="03EB699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515D8A9" w14:textId="793E93C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225CA3F" w14:textId="70B835E5" w:rsidR="00D471F1" w:rsidRDefault="00D471F1" w:rsidP="00D471F1">
            <w:pPr>
              <w:pStyle w:val="TAL"/>
              <w:rPr>
                <w:snapToGrid w:val="0"/>
                <w:sz w:val="16"/>
                <w:szCs w:val="16"/>
              </w:rPr>
            </w:pPr>
            <w:r>
              <w:rPr>
                <w:snapToGrid w:val="0"/>
                <w:sz w:val="16"/>
                <w:szCs w:val="16"/>
              </w:rPr>
              <w:t>Downloading emerg number from ePDG</w:t>
            </w:r>
          </w:p>
        </w:tc>
        <w:tc>
          <w:tcPr>
            <w:tcW w:w="708" w:type="dxa"/>
            <w:shd w:val="solid" w:color="FFFFFF" w:fill="auto"/>
          </w:tcPr>
          <w:p w14:paraId="5ECCC0A8" w14:textId="65F89517" w:rsidR="00D471F1" w:rsidRDefault="00D471F1" w:rsidP="00D471F1">
            <w:pPr>
              <w:pStyle w:val="TAC"/>
              <w:rPr>
                <w:snapToGrid w:val="0"/>
                <w:sz w:val="16"/>
                <w:szCs w:val="16"/>
              </w:rPr>
            </w:pPr>
            <w:r>
              <w:rPr>
                <w:snapToGrid w:val="0"/>
                <w:sz w:val="16"/>
                <w:szCs w:val="16"/>
              </w:rPr>
              <w:t>14.4.0</w:t>
            </w:r>
          </w:p>
        </w:tc>
      </w:tr>
      <w:tr w:rsidR="00D471F1" w:rsidRPr="00D471F1" w14:paraId="4BB90E43" w14:textId="77777777" w:rsidTr="00D471F1">
        <w:tc>
          <w:tcPr>
            <w:tcW w:w="800" w:type="dxa"/>
            <w:shd w:val="solid" w:color="FFFFFF" w:fill="auto"/>
          </w:tcPr>
          <w:p w14:paraId="45C66EE8" w14:textId="15650C9D" w:rsidR="00D471F1" w:rsidRDefault="00D471F1" w:rsidP="00D471F1">
            <w:pPr>
              <w:pStyle w:val="TAC"/>
              <w:rPr>
                <w:snapToGrid w:val="0"/>
                <w:sz w:val="16"/>
                <w:szCs w:val="16"/>
              </w:rPr>
            </w:pPr>
            <w:r>
              <w:rPr>
                <w:snapToGrid w:val="0"/>
                <w:sz w:val="16"/>
                <w:szCs w:val="16"/>
              </w:rPr>
              <w:t>2017-09</w:t>
            </w:r>
          </w:p>
        </w:tc>
        <w:tc>
          <w:tcPr>
            <w:tcW w:w="800" w:type="dxa"/>
            <w:shd w:val="solid" w:color="FFFFFF" w:fill="auto"/>
          </w:tcPr>
          <w:p w14:paraId="689985F5" w14:textId="60A1A891" w:rsidR="00D471F1" w:rsidRDefault="00D471F1" w:rsidP="00D471F1">
            <w:pPr>
              <w:pStyle w:val="TAC"/>
              <w:rPr>
                <w:snapToGrid w:val="0"/>
                <w:sz w:val="16"/>
                <w:szCs w:val="16"/>
              </w:rPr>
            </w:pPr>
            <w:r>
              <w:rPr>
                <w:snapToGrid w:val="0"/>
                <w:sz w:val="16"/>
                <w:szCs w:val="16"/>
              </w:rPr>
              <w:t>SA#77</w:t>
            </w:r>
          </w:p>
        </w:tc>
        <w:tc>
          <w:tcPr>
            <w:tcW w:w="952" w:type="dxa"/>
            <w:shd w:val="solid" w:color="FFFFFF" w:fill="auto"/>
          </w:tcPr>
          <w:p w14:paraId="64B4F360" w14:textId="34CCB218" w:rsidR="00D471F1" w:rsidRPr="00D471F1" w:rsidRDefault="00D471F1" w:rsidP="00D471F1">
            <w:pPr>
              <w:pStyle w:val="TAC"/>
              <w:rPr>
                <w:snapToGrid w:val="0"/>
                <w:sz w:val="16"/>
                <w:szCs w:val="16"/>
              </w:rPr>
            </w:pPr>
            <w:r w:rsidRPr="00D471F1">
              <w:rPr>
                <w:snapToGrid w:val="0"/>
                <w:sz w:val="16"/>
                <w:szCs w:val="16"/>
              </w:rPr>
              <w:t>SP-170723</w:t>
            </w:r>
          </w:p>
        </w:tc>
        <w:tc>
          <w:tcPr>
            <w:tcW w:w="567" w:type="dxa"/>
            <w:shd w:val="solid" w:color="FFFFFF" w:fill="auto"/>
          </w:tcPr>
          <w:p w14:paraId="0CE98EE2" w14:textId="2BD92061" w:rsidR="00D471F1" w:rsidRPr="00D471F1" w:rsidRDefault="00D471F1" w:rsidP="00D471F1">
            <w:pPr>
              <w:pStyle w:val="TAC"/>
              <w:rPr>
                <w:snapToGrid w:val="0"/>
                <w:sz w:val="16"/>
                <w:szCs w:val="16"/>
              </w:rPr>
            </w:pPr>
            <w:r w:rsidRPr="00D471F1">
              <w:rPr>
                <w:snapToGrid w:val="0"/>
                <w:sz w:val="16"/>
                <w:szCs w:val="16"/>
              </w:rPr>
              <w:t>0318</w:t>
            </w:r>
          </w:p>
        </w:tc>
        <w:tc>
          <w:tcPr>
            <w:tcW w:w="425" w:type="dxa"/>
            <w:shd w:val="solid" w:color="FFFFFF" w:fill="auto"/>
          </w:tcPr>
          <w:p w14:paraId="771B21E1" w14:textId="43BC050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EFB444" w14:textId="1F19A49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E3748A" w14:textId="35CB7CBC" w:rsidR="00D471F1" w:rsidRDefault="00D471F1" w:rsidP="00D471F1">
            <w:pPr>
              <w:pStyle w:val="TAL"/>
              <w:rPr>
                <w:snapToGrid w:val="0"/>
                <w:sz w:val="16"/>
                <w:szCs w:val="16"/>
              </w:rPr>
            </w:pPr>
            <w:r>
              <w:rPr>
                <w:snapToGrid w:val="0"/>
                <w:sz w:val="16"/>
                <w:szCs w:val="16"/>
              </w:rPr>
              <w:t>Clarification for voice domain selection rules applicability in Annex H</w:t>
            </w:r>
          </w:p>
        </w:tc>
        <w:tc>
          <w:tcPr>
            <w:tcW w:w="708" w:type="dxa"/>
            <w:shd w:val="solid" w:color="FFFFFF" w:fill="auto"/>
          </w:tcPr>
          <w:p w14:paraId="74FA91D2" w14:textId="5A7D1043" w:rsidR="00D471F1" w:rsidRDefault="00D471F1" w:rsidP="00D471F1">
            <w:pPr>
              <w:pStyle w:val="TAC"/>
              <w:rPr>
                <w:snapToGrid w:val="0"/>
                <w:sz w:val="16"/>
                <w:szCs w:val="16"/>
              </w:rPr>
            </w:pPr>
            <w:r>
              <w:rPr>
                <w:snapToGrid w:val="0"/>
                <w:sz w:val="16"/>
                <w:szCs w:val="16"/>
              </w:rPr>
              <w:t>14.5.0</w:t>
            </w:r>
          </w:p>
        </w:tc>
      </w:tr>
      <w:tr w:rsidR="00D471F1" w:rsidRPr="00D471F1" w14:paraId="6E22542E" w14:textId="77777777" w:rsidTr="00D471F1">
        <w:tc>
          <w:tcPr>
            <w:tcW w:w="800" w:type="dxa"/>
            <w:shd w:val="solid" w:color="FFFFFF" w:fill="auto"/>
          </w:tcPr>
          <w:p w14:paraId="4C41DFC0" w14:textId="36044D7E" w:rsidR="00D471F1" w:rsidRDefault="00D471F1" w:rsidP="00D471F1">
            <w:pPr>
              <w:pStyle w:val="TAC"/>
              <w:rPr>
                <w:snapToGrid w:val="0"/>
                <w:sz w:val="16"/>
                <w:szCs w:val="16"/>
              </w:rPr>
            </w:pPr>
            <w:r>
              <w:rPr>
                <w:snapToGrid w:val="0"/>
                <w:sz w:val="16"/>
                <w:szCs w:val="16"/>
              </w:rPr>
              <w:t>2017-12</w:t>
            </w:r>
          </w:p>
        </w:tc>
        <w:tc>
          <w:tcPr>
            <w:tcW w:w="800" w:type="dxa"/>
            <w:shd w:val="solid" w:color="FFFFFF" w:fill="auto"/>
          </w:tcPr>
          <w:p w14:paraId="1631ACEF" w14:textId="5E1D9A16" w:rsidR="00D471F1" w:rsidRDefault="00D471F1" w:rsidP="00D471F1">
            <w:pPr>
              <w:pStyle w:val="TAC"/>
              <w:rPr>
                <w:snapToGrid w:val="0"/>
                <w:sz w:val="16"/>
                <w:szCs w:val="16"/>
              </w:rPr>
            </w:pPr>
            <w:r>
              <w:rPr>
                <w:snapToGrid w:val="0"/>
                <w:sz w:val="16"/>
                <w:szCs w:val="16"/>
              </w:rPr>
              <w:t>SA#78</w:t>
            </w:r>
          </w:p>
        </w:tc>
        <w:tc>
          <w:tcPr>
            <w:tcW w:w="952" w:type="dxa"/>
            <w:shd w:val="solid" w:color="FFFFFF" w:fill="auto"/>
          </w:tcPr>
          <w:p w14:paraId="0AC3FAAF" w14:textId="30AD2A7D" w:rsidR="00D471F1" w:rsidRPr="00D471F1" w:rsidRDefault="00D471F1" w:rsidP="00D471F1">
            <w:pPr>
              <w:pStyle w:val="TAC"/>
              <w:rPr>
                <w:snapToGrid w:val="0"/>
                <w:sz w:val="16"/>
                <w:szCs w:val="16"/>
              </w:rPr>
            </w:pPr>
            <w:r w:rsidRPr="00D471F1">
              <w:rPr>
                <w:snapToGrid w:val="0"/>
                <w:sz w:val="16"/>
                <w:szCs w:val="16"/>
              </w:rPr>
              <w:t>SP-170919</w:t>
            </w:r>
          </w:p>
        </w:tc>
        <w:tc>
          <w:tcPr>
            <w:tcW w:w="567" w:type="dxa"/>
            <w:shd w:val="solid" w:color="FFFFFF" w:fill="auto"/>
          </w:tcPr>
          <w:p w14:paraId="1B74C559" w14:textId="7E43D7D8" w:rsidR="00D471F1" w:rsidRPr="00D471F1" w:rsidRDefault="00D471F1" w:rsidP="00D471F1">
            <w:pPr>
              <w:pStyle w:val="TAC"/>
              <w:rPr>
                <w:snapToGrid w:val="0"/>
                <w:sz w:val="16"/>
                <w:szCs w:val="16"/>
              </w:rPr>
            </w:pPr>
            <w:r w:rsidRPr="00D471F1">
              <w:rPr>
                <w:snapToGrid w:val="0"/>
                <w:sz w:val="16"/>
                <w:szCs w:val="16"/>
              </w:rPr>
              <w:t>0319</w:t>
            </w:r>
          </w:p>
        </w:tc>
        <w:tc>
          <w:tcPr>
            <w:tcW w:w="425" w:type="dxa"/>
            <w:shd w:val="solid" w:color="FFFFFF" w:fill="auto"/>
          </w:tcPr>
          <w:p w14:paraId="69C39C87" w14:textId="0BBC82E4"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058E5E6" w14:textId="59F61D66"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D786FE3" w14:textId="51D2B136" w:rsidR="00D471F1" w:rsidRDefault="00D471F1" w:rsidP="00D471F1">
            <w:pPr>
              <w:pStyle w:val="TAL"/>
              <w:rPr>
                <w:snapToGrid w:val="0"/>
                <w:sz w:val="16"/>
                <w:szCs w:val="16"/>
              </w:rPr>
            </w:pPr>
            <w:r>
              <w:rPr>
                <w:snapToGrid w:val="0"/>
                <w:sz w:val="16"/>
                <w:szCs w:val="16"/>
              </w:rPr>
              <w:t>Support of IMS Emergency Calls for NG-RAN access to 5GS</w:t>
            </w:r>
          </w:p>
        </w:tc>
        <w:tc>
          <w:tcPr>
            <w:tcW w:w="708" w:type="dxa"/>
            <w:shd w:val="solid" w:color="FFFFFF" w:fill="auto"/>
          </w:tcPr>
          <w:p w14:paraId="50692E4E" w14:textId="1AE558AF" w:rsidR="00D471F1" w:rsidRDefault="00D471F1" w:rsidP="00D471F1">
            <w:pPr>
              <w:pStyle w:val="TAC"/>
              <w:rPr>
                <w:snapToGrid w:val="0"/>
                <w:sz w:val="16"/>
                <w:szCs w:val="16"/>
              </w:rPr>
            </w:pPr>
            <w:r w:rsidRPr="00087CC9">
              <w:rPr>
                <w:b/>
                <w:snapToGrid w:val="0"/>
                <w:sz w:val="16"/>
                <w:szCs w:val="16"/>
              </w:rPr>
              <w:t>15.0.0</w:t>
            </w:r>
          </w:p>
        </w:tc>
      </w:tr>
      <w:tr w:rsidR="00D471F1" w:rsidRPr="00D471F1" w14:paraId="29588DBE" w14:textId="77777777" w:rsidTr="00D471F1">
        <w:tc>
          <w:tcPr>
            <w:tcW w:w="800" w:type="dxa"/>
            <w:shd w:val="solid" w:color="FFFFFF" w:fill="auto"/>
          </w:tcPr>
          <w:p w14:paraId="0FC24918" w14:textId="45428532"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2B7ADAB6" w14:textId="23FC9A78"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3254C6A" w14:textId="2CBEB620"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8F13F3E" w14:textId="2B5DBCDF" w:rsidR="00D471F1" w:rsidRPr="00D471F1" w:rsidRDefault="00D471F1" w:rsidP="00D471F1">
            <w:pPr>
              <w:pStyle w:val="TAC"/>
              <w:rPr>
                <w:snapToGrid w:val="0"/>
                <w:sz w:val="16"/>
                <w:szCs w:val="16"/>
              </w:rPr>
            </w:pPr>
            <w:r w:rsidRPr="00D471F1">
              <w:rPr>
                <w:snapToGrid w:val="0"/>
                <w:sz w:val="16"/>
                <w:szCs w:val="16"/>
              </w:rPr>
              <w:t>0320</w:t>
            </w:r>
          </w:p>
        </w:tc>
        <w:tc>
          <w:tcPr>
            <w:tcW w:w="425" w:type="dxa"/>
            <w:shd w:val="solid" w:color="FFFFFF" w:fill="auto"/>
          </w:tcPr>
          <w:p w14:paraId="0A142B55" w14:textId="4623894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42CF0E61" w14:textId="5C5679E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C67896A" w14:textId="7C907314" w:rsidR="00D471F1" w:rsidRDefault="00D471F1" w:rsidP="00D471F1">
            <w:pPr>
              <w:pStyle w:val="TAL"/>
              <w:rPr>
                <w:snapToGrid w:val="0"/>
                <w:sz w:val="16"/>
                <w:szCs w:val="16"/>
              </w:rPr>
            </w:pPr>
            <w:r>
              <w:rPr>
                <w:snapToGrid w:val="0"/>
                <w:sz w:val="16"/>
                <w:szCs w:val="16"/>
              </w:rPr>
              <w:t>Emergency services over 5GC via untrusted non-3GPP access</w:t>
            </w:r>
          </w:p>
        </w:tc>
        <w:tc>
          <w:tcPr>
            <w:tcW w:w="708" w:type="dxa"/>
            <w:shd w:val="solid" w:color="FFFFFF" w:fill="auto"/>
          </w:tcPr>
          <w:p w14:paraId="4B0F69BE" w14:textId="4C9BBB61" w:rsidR="00D471F1" w:rsidRPr="00087CC9" w:rsidRDefault="00D471F1" w:rsidP="00D471F1">
            <w:pPr>
              <w:pStyle w:val="TAC"/>
              <w:rPr>
                <w:b/>
                <w:snapToGrid w:val="0"/>
                <w:sz w:val="16"/>
                <w:szCs w:val="16"/>
              </w:rPr>
            </w:pPr>
            <w:r>
              <w:rPr>
                <w:snapToGrid w:val="0"/>
                <w:sz w:val="16"/>
                <w:szCs w:val="16"/>
              </w:rPr>
              <w:t>15.1.0</w:t>
            </w:r>
          </w:p>
        </w:tc>
      </w:tr>
      <w:tr w:rsidR="00D471F1" w:rsidRPr="00D471F1" w14:paraId="4AB26DF3" w14:textId="77777777" w:rsidTr="00D471F1">
        <w:tc>
          <w:tcPr>
            <w:tcW w:w="800" w:type="dxa"/>
            <w:shd w:val="solid" w:color="FFFFFF" w:fill="auto"/>
          </w:tcPr>
          <w:p w14:paraId="0A782CB6" w14:textId="3A30E5BC"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3F57F19F" w14:textId="00EA2AB4"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BDD40BF" w14:textId="3274E0DB"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209AD03" w14:textId="48E30481" w:rsidR="00D471F1" w:rsidRPr="00D471F1" w:rsidRDefault="00D471F1" w:rsidP="00D471F1">
            <w:pPr>
              <w:pStyle w:val="TAC"/>
              <w:rPr>
                <w:snapToGrid w:val="0"/>
                <w:sz w:val="16"/>
                <w:szCs w:val="16"/>
              </w:rPr>
            </w:pPr>
            <w:r w:rsidRPr="00D471F1">
              <w:rPr>
                <w:snapToGrid w:val="0"/>
                <w:sz w:val="16"/>
                <w:szCs w:val="16"/>
              </w:rPr>
              <w:t>0321</w:t>
            </w:r>
          </w:p>
        </w:tc>
        <w:tc>
          <w:tcPr>
            <w:tcW w:w="425" w:type="dxa"/>
            <w:shd w:val="solid" w:color="FFFFFF" w:fill="auto"/>
          </w:tcPr>
          <w:p w14:paraId="283F2CD3" w14:textId="4830B12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AA7613D" w14:textId="0F07FC2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24A18AF" w14:textId="40606038" w:rsidR="00D471F1" w:rsidRDefault="00D471F1" w:rsidP="00D471F1">
            <w:pPr>
              <w:pStyle w:val="TAL"/>
              <w:rPr>
                <w:snapToGrid w:val="0"/>
                <w:sz w:val="16"/>
                <w:szCs w:val="16"/>
              </w:rPr>
            </w:pPr>
            <w:r>
              <w:rPr>
                <w:snapToGrid w:val="0"/>
                <w:sz w:val="16"/>
                <w:szCs w:val="16"/>
              </w:rPr>
              <w:t>Handling of emergency sessions over untrusted N3GPP access in 5GS</w:t>
            </w:r>
          </w:p>
        </w:tc>
        <w:tc>
          <w:tcPr>
            <w:tcW w:w="708" w:type="dxa"/>
            <w:shd w:val="solid" w:color="FFFFFF" w:fill="auto"/>
          </w:tcPr>
          <w:p w14:paraId="0FA1BBE8" w14:textId="4C582334" w:rsidR="00D471F1" w:rsidRDefault="00D471F1" w:rsidP="00D471F1">
            <w:pPr>
              <w:pStyle w:val="TAC"/>
              <w:rPr>
                <w:snapToGrid w:val="0"/>
                <w:sz w:val="16"/>
                <w:szCs w:val="16"/>
              </w:rPr>
            </w:pPr>
            <w:r>
              <w:rPr>
                <w:snapToGrid w:val="0"/>
                <w:sz w:val="16"/>
                <w:szCs w:val="16"/>
              </w:rPr>
              <w:t>15.1.0</w:t>
            </w:r>
          </w:p>
        </w:tc>
      </w:tr>
      <w:tr w:rsidR="00D471F1" w:rsidRPr="00D471F1" w14:paraId="7352AE4E" w14:textId="77777777" w:rsidTr="00D471F1">
        <w:tc>
          <w:tcPr>
            <w:tcW w:w="800" w:type="dxa"/>
            <w:shd w:val="solid" w:color="FFFFFF" w:fill="auto"/>
          </w:tcPr>
          <w:p w14:paraId="0FDC7D7B" w14:textId="45F5D5C1"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18C69487" w14:textId="03162ADA"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153CC567" w14:textId="0476A997"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576DC966" w14:textId="5754C8C5" w:rsidR="00D471F1" w:rsidRPr="00D471F1" w:rsidRDefault="00D471F1" w:rsidP="00D471F1">
            <w:pPr>
              <w:pStyle w:val="TAC"/>
              <w:rPr>
                <w:snapToGrid w:val="0"/>
                <w:sz w:val="16"/>
                <w:szCs w:val="16"/>
              </w:rPr>
            </w:pPr>
            <w:r w:rsidRPr="00D471F1">
              <w:rPr>
                <w:snapToGrid w:val="0"/>
                <w:sz w:val="16"/>
                <w:szCs w:val="16"/>
              </w:rPr>
              <w:t>0324</w:t>
            </w:r>
          </w:p>
        </w:tc>
        <w:tc>
          <w:tcPr>
            <w:tcW w:w="425" w:type="dxa"/>
            <w:shd w:val="solid" w:color="FFFFFF" w:fill="auto"/>
          </w:tcPr>
          <w:p w14:paraId="29D424C0" w14:textId="6AA6FFE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92934B" w14:textId="23B4236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4299144" w14:textId="50BDE746" w:rsidR="00D471F1" w:rsidRDefault="00D471F1" w:rsidP="00D471F1">
            <w:pPr>
              <w:pStyle w:val="TAL"/>
              <w:rPr>
                <w:snapToGrid w:val="0"/>
                <w:sz w:val="16"/>
                <w:szCs w:val="16"/>
              </w:rPr>
            </w:pPr>
            <w:r>
              <w:rPr>
                <w:snapToGrid w:val="0"/>
                <w:sz w:val="16"/>
                <w:szCs w:val="16"/>
              </w:rPr>
              <w:t>Delivery of local emergency numbers in NAS</w:t>
            </w:r>
          </w:p>
        </w:tc>
        <w:tc>
          <w:tcPr>
            <w:tcW w:w="708" w:type="dxa"/>
            <w:shd w:val="solid" w:color="FFFFFF" w:fill="auto"/>
          </w:tcPr>
          <w:p w14:paraId="79B6C28E" w14:textId="205E5A9F" w:rsidR="00D471F1" w:rsidRDefault="00D471F1" w:rsidP="00D471F1">
            <w:pPr>
              <w:pStyle w:val="TAC"/>
              <w:rPr>
                <w:snapToGrid w:val="0"/>
                <w:sz w:val="16"/>
                <w:szCs w:val="16"/>
              </w:rPr>
            </w:pPr>
            <w:r>
              <w:rPr>
                <w:snapToGrid w:val="0"/>
                <w:sz w:val="16"/>
                <w:szCs w:val="16"/>
              </w:rPr>
              <w:t>15.1.0</w:t>
            </w:r>
          </w:p>
        </w:tc>
      </w:tr>
      <w:tr w:rsidR="00D471F1" w:rsidRPr="00D471F1" w14:paraId="548D9D0B" w14:textId="77777777" w:rsidTr="00D471F1">
        <w:tc>
          <w:tcPr>
            <w:tcW w:w="800" w:type="dxa"/>
            <w:shd w:val="solid" w:color="FFFFFF" w:fill="auto"/>
          </w:tcPr>
          <w:p w14:paraId="633F3EE0" w14:textId="57CEA169"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0C5BF723" w14:textId="2D1320FF"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3F24B270" w14:textId="51E5A709"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7DDE396B" w14:textId="7245DA49" w:rsidR="00D471F1" w:rsidRPr="00D471F1" w:rsidRDefault="00D471F1" w:rsidP="00D471F1">
            <w:pPr>
              <w:pStyle w:val="TAC"/>
              <w:rPr>
                <w:snapToGrid w:val="0"/>
                <w:sz w:val="16"/>
                <w:szCs w:val="16"/>
              </w:rPr>
            </w:pPr>
            <w:r w:rsidRPr="00D471F1">
              <w:rPr>
                <w:snapToGrid w:val="0"/>
                <w:sz w:val="16"/>
                <w:szCs w:val="16"/>
              </w:rPr>
              <w:t>0325</w:t>
            </w:r>
          </w:p>
        </w:tc>
        <w:tc>
          <w:tcPr>
            <w:tcW w:w="425" w:type="dxa"/>
            <w:shd w:val="solid" w:color="FFFFFF" w:fill="auto"/>
          </w:tcPr>
          <w:p w14:paraId="514DA9B1" w14:textId="7CD4107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D3D4" w14:textId="6E8784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922E68" w14:textId="5FF357C0" w:rsidR="00D471F1" w:rsidRDefault="00D471F1" w:rsidP="00D471F1">
            <w:pPr>
              <w:pStyle w:val="TAL"/>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240AFCB6" w14:textId="157A4994" w:rsidR="00D471F1" w:rsidRDefault="00D471F1" w:rsidP="00D471F1">
            <w:pPr>
              <w:pStyle w:val="TAC"/>
              <w:rPr>
                <w:snapToGrid w:val="0"/>
                <w:sz w:val="16"/>
                <w:szCs w:val="16"/>
              </w:rPr>
            </w:pPr>
            <w:r>
              <w:rPr>
                <w:snapToGrid w:val="0"/>
                <w:sz w:val="16"/>
                <w:szCs w:val="16"/>
              </w:rPr>
              <w:t>15.1.0</w:t>
            </w:r>
          </w:p>
        </w:tc>
      </w:tr>
      <w:tr w:rsidR="00D471F1" w:rsidRPr="00D471F1" w14:paraId="4EFEA66C" w14:textId="77777777" w:rsidTr="00D471F1">
        <w:tc>
          <w:tcPr>
            <w:tcW w:w="800" w:type="dxa"/>
            <w:shd w:val="solid" w:color="FFFFFF" w:fill="auto"/>
          </w:tcPr>
          <w:p w14:paraId="560B631A" w14:textId="1A434E3C"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E5BCF5" w14:textId="231D14D6"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418EB4AE" w14:textId="2DB522B2" w:rsidR="00D471F1" w:rsidRPr="00D471F1" w:rsidRDefault="00D471F1" w:rsidP="00D471F1">
            <w:pPr>
              <w:pStyle w:val="TAC"/>
              <w:rPr>
                <w:snapToGrid w:val="0"/>
                <w:sz w:val="16"/>
                <w:szCs w:val="16"/>
              </w:rPr>
            </w:pPr>
            <w:r w:rsidRPr="00D471F1">
              <w:rPr>
                <w:snapToGrid w:val="0"/>
                <w:sz w:val="16"/>
                <w:szCs w:val="16"/>
              </w:rPr>
              <w:t>SP-180479</w:t>
            </w:r>
          </w:p>
        </w:tc>
        <w:tc>
          <w:tcPr>
            <w:tcW w:w="567" w:type="dxa"/>
            <w:shd w:val="solid" w:color="FFFFFF" w:fill="auto"/>
          </w:tcPr>
          <w:p w14:paraId="1AB66176" w14:textId="1900CF0C" w:rsidR="00D471F1" w:rsidRPr="00D471F1" w:rsidRDefault="00D471F1" w:rsidP="00D471F1">
            <w:pPr>
              <w:pStyle w:val="TAC"/>
              <w:rPr>
                <w:snapToGrid w:val="0"/>
                <w:sz w:val="16"/>
                <w:szCs w:val="16"/>
              </w:rPr>
            </w:pPr>
            <w:r w:rsidRPr="00D471F1">
              <w:rPr>
                <w:snapToGrid w:val="0"/>
                <w:sz w:val="16"/>
                <w:szCs w:val="16"/>
              </w:rPr>
              <w:t>0326</w:t>
            </w:r>
          </w:p>
        </w:tc>
        <w:tc>
          <w:tcPr>
            <w:tcW w:w="425" w:type="dxa"/>
            <w:shd w:val="solid" w:color="FFFFFF" w:fill="auto"/>
          </w:tcPr>
          <w:p w14:paraId="61C5B512" w14:textId="4F13C4A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8C05F22" w14:textId="446CAEA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70E9544" w14:textId="187466E1" w:rsidR="00D471F1" w:rsidRDefault="00D471F1" w:rsidP="00D471F1">
            <w:pPr>
              <w:pStyle w:val="TAL"/>
              <w:rPr>
                <w:snapToGrid w:val="0"/>
                <w:sz w:val="16"/>
                <w:szCs w:val="16"/>
              </w:rPr>
            </w:pPr>
            <w:r>
              <w:rPr>
                <w:snapToGrid w:val="0"/>
                <w:sz w:val="16"/>
                <w:szCs w:val="16"/>
              </w:rPr>
              <w:t>Clarification on Domain Selection for Emergency Service.</w:t>
            </w:r>
          </w:p>
        </w:tc>
        <w:tc>
          <w:tcPr>
            <w:tcW w:w="708" w:type="dxa"/>
            <w:shd w:val="solid" w:color="FFFFFF" w:fill="auto"/>
          </w:tcPr>
          <w:p w14:paraId="5580F332" w14:textId="449B7A0A" w:rsidR="00D471F1" w:rsidRDefault="00D471F1" w:rsidP="00D471F1">
            <w:pPr>
              <w:pStyle w:val="TAC"/>
              <w:rPr>
                <w:snapToGrid w:val="0"/>
                <w:sz w:val="16"/>
                <w:szCs w:val="16"/>
              </w:rPr>
            </w:pPr>
            <w:r>
              <w:rPr>
                <w:snapToGrid w:val="0"/>
                <w:sz w:val="16"/>
                <w:szCs w:val="16"/>
              </w:rPr>
              <w:t>15.2.0</w:t>
            </w:r>
          </w:p>
        </w:tc>
      </w:tr>
      <w:tr w:rsidR="00D471F1" w:rsidRPr="00D471F1" w14:paraId="18EE6615" w14:textId="77777777" w:rsidTr="00D471F1">
        <w:tc>
          <w:tcPr>
            <w:tcW w:w="800" w:type="dxa"/>
            <w:shd w:val="solid" w:color="FFFFFF" w:fill="auto"/>
          </w:tcPr>
          <w:p w14:paraId="660FF5C2" w14:textId="0CCEE8E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540A77" w14:textId="78C9C56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6C223BCA" w14:textId="6FA5DD7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785C95F0" w14:textId="492D5C12" w:rsidR="00D471F1" w:rsidRPr="00D471F1" w:rsidRDefault="00D471F1" w:rsidP="00D471F1">
            <w:pPr>
              <w:pStyle w:val="TAC"/>
              <w:rPr>
                <w:snapToGrid w:val="0"/>
                <w:sz w:val="16"/>
                <w:szCs w:val="16"/>
              </w:rPr>
            </w:pPr>
            <w:r w:rsidRPr="00D471F1">
              <w:rPr>
                <w:snapToGrid w:val="0"/>
                <w:sz w:val="16"/>
                <w:szCs w:val="16"/>
              </w:rPr>
              <w:t>0327</w:t>
            </w:r>
          </w:p>
        </w:tc>
        <w:tc>
          <w:tcPr>
            <w:tcW w:w="425" w:type="dxa"/>
            <w:shd w:val="solid" w:color="FFFFFF" w:fill="auto"/>
          </w:tcPr>
          <w:p w14:paraId="12F10536" w14:textId="6C31E98A"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361A72F" w14:textId="51D94C8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578341" w14:textId="185947AF" w:rsidR="00D471F1" w:rsidRDefault="00D471F1" w:rsidP="00D471F1">
            <w:pPr>
              <w:pStyle w:val="TAL"/>
              <w:rPr>
                <w:snapToGrid w:val="0"/>
                <w:sz w:val="16"/>
                <w:szCs w:val="16"/>
              </w:rPr>
            </w:pPr>
            <w:r>
              <w:rPr>
                <w:snapToGrid w:val="0"/>
                <w:sz w:val="16"/>
                <w:szCs w:val="16"/>
              </w:rPr>
              <w:t>Domain selection for eCall over IMS</w:t>
            </w:r>
          </w:p>
        </w:tc>
        <w:tc>
          <w:tcPr>
            <w:tcW w:w="708" w:type="dxa"/>
            <w:shd w:val="solid" w:color="FFFFFF" w:fill="auto"/>
          </w:tcPr>
          <w:p w14:paraId="7C530B88" w14:textId="341FD559" w:rsidR="00D471F1" w:rsidRDefault="00D471F1" w:rsidP="00D471F1">
            <w:pPr>
              <w:pStyle w:val="TAC"/>
              <w:rPr>
                <w:snapToGrid w:val="0"/>
                <w:sz w:val="16"/>
                <w:szCs w:val="16"/>
              </w:rPr>
            </w:pPr>
            <w:r>
              <w:rPr>
                <w:snapToGrid w:val="0"/>
                <w:sz w:val="16"/>
                <w:szCs w:val="16"/>
              </w:rPr>
              <w:t>15.2.0</w:t>
            </w:r>
          </w:p>
        </w:tc>
      </w:tr>
      <w:tr w:rsidR="00D471F1" w:rsidRPr="00D471F1" w14:paraId="246C9ECF" w14:textId="77777777" w:rsidTr="00D471F1">
        <w:tc>
          <w:tcPr>
            <w:tcW w:w="800" w:type="dxa"/>
            <w:shd w:val="solid" w:color="FFFFFF" w:fill="auto"/>
          </w:tcPr>
          <w:p w14:paraId="202BC785" w14:textId="76152F4E"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4A920046" w14:textId="25C4C7D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E2157CB" w14:textId="09322F70"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031E2D5" w14:textId="655289FE" w:rsidR="00D471F1" w:rsidRPr="00D471F1" w:rsidRDefault="00D471F1" w:rsidP="00D471F1">
            <w:pPr>
              <w:pStyle w:val="TAC"/>
              <w:rPr>
                <w:snapToGrid w:val="0"/>
                <w:sz w:val="16"/>
                <w:szCs w:val="16"/>
              </w:rPr>
            </w:pPr>
            <w:r w:rsidRPr="00D471F1">
              <w:rPr>
                <w:snapToGrid w:val="0"/>
                <w:sz w:val="16"/>
                <w:szCs w:val="16"/>
              </w:rPr>
              <w:t>0329</w:t>
            </w:r>
          </w:p>
        </w:tc>
        <w:tc>
          <w:tcPr>
            <w:tcW w:w="425" w:type="dxa"/>
            <w:shd w:val="solid" w:color="FFFFFF" w:fill="auto"/>
          </w:tcPr>
          <w:p w14:paraId="54D7E849" w14:textId="2A84B8D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9F7095D" w14:textId="40B46C6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2F349E" w14:textId="64AF396D" w:rsidR="00D471F1" w:rsidRDefault="00D471F1" w:rsidP="00D471F1">
            <w:pPr>
              <w:pStyle w:val="TAL"/>
              <w:rPr>
                <w:snapToGrid w:val="0"/>
                <w:sz w:val="16"/>
                <w:szCs w:val="16"/>
              </w:rPr>
            </w:pPr>
            <w:r>
              <w:rPr>
                <w:snapToGrid w:val="0"/>
                <w:sz w:val="16"/>
                <w:szCs w:val="16"/>
              </w:rPr>
              <w:t>Correction on domain selection for eCall over IMS</w:t>
            </w:r>
          </w:p>
        </w:tc>
        <w:tc>
          <w:tcPr>
            <w:tcW w:w="708" w:type="dxa"/>
            <w:shd w:val="solid" w:color="FFFFFF" w:fill="auto"/>
          </w:tcPr>
          <w:p w14:paraId="4F024061" w14:textId="313B0987" w:rsidR="00D471F1" w:rsidRDefault="00D471F1" w:rsidP="00D471F1">
            <w:pPr>
              <w:pStyle w:val="TAC"/>
              <w:rPr>
                <w:snapToGrid w:val="0"/>
                <w:sz w:val="16"/>
                <w:szCs w:val="16"/>
              </w:rPr>
            </w:pPr>
            <w:r>
              <w:rPr>
                <w:snapToGrid w:val="0"/>
                <w:sz w:val="16"/>
                <w:szCs w:val="16"/>
              </w:rPr>
              <w:t>15.2.0</w:t>
            </w:r>
          </w:p>
        </w:tc>
      </w:tr>
      <w:tr w:rsidR="00D471F1" w:rsidRPr="00D471F1" w14:paraId="692301A5" w14:textId="77777777" w:rsidTr="00D471F1">
        <w:tc>
          <w:tcPr>
            <w:tcW w:w="800" w:type="dxa"/>
            <w:shd w:val="solid" w:color="FFFFFF" w:fill="auto"/>
          </w:tcPr>
          <w:p w14:paraId="1A52BEB2" w14:textId="7F03155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736A66D0" w14:textId="3456BB38"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3F72396" w14:textId="7E591CB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B1D0C3B" w14:textId="3BAED233" w:rsidR="00D471F1" w:rsidRPr="00D471F1" w:rsidRDefault="00D471F1" w:rsidP="00D471F1">
            <w:pPr>
              <w:pStyle w:val="TAC"/>
              <w:rPr>
                <w:snapToGrid w:val="0"/>
                <w:sz w:val="16"/>
                <w:szCs w:val="16"/>
              </w:rPr>
            </w:pPr>
            <w:r w:rsidRPr="00D471F1">
              <w:rPr>
                <w:snapToGrid w:val="0"/>
                <w:sz w:val="16"/>
                <w:szCs w:val="16"/>
              </w:rPr>
              <w:t>0330</w:t>
            </w:r>
          </w:p>
        </w:tc>
        <w:tc>
          <w:tcPr>
            <w:tcW w:w="425" w:type="dxa"/>
            <w:shd w:val="solid" w:color="FFFFFF" w:fill="auto"/>
          </w:tcPr>
          <w:p w14:paraId="346B0C00" w14:textId="3CC2B9F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9B82A4E" w14:textId="1565A8A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93B9EB1" w14:textId="7803D9AB" w:rsidR="00D471F1" w:rsidRDefault="00D471F1" w:rsidP="00D471F1">
            <w:pPr>
              <w:pStyle w:val="TAL"/>
              <w:rPr>
                <w:snapToGrid w:val="0"/>
                <w:sz w:val="16"/>
                <w:szCs w:val="16"/>
              </w:rPr>
            </w:pPr>
            <w:r>
              <w:rPr>
                <w:snapToGrid w:val="0"/>
                <w:sz w:val="16"/>
                <w:szCs w:val="16"/>
              </w:rPr>
              <w:t>Correction to NOTE 5 in domain selection for Emergency services</w:t>
            </w:r>
          </w:p>
        </w:tc>
        <w:tc>
          <w:tcPr>
            <w:tcW w:w="708" w:type="dxa"/>
            <w:shd w:val="solid" w:color="FFFFFF" w:fill="auto"/>
          </w:tcPr>
          <w:p w14:paraId="7F43DA84" w14:textId="46C26E81" w:rsidR="00D471F1" w:rsidRDefault="00D471F1" w:rsidP="00D471F1">
            <w:pPr>
              <w:pStyle w:val="TAC"/>
              <w:rPr>
                <w:snapToGrid w:val="0"/>
                <w:sz w:val="16"/>
                <w:szCs w:val="16"/>
              </w:rPr>
            </w:pPr>
            <w:r>
              <w:rPr>
                <w:snapToGrid w:val="0"/>
                <w:sz w:val="16"/>
                <w:szCs w:val="16"/>
              </w:rPr>
              <w:t>15.2.0</w:t>
            </w:r>
          </w:p>
        </w:tc>
      </w:tr>
      <w:tr w:rsidR="00D471F1" w:rsidRPr="00D471F1" w14:paraId="67518904" w14:textId="77777777" w:rsidTr="00D471F1">
        <w:tc>
          <w:tcPr>
            <w:tcW w:w="800" w:type="dxa"/>
            <w:shd w:val="solid" w:color="FFFFFF" w:fill="auto"/>
          </w:tcPr>
          <w:p w14:paraId="756D16E2" w14:textId="3E024854"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7513D914" w14:textId="789D8B3D"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157BD392" w14:textId="4EF3A35D"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A7052E4" w14:textId="73CEF887" w:rsidR="00D471F1" w:rsidRPr="00D471F1" w:rsidRDefault="00D471F1" w:rsidP="00D471F1">
            <w:pPr>
              <w:pStyle w:val="TAC"/>
              <w:rPr>
                <w:snapToGrid w:val="0"/>
                <w:sz w:val="16"/>
                <w:szCs w:val="16"/>
              </w:rPr>
            </w:pPr>
            <w:r w:rsidRPr="00D471F1">
              <w:rPr>
                <w:snapToGrid w:val="0"/>
                <w:sz w:val="16"/>
                <w:szCs w:val="16"/>
              </w:rPr>
              <w:t>0331</w:t>
            </w:r>
          </w:p>
        </w:tc>
        <w:tc>
          <w:tcPr>
            <w:tcW w:w="425" w:type="dxa"/>
            <w:shd w:val="solid" w:color="FFFFFF" w:fill="auto"/>
          </w:tcPr>
          <w:p w14:paraId="5228E046" w14:textId="662159C3"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530C968" w14:textId="287D7E7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AB4471" w14:textId="71692891" w:rsidR="00D471F1" w:rsidRDefault="00D471F1" w:rsidP="00D471F1">
            <w:pPr>
              <w:pStyle w:val="TAL"/>
              <w:rPr>
                <w:snapToGrid w:val="0"/>
                <w:sz w:val="16"/>
                <w:szCs w:val="16"/>
              </w:rPr>
            </w:pPr>
            <w:r>
              <w:rPr>
                <w:snapToGrid w:val="0"/>
                <w:sz w:val="16"/>
                <w:szCs w:val="16"/>
              </w:rPr>
              <w:t>Update on Domain Selection Rules for emergency session attempts</w:t>
            </w:r>
          </w:p>
        </w:tc>
        <w:tc>
          <w:tcPr>
            <w:tcW w:w="708" w:type="dxa"/>
            <w:shd w:val="solid" w:color="FFFFFF" w:fill="auto"/>
          </w:tcPr>
          <w:p w14:paraId="346D7C97" w14:textId="6A462940" w:rsidR="00D471F1" w:rsidRDefault="00D471F1" w:rsidP="00D471F1">
            <w:pPr>
              <w:pStyle w:val="TAC"/>
              <w:rPr>
                <w:snapToGrid w:val="0"/>
                <w:sz w:val="16"/>
                <w:szCs w:val="16"/>
              </w:rPr>
            </w:pPr>
            <w:r>
              <w:rPr>
                <w:snapToGrid w:val="0"/>
                <w:sz w:val="16"/>
                <w:szCs w:val="16"/>
              </w:rPr>
              <w:t>15.3.0</w:t>
            </w:r>
          </w:p>
        </w:tc>
      </w:tr>
      <w:tr w:rsidR="00D471F1" w:rsidRPr="00D471F1" w14:paraId="056ABA5A" w14:textId="77777777" w:rsidTr="00D471F1">
        <w:tc>
          <w:tcPr>
            <w:tcW w:w="800" w:type="dxa"/>
            <w:shd w:val="solid" w:color="FFFFFF" w:fill="auto"/>
          </w:tcPr>
          <w:p w14:paraId="2988FE7C" w14:textId="6A7BBDBF"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7B650" w14:textId="282B4B4A"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239D7AD" w14:textId="1FF415E0"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60140606" w14:textId="71F7EA7E" w:rsidR="00D471F1" w:rsidRPr="00D471F1" w:rsidRDefault="00D471F1" w:rsidP="00D471F1">
            <w:pPr>
              <w:pStyle w:val="TAC"/>
              <w:rPr>
                <w:snapToGrid w:val="0"/>
                <w:sz w:val="16"/>
                <w:szCs w:val="16"/>
              </w:rPr>
            </w:pPr>
            <w:r w:rsidRPr="00D471F1">
              <w:rPr>
                <w:snapToGrid w:val="0"/>
                <w:sz w:val="16"/>
                <w:szCs w:val="16"/>
              </w:rPr>
              <w:t>0332</w:t>
            </w:r>
          </w:p>
        </w:tc>
        <w:tc>
          <w:tcPr>
            <w:tcW w:w="425" w:type="dxa"/>
            <w:shd w:val="solid" w:color="FFFFFF" w:fill="auto"/>
          </w:tcPr>
          <w:p w14:paraId="7B380FE2" w14:textId="4EEBE5D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0C64D09" w14:textId="4ADD9C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2861688" w14:textId="32C0756E" w:rsidR="00D471F1" w:rsidRDefault="00D471F1" w:rsidP="00D471F1">
            <w:pPr>
              <w:pStyle w:val="TAL"/>
              <w:rPr>
                <w:snapToGrid w:val="0"/>
                <w:sz w:val="16"/>
                <w:szCs w:val="16"/>
              </w:rPr>
            </w:pPr>
            <w:r>
              <w:rPr>
                <w:snapToGrid w:val="0"/>
                <w:sz w:val="16"/>
                <w:szCs w:val="16"/>
              </w:rPr>
              <w:t>UE handling of emergency numbers list when using untrusted non-3GPP access to 5GC</w:t>
            </w:r>
          </w:p>
        </w:tc>
        <w:tc>
          <w:tcPr>
            <w:tcW w:w="708" w:type="dxa"/>
            <w:shd w:val="solid" w:color="FFFFFF" w:fill="auto"/>
          </w:tcPr>
          <w:p w14:paraId="2D1B2517" w14:textId="1C65D48E" w:rsidR="00D471F1" w:rsidRDefault="00D471F1" w:rsidP="00D471F1">
            <w:pPr>
              <w:pStyle w:val="TAC"/>
              <w:rPr>
                <w:snapToGrid w:val="0"/>
                <w:sz w:val="16"/>
                <w:szCs w:val="16"/>
              </w:rPr>
            </w:pPr>
            <w:r>
              <w:rPr>
                <w:snapToGrid w:val="0"/>
                <w:sz w:val="16"/>
                <w:szCs w:val="16"/>
              </w:rPr>
              <w:t>15.3.0</w:t>
            </w:r>
          </w:p>
        </w:tc>
      </w:tr>
      <w:tr w:rsidR="00D471F1" w:rsidRPr="00D471F1" w14:paraId="066A173A" w14:textId="77777777" w:rsidTr="00D471F1">
        <w:tc>
          <w:tcPr>
            <w:tcW w:w="800" w:type="dxa"/>
            <w:shd w:val="solid" w:color="FFFFFF" w:fill="auto"/>
          </w:tcPr>
          <w:p w14:paraId="4CA170CF" w14:textId="2F09D0DB"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8718A2A" w14:textId="269E31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6CE6CB5" w14:textId="1DE3DA8B" w:rsidR="00D471F1" w:rsidRPr="00D471F1" w:rsidRDefault="00D471F1" w:rsidP="00D471F1">
            <w:pPr>
              <w:pStyle w:val="TAC"/>
              <w:rPr>
                <w:snapToGrid w:val="0"/>
                <w:sz w:val="16"/>
                <w:szCs w:val="16"/>
              </w:rPr>
            </w:pPr>
            <w:r w:rsidRPr="00D471F1">
              <w:rPr>
                <w:snapToGrid w:val="0"/>
                <w:sz w:val="16"/>
                <w:szCs w:val="16"/>
              </w:rPr>
              <w:t>SP-180711</w:t>
            </w:r>
          </w:p>
        </w:tc>
        <w:tc>
          <w:tcPr>
            <w:tcW w:w="567" w:type="dxa"/>
            <w:shd w:val="solid" w:color="FFFFFF" w:fill="auto"/>
          </w:tcPr>
          <w:p w14:paraId="182D5AD6" w14:textId="4943B82C" w:rsidR="00D471F1" w:rsidRPr="00D471F1" w:rsidRDefault="00D471F1" w:rsidP="00D471F1">
            <w:pPr>
              <w:pStyle w:val="TAC"/>
              <w:rPr>
                <w:snapToGrid w:val="0"/>
                <w:sz w:val="16"/>
                <w:szCs w:val="16"/>
              </w:rPr>
            </w:pPr>
            <w:r w:rsidRPr="00D471F1">
              <w:rPr>
                <w:snapToGrid w:val="0"/>
                <w:sz w:val="16"/>
                <w:szCs w:val="16"/>
              </w:rPr>
              <w:t>0334</w:t>
            </w:r>
          </w:p>
        </w:tc>
        <w:tc>
          <w:tcPr>
            <w:tcW w:w="425" w:type="dxa"/>
            <w:shd w:val="solid" w:color="FFFFFF" w:fill="auto"/>
          </w:tcPr>
          <w:p w14:paraId="1F02799E" w14:textId="45FD5A3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D006CE1" w14:textId="237B7901"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45DBC58" w14:textId="52DDE099" w:rsidR="00D471F1" w:rsidRDefault="00D471F1" w:rsidP="00D471F1">
            <w:pPr>
              <w:pStyle w:val="TAL"/>
              <w:rPr>
                <w:snapToGrid w:val="0"/>
                <w:sz w:val="16"/>
                <w:szCs w:val="16"/>
              </w:rPr>
            </w:pPr>
            <w:r>
              <w:rPr>
                <w:snapToGrid w:val="0"/>
                <w:sz w:val="16"/>
                <w:szCs w:val="16"/>
              </w:rPr>
              <w:t>Correct conditions for using valid local emergency number list</w:t>
            </w:r>
          </w:p>
        </w:tc>
        <w:tc>
          <w:tcPr>
            <w:tcW w:w="708" w:type="dxa"/>
            <w:shd w:val="solid" w:color="FFFFFF" w:fill="auto"/>
          </w:tcPr>
          <w:p w14:paraId="2B0F562F" w14:textId="24FE2121" w:rsidR="00D471F1" w:rsidRDefault="00D471F1" w:rsidP="00D471F1">
            <w:pPr>
              <w:pStyle w:val="TAC"/>
              <w:rPr>
                <w:snapToGrid w:val="0"/>
                <w:sz w:val="16"/>
                <w:szCs w:val="16"/>
              </w:rPr>
            </w:pPr>
            <w:r>
              <w:rPr>
                <w:snapToGrid w:val="0"/>
                <w:sz w:val="16"/>
                <w:szCs w:val="16"/>
              </w:rPr>
              <w:t>15.3.0</w:t>
            </w:r>
          </w:p>
        </w:tc>
      </w:tr>
      <w:tr w:rsidR="00D471F1" w:rsidRPr="00D471F1" w14:paraId="64531661" w14:textId="77777777" w:rsidTr="00D471F1">
        <w:tc>
          <w:tcPr>
            <w:tcW w:w="800" w:type="dxa"/>
            <w:shd w:val="solid" w:color="FFFFFF" w:fill="auto"/>
          </w:tcPr>
          <w:p w14:paraId="30249C7A" w14:textId="628E7ADA"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3C5C5" w14:textId="0F0BE174"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4B16DB0D" w14:textId="55D4D3F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6DE5C50" w14:textId="60D486BE" w:rsidR="00D471F1" w:rsidRPr="00D471F1" w:rsidRDefault="00D471F1" w:rsidP="00D471F1">
            <w:pPr>
              <w:pStyle w:val="TAC"/>
              <w:rPr>
                <w:snapToGrid w:val="0"/>
                <w:sz w:val="16"/>
                <w:szCs w:val="16"/>
              </w:rPr>
            </w:pPr>
            <w:r w:rsidRPr="00D471F1">
              <w:rPr>
                <w:snapToGrid w:val="0"/>
                <w:sz w:val="16"/>
                <w:szCs w:val="16"/>
              </w:rPr>
              <w:t>0335</w:t>
            </w:r>
          </w:p>
        </w:tc>
        <w:tc>
          <w:tcPr>
            <w:tcW w:w="425" w:type="dxa"/>
            <w:shd w:val="solid" w:color="FFFFFF" w:fill="auto"/>
          </w:tcPr>
          <w:p w14:paraId="5B8833B1" w14:textId="544202F6"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333E3D9" w14:textId="03786C5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8B8A771" w14:textId="3DE0F855" w:rsidR="00D471F1" w:rsidRDefault="00D471F1" w:rsidP="00D471F1">
            <w:pPr>
              <w:pStyle w:val="TAL"/>
              <w:rPr>
                <w:snapToGrid w:val="0"/>
                <w:sz w:val="16"/>
                <w:szCs w:val="16"/>
              </w:rPr>
            </w:pPr>
            <w:r>
              <w:rPr>
                <w:snapToGrid w:val="0"/>
                <w:sz w:val="16"/>
                <w:szCs w:val="16"/>
              </w:rPr>
              <w:t>Domain selection for dual registration mode UE</w:t>
            </w:r>
          </w:p>
        </w:tc>
        <w:tc>
          <w:tcPr>
            <w:tcW w:w="708" w:type="dxa"/>
            <w:shd w:val="solid" w:color="FFFFFF" w:fill="auto"/>
          </w:tcPr>
          <w:p w14:paraId="6EFC68F3" w14:textId="7AA3AD97" w:rsidR="00D471F1" w:rsidRDefault="00D471F1" w:rsidP="00D471F1">
            <w:pPr>
              <w:pStyle w:val="TAC"/>
              <w:rPr>
                <w:snapToGrid w:val="0"/>
                <w:sz w:val="16"/>
                <w:szCs w:val="16"/>
              </w:rPr>
            </w:pPr>
            <w:r>
              <w:rPr>
                <w:snapToGrid w:val="0"/>
                <w:sz w:val="16"/>
                <w:szCs w:val="16"/>
              </w:rPr>
              <w:t>15.3.0</w:t>
            </w:r>
          </w:p>
        </w:tc>
      </w:tr>
      <w:tr w:rsidR="00D471F1" w:rsidRPr="00D471F1" w14:paraId="1F8736DE" w14:textId="77777777" w:rsidTr="00D471F1">
        <w:tc>
          <w:tcPr>
            <w:tcW w:w="800" w:type="dxa"/>
            <w:shd w:val="solid" w:color="FFFFFF" w:fill="auto"/>
          </w:tcPr>
          <w:p w14:paraId="38599960" w14:textId="2150942E"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05DB816" w14:textId="2B515E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066C1763" w14:textId="6BA94AD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7BC9D9F3" w14:textId="58A904F4" w:rsidR="00D471F1" w:rsidRPr="00D471F1" w:rsidRDefault="00D471F1" w:rsidP="00D471F1">
            <w:pPr>
              <w:pStyle w:val="TAC"/>
              <w:rPr>
                <w:snapToGrid w:val="0"/>
                <w:sz w:val="16"/>
                <w:szCs w:val="16"/>
              </w:rPr>
            </w:pPr>
            <w:r w:rsidRPr="00D471F1">
              <w:rPr>
                <w:snapToGrid w:val="0"/>
                <w:sz w:val="16"/>
                <w:szCs w:val="16"/>
              </w:rPr>
              <w:t>0336</w:t>
            </w:r>
          </w:p>
        </w:tc>
        <w:tc>
          <w:tcPr>
            <w:tcW w:w="425" w:type="dxa"/>
            <w:shd w:val="solid" w:color="FFFFFF" w:fill="auto"/>
          </w:tcPr>
          <w:p w14:paraId="09BB26D5" w14:textId="672FDF6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BCD6E0D" w14:textId="329964C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303DD29" w14:textId="41BD0123" w:rsidR="00D471F1" w:rsidRDefault="00D471F1" w:rsidP="00D471F1">
            <w:pPr>
              <w:pStyle w:val="TAL"/>
              <w:rPr>
                <w:snapToGrid w:val="0"/>
                <w:sz w:val="16"/>
                <w:szCs w:val="16"/>
              </w:rPr>
            </w:pPr>
            <w:r>
              <w:rPr>
                <w:snapToGrid w:val="0"/>
                <w:sz w:val="16"/>
                <w:szCs w:val="16"/>
              </w:rPr>
              <w:t>Support of eCall and emergency call when eUTRAN is connected to 5GS and EPS</w:t>
            </w:r>
          </w:p>
        </w:tc>
        <w:tc>
          <w:tcPr>
            <w:tcW w:w="708" w:type="dxa"/>
            <w:shd w:val="solid" w:color="FFFFFF" w:fill="auto"/>
          </w:tcPr>
          <w:p w14:paraId="0648523A" w14:textId="0AE16E70" w:rsidR="00D471F1" w:rsidRDefault="00D471F1" w:rsidP="00D471F1">
            <w:pPr>
              <w:pStyle w:val="TAC"/>
              <w:rPr>
                <w:snapToGrid w:val="0"/>
                <w:sz w:val="16"/>
                <w:szCs w:val="16"/>
              </w:rPr>
            </w:pPr>
            <w:r>
              <w:rPr>
                <w:snapToGrid w:val="0"/>
                <w:sz w:val="16"/>
                <w:szCs w:val="16"/>
              </w:rPr>
              <w:t>15.3.0</w:t>
            </w:r>
          </w:p>
        </w:tc>
      </w:tr>
      <w:tr w:rsidR="00D471F1" w:rsidRPr="00D471F1" w14:paraId="1F3BA654" w14:textId="77777777" w:rsidTr="00D471F1">
        <w:tc>
          <w:tcPr>
            <w:tcW w:w="800" w:type="dxa"/>
            <w:shd w:val="solid" w:color="FFFFFF" w:fill="auto"/>
          </w:tcPr>
          <w:p w14:paraId="14F1EB31" w14:textId="4E6896DE"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1FD87897" w14:textId="1D709EE3"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4E96FEC3" w14:textId="048C34F3"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1B86ABD" w14:textId="11D7F086" w:rsidR="00D471F1" w:rsidRPr="00D471F1" w:rsidRDefault="00D471F1" w:rsidP="00D471F1">
            <w:pPr>
              <w:pStyle w:val="TAC"/>
              <w:rPr>
                <w:snapToGrid w:val="0"/>
                <w:sz w:val="16"/>
                <w:szCs w:val="16"/>
              </w:rPr>
            </w:pPr>
            <w:r w:rsidRPr="00D471F1">
              <w:rPr>
                <w:snapToGrid w:val="0"/>
                <w:sz w:val="16"/>
                <w:szCs w:val="16"/>
              </w:rPr>
              <w:t>0337</w:t>
            </w:r>
          </w:p>
        </w:tc>
        <w:tc>
          <w:tcPr>
            <w:tcW w:w="425" w:type="dxa"/>
            <w:shd w:val="solid" w:color="FFFFFF" w:fill="auto"/>
          </w:tcPr>
          <w:p w14:paraId="6AE39DB7" w14:textId="2432F88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265324" w14:textId="527547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E506805" w14:textId="7846FDBB" w:rsidR="00D471F1" w:rsidRDefault="00D471F1" w:rsidP="00D471F1">
            <w:pPr>
              <w:pStyle w:val="TAL"/>
              <w:rPr>
                <w:snapToGrid w:val="0"/>
                <w:sz w:val="16"/>
                <w:szCs w:val="16"/>
              </w:rPr>
            </w:pPr>
            <w:r>
              <w:rPr>
                <w:snapToGrid w:val="0"/>
                <w:sz w:val="16"/>
                <w:szCs w:val="16"/>
              </w:rPr>
              <w:t>Correct procedures for obtaining local emergency number list</w:t>
            </w:r>
          </w:p>
        </w:tc>
        <w:tc>
          <w:tcPr>
            <w:tcW w:w="708" w:type="dxa"/>
            <w:shd w:val="solid" w:color="FFFFFF" w:fill="auto"/>
          </w:tcPr>
          <w:p w14:paraId="3DB3366C" w14:textId="5680E565" w:rsidR="00D471F1" w:rsidRDefault="00D471F1" w:rsidP="00D471F1">
            <w:pPr>
              <w:pStyle w:val="TAC"/>
              <w:rPr>
                <w:snapToGrid w:val="0"/>
                <w:sz w:val="16"/>
                <w:szCs w:val="16"/>
              </w:rPr>
            </w:pPr>
            <w:r>
              <w:rPr>
                <w:snapToGrid w:val="0"/>
                <w:sz w:val="16"/>
                <w:szCs w:val="16"/>
              </w:rPr>
              <w:t>15.4.0</w:t>
            </w:r>
          </w:p>
        </w:tc>
      </w:tr>
      <w:tr w:rsidR="00D471F1" w:rsidRPr="00D471F1" w14:paraId="62148C0C" w14:textId="77777777" w:rsidTr="00D471F1">
        <w:tc>
          <w:tcPr>
            <w:tcW w:w="800" w:type="dxa"/>
            <w:shd w:val="solid" w:color="FFFFFF" w:fill="auto"/>
          </w:tcPr>
          <w:p w14:paraId="0600ED33" w14:textId="494D9D66"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6C98611E" w14:textId="419C214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2CD2A074" w14:textId="1DB4943B"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276252FD" w14:textId="33A75834" w:rsidR="00D471F1" w:rsidRPr="00D471F1" w:rsidRDefault="00D471F1" w:rsidP="00D471F1">
            <w:pPr>
              <w:pStyle w:val="TAC"/>
              <w:rPr>
                <w:snapToGrid w:val="0"/>
                <w:sz w:val="16"/>
                <w:szCs w:val="16"/>
              </w:rPr>
            </w:pPr>
            <w:r w:rsidRPr="00D471F1">
              <w:rPr>
                <w:snapToGrid w:val="0"/>
                <w:sz w:val="16"/>
                <w:szCs w:val="16"/>
              </w:rPr>
              <w:t>0338</w:t>
            </w:r>
          </w:p>
        </w:tc>
        <w:tc>
          <w:tcPr>
            <w:tcW w:w="425" w:type="dxa"/>
            <w:shd w:val="solid" w:color="FFFFFF" w:fill="auto"/>
          </w:tcPr>
          <w:p w14:paraId="02168D61" w14:textId="35EF824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3A7112" w14:textId="4065D1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B10872B" w14:textId="1D19A74C" w:rsidR="00D471F1" w:rsidRDefault="00D471F1" w:rsidP="00D471F1">
            <w:pPr>
              <w:pStyle w:val="TAL"/>
              <w:rPr>
                <w:snapToGrid w:val="0"/>
                <w:sz w:val="16"/>
                <w:szCs w:val="16"/>
              </w:rPr>
            </w:pPr>
            <w:r>
              <w:rPr>
                <w:snapToGrid w:val="0"/>
                <w:sz w:val="16"/>
                <w:szCs w:val="16"/>
              </w:rPr>
              <w:t>Correct validity of local emergency number list</w:t>
            </w:r>
          </w:p>
        </w:tc>
        <w:tc>
          <w:tcPr>
            <w:tcW w:w="708" w:type="dxa"/>
            <w:shd w:val="solid" w:color="FFFFFF" w:fill="auto"/>
          </w:tcPr>
          <w:p w14:paraId="441E8657" w14:textId="7C33CBAC" w:rsidR="00D471F1" w:rsidRDefault="00D471F1" w:rsidP="00D471F1">
            <w:pPr>
              <w:pStyle w:val="TAC"/>
              <w:rPr>
                <w:snapToGrid w:val="0"/>
                <w:sz w:val="16"/>
                <w:szCs w:val="16"/>
              </w:rPr>
            </w:pPr>
            <w:r>
              <w:rPr>
                <w:snapToGrid w:val="0"/>
                <w:sz w:val="16"/>
                <w:szCs w:val="16"/>
              </w:rPr>
              <w:t>15.4.0</w:t>
            </w:r>
          </w:p>
        </w:tc>
      </w:tr>
      <w:tr w:rsidR="00D471F1" w:rsidRPr="00D471F1" w14:paraId="051F2EA6" w14:textId="77777777" w:rsidTr="00D471F1">
        <w:tc>
          <w:tcPr>
            <w:tcW w:w="800" w:type="dxa"/>
            <w:shd w:val="solid" w:color="FFFFFF" w:fill="auto"/>
          </w:tcPr>
          <w:p w14:paraId="70E545ED" w14:textId="184D54CC"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26B8948D" w14:textId="69BADC5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1227BE04" w14:textId="40A2F0D5"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9B15C4C" w14:textId="45FDFA50" w:rsidR="00D471F1" w:rsidRPr="00D471F1" w:rsidRDefault="00D471F1" w:rsidP="00D471F1">
            <w:pPr>
              <w:pStyle w:val="TAC"/>
              <w:rPr>
                <w:snapToGrid w:val="0"/>
                <w:sz w:val="16"/>
                <w:szCs w:val="16"/>
              </w:rPr>
            </w:pPr>
            <w:r w:rsidRPr="00D471F1">
              <w:rPr>
                <w:snapToGrid w:val="0"/>
                <w:sz w:val="16"/>
                <w:szCs w:val="16"/>
              </w:rPr>
              <w:t>0339</w:t>
            </w:r>
          </w:p>
        </w:tc>
        <w:tc>
          <w:tcPr>
            <w:tcW w:w="425" w:type="dxa"/>
            <w:shd w:val="solid" w:color="FFFFFF" w:fill="auto"/>
          </w:tcPr>
          <w:p w14:paraId="442E95F8" w14:textId="3B78AE3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3C1413" w14:textId="1FC08E6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DDAF397" w14:textId="3924137C" w:rsidR="00D471F1" w:rsidRDefault="00D471F1" w:rsidP="00D471F1">
            <w:pPr>
              <w:pStyle w:val="TAL"/>
              <w:rPr>
                <w:snapToGrid w:val="0"/>
                <w:sz w:val="16"/>
                <w:szCs w:val="16"/>
              </w:rPr>
            </w:pPr>
            <w:r>
              <w:rPr>
                <w:snapToGrid w:val="0"/>
                <w:sz w:val="16"/>
                <w:szCs w:val="16"/>
              </w:rPr>
              <w:t>Correcting usage of emergency service indication and emergency session indication</w:t>
            </w:r>
          </w:p>
        </w:tc>
        <w:tc>
          <w:tcPr>
            <w:tcW w:w="708" w:type="dxa"/>
            <w:shd w:val="solid" w:color="FFFFFF" w:fill="auto"/>
          </w:tcPr>
          <w:p w14:paraId="53BFEE20" w14:textId="380C3E82" w:rsidR="00D471F1" w:rsidRDefault="00D471F1" w:rsidP="00D471F1">
            <w:pPr>
              <w:pStyle w:val="TAC"/>
              <w:rPr>
                <w:snapToGrid w:val="0"/>
                <w:sz w:val="16"/>
                <w:szCs w:val="16"/>
              </w:rPr>
            </w:pPr>
            <w:r>
              <w:rPr>
                <w:snapToGrid w:val="0"/>
                <w:sz w:val="16"/>
                <w:szCs w:val="16"/>
              </w:rPr>
              <w:t>15.4.0</w:t>
            </w:r>
          </w:p>
        </w:tc>
      </w:tr>
      <w:tr w:rsidR="00D471F1" w:rsidRPr="00D471F1" w14:paraId="48EA8E54" w14:textId="77777777" w:rsidTr="00D471F1">
        <w:tc>
          <w:tcPr>
            <w:tcW w:w="800" w:type="dxa"/>
            <w:shd w:val="solid" w:color="FFFFFF" w:fill="auto"/>
          </w:tcPr>
          <w:p w14:paraId="57E3AF8E" w14:textId="696317E3"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54D2D265" w14:textId="19984479"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36DE578A" w14:textId="018783BE"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0AD123BA" w14:textId="46D5C2D3" w:rsidR="00D471F1" w:rsidRPr="00D471F1" w:rsidRDefault="00D471F1" w:rsidP="00D471F1">
            <w:pPr>
              <w:pStyle w:val="TAC"/>
              <w:rPr>
                <w:snapToGrid w:val="0"/>
                <w:sz w:val="16"/>
                <w:szCs w:val="16"/>
              </w:rPr>
            </w:pPr>
            <w:r w:rsidRPr="00D471F1">
              <w:rPr>
                <w:snapToGrid w:val="0"/>
                <w:sz w:val="16"/>
                <w:szCs w:val="16"/>
              </w:rPr>
              <w:t>0341</w:t>
            </w:r>
          </w:p>
        </w:tc>
        <w:tc>
          <w:tcPr>
            <w:tcW w:w="425" w:type="dxa"/>
            <w:shd w:val="solid" w:color="FFFFFF" w:fill="auto"/>
          </w:tcPr>
          <w:p w14:paraId="14543AD7" w14:textId="119FF85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E61FA48" w14:textId="4106DED2"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FCB947F" w14:textId="3F9F077D" w:rsidR="00D471F1" w:rsidRDefault="00D471F1" w:rsidP="00D471F1">
            <w:pPr>
              <w:pStyle w:val="TAL"/>
              <w:rPr>
                <w:snapToGrid w:val="0"/>
                <w:sz w:val="16"/>
                <w:szCs w:val="16"/>
              </w:rPr>
            </w:pPr>
            <w:r>
              <w:rPr>
                <w:snapToGrid w:val="0"/>
                <w:sz w:val="16"/>
                <w:szCs w:val="16"/>
              </w:rPr>
              <w:t>More Flexible Domain selection for Emergency Calls using the PS Domain</w:t>
            </w:r>
          </w:p>
        </w:tc>
        <w:tc>
          <w:tcPr>
            <w:tcW w:w="708" w:type="dxa"/>
            <w:shd w:val="solid" w:color="FFFFFF" w:fill="auto"/>
          </w:tcPr>
          <w:p w14:paraId="100C74D3" w14:textId="52EF2126" w:rsidR="00D471F1" w:rsidRDefault="00D471F1" w:rsidP="00D471F1">
            <w:pPr>
              <w:pStyle w:val="TAC"/>
              <w:rPr>
                <w:snapToGrid w:val="0"/>
                <w:sz w:val="16"/>
                <w:szCs w:val="16"/>
              </w:rPr>
            </w:pPr>
            <w:r>
              <w:rPr>
                <w:snapToGrid w:val="0"/>
                <w:sz w:val="16"/>
                <w:szCs w:val="16"/>
              </w:rPr>
              <w:t>15.4.0</w:t>
            </w:r>
          </w:p>
        </w:tc>
      </w:tr>
      <w:tr w:rsidR="00D471F1" w:rsidRPr="00D471F1" w14:paraId="41EF79A0" w14:textId="77777777" w:rsidTr="00D471F1">
        <w:tc>
          <w:tcPr>
            <w:tcW w:w="800" w:type="dxa"/>
            <w:shd w:val="solid" w:color="FFFFFF" w:fill="auto"/>
          </w:tcPr>
          <w:p w14:paraId="20B6DF04" w14:textId="1B19CD63"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22965AF2" w14:textId="47E915C6"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7D2BBC1E" w14:textId="53F5195B" w:rsidR="00D471F1" w:rsidRPr="00D471F1" w:rsidRDefault="00D471F1" w:rsidP="00D471F1">
            <w:pPr>
              <w:pStyle w:val="TAC"/>
              <w:rPr>
                <w:snapToGrid w:val="0"/>
                <w:sz w:val="16"/>
                <w:szCs w:val="16"/>
              </w:rPr>
            </w:pPr>
            <w:r w:rsidRPr="00D471F1">
              <w:rPr>
                <w:snapToGrid w:val="0"/>
                <w:sz w:val="16"/>
                <w:szCs w:val="16"/>
              </w:rPr>
              <w:t>SP-190604</w:t>
            </w:r>
          </w:p>
        </w:tc>
        <w:tc>
          <w:tcPr>
            <w:tcW w:w="567" w:type="dxa"/>
            <w:shd w:val="solid" w:color="FFFFFF" w:fill="auto"/>
          </w:tcPr>
          <w:p w14:paraId="11DCD2AC" w14:textId="7CDA9C62" w:rsidR="00D471F1" w:rsidRPr="00D471F1" w:rsidRDefault="00D471F1" w:rsidP="00D471F1">
            <w:pPr>
              <w:pStyle w:val="TAC"/>
              <w:rPr>
                <w:snapToGrid w:val="0"/>
                <w:sz w:val="16"/>
                <w:szCs w:val="16"/>
              </w:rPr>
            </w:pPr>
            <w:r w:rsidRPr="00D471F1">
              <w:rPr>
                <w:snapToGrid w:val="0"/>
                <w:sz w:val="16"/>
                <w:szCs w:val="16"/>
              </w:rPr>
              <w:t>0346</w:t>
            </w:r>
          </w:p>
        </w:tc>
        <w:tc>
          <w:tcPr>
            <w:tcW w:w="425" w:type="dxa"/>
            <w:shd w:val="solid" w:color="FFFFFF" w:fill="auto"/>
          </w:tcPr>
          <w:p w14:paraId="5F8AC90E" w14:textId="69AE641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A4FFD3E" w14:textId="6243D14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9B32797" w14:textId="5EC16138" w:rsidR="00D471F1" w:rsidRDefault="00D471F1" w:rsidP="00D471F1">
            <w:pPr>
              <w:pStyle w:val="TAL"/>
              <w:rPr>
                <w:snapToGrid w:val="0"/>
                <w:sz w:val="16"/>
                <w:szCs w:val="16"/>
              </w:rPr>
            </w:pPr>
            <w:r>
              <w:rPr>
                <w:snapToGrid w:val="0"/>
                <w:sz w:val="16"/>
                <w:szCs w:val="16"/>
              </w:rPr>
              <w:t>Correcting principle stating that procedures for untrusted access are to be used even over trusted WLAN</w:t>
            </w:r>
          </w:p>
        </w:tc>
        <w:tc>
          <w:tcPr>
            <w:tcW w:w="708" w:type="dxa"/>
            <w:shd w:val="solid" w:color="FFFFFF" w:fill="auto"/>
          </w:tcPr>
          <w:p w14:paraId="09028D32" w14:textId="3BBB90EA" w:rsidR="00D471F1" w:rsidRDefault="00D471F1" w:rsidP="00D471F1">
            <w:pPr>
              <w:pStyle w:val="TAC"/>
              <w:rPr>
                <w:snapToGrid w:val="0"/>
                <w:sz w:val="16"/>
                <w:szCs w:val="16"/>
              </w:rPr>
            </w:pPr>
            <w:r>
              <w:rPr>
                <w:snapToGrid w:val="0"/>
                <w:sz w:val="16"/>
                <w:szCs w:val="16"/>
              </w:rPr>
              <w:t>15.5.0</w:t>
            </w:r>
          </w:p>
        </w:tc>
      </w:tr>
      <w:tr w:rsidR="00D471F1" w:rsidRPr="00D471F1" w14:paraId="1FAF829F" w14:textId="77777777" w:rsidTr="00D471F1">
        <w:tc>
          <w:tcPr>
            <w:tcW w:w="800" w:type="dxa"/>
            <w:shd w:val="solid" w:color="FFFFFF" w:fill="auto"/>
          </w:tcPr>
          <w:p w14:paraId="74B0DBDC" w14:textId="2B32C330"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3FEF84CD" w14:textId="5576CF78"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62C68C4E" w14:textId="4A020FED" w:rsidR="00D471F1" w:rsidRPr="00D471F1" w:rsidRDefault="00D471F1" w:rsidP="00D471F1">
            <w:pPr>
              <w:pStyle w:val="TAC"/>
              <w:rPr>
                <w:snapToGrid w:val="0"/>
                <w:sz w:val="16"/>
                <w:szCs w:val="16"/>
              </w:rPr>
            </w:pPr>
            <w:r w:rsidRPr="00D471F1">
              <w:rPr>
                <w:snapToGrid w:val="0"/>
                <w:sz w:val="16"/>
                <w:szCs w:val="16"/>
              </w:rPr>
              <w:t>SP-190609</w:t>
            </w:r>
          </w:p>
        </w:tc>
        <w:tc>
          <w:tcPr>
            <w:tcW w:w="567" w:type="dxa"/>
            <w:shd w:val="solid" w:color="FFFFFF" w:fill="auto"/>
          </w:tcPr>
          <w:p w14:paraId="76017263" w14:textId="4C29CF10" w:rsidR="00D471F1" w:rsidRPr="00D471F1" w:rsidRDefault="00D471F1" w:rsidP="00D471F1">
            <w:pPr>
              <w:pStyle w:val="TAC"/>
              <w:rPr>
                <w:snapToGrid w:val="0"/>
                <w:sz w:val="16"/>
                <w:szCs w:val="16"/>
              </w:rPr>
            </w:pPr>
            <w:r w:rsidRPr="00D471F1">
              <w:rPr>
                <w:snapToGrid w:val="0"/>
                <w:sz w:val="16"/>
                <w:szCs w:val="16"/>
              </w:rPr>
              <w:t>0344</w:t>
            </w:r>
          </w:p>
        </w:tc>
        <w:tc>
          <w:tcPr>
            <w:tcW w:w="425" w:type="dxa"/>
            <w:shd w:val="solid" w:color="FFFFFF" w:fill="auto"/>
          </w:tcPr>
          <w:p w14:paraId="308E28F1" w14:textId="7AF97C1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8C56B75" w14:textId="501A720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8B85367" w14:textId="2195FB38" w:rsidR="00D471F1" w:rsidRDefault="00D471F1" w:rsidP="00D471F1">
            <w:pPr>
              <w:pStyle w:val="TAL"/>
              <w:rPr>
                <w:snapToGrid w:val="0"/>
                <w:sz w:val="16"/>
                <w:szCs w:val="16"/>
              </w:rPr>
            </w:pPr>
            <w:r>
              <w:rPr>
                <w:snapToGrid w:val="0"/>
                <w:sz w:val="16"/>
                <w:szCs w:val="16"/>
              </w:rPr>
              <w:t>Enabling emergency call using trusted non-3GPP access to 5GC</w:t>
            </w:r>
          </w:p>
        </w:tc>
        <w:tc>
          <w:tcPr>
            <w:tcW w:w="708" w:type="dxa"/>
            <w:shd w:val="solid" w:color="FFFFFF" w:fill="auto"/>
          </w:tcPr>
          <w:p w14:paraId="42645F79" w14:textId="11D36A6A" w:rsidR="00D471F1" w:rsidRDefault="00D471F1" w:rsidP="00D471F1">
            <w:pPr>
              <w:pStyle w:val="TAC"/>
              <w:rPr>
                <w:snapToGrid w:val="0"/>
                <w:sz w:val="16"/>
                <w:szCs w:val="16"/>
              </w:rPr>
            </w:pPr>
            <w:r w:rsidRPr="00F82661">
              <w:rPr>
                <w:b/>
                <w:snapToGrid w:val="0"/>
                <w:sz w:val="16"/>
                <w:szCs w:val="16"/>
              </w:rPr>
              <w:t>16.0.0</w:t>
            </w:r>
          </w:p>
        </w:tc>
      </w:tr>
      <w:tr w:rsidR="00D471F1" w:rsidRPr="00D471F1" w14:paraId="1730F1A0" w14:textId="77777777" w:rsidTr="00D471F1">
        <w:tc>
          <w:tcPr>
            <w:tcW w:w="800" w:type="dxa"/>
            <w:shd w:val="solid" w:color="FFFFFF" w:fill="auto"/>
          </w:tcPr>
          <w:p w14:paraId="4AFB4F3D" w14:textId="4BB24AA3" w:rsidR="00D471F1" w:rsidRDefault="00D471F1" w:rsidP="00D471F1">
            <w:pPr>
              <w:pStyle w:val="TAC"/>
              <w:rPr>
                <w:snapToGrid w:val="0"/>
                <w:sz w:val="16"/>
                <w:szCs w:val="16"/>
              </w:rPr>
            </w:pPr>
            <w:r>
              <w:rPr>
                <w:snapToGrid w:val="0"/>
                <w:sz w:val="16"/>
                <w:szCs w:val="16"/>
              </w:rPr>
              <w:t>2019-12</w:t>
            </w:r>
          </w:p>
        </w:tc>
        <w:tc>
          <w:tcPr>
            <w:tcW w:w="800" w:type="dxa"/>
            <w:shd w:val="solid" w:color="FFFFFF" w:fill="auto"/>
          </w:tcPr>
          <w:p w14:paraId="261BAA42" w14:textId="11E61BF2" w:rsidR="00D471F1" w:rsidRDefault="00D471F1" w:rsidP="00D471F1">
            <w:pPr>
              <w:pStyle w:val="TAC"/>
              <w:rPr>
                <w:snapToGrid w:val="0"/>
                <w:sz w:val="16"/>
                <w:szCs w:val="16"/>
              </w:rPr>
            </w:pPr>
            <w:r>
              <w:rPr>
                <w:snapToGrid w:val="0"/>
                <w:sz w:val="16"/>
                <w:szCs w:val="16"/>
              </w:rPr>
              <w:t>SA#86</w:t>
            </w:r>
          </w:p>
        </w:tc>
        <w:tc>
          <w:tcPr>
            <w:tcW w:w="952" w:type="dxa"/>
            <w:shd w:val="solid" w:color="FFFFFF" w:fill="auto"/>
          </w:tcPr>
          <w:p w14:paraId="0E5F6A51" w14:textId="43CAC664" w:rsidR="00D471F1" w:rsidRPr="00D471F1" w:rsidRDefault="00D471F1" w:rsidP="00D471F1">
            <w:pPr>
              <w:pStyle w:val="TAC"/>
              <w:rPr>
                <w:snapToGrid w:val="0"/>
                <w:sz w:val="16"/>
                <w:szCs w:val="16"/>
              </w:rPr>
            </w:pPr>
            <w:r w:rsidRPr="00D471F1">
              <w:rPr>
                <w:snapToGrid w:val="0"/>
                <w:sz w:val="16"/>
                <w:szCs w:val="16"/>
              </w:rPr>
              <w:t>SP-191089</w:t>
            </w:r>
          </w:p>
        </w:tc>
        <w:tc>
          <w:tcPr>
            <w:tcW w:w="567" w:type="dxa"/>
            <w:shd w:val="solid" w:color="FFFFFF" w:fill="auto"/>
          </w:tcPr>
          <w:p w14:paraId="7D7E4BB6" w14:textId="5529BC00" w:rsidR="00D471F1" w:rsidRPr="00D471F1" w:rsidRDefault="00D471F1" w:rsidP="00D471F1">
            <w:pPr>
              <w:pStyle w:val="TAC"/>
              <w:rPr>
                <w:snapToGrid w:val="0"/>
                <w:sz w:val="16"/>
                <w:szCs w:val="16"/>
              </w:rPr>
            </w:pPr>
            <w:r w:rsidRPr="00D471F1">
              <w:rPr>
                <w:snapToGrid w:val="0"/>
                <w:sz w:val="16"/>
                <w:szCs w:val="16"/>
              </w:rPr>
              <w:t>0350</w:t>
            </w:r>
          </w:p>
        </w:tc>
        <w:tc>
          <w:tcPr>
            <w:tcW w:w="425" w:type="dxa"/>
            <w:shd w:val="solid" w:color="FFFFFF" w:fill="auto"/>
          </w:tcPr>
          <w:p w14:paraId="712B7E59" w14:textId="3D1E2564"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C9B18A4" w14:textId="488D3B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0D0C3E" w14:textId="6D328256" w:rsidR="00D471F1" w:rsidRDefault="00D471F1" w:rsidP="00D471F1">
            <w:pPr>
              <w:pStyle w:val="TAL"/>
              <w:rPr>
                <w:snapToGrid w:val="0"/>
                <w:sz w:val="16"/>
                <w:szCs w:val="16"/>
              </w:rPr>
            </w:pPr>
            <w:r>
              <w:rPr>
                <w:snapToGrid w:val="0"/>
                <w:sz w:val="16"/>
                <w:szCs w:val="16"/>
              </w:rPr>
              <w:t>Support of IMS emergency sessions for roaming users in 5GS deployments without IMS-level roaming interfaces</w:t>
            </w:r>
          </w:p>
        </w:tc>
        <w:tc>
          <w:tcPr>
            <w:tcW w:w="708" w:type="dxa"/>
            <w:shd w:val="solid" w:color="FFFFFF" w:fill="auto"/>
          </w:tcPr>
          <w:p w14:paraId="709B76FE" w14:textId="45BF0F95" w:rsidR="00D471F1" w:rsidRPr="00F82661" w:rsidRDefault="00D471F1" w:rsidP="00D471F1">
            <w:pPr>
              <w:pStyle w:val="TAC"/>
              <w:rPr>
                <w:b/>
                <w:snapToGrid w:val="0"/>
                <w:sz w:val="16"/>
                <w:szCs w:val="16"/>
              </w:rPr>
            </w:pPr>
            <w:r w:rsidRPr="0044157F">
              <w:rPr>
                <w:bCs/>
                <w:snapToGrid w:val="0"/>
                <w:sz w:val="16"/>
                <w:szCs w:val="16"/>
              </w:rPr>
              <w:t>16.1.0</w:t>
            </w:r>
          </w:p>
        </w:tc>
      </w:tr>
      <w:tr w:rsidR="00D471F1" w:rsidRPr="00D471F1" w14:paraId="26902D34" w14:textId="77777777" w:rsidTr="00D471F1">
        <w:tc>
          <w:tcPr>
            <w:tcW w:w="800" w:type="dxa"/>
            <w:shd w:val="solid" w:color="FFFFFF" w:fill="auto"/>
          </w:tcPr>
          <w:p w14:paraId="14C140C5" w14:textId="0422E8AE"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54DE7BD0" w14:textId="4A4504F2"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640C7E1" w14:textId="54DB986C" w:rsidR="00D471F1" w:rsidRPr="00D471F1" w:rsidRDefault="00D471F1" w:rsidP="00D471F1">
            <w:pPr>
              <w:pStyle w:val="TAC"/>
              <w:rPr>
                <w:snapToGrid w:val="0"/>
                <w:sz w:val="16"/>
                <w:szCs w:val="16"/>
              </w:rPr>
            </w:pPr>
            <w:r w:rsidRPr="00D471F1">
              <w:rPr>
                <w:snapToGrid w:val="0"/>
                <w:sz w:val="16"/>
                <w:szCs w:val="16"/>
              </w:rPr>
              <w:t>SP-200420</w:t>
            </w:r>
          </w:p>
        </w:tc>
        <w:tc>
          <w:tcPr>
            <w:tcW w:w="567" w:type="dxa"/>
            <w:shd w:val="solid" w:color="FFFFFF" w:fill="auto"/>
          </w:tcPr>
          <w:p w14:paraId="2E410377" w14:textId="07733F47" w:rsidR="00D471F1" w:rsidRPr="00D471F1" w:rsidRDefault="00D471F1" w:rsidP="00D471F1">
            <w:pPr>
              <w:pStyle w:val="TAC"/>
              <w:rPr>
                <w:snapToGrid w:val="0"/>
                <w:sz w:val="16"/>
                <w:szCs w:val="16"/>
              </w:rPr>
            </w:pPr>
            <w:r w:rsidRPr="00D471F1">
              <w:rPr>
                <w:snapToGrid w:val="0"/>
                <w:sz w:val="16"/>
                <w:szCs w:val="16"/>
              </w:rPr>
              <w:t>0355</w:t>
            </w:r>
          </w:p>
        </w:tc>
        <w:tc>
          <w:tcPr>
            <w:tcW w:w="425" w:type="dxa"/>
            <w:shd w:val="solid" w:color="FFFFFF" w:fill="auto"/>
          </w:tcPr>
          <w:p w14:paraId="0F2EC878" w14:textId="6B4F4AAD"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0CD6E13" w14:textId="5BF0BE6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4049782" w14:textId="3DC5D42E" w:rsidR="00D471F1" w:rsidRDefault="00D471F1" w:rsidP="00D471F1">
            <w:pPr>
              <w:pStyle w:val="TAL"/>
              <w:rPr>
                <w:snapToGrid w:val="0"/>
                <w:sz w:val="16"/>
                <w:szCs w:val="16"/>
              </w:rPr>
            </w:pPr>
            <w:r>
              <w:rPr>
                <w:snapToGrid w:val="0"/>
                <w:sz w:val="16"/>
                <w:szCs w:val="16"/>
              </w:rPr>
              <w:t>Correction for IMS Emergency Registration and Session Establishment</w:t>
            </w:r>
          </w:p>
        </w:tc>
        <w:tc>
          <w:tcPr>
            <w:tcW w:w="708" w:type="dxa"/>
            <w:shd w:val="solid" w:color="FFFFFF" w:fill="auto"/>
          </w:tcPr>
          <w:p w14:paraId="2F353071" w14:textId="6969C339" w:rsidR="00D471F1" w:rsidRPr="0044157F" w:rsidRDefault="00D471F1" w:rsidP="00D471F1">
            <w:pPr>
              <w:pStyle w:val="TAC"/>
              <w:rPr>
                <w:bCs/>
                <w:snapToGrid w:val="0"/>
                <w:sz w:val="16"/>
                <w:szCs w:val="16"/>
              </w:rPr>
            </w:pPr>
            <w:r>
              <w:rPr>
                <w:bCs/>
                <w:snapToGrid w:val="0"/>
                <w:sz w:val="16"/>
                <w:szCs w:val="16"/>
              </w:rPr>
              <w:t>16.2.0</w:t>
            </w:r>
          </w:p>
        </w:tc>
      </w:tr>
      <w:tr w:rsidR="00D471F1" w:rsidRPr="00D471F1" w14:paraId="1F50708F" w14:textId="77777777" w:rsidTr="00D471F1">
        <w:tc>
          <w:tcPr>
            <w:tcW w:w="800" w:type="dxa"/>
            <w:shd w:val="solid" w:color="FFFFFF" w:fill="auto"/>
          </w:tcPr>
          <w:p w14:paraId="28357EB6" w14:textId="6BFAE4C1"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274ACEE1" w14:textId="1326B2E8"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BEF6181" w14:textId="4EAA2C3F" w:rsidR="00D471F1" w:rsidRPr="00D471F1" w:rsidRDefault="00D471F1" w:rsidP="00D471F1">
            <w:pPr>
              <w:pStyle w:val="TAC"/>
              <w:rPr>
                <w:snapToGrid w:val="0"/>
                <w:sz w:val="16"/>
                <w:szCs w:val="16"/>
              </w:rPr>
            </w:pPr>
            <w:r w:rsidRPr="00D471F1">
              <w:rPr>
                <w:snapToGrid w:val="0"/>
                <w:sz w:val="16"/>
                <w:szCs w:val="16"/>
              </w:rPr>
              <w:t>SP-200552</w:t>
            </w:r>
          </w:p>
        </w:tc>
        <w:tc>
          <w:tcPr>
            <w:tcW w:w="567" w:type="dxa"/>
            <w:shd w:val="solid" w:color="FFFFFF" w:fill="auto"/>
          </w:tcPr>
          <w:p w14:paraId="297C94EA" w14:textId="71704F0A" w:rsidR="00D471F1" w:rsidRPr="00D471F1" w:rsidRDefault="00D471F1" w:rsidP="00D471F1">
            <w:pPr>
              <w:pStyle w:val="TAC"/>
              <w:rPr>
                <w:snapToGrid w:val="0"/>
                <w:sz w:val="16"/>
                <w:szCs w:val="16"/>
              </w:rPr>
            </w:pPr>
            <w:r w:rsidRPr="00D471F1">
              <w:rPr>
                <w:snapToGrid w:val="0"/>
                <w:sz w:val="16"/>
                <w:szCs w:val="16"/>
              </w:rPr>
              <w:t>0357</w:t>
            </w:r>
          </w:p>
        </w:tc>
        <w:tc>
          <w:tcPr>
            <w:tcW w:w="425" w:type="dxa"/>
            <w:shd w:val="solid" w:color="FFFFFF" w:fill="auto"/>
          </w:tcPr>
          <w:p w14:paraId="2B69A302" w14:textId="7C9530E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E9F60F1" w14:textId="028150DB"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356AF88" w14:textId="360793B0" w:rsidR="00D471F1" w:rsidRDefault="00D471F1" w:rsidP="00D471F1">
            <w:pPr>
              <w:pStyle w:val="TAL"/>
              <w:rPr>
                <w:snapToGrid w:val="0"/>
                <w:sz w:val="16"/>
                <w:szCs w:val="16"/>
              </w:rPr>
            </w:pPr>
            <w:r>
              <w:rPr>
                <w:snapToGrid w:val="0"/>
                <w:sz w:val="16"/>
                <w:szCs w:val="16"/>
              </w:rPr>
              <w:t>Domain selection for support of NG-eCall over NR</w:t>
            </w:r>
          </w:p>
        </w:tc>
        <w:tc>
          <w:tcPr>
            <w:tcW w:w="708" w:type="dxa"/>
            <w:shd w:val="solid" w:color="FFFFFF" w:fill="auto"/>
          </w:tcPr>
          <w:p w14:paraId="7F98ADCC" w14:textId="5BB98E45" w:rsidR="00D471F1" w:rsidRDefault="00D471F1" w:rsidP="00D471F1">
            <w:pPr>
              <w:pStyle w:val="TAC"/>
              <w:rPr>
                <w:bCs/>
                <w:snapToGrid w:val="0"/>
                <w:sz w:val="16"/>
                <w:szCs w:val="16"/>
              </w:rPr>
            </w:pPr>
            <w:r>
              <w:rPr>
                <w:bCs/>
                <w:snapToGrid w:val="0"/>
                <w:sz w:val="16"/>
                <w:szCs w:val="16"/>
              </w:rPr>
              <w:t>16.2.0</w:t>
            </w:r>
          </w:p>
        </w:tc>
      </w:tr>
      <w:tr w:rsidR="00D471F1" w:rsidRPr="00D471F1" w14:paraId="42FBCDEE" w14:textId="77777777" w:rsidTr="00D471F1">
        <w:tc>
          <w:tcPr>
            <w:tcW w:w="800" w:type="dxa"/>
            <w:shd w:val="solid" w:color="FFFFFF" w:fill="auto"/>
          </w:tcPr>
          <w:p w14:paraId="71FBDC49" w14:textId="5117FC40" w:rsidR="00D471F1" w:rsidRDefault="00D471F1" w:rsidP="00D471F1">
            <w:pPr>
              <w:pStyle w:val="TAC"/>
              <w:rPr>
                <w:snapToGrid w:val="0"/>
                <w:sz w:val="16"/>
                <w:szCs w:val="16"/>
              </w:rPr>
            </w:pPr>
            <w:r>
              <w:rPr>
                <w:snapToGrid w:val="0"/>
                <w:sz w:val="16"/>
                <w:szCs w:val="16"/>
              </w:rPr>
              <w:t>2020-12</w:t>
            </w:r>
          </w:p>
        </w:tc>
        <w:tc>
          <w:tcPr>
            <w:tcW w:w="800" w:type="dxa"/>
            <w:shd w:val="solid" w:color="FFFFFF" w:fill="auto"/>
          </w:tcPr>
          <w:p w14:paraId="663EC438" w14:textId="20350675" w:rsidR="00D471F1" w:rsidRDefault="00D471F1" w:rsidP="00D471F1">
            <w:pPr>
              <w:pStyle w:val="TAC"/>
              <w:rPr>
                <w:snapToGrid w:val="0"/>
                <w:sz w:val="16"/>
                <w:szCs w:val="16"/>
              </w:rPr>
            </w:pPr>
            <w:r>
              <w:rPr>
                <w:snapToGrid w:val="0"/>
                <w:sz w:val="16"/>
                <w:szCs w:val="16"/>
              </w:rPr>
              <w:t>SA#90E</w:t>
            </w:r>
          </w:p>
        </w:tc>
        <w:tc>
          <w:tcPr>
            <w:tcW w:w="952" w:type="dxa"/>
            <w:shd w:val="solid" w:color="FFFFFF" w:fill="auto"/>
          </w:tcPr>
          <w:p w14:paraId="10FA812C" w14:textId="2D457CDD" w:rsidR="00D471F1" w:rsidRPr="00D471F1" w:rsidRDefault="00D471F1" w:rsidP="00D471F1">
            <w:pPr>
              <w:pStyle w:val="TAC"/>
              <w:rPr>
                <w:snapToGrid w:val="0"/>
                <w:sz w:val="16"/>
                <w:szCs w:val="16"/>
              </w:rPr>
            </w:pPr>
            <w:r w:rsidRPr="00D471F1">
              <w:rPr>
                <w:snapToGrid w:val="0"/>
                <w:sz w:val="16"/>
                <w:szCs w:val="16"/>
              </w:rPr>
              <w:t>SP-200959</w:t>
            </w:r>
          </w:p>
        </w:tc>
        <w:tc>
          <w:tcPr>
            <w:tcW w:w="567" w:type="dxa"/>
            <w:shd w:val="solid" w:color="FFFFFF" w:fill="auto"/>
          </w:tcPr>
          <w:p w14:paraId="753A2CE1" w14:textId="5DD3F344" w:rsidR="00D471F1" w:rsidRPr="00D471F1" w:rsidRDefault="00D471F1" w:rsidP="00D471F1">
            <w:pPr>
              <w:pStyle w:val="TAC"/>
              <w:rPr>
                <w:snapToGrid w:val="0"/>
                <w:sz w:val="16"/>
                <w:szCs w:val="16"/>
              </w:rPr>
            </w:pPr>
            <w:r w:rsidRPr="00D471F1">
              <w:rPr>
                <w:snapToGrid w:val="0"/>
                <w:sz w:val="16"/>
                <w:szCs w:val="16"/>
              </w:rPr>
              <w:t>0358</w:t>
            </w:r>
          </w:p>
        </w:tc>
        <w:tc>
          <w:tcPr>
            <w:tcW w:w="425" w:type="dxa"/>
            <w:shd w:val="solid" w:color="FFFFFF" w:fill="auto"/>
          </w:tcPr>
          <w:p w14:paraId="53D8A0E8" w14:textId="27284E6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8A1D726" w14:textId="5054589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3C791BD" w14:textId="4ED7D29A" w:rsidR="00D471F1" w:rsidRDefault="00D471F1" w:rsidP="00D471F1">
            <w:pPr>
              <w:pStyle w:val="TAL"/>
              <w:rPr>
                <w:snapToGrid w:val="0"/>
                <w:sz w:val="16"/>
                <w:szCs w:val="16"/>
              </w:rPr>
            </w:pPr>
            <w:r>
              <w:rPr>
                <w:snapToGrid w:val="0"/>
                <w:sz w:val="16"/>
                <w:szCs w:val="16"/>
              </w:rPr>
              <w:t>Correction of reference for Sh interface</w:t>
            </w:r>
          </w:p>
        </w:tc>
        <w:tc>
          <w:tcPr>
            <w:tcW w:w="708" w:type="dxa"/>
            <w:shd w:val="solid" w:color="FFFFFF" w:fill="auto"/>
          </w:tcPr>
          <w:p w14:paraId="0A2EDDB3" w14:textId="48B742CC" w:rsidR="00D471F1" w:rsidRDefault="00D471F1" w:rsidP="00D471F1">
            <w:pPr>
              <w:pStyle w:val="TAC"/>
              <w:rPr>
                <w:bCs/>
                <w:snapToGrid w:val="0"/>
                <w:sz w:val="16"/>
                <w:szCs w:val="16"/>
              </w:rPr>
            </w:pPr>
            <w:r>
              <w:rPr>
                <w:bCs/>
                <w:snapToGrid w:val="0"/>
                <w:sz w:val="16"/>
                <w:szCs w:val="16"/>
              </w:rPr>
              <w:t>16.3.0</w:t>
            </w:r>
          </w:p>
        </w:tc>
      </w:tr>
      <w:tr w:rsidR="00D471F1" w:rsidRPr="00D471F1" w14:paraId="42EBFEF6" w14:textId="77777777" w:rsidTr="00D471F1">
        <w:tc>
          <w:tcPr>
            <w:tcW w:w="800" w:type="dxa"/>
            <w:shd w:val="solid" w:color="FFFFFF" w:fill="auto"/>
          </w:tcPr>
          <w:p w14:paraId="0D503394" w14:textId="72A0FACE" w:rsidR="00D471F1" w:rsidRDefault="00D471F1" w:rsidP="00D471F1">
            <w:pPr>
              <w:pStyle w:val="TAC"/>
              <w:rPr>
                <w:snapToGrid w:val="0"/>
                <w:sz w:val="16"/>
                <w:szCs w:val="16"/>
              </w:rPr>
            </w:pPr>
            <w:r>
              <w:rPr>
                <w:snapToGrid w:val="0"/>
                <w:sz w:val="16"/>
                <w:szCs w:val="16"/>
              </w:rPr>
              <w:t>2021-03</w:t>
            </w:r>
          </w:p>
        </w:tc>
        <w:tc>
          <w:tcPr>
            <w:tcW w:w="800" w:type="dxa"/>
            <w:shd w:val="solid" w:color="FFFFFF" w:fill="auto"/>
          </w:tcPr>
          <w:p w14:paraId="58D77D38" w14:textId="24C2B011" w:rsidR="00D471F1" w:rsidRDefault="00D471F1" w:rsidP="00D471F1">
            <w:pPr>
              <w:pStyle w:val="TAC"/>
              <w:rPr>
                <w:snapToGrid w:val="0"/>
                <w:sz w:val="16"/>
                <w:szCs w:val="16"/>
              </w:rPr>
            </w:pPr>
            <w:r>
              <w:rPr>
                <w:snapToGrid w:val="0"/>
                <w:sz w:val="16"/>
                <w:szCs w:val="16"/>
              </w:rPr>
              <w:t>SA#91E</w:t>
            </w:r>
          </w:p>
        </w:tc>
        <w:tc>
          <w:tcPr>
            <w:tcW w:w="952" w:type="dxa"/>
            <w:shd w:val="solid" w:color="FFFFFF" w:fill="auto"/>
          </w:tcPr>
          <w:p w14:paraId="5DEBBFFC" w14:textId="5BE94022" w:rsidR="00D471F1" w:rsidRPr="00D471F1" w:rsidRDefault="00D471F1" w:rsidP="00D471F1">
            <w:pPr>
              <w:pStyle w:val="TAC"/>
              <w:rPr>
                <w:snapToGrid w:val="0"/>
                <w:sz w:val="16"/>
                <w:szCs w:val="16"/>
              </w:rPr>
            </w:pPr>
            <w:r w:rsidRPr="00D471F1">
              <w:rPr>
                <w:snapToGrid w:val="0"/>
                <w:sz w:val="16"/>
                <w:szCs w:val="16"/>
              </w:rPr>
              <w:t>SP-210088</w:t>
            </w:r>
          </w:p>
        </w:tc>
        <w:tc>
          <w:tcPr>
            <w:tcW w:w="567" w:type="dxa"/>
            <w:shd w:val="solid" w:color="FFFFFF" w:fill="auto"/>
          </w:tcPr>
          <w:p w14:paraId="3830FCF1" w14:textId="1E4E4EE4" w:rsidR="00D471F1" w:rsidRPr="00D471F1" w:rsidRDefault="00D471F1" w:rsidP="00D471F1">
            <w:pPr>
              <w:pStyle w:val="TAC"/>
              <w:rPr>
                <w:snapToGrid w:val="0"/>
                <w:sz w:val="16"/>
                <w:szCs w:val="16"/>
              </w:rPr>
            </w:pPr>
            <w:r w:rsidRPr="00D471F1">
              <w:rPr>
                <w:snapToGrid w:val="0"/>
                <w:sz w:val="16"/>
                <w:szCs w:val="16"/>
              </w:rPr>
              <w:t>0359</w:t>
            </w:r>
          </w:p>
        </w:tc>
        <w:tc>
          <w:tcPr>
            <w:tcW w:w="425" w:type="dxa"/>
            <w:shd w:val="solid" w:color="FFFFFF" w:fill="auto"/>
          </w:tcPr>
          <w:p w14:paraId="4A646D96" w14:textId="3D3541F1"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9CCEAA3" w14:textId="3F2F8E7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5522C36" w14:textId="1E797C38" w:rsidR="00D471F1" w:rsidRDefault="00D471F1" w:rsidP="00D471F1">
            <w:pPr>
              <w:pStyle w:val="TAL"/>
              <w:rPr>
                <w:snapToGrid w:val="0"/>
                <w:sz w:val="16"/>
                <w:szCs w:val="16"/>
              </w:rPr>
            </w:pPr>
            <w:r>
              <w:rPr>
                <w:snapToGrid w:val="0"/>
                <w:sz w:val="16"/>
                <w:szCs w:val="16"/>
              </w:rPr>
              <w:t xml:space="preserve">Support for Caller Identity Attestation and Assertion of Emergency sessions </w:t>
            </w:r>
          </w:p>
        </w:tc>
        <w:tc>
          <w:tcPr>
            <w:tcW w:w="708" w:type="dxa"/>
            <w:shd w:val="solid" w:color="FFFFFF" w:fill="auto"/>
          </w:tcPr>
          <w:p w14:paraId="0C76C18D" w14:textId="359F3607" w:rsidR="00D471F1" w:rsidRPr="00D471F1" w:rsidRDefault="00D471F1" w:rsidP="00D471F1">
            <w:pPr>
              <w:pStyle w:val="TAC"/>
              <w:rPr>
                <w:b/>
                <w:snapToGrid w:val="0"/>
                <w:sz w:val="16"/>
                <w:szCs w:val="16"/>
              </w:rPr>
            </w:pPr>
            <w:r w:rsidRPr="00D471F1">
              <w:rPr>
                <w:b/>
                <w:snapToGrid w:val="0"/>
                <w:sz w:val="16"/>
                <w:szCs w:val="16"/>
              </w:rPr>
              <w:t>17.0.0</w:t>
            </w:r>
          </w:p>
        </w:tc>
      </w:tr>
      <w:tr w:rsidR="006515FC" w:rsidRPr="00D471F1" w14:paraId="184B6692" w14:textId="77777777" w:rsidTr="00D471F1">
        <w:tc>
          <w:tcPr>
            <w:tcW w:w="800" w:type="dxa"/>
            <w:shd w:val="solid" w:color="FFFFFF" w:fill="auto"/>
          </w:tcPr>
          <w:p w14:paraId="64AB02E8" w14:textId="5C19E819" w:rsidR="006515FC" w:rsidRDefault="006515FC" w:rsidP="00D471F1">
            <w:pPr>
              <w:pStyle w:val="TAC"/>
              <w:rPr>
                <w:snapToGrid w:val="0"/>
                <w:sz w:val="16"/>
                <w:szCs w:val="16"/>
              </w:rPr>
            </w:pPr>
            <w:r>
              <w:rPr>
                <w:snapToGrid w:val="0"/>
                <w:sz w:val="16"/>
                <w:szCs w:val="16"/>
              </w:rPr>
              <w:t>2021-06</w:t>
            </w:r>
          </w:p>
        </w:tc>
        <w:tc>
          <w:tcPr>
            <w:tcW w:w="800" w:type="dxa"/>
            <w:shd w:val="solid" w:color="FFFFFF" w:fill="auto"/>
          </w:tcPr>
          <w:p w14:paraId="0F9B6443" w14:textId="10C56EF7" w:rsidR="006515FC" w:rsidRDefault="006515FC" w:rsidP="00D471F1">
            <w:pPr>
              <w:pStyle w:val="TAC"/>
              <w:rPr>
                <w:snapToGrid w:val="0"/>
                <w:sz w:val="16"/>
                <w:szCs w:val="16"/>
              </w:rPr>
            </w:pPr>
            <w:r>
              <w:rPr>
                <w:snapToGrid w:val="0"/>
                <w:sz w:val="16"/>
                <w:szCs w:val="16"/>
              </w:rPr>
              <w:t>SA#92E</w:t>
            </w:r>
          </w:p>
        </w:tc>
        <w:tc>
          <w:tcPr>
            <w:tcW w:w="952" w:type="dxa"/>
            <w:shd w:val="solid" w:color="FFFFFF" w:fill="auto"/>
          </w:tcPr>
          <w:p w14:paraId="576219FB" w14:textId="61548B33" w:rsidR="006515FC" w:rsidRPr="00D471F1" w:rsidRDefault="006515FC" w:rsidP="00D471F1">
            <w:pPr>
              <w:pStyle w:val="TAC"/>
              <w:rPr>
                <w:snapToGrid w:val="0"/>
                <w:sz w:val="16"/>
                <w:szCs w:val="16"/>
              </w:rPr>
            </w:pPr>
            <w:r>
              <w:rPr>
                <w:snapToGrid w:val="0"/>
                <w:sz w:val="16"/>
                <w:szCs w:val="16"/>
              </w:rPr>
              <w:t>SP-210332</w:t>
            </w:r>
          </w:p>
        </w:tc>
        <w:tc>
          <w:tcPr>
            <w:tcW w:w="567" w:type="dxa"/>
            <w:shd w:val="solid" w:color="FFFFFF" w:fill="auto"/>
          </w:tcPr>
          <w:p w14:paraId="698BA280" w14:textId="7E87022B" w:rsidR="006515FC" w:rsidRPr="00D471F1" w:rsidRDefault="006515FC" w:rsidP="00D471F1">
            <w:pPr>
              <w:pStyle w:val="TAC"/>
              <w:rPr>
                <w:snapToGrid w:val="0"/>
                <w:sz w:val="16"/>
                <w:szCs w:val="16"/>
              </w:rPr>
            </w:pPr>
            <w:r>
              <w:rPr>
                <w:snapToGrid w:val="0"/>
                <w:sz w:val="16"/>
                <w:szCs w:val="16"/>
              </w:rPr>
              <w:t>0364</w:t>
            </w:r>
          </w:p>
        </w:tc>
        <w:tc>
          <w:tcPr>
            <w:tcW w:w="425" w:type="dxa"/>
            <w:shd w:val="solid" w:color="FFFFFF" w:fill="auto"/>
          </w:tcPr>
          <w:p w14:paraId="2CE5ED0E" w14:textId="5615940E" w:rsidR="006515FC" w:rsidRPr="00D471F1" w:rsidRDefault="006515FC" w:rsidP="00D471F1">
            <w:pPr>
              <w:pStyle w:val="TAC"/>
              <w:rPr>
                <w:snapToGrid w:val="0"/>
                <w:sz w:val="16"/>
                <w:szCs w:val="16"/>
              </w:rPr>
            </w:pPr>
            <w:r>
              <w:rPr>
                <w:snapToGrid w:val="0"/>
                <w:sz w:val="16"/>
                <w:szCs w:val="16"/>
              </w:rPr>
              <w:t>1</w:t>
            </w:r>
          </w:p>
        </w:tc>
        <w:tc>
          <w:tcPr>
            <w:tcW w:w="425" w:type="dxa"/>
            <w:shd w:val="solid" w:color="FFFFFF" w:fill="auto"/>
          </w:tcPr>
          <w:p w14:paraId="0BC402CA" w14:textId="18F61151" w:rsidR="006515FC" w:rsidRDefault="006515FC" w:rsidP="00D471F1">
            <w:pPr>
              <w:pStyle w:val="TAC"/>
              <w:rPr>
                <w:snapToGrid w:val="0"/>
                <w:sz w:val="16"/>
                <w:szCs w:val="16"/>
              </w:rPr>
            </w:pPr>
            <w:r>
              <w:rPr>
                <w:snapToGrid w:val="0"/>
                <w:sz w:val="16"/>
                <w:szCs w:val="16"/>
              </w:rPr>
              <w:t>F</w:t>
            </w:r>
          </w:p>
        </w:tc>
        <w:tc>
          <w:tcPr>
            <w:tcW w:w="4962" w:type="dxa"/>
            <w:shd w:val="solid" w:color="FFFFFF" w:fill="auto"/>
          </w:tcPr>
          <w:p w14:paraId="79ABA48B" w14:textId="156BEA16" w:rsidR="006515FC" w:rsidRDefault="006515FC" w:rsidP="00D471F1">
            <w:pPr>
              <w:pStyle w:val="TAL"/>
              <w:rPr>
                <w:snapToGrid w:val="0"/>
                <w:sz w:val="16"/>
                <w:szCs w:val="16"/>
              </w:rPr>
            </w:pPr>
            <w:r>
              <w:rPr>
                <w:snapToGrid w:val="0"/>
                <w:sz w:val="16"/>
                <w:szCs w:val="16"/>
              </w:rPr>
              <w:t>NG eCall domain selection corrections</w:t>
            </w:r>
          </w:p>
        </w:tc>
        <w:tc>
          <w:tcPr>
            <w:tcW w:w="708" w:type="dxa"/>
            <w:shd w:val="solid" w:color="FFFFFF" w:fill="auto"/>
          </w:tcPr>
          <w:p w14:paraId="48D46C4B" w14:textId="6E4B8667" w:rsidR="006515FC" w:rsidRPr="00502ECD" w:rsidRDefault="006515FC" w:rsidP="00D471F1">
            <w:pPr>
              <w:pStyle w:val="TAC"/>
              <w:rPr>
                <w:bCs/>
                <w:snapToGrid w:val="0"/>
                <w:sz w:val="16"/>
                <w:szCs w:val="16"/>
              </w:rPr>
            </w:pPr>
            <w:r w:rsidRPr="00502ECD">
              <w:rPr>
                <w:bCs/>
                <w:snapToGrid w:val="0"/>
                <w:sz w:val="16"/>
                <w:szCs w:val="16"/>
              </w:rPr>
              <w:t>17.1.0</w:t>
            </w:r>
          </w:p>
        </w:tc>
      </w:tr>
      <w:tr w:rsidR="00331E95" w:rsidRPr="00D471F1" w14:paraId="1378E583" w14:textId="77777777" w:rsidTr="00D471F1">
        <w:tc>
          <w:tcPr>
            <w:tcW w:w="800" w:type="dxa"/>
            <w:shd w:val="solid" w:color="FFFFFF" w:fill="auto"/>
          </w:tcPr>
          <w:p w14:paraId="075D6E01" w14:textId="20098851" w:rsidR="00331E95" w:rsidRDefault="00331E95" w:rsidP="00D471F1">
            <w:pPr>
              <w:pStyle w:val="TAC"/>
              <w:rPr>
                <w:snapToGrid w:val="0"/>
                <w:sz w:val="16"/>
                <w:szCs w:val="16"/>
              </w:rPr>
            </w:pPr>
            <w:r>
              <w:rPr>
                <w:snapToGrid w:val="0"/>
                <w:sz w:val="16"/>
                <w:szCs w:val="16"/>
              </w:rPr>
              <w:t>2021-06</w:t>
            </w:r>
          </w:p>
        </w:tc>
        <w:tc>
          <w:tcPr>
            <w:tcW w:w="800" w:type="dxa"/>
            <w:shd w:val="solid" w:color="FFFFFF" w:fill="auto"/>
          </w:tcPr>
          <w:p w14:paraId="2651DB15" w14:textId="28BF47F8" w:rsidR="00331E95" w:rsidRDefault="00331E95" w:rsidP="00D471F1">
            <w:pPr>
              <w:pStyle w:val="TAC"/>
              <w:rPr>
                <w:snapToGrid w:val="0"/>
                <w:sz w:val="16"/>
                <w:szCs w:val="16"/>
              </w:rPr>
            </w:pPr>
            <w:r>
              <w:rPr>
                <w:snapToGrid w:val="0"/>
                <w:sz w:val="16"/>
                <w:szCs w:val="16"/>
              </w:rPr>
              <w:t>SA#92E</w:t>
            </w:r>
          </w:p>
        </w:tc>
        <w:tc>
          <w:tcPr>
            <w:tcW w:w="952" w:type="dxa"/>
            <w:shd w:val="solid" w:color="FFFFFF" w:fill="auto"/>
          </w:tcPr>
          <w:p w14:paraId="2D4E6961" w14:textId="34FFAAB3" w:rsidR="00331E95" w:rsidRDefault="00331E95" w:rsidP="00D471F1">
            <w:pPr>
              <w:pStyle w:val="TAC"/>
              <w:rPr>
                <w:snapToGrid w:val="0"/>
                <w:sz w:val="16"/>
                <w:szCs w:val="16"/>
              </w:rPr>
            </w:pPr>
            <w:r>
              <w:rPr>
                <w:snapToGrid w:val="0"/>
                <w:sz w:val="16"/>
                <w:szCs w:val="16"/>
              </w:rPr>
              <w:t>SP-210353</w:t>
            </w:r>
          </w:p>
        </w:tc>
        <w:tc>
          <w:tcPr>
            <w:tcW w:w="567" w:type="dxa"/>
            <w:shd w:val="solid" w:color="FFFFFF" w:fill="auto"/>
          </w:tcPr>
          <w:p w14:paraId="342D8348" w14:textId="22F53AEC" w:rsidR="00331E95" w:rsidRDefault="00331E95" w:rsidP="00D471F1">
            <w:pPr>
              <w:pStyle w:val="TAC"/>
              <w:rPr>
                <w:snapToGrid w:val="0"/>
                <w:sz w:val="16"/>
                <w:szCs w:val="16"/>
              </w:rPr>
            </w:pPr>
            <w:r>
              <w:rPr>
                <w:snapToGrid w:val="0"/>
                <w:sz w:val="16"/>
                <w:szCs w:val="16"/>
              </w:rPr>
              <w:t>0360</w:t>
            </w:r>
          </w:p>
        </w:tc>
        <w:tc>
          <w:tcPr>
            <w:tcW w:w="425" w:type="dxa"/>
            <w:shd w:val="solid" w:color="FFFFFF" w:fill="auto"/>
          </w:tcPr>
          <w:p w14:paraId="51124137" w14:textId="673BE8EF" w:rsidR="00331E95" w:rsidRDefault="00331E95" w:rsidP="00D471F1">
            <w:pPr>
              <w:pStyle w:val="TAC"/>
              <w:rPr>
                <w:snapToGrid w:val="0"/>
                <w:sz w:val="16"/>
                <w:szCs w:val="16"/>
              </w:rPr>
            </w:pPr>
            <w:r>
              <w:rPr>
                <w:snapToGrid w:val="0"/>
                <w:sz w:val="16"/>
                <w:szCs w:val="16"/>
              </w:rPr>
              <w:t>4</w:t>
            </w:r>
          </w:p>
        </w:tc>
        <w:tc>
          <w:tcPr>
            <w:tcW w:w="425" w:type="dxa"/>
            <w:shd w:val="solid" w:color="FFFFFF" w:fill="auto"/>
          </w:tcPr>
          <w:p w14:paraId="445CAF93" w14:textId="1B323271" w:rsidR="00331E95" w:rsidRDefault="00331E95" w:rsidP="00D471F1">
            <w:pPr>
              <w:pStyle w:val="TAC"/>
              <w:rPr>
                <w:snapToGrid w:val="0"/>
                <w:sz w:val="16"/>
                <w:szCs w:val="16"/>
              </w:rPr>
            </w:pPr>
            <w:r>
              <w:rPr>
                <w:snapToGrid w:val="0"/>
                <w:sz w:val="16"/>
                <w:szCs w:val="16"/>
              </w:rPr>
              <w:t>C</w:t>
            </w:r>
          </w:p>
        </w:tc>
        <w:tc>
          <w:tcPr>
            <w:tcW w:w="4962" w:type="dxa"/>
            <w:shd w:val="solid" w:color="FFFFFF" w:fill="auto"/>
          </w:tcPr>
          <w:p w14:paraId="32C87704" w14:textId="143E2058" w:rsidR="00331E95" w:rsidRDefault="00331E95" w:rsidP="00D471F1">
            <w:pPr>
              <w:pStyle w:val="TAL"/>
              <w:rPr>
                <w:snapToGrid w:val="0"/>
                <w:sz w:val="16"/>
                <w:szCs w:val="16"/>
              </w:rPr>
            </w:pPr>
            <w:r>
              <w:rPr>
                <w:snapToGrid w:val="0"/>
                <w:sz w:val="16"/>
                <w:szCs w:val="16"/>
              </w:rPr>
              <w:t>KI#3: Support for IMS emergency over SNPN</w:t>
            </w:r>
          </w:p>
        </w:tc>
        <w:tc>
          <w:tcPr>
            <w:tcW w:w="708" w:type="dxa"/>
            <w:shd w:val="solid" w:color="FFFFFF" w:fill="auto"/>
          </w:tcPr>
          <w:p w14:paraId="4F8A9B69" w14:textId="28F2748B" w:rsidR="00331E95" w:rsidRPr="006515FC" w:rsidRDefault="00331E95" w:rsidP="00D471F1">
            <w:pPr>
              <w:pStyle w:val="TAC"/>
              <w:rPr>
                <w:bCs/>
                <w:snapToGrid w:val="0"/>
                <w:sz w:val="16"/>
                <w:szCs w:val="16"/>
              </w:rPr>
            </w:pPr>
            <w:r>
              <w:rPr>
                <w:bCs/>
                <w:snapToGrid w:val="0"/>
                <w:sz w:val="16"/>
                <w:szCs w:val="16"/>
              </w:rPr>
              <w:t>17.1.0</w:t>
            </w:r>
          </w:p>
        </w:tc>
      </w:tr>
      <w:tr w:rsidR="00331E95" w:rsidRPr="00D471F1" w14:paraId="00189679" w14:textId="77777777" w:rsidTr="00D471F1">
        <w:tc>
          <w:tcPr>
            <w:tcW w:w="800" w:type="dxa"/>
            <w:shd w:val="solid" w:color="FFFFFF" w:fill="auto"/>
          </w:tcPr>
          <w:p w14:paraId="27CD8DD0" w14:textId="4A514E1D" w:rsidR="00331E95" w:rsidRDefault="00331E95" w:rsidP="00D471F1">
            <w:pPr>
              <w:pStyle w:val="TAC"/>
              <w:rPr>
                <w:snapToGrid w:val="0"/>
                <w:sz w:val="16"/>
                <w:szCs w:val="16"/>
              </w:rPr>
            </w:pPr>
            <w:r>
              <w:rPr>
                <w:snapToGrid w:val="0"/>
                <w:sz w:val="16"/>
                <w:szCs w:val="16"/>
              </w:rPr>
              <w:t>2021-06</w:t>
            </w:r>
          </w:p>
        </w:tc>
        <w:tc>
          <w:tcPr>
            <w:tcW w:w="800" w:type="dxa"/>
            <w:shd w:val="solid" w:color="FFFFFF" w:fill="auto"/>
          </w:tcPr>
          <w:p w14:paraId="13C62B13" w14:textId="2C2E842E" w:rsidR="00331E95" w:rsidRDefault="00331E95" w:rsidP="00D471F1">
            <w:pPr>
              <w:pStyle w:val="TAC"/>
              <w:rPr>
                <w:snapToGrid w:val="0"/>
                <w:sz w:val="16"/>
                <w:szCs w:val="16"/>
              </w:rPr>
            </w:pPr>
            <w:r>
              <w:rPr>
                <w:snapToGrid w:val="0"/>
                <w:sz w:val="16"/>
                <w:szCs w:val="16"/>
              </w:rPr>
              <w:t>SA#92E</w:t>
            </w:r>
          </w:p>
        </w:tc>
        <w:tc>
          <w:tcPr>
            <w:tcW w:w="952" w:type="dxa"/>
            <w:shd w:val="solid" w:color="FFFFFF" w:fill="auto"/>
          </w:tcPr>
          <w:p w14:paraId="346F33F5" w14:textId="74831B47" w:rsidR="00331E95" w:rsidRDefault="00331E95" w:rsidP="00D471F1">
            <w:pPr>
              <w:pStyle w:val="TAC"/>
              <w:rPr>
                <w:snapToGrid w:val="0"/>
                <w:sz w:val="16"/>
                <w:szCs w:val="16"/>
              </w:rPr>
            </w:pPr>
            <w:r>
              <w:rPr>
                <w:snapToGrid w:val="0"/>
                <w:sz w:val="16"/>
                <w:szCs w:val="16"/>
              </w:rPr>
              <w:t>SP-210342</w:t>
            </w:r>
          </w:p>
        </w:tc>
        <w:tc>
          <w:tcPr>
            <w:tcW w:w="567" w:type="dxa"/>
            <w:shd w:val="solid" w:color="FFFFFF" w:fill="auto"/>
          </w:tcPr>
          <w:p w14:paraId="29291B1B" w14:textId="7B29C5B2" w:rsidR="00331E95" w:rsidRDefault="00331E95" w:rsidP="00D471F1">
            <w:pPr>
              <w:pStyle w:val="TAC"/>
              <w:rPr>
                <w:snapToGrid w:val="0"/>
                <w:sz w:val="16"/>
                <w:szCs w:val="16"/>
              </w:rPr>
            </w:pPr>
            <w:r>
              <w:rPr>
                <w:snapToGrid w:val="0"/>
                <w:sz w:val="16"/>
                <w:szCs w:val="16"/>
              </w:rPr>
              <w:t>0361</w:t>
            </w:r>
          </w:p>
        </w:tc>
        <w:tc>
          <w:tcPr>
            <w:tcW w:w="425" w:type="dxa"/>
            <w:shd w:val="solid" w:color="FFFFFF" w:fill="auto"/>
          </w:tcPr>
          <w:p w14:paraId="29019584" w14:textId="5FE69035" w:rsidR="00331E95" w:rsidRDefault="00331E95" w:rsidP="00D471F1">
            <w:pPr>
              <w:pStyle w:val="TAC"/>
              <w:rPr>
                <w:snapToGrid w:val="0"/>
                <w:sz w:val="16"/>
                <w:szCs w:val="16"/>
              </w:rPr>
            </w:pPr>
            <w:r>
              <w:rPr>
                <w:snapToGrid w:val="0"/>
                <w:sz w:val="16"/>
                <w:szCs w:val="16"/>
              </w:rPr>
              <w:t>2</w:t>
            </w:r>
          </w:p>
        </w:tc>
        <w:tc>
          <w:tcPr>
            <w:tcW w:w="425" w:type="dxa"/>
            <w:shd w:val="solid" w:color="FFFFFF" w:fill="auto"/>
          </w:tcPr>
          <w:p w14:paraId="3CD1BBB6" w14:textId="7CDD9077" w:rsidR="00331E95" w:rsidRDefault="00331E95" w:rsidP="00D471F1">
            <w:pPr>
              <w:pStyle w:val="TAC"/>
              <w:rPr>
                <w:snapToGrid w:val="0"/>
                <w:sz w:val="16"/>
                <w:szCs w:val="16"/>
              </w:rPr>
            </w:pPr>
            <w:r>
              <w:rPr>
                <w:snapToGrid w:val="0"/>
                <w:sz w:val="16"/>
                <w:szCs w:val="16"/>
              </w:rPr>
              <w:t>B</w:t>
            </w:r>
          </w:p>
        </w:tc>
        <w:tc>
          <w:tcPr>
            <w:tcW w:w="4962" w:type="dxa"/>
            <w:shd w:val="solid" w:color="FFFFFF" w:fill="auto"/>
          </w:tcPr>
          <w:p w14:paraId="551B13A3" w14:textId="13C52136" w:rsidR="00331E95" w:rsidRDefault="00331E95" w:rsidP="00D471F1">
            <w:pPr>
              <w:pStyle w:val="TAL"/>
              <w:rPr>
                <w:snapToGrid w:val="0"/>
                <w:sz w:val="16"/>
                <w:szCs w:val="16"/>
              </w:rPr>
            </w:pPr>
            <w:r>
              <w:rPr>
                <w:snapToGrid w:val="0"/>
                <w:sz w:val="16"/>
                <w:szCs w:val="16"/>
              </w:rPr>
              <w:t>Support of IMS Emergency Calls over NR Satellite Access</w:t>
            </w:r>
          </w:p>
        </w:tc>
        <w:tc>
          <w:tcPr>
            <w:tcW w:w="708" w:type="dxa"/>
            <w:shd w:val="solid" w:color="FFFFFF" w:fill="auto"/>
          </w:tcPr>
          <w:p w14:paraId="0ACD468F" w14:textId="61D13046" w:rsidR="00331E95" w:rsidRDefault="00331E95" w:rsidP="00D471F1">
            <w:pPr>
              <w:pStyle w:val="TAC"/>
              <w:rPr>
                <w:bCs/>
                <w:snapToGrid w:val="0"/>
                <w:sz w:val="16"/>
                <w:szCs w:val="16"/>
              </w:rPr>
            </w:pPr>
            <w:r>
              <w:rPr>
                <w:bCs/>
                <w:snapToGrid w:val="0"/>
                <w:sz w:val="16"/>
                <w:szCs w:val="16"/>
              </w:rPr>
              <w:t>17.1.0</w:t>
            </w:r>
          </w:p>
        </w:tc>
      </w:tr>
      <w:tr w:rsidR="00EB7A2A" w:rsidRPr="00D471F1" w14:paraId="536BF6D6" w14:textId="77777777" w:rsidTr="00D471F1">
        <w:tc>
          <w:tcPr>
            <w:tcW w:w="800" w:type="dxa"/>
            <w:shd w:val="solid" w:color="FFFFFF" w:fill="auto"/>
          </w:tcPr>
          <w:p w14:paraId="54BC4551" w14:textId="539FB5E0" w:rsidR="00EB7A2A" w:rsidRDefault="00EB7A2A" w:rsidP="00D471F1">
            <w:pPr>
              <w:pStyle w:val="TAC"/>
              <w:rPr>
                <w:snapToGrid w:val="0"/>
                <w:sz w:val="16"/>
                <w:szCs w:val="16"/>
              </w:rPr>
            </w:pPr>
            <w:r>
              <w:rPr>
                <w:snapToGrid w:val="0"/>
                <w:sz w:val="16"/>
                <w:szCs w:val="16"/>
              </w:rPr>
              <w:t>2021-09</w:t>
            </w:r>
          </w:p>
        </w:tc>
        <w:tc>
          <w:tcPr>
            <w:tcW w:w="800" w:type="dxa"/>
            <w:shd w:val="solid" w:color="FFFFFF" w:fill="auto"/>
          </w:tcPr>
          <w:p w14:paraId="55BC1EF9" w14:textId="7AEB4AE0" w:rsidR="00EB7A2A" w:rsidRDefault="00EB7A2A" w:rsidP="00D471F1">
            <w:pPr>
              <w:pStyle w:val="TAC"/>
              <w:rPr>
                <w:snapToGrid w:val="0"/>
                <w:sz w:val="16"/>
                <w:szCs w:val="16"/>
              </w:rPr>
            </w:pPr>
            <w:r>
              <w:rPr>
                <w:snapToGrid w:val="0"/>
                <w:sz w:val="16"/>
                <w:szCs w:val="16"/>
              </w:rPr>
              <w:t>SA#93E</w:t>
            </w:r>
          </w:p>
        </w:tc>
        <w:tc>
          <w:tcPr>
            <w:tcW w:w="952" w:type="dxa"/>
            <w:shd w:val="solid" w:color="FFFFFF" w:fill="auto"/>
          </w:tcPr>
          <w:p w14:paraId="2CFD1B89" w14:textId="24D07B7A" w:rsidR="00EB7A2A" w:rsidRDefault="00EB7A2A" w:rsidP="00D471F1">
            <w:pPr>
              <w:pStyle w:val="TAC"/>
              <w:rPr>
                <w:snapToGrid w:val="0"/>
                <w:sz w:val="16"/>
                <w:szCs w:val="16"/>
              </w:rPr>
            </w:pPr>
            <w:r>
              <w:rPr>
                <w:snapToGrid w:val="0"/>
                <w:sz w:val="16"/>
                <w:szCs w:val="16"/>
              </w:rPr>
              <w:t>SP-210936</w:t>
            </w:r>
          </w:p>
        </w:tc>
        <w:tc>
          <w:tcPr>
            <w:tcW w:w="567" w:type="dxa"/>
            <w:shd w:val="solid" w:color="FFFFFF" w:fill="auto"/>
          </w:tcPr>
          <w:p w14:paraId="051631E3" w14:textId="201336E1" w:rsidR="00EB7A2A" w:rsidRDefault="00EB7A2A" w:rsidP="00D471F1">
            <w:pPr>
              <w:pStyle w:val="TAC"/>
              <w:rPr>
                <w:snapToGrid w:val="0"/>
                <w:sz w:val="16"/>
                <w:szCs w:val="16"/>
              </w:rPr>
            </w:pPr>
            <w:r>
              <w:rPr>
                <w:snapToGrid w:val="0"/>
                <w:sz w:val="16"/>
                <w:szCs w:val="16"/>
              </w:rPr>
              <w:t>0365</w:t>
            </w:r>
          </w:p>
        </w:tc>
        <w:tc>
          <w:tcPr>
            <w:tcW w:w="425" w:type="dxa"/>
            <w:shd w:val="solid" w:color="FFFFFF" w:fill="auto"/>
          </w:tcPr>
          <w:p w14:paraId="3F848025" w14:textId="0B08C3A4" w:rsidR="00EB7A2A" w:rsidRDefault="00EB7A2A" w:rsidP="00D471F1">
            <w:pPr>
              <w:pStyle w:val="TAC"/>
              <w:rPr>
                <w:snapToGrid w:val="0"/>
                <w:sz w:val="16"/>
                <w:szCs w:val="16"/>
              </w:rPr>
            </w:pPr>
            <w:r>
              <w:rPr>
                <w:snapToGrid w:val="0"/>
                <w:sz w:val="16"/>
                <w:szCs w:val="16"/>
              </w:rPr>
              <w:t>-</w:t>
            </w:r>
          </w:p>
        </w:tc>
        <w:tc>
          <w:tcPr>
            <w:tcW w:w="425" w:type="dxa"/>
            <w:shd w:val="solid" w:color="FFFFFF" w:fill="auto"/>
          </w:tcPr>
          <w:p w14:paraId="5934EB80" w14:textId="20911E86" w:rsidR="00EB7A2A" w:rsidRDefault="00EB7A2A" w:rsidP="00D471F1">
            <w:pPr>
              <w:pStyle w:val="TAC"/>
              <w:rPr>
                <w:snapToGrid w:val="0"/>
                <w:sz w:val="16"/>
                <w:szCs w:val="16"/>
              </w:rPr>
            </w:pPr>
            <w:r>
              <w:rPr>
                <w:snapToGrid w:val="0"/>
                <w:sz w:val="16"/>
                <w:szCs w:val="16"/>
              </w:rPr>
              <w:t>F</w:t>
            </w:r>
          </w:p>
        </w:tc>
        <w:tc>
          <w:tcPr>
            <w:tcW w:w="4962" w:type="dxa"/>
            <w:shd w:val="solid" w:color="FFFFFF" w:fill="auto"/>
          </w:tcPr>
          <w:p w14:paraId="5E3B6218" w14:textId="6F98EE76" w:rsidR="00EB7A2A" w:rsidRDefault="00EB7A2A" w:rsidP="00D471F1">
            <w:pPr>
              <w:pStyle w:val="TAL"/>
              <w:rPr>
                <w:snapToGrid w:val="0"/>
                <w:sz w:val="16"/>
                <w:szCs w:val="16"/>
              </w:rPr>
            </w:pPr>
            <w:r>
              <w:rPr>
                <w:snapToGrid w:val="0"/>
                <w:sz w:val="16"/>
                <w:szCs w:val="16"/>
              </w:rPr>
              <w:t>Usage of alternate P-CSCF for emergency registration</w:t>
            </w:r>
          </w:p>
        </w:tc>
        <w:tc>
          <w:tcPr>
            <w:tcW w:w="708" w:type="dxa"/>
            <w:shd w:val="solid" w:color="FFFFFF" w:fill="auto"/>
          </w:tcPr>
          <w:p w14:paraId="272F0F55" w14:textId="4F2CF1F7" w:rsidR="00EB7A2A" w:rsidRDefault="00EB7A2A" w:rsidP="00D471F1">
            <w:pPr>
              <w:pStyle w:val="TAC"/>
              <w:rPr>
                <w:bCs/>
                <w:snapToGrid w:val="0"/>
                <w:sz w:val="16"/>
                <w:szCs w:val="16"/>
              </w:rPr>
            </w:pPr>
            <w:r>
              <w:rPr>
                <w:bCs/>
                <w:snapToGrid w:val="0"/>
                <w:sz w:val="16"/>
                <w:szCs w:val="16"/>
              </w:rPr>
              <w:t>17.2.0</w:t>
            </w:r>
          </w:p>
        </w:tc>
      </w:tr>
    </w:tbl>
    <w:p w14:paraId="595FEB6E" w14:textId="77777777" w:rsidR="00080512" w:rsidRDefault="00080512"/>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EC569" w14:textId="77777777" w:rsidR="00597B11" w:rsidRDefault="00597B11">
      <w:r>
        <w:separator/>
      </w:r>
    </w:p>
  </w:endnote>
  <w:endnote w:type="continuationSeparator" w:id="0">
    <w:p w14:paraId="6AEAFCBC"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40998" w14:textId="77777777" w:rsidR="00597B11" w:rsidRDefault="00597B11">
      <w:r>
        <w:separator/>
      </w:r>
    </w:p>
  </w:footnote>
  <w:footnote w:type="continuationSeparator" w:id="0">
    <w:p w14:paraId="25D3D40F"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654F91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FE9">
      <w:rPr>
        <w:rFonts w:ascii="Arial" w:hAnsi="Arial" w:cs="Arial"/>
        <w:b/>
        <w:noProof/>
        <w:sz w:val="18"/>
        <w:szCs w:val="18"/>
      </w:rPr>
      <w:t>3GPP TS 23.167 V17.2.0 (2021-09)</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2C0F3F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FE9">
      <w:rPr>
        <w:rFonts w:ascii="Arial" w:hAnsi="Arial" w:cs="Arial"/>
        <w:b/>
        <w:noProof/>
        <w:sz w:val="18"/>
        <w:szCs w:val="18"/>
      </w:rPr>
      <w:t>Release 17</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4FE9"/>
    <w:rsid w:val="002E00EE"/>
    <w:rsid w:val="003172DC"/>
    <w:rsid w:val="00331E95"/>
    <w:rsid w:val="0035462D"/>
    <w:rsid w:val="003765B8"/>
    <w:rsid w:val="003C3971"/>
    <w:rsid w:val="00423334"/>
    <w:rsid w:val="004345EC"/>
    <w:rsid w:val="00465515"/>
    <w:rsid w:val="004D3578"/>
    <w:rsid w:val="004E213A"/>
    <w:rsid w:val="004F0988"/>
    <w:rsid w:val="004F3340"/>
    <w:rsid w:val="00502ECD"/>
    <w:rsid w:val="0053388B"/>
    <w:rsid w:val="00535773"/>
    <w:rsid w:val="00543E6C"/>
    <w:rsid w:val="00565087"/>
    <w:rsid w:val="00597B11"/>
    <w:rsid w:val="005D2E01"/>
    <w:rsid w:val="005D7526"/>
    <w:rsid w:val="005E4BB2"/>
    <w:rsid w:val="00602AEA"/>
    <w:rsid w:val="00614FDF"/>
    <w:rsid w:val="0063543D"/>
    <w:rsid w:val="00647114"/>
    <w:rsid w:val="006515FC"/>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68B7"/>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7A2A"/>
    <w:rsid w:val="00EC4A25"/>
    <w:rsid w:val="00F025A2"/>
    <w:rsid w:val="00F04712"/>
    <w:rsid w:val="00F13360"/>
    <w:rsid w:val="00F22EC7"/>
    <w:rsid w:val="00F325C8"/>
    <w:rsid w:val="00F653B8"/>
    <w:rsid w:val="00F9008D"/>
    <w:rsid w:val="00F977A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14337"/>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character" w:customStyle="1" w:styleId="THChar">
    <w:name w:val="TH Char"/>
    <w:link w:val="TH"/>
    <w:qFormat/>
    <w:rsid w:val="00502EC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oleObject7.bin"/><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9.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oleObject" Target="embeddings/Microsoft_Visio_2003-2010_Drawing3.vsd"/><Relationship Id="rId37" Type="http://schemas.openxmlformats.org/officeDocument/2006/relationships/image" Target="media/image15.w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4.vsd"/><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8.bin"/><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67</Pages>
  <Words>24648</Words>
  <Characters>129162</Characters>
  <Application>Microsoft Office Word</Application>
  <DocSecurity>0</DocSecurity>
  <Lines>2935</Lines>
  <Paragraphs>2166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23.682_CR0483_(Rel-17)_TEI17_GEM</cp:lastModifiedBy>
  <cp:revision>2</cp:revision>
  <cp:lastPrinted>2019-02-25T14:05:00Z</cp:lastPrinted>
  <dcterms:created xsi:type="dcterms:W3CDTF">2021-09-22T12:53:00Z</dcterms:created>
  <dcterms:modified xsi:type="dcterms:W3CDTF">2021-09-22T12:53:00Z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