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BA9BDB7"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bookmarkEnd w:id="3"/>
            <w:r w:rsidR="006A00EA">
              <w:t>21</w:t>
            </w:r>
            <w:r w:rsidR="009D6B33">
              <w:t>.0</w:t>
            </w:r>
            <w:r w:rsidR="00241394" w:rsidRPr="00A46FD9">
              <w:t xml:space="preserve"> </w:t>
            </w:r>
            <w:r w:rsidRPr="00A46FD9">
              <w:rPr>
                <w:sz w:val="32"/>
              </w:rPr>
              <w:t>(</w:t>
            </w:r>
            <w:bookmarkStart w:id="4" w:name="issueDate"/>
            <w:r w:rsidR="006A00EA" w:rsidRPr="00A46FD9">
              <w:rPr>
                <w:sz w:val="32"/>
              </w:rPr>
              <w:t>202</w:t>
            </w:r>
            <w:r w:rsidR="006A00EA">
              <w:rPr>
                <w:sz w:val="32"/>
              </w:rPr>
              <w:t>4</w:t>
            </w:r>
            <w:r w:rsidRPr="00A46FD9">
              <w:rPr>
                <w:sz w:val="32"/>
              </w:rPr>
              <w:t>-</w:t>
            </w:r>
            <w:bookmarkEnd w:id="4"/>
            <w:r w:rsidR="006A00EA">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94AD857" w:rsidR="00E16509" w:rsidRPr="00A46FD9" w:rsidRDefault="00E16509" w:rsidP="00133525">
            <w:pPr>
              <w:pStyle w:val="FP"/>
              <w:jc w:val="center"/>
              <w:rPr>
                <w:noProof/>
                <w:sz w:val="18"/>
              </w:rPr>
            </w:pPr>
            <w:r w:rsidRPr="00A46FD9">
              <w:rPr>
                <w:noProof/>
                <w:sz w:val="18"/>
              </w:rPr>
              <w:t xml:space="preserve">© </w:t>
            </w:r>
            <w:r w:rsidR="006A00EA" w:rsidRPr="00A46FD9">
              <w:rPr>
                <w:noProof/>
                <w:sz w:val="18"/>
              </w:rPr>
              <w:t>202</w:t>
            </w:r>
            <w:r w:rsidR="006A00EA">
              <w:rPr>
                <w:noProof/>
                <w:sz w:val="18"/>
              </w:rPr>
              <w:t>4</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5A03CE61" w14:textId="7F26C88B" w:rsidR="004D3BCF" w:rsidRDefault="005B76F3">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4D3BCF">
        <w:t>Foreword</w:t>
      </w:r>
      <w:r w:rsidR="004D3BCF">
        <w:tab/>
      </w:r>
      <w:r w:rsidR="004D3BCF">
        <w:fldChar w:fldCharType="begin"/>
      </w:r>
      <w:r w:rsidR="004D3BCF">
        <w:instrText xml:space="preserve"> PAGEREF _Toc156500187 \h </w:instrText>
      </w:r>
      <w:r w:rsidR="004D3BCF">
        <w:fldChar w:fldCharType="separate"/>
      </w:r>
      <w:r w:rsidR="004D3BCF">
        <w:t>11</w:t>
      </w:r>
      <w:r w:rsidR="004D3BCF">
        <w:fldChar w:fldCharType="end"/>
      </w:r>
    </w:p>
    <w:p w14:paraId="5F11351B" w14:textId="34C2D7C0" w:rsidR="004D3BCF" w:rsidRDefault="004D3BC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_Toc156500188 \h </w:instrText>
      </w:r>
      <w:r>
        <w:fldChar w:fldCharType="separate"/>
      </w:r>
      <w:r>
        <w:t>13</w:t>
      </w:r>
      <w:r>
        <w:fldChar w:fldCharType="end"/>
      </w:r>
    </w:p>
    <w:p w14:paraId="322F2CCB" w14:textId="6E32CC03" w:rsidR="004D3BCF" w:rsidRDefault="004D3BC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_Toc156500189 \h </w:instrText>
      </w:r>
      <w:r>
        <w:fldChar w:fldCharType="separate"/>
      </w:r>
      <w:r>
        <w:t>13</w:t>
      </w:r>
      <w:r>
        <w:fldChar w:fldCharType="end"/>
      </w:r>
    </w:p>
    <w:p w14:paraId="56D6355F" w14:textId="2BDBBA69" w:rsidR="004D3BCF" w:rsidRDefault="004D3BC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_Toc156500190 \h </w:instrText>
      </w:r>
      <w:r>
        <w:fldChar w:fldCharType="separate"/>
      </w:r>
      <w:r>
        <w:t>14</w:t>
      </w:r>
      <w:r>
        <w:fldChar w:fldCharType="end"/>
      </w:r>
    </w:p>
    <w:p w14:paraId="72CA5E3E" w14:textId="700E414F" w:rsidR="004D3BCF" w:rsidRDefault="004D3BC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_Toc156500191 \h </w:instrText>
      </w:r>
      <w:r>
        <w:fldChar w:fldCharType="separate"/>
      </w:r>
      <w:r>
        <w:t>14</w:t>
      </w:r>
      <w:r>
        <w:fldChar w:fldCharType="end"/>
      </w:r>
    </w:p>
    <w:p w14:paraId="588E5D78" w14:textId="73402CFC" w:rsidR="004D3BCF" w:rsidRDefault="004D3BC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_Toc156500192 \h </w:instrText>
      </w:r>
      <w:r>
        <w:fldChar w:fldCharType="separate"/>
      </w:r>
      <w:r>
        <w:t>18</w:t>
      </w:r>
      <w:r>
        <w:fldChar w:fldCharType="end"/>
      </w:r>
    </w:p>
    <w:p w14:paraId="68A4A2A0" w14:textId="3E1E55C7" w:rsidR="004D3BCF" w:rsidRDefault="004D3BC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_Toc156500193 \h </w:instrText>
      </w:r>
      <w:r>
        <w:fldChar w:fldCharType="separate"/>
      </w:r>
      <w:r>
        <w:t>20</w:t>
      </w:r>
      <w:r>
        <w:fldChar w:fldCharType="end"/>
      </w:r>
    </w:p>
    <w:p w14:paraId="0EFFD2C2" w14:textId="407D22C3" w:rsidR="004D3BCF" w:rsidRDefault="004D3BC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_Toc156500194 \h </w:instrText>
      </w:r>
      <w:r>
        <w:fldChar w:fldCharType="separate"/>
      </w:r>
      <w:r>
        <w:t>21</w:t>
      </w:r>
      <w:r>
        <w:fldChar w:fldCharType="end"/>
      </w:r>
    </w:p>
    <w:p w14:paraId="07450EE8" w14:textId="658CCF60" w:rsidR="004D3BCF" w:rsidRDefault="004D3BC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_Toc156500195 \h </w:instrText>
      </w:r>
      <w:r>
        <w:fldChar w:fldCharType="separate"/>
      </w:r>
      <w:r>
        <w:t>21</w:t>
      </w:r>
      <w:r>
        <w:fldChar w:fldCharType="end"/>
      </w:r>
    </w:p>
    <w:p w14:paraId="7F59971F" w14:textId="006828FA" w:rsidR="004D3BCF" w:rsidRDefault="004D3BCF">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_Toc156500196 \h </w:instrText>
      </w:r>
      <w:r>
        <w:fldChar w:fldCharType="separate"/>
      </w:r>
      <w:r>
        <w:t>21</w:t>
      </w:r>
      <w:r>
        <w:fldChar w:fldCharType="end"/>
      </w:r>
    </w:p>
    <w:p w14:paraId="2B076CFC" w14:textId="3CF4FBEB" w:rsidR="004D3BCF" w:rsidRDefault="004D3BCF">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_Toc156500197 \h </w:instrText>
      </w:r>
      <w:r>
        <w:fldChar w:fldCharType="separate"/>
      </w:r>
      <w:r>
        <w:t>22</w:t>
      </w:r>
      <w:r>
        <w:fldChar w:fldCharType="end"/>
      </w:r>
    </w:p>
    <w:p w14:paraId="56ECC89A" w14:textId="4DD4A223" w:rsidR="004D3BCF" w:rsidRDefault="004D3BCF">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_Toc156500198 \h </w:instrText>
      </w:r>
      <w:r>
        <w:fldChar w:fldCharType="separate"/>
      </w:r>
      <w:r>
        <w:t>23</w:t>
      </w:r>
      <w:r>
        <w:fldChar w:fldCharType="end"/>
      </w:r>
    </w:p>
    <w:p w14:paraId="54D8999B" w14:textId="7B9B0FC5" w:rsidR="004D3BCF" w:rsidRDefault="004D3BCF">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_Toc156500199 \h </w:instrText>
      </w:r>
      <w:r>
        <w:fldChar w:fldCharType="separate"/>
      </w:r>
      <w:r>
        <w:t>24</w:t>
      </w:r>
      <w:r>
        <w:fldChar w:fldCharType="end"/>
      </w:r>
    </w:p>
    <w:p w14:paraId="1489AB19" w14:textId="40BCCBB4" w:rsidR="004D3BCF" w:rsidRDefault="004D3BCF">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_Toc156500200 \h </w:instrText>
      </w:r>
      <w:r>
        <w:fldChar w:fldCharType="separate"/>
      </w:r>
      <w:r>
        <w:t>26</w:t>
      </w:r>
      <w:r>
        <w:fldChar w:fldCharType="end"/>
      </w:r>
    </w:p>
    <w:p w14:paraId="0075A51E" w14:textId="5E8B2412" w:rsidR="004D3BCF" w:rsidRDefault="004D3BCF">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_Toc156500201 \h </w:instrText>
      </w:r>
      <w:r>
        <w:fldChar w:fldCharType="separate"/>
      </w:r>
      <w:r>
        <w:t>27</w:t>
      </w:r>
      <w:r>
        <w:fldChar w:fldCharType="end"/>
      </w:r>
    </w:p>
    <w:p w14:paraId="3C4C2ADE" w14:textId="1F10D85D" w:rsidR="004D3BCF" w:rsidRDefault="004D3BCF">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_Toc156500202 \h </w:instrText>
      </w:r>
      <w:r>
        <w:fldChar w:fldCharType="separate"/>
      </w:r>
      <w:r>
        <w:t>27</w:t>
      </w:r>
      <w:r>
        <w:fldChar w:fldCharType="end"/>
      </w:r>
    </w:p>
    <w:p w14:paraId="51155E9D" w14:textId="0469E217" w:rsidR="004D3BCF" w:rsidRDefault="004D3BCF">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_Toc156500203 \h </w:instrText>
      </w:r>
      <w:r>
        <w:fldChar w:fldCharType="separate"/>
      </w:r>
      <w:r>
        <w:t>29</w:t>
      </w:r>
      <w:r>
        <w:fldChar w:fldCharType="end"/>
      </w:r>
    </w:p>
    <w:p w14:paraId="3BDB9BC8" w14:textId="2836C81D" w:rsidR="004D3BCF" w:rsidRDefault="004D3BCF">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_Toc156500204 \h </w:instrText>
      </w:r>
      <w:r>
        <w:fldChar w:fldCharType="separate"/>
      </w:r>
      <w:r>
        <w:t>33</w:t>
      </w:r>
      <w:r>
        <w:fldChar w:fldCharType="end"/>
      </w:r>
    </w:p>
    <w:p w14:paraId="72F40CF6" w14:textId="55B7C09F" w:rsidR="004D3BCF" w:rsidRDefault="004D3BCF">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_Toc156500205 \h </w:instrText>
      </w:r>
      <w:r>
        <w:fldChar w:fldCharType="separate"/>
      </w:r>
      <w:r>
        <w:t>33</w:t>
      </w:r>
      <w:r>
        <w:fldChar w:fldCharType="end"/>
      </w:r>
    </w:p>
    <w:p w14:paraId="17A23A3F" w14:textId="0B086FB3" w:rsidR="004D3BCF" w:rsidRDefault="004D3BCF">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_Toc156500206 \h </w:instrText>
      </w:r>
      <w:r>
        <w:fldChar w:fldCharType="separate"/>
      </w:r>
      <w:r>
        <w:t>33</w:t>
      </w:r>
      <w:r>
        <w:fldChar w:fldCharType="end"/>
      </w:r>
    </w:p>
    <w:p w14:paraId="45A1468C" w14:textId="456A21A4" w:rsidR="004D3BCF" w:rsidRDefault="004D3BCF">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_Toc156500207 \h </w:instrText>
      </w:r>
      <w:r>
        <w:fldChar w:fldCharType="separate"/>
      </w:r>
      <w:r>
        <w:t>34</w:t>
      </w:r>
      <w:r>
        <w:fldChar w:fldCharType="end"/>
      </w:r>
    </w:p>
    <w:p w14:paraId="571C4386" w14:textId="1B799C42" w:rsidR="004D3BCF" w:rsidRDefault="004D3BCF">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_Toc156500208 \h </w:instrText>
      </w:r>
      <w:r>
        <w:fldChar w:fldCharType="separate"/>
      </w:r>
      <w:r>
        <w:t>34</w:t>
      </w:r>
      <w:r>
        <w:fldChar w:fldCharType="end"/>
      </w:r>
    </w:p>
    <w:p w14:paraId="72573D46" w14:textId="176E8FAD" w:rsidR="004D3BCF" w:rsidRDefault="004D3BCF">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_Toc156500209 \h </w:instrText>
      </w:r>
      <w:r>
        <w:fldChar w:fldCharType="separate"/>
      </w:r>
      <w:r>
        <w:t>34</w:t>
      </w:r>
      <w:r>
        <w:fldChar w:fldCharType="end"/>
      </w:r>
    </w:p>
    <w:p w14:paraId="17D69F38" w14:textId="72F36E96" w:rsidR="004D3BCF" w:rsidRDefault="004D3BCF">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_Toc156500210 \h </w:instrText>
      </w:r>
      <w:r>
        <w:fldChar w:fldCharType="separate"/>
      </w:r>
      <w:r>
        <w:t>35</w:t>
      </w:r>
      <w:r>
        <w:fldChar w:fldCharType="end"/>
      </w:r>
    </w:p>
    <w:p w14:paraId="1FA6D354" w14:textId="6844DE41" w:rsidR="004D3BCF" w:rsidRDefault="004D3BCF">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_Toc156500211 \h </w:instrText>
      </w:r>
      <w:r>
        <w:fldChar w:fldCharType="separate"/>
      </w:r>
      <w:r>
        <w:t>35</w:t>
      </w:r>
      <w:r>
        <w:fldChar w:fldCharType="end"/>
      </w:r>
    </w:p>
    <w:p w14:paraId="5E0608E4" w14:textId="6D771E34" w:rsidR="004D3BCF" w:rsidRDefault="004D3BCF">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_Toc156500212 \h </w:instrText>
      </w:r>
      <w:r>
        <w:fldChar w:fldCharType="separate"/>
      </w:r>
      <w:r>
        <w:t>36</w:t>
      </w:r>
      <w:r>
        <w:fldChar w:fldCharType="end"/>
      </w:r>
    </w:p>
    <w:p w14:paraId="289008B1" w14:textId="2DC58DB6" w:rsidR="004D3BCF" w:rsidRDefault="004D3BCF">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_Toc156500213 \h </w:instrText>
      </w:r>
      <w:r>
        <w:fldChar w:fldCharType="separate"/>
      </w:r>
      <w:r>
        <w:t>36</w:t>
      </w:r>
      <w:r>
        <w:fldChar w:fldCharType="end"/>
      </w:r>
    </w:p>
    <w:p w14:paraId="38AA3D6D" w14:textId="7CC502D1" w:rsidR="004D3BCF" w:rsidRDefault="004D3BCF">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_Toc156500214 \h </w:instrText>
      </w:r>
      <w:r>
        <w:fldChar w:fldCharType="separate"/>
      </w:r>
      <w:r>
        <w:t>36</w:t>
      </w:r>
      <w:r>
        <w:fldChar w:fldCharType="end"/>
      </w:r>
    </w:p>
    <w:p w14:paraId="7603513E" w14:textId="5B561971" w:rsidR="004D3BCF" w:rsidRDefault="004D3BCF">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_Toc156500215 \h </w:instrText>
      </w:r>
      <w:r>
        <w:fldChar w:fldCharType="separate"/>
      </w:r>
      <w:r>
        <w:t>36</w:t>
      </w:r>
      <w:r>
        <w:fldChar w:fldCharType="end"/>
      </w:r>
    </w:p>
    <w:p w14:paraId="78509EC6" w14:textId="26437146" w:rsidR="004D3BCF" w:rsidRDefault="004D3BCF">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_Toc156500216 \h </w:instrText>
      </w:r>
      <w:r>
        <w:fldChar w:fldCharType="separate"/>
      </w:r>
      <w:r>
        <w:t>37</w:t>
      </w:r>
      <w:r>
        <w:fldChar w:fldCharType="end"/>
      </w:r>
    </w:p>
    <w:p w14:paraId="47E7F775" w14:textId="396F44E0" w:rsidR="004D3BCF" w:rsidRDefault="004D3BCF">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_Toc156500217 \h </w:instrText>
      </w:r>
      <w:r>
        <w:fldChar w:fldCharType="separate"/>
      </w:r>
      <w:r>
        <w:t>37</w:t>
      </w:r>
      <w:r>
        <w:fldChar w:fldCharType="end"/>
      </w:r>
    </w:p>
    <w:p w14:paraId="290D2224" w14:textId="29CE9526" w:rsidR="004D3BCF" w:rsidRDefault="004D3BCF">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_Toc156500218 \h </w:instrText>
      </w:r>
      <w:r>
        <w:fldChar w:fldCharType="separate"/>
      </w:r>
      <w:r>
        <w:t>37</w:t>
      </w:r>
      <w:r>
        <w:fldChar w:fldCharType="end"/>
      </w:r>
    </w:p>
    <w:p w14:paraId="77E3825C" w14:textId="44712DE9" w:rsidR="004D3BCF" w:rsidRDefault="004D3BCF">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_Toc156500219 \h </w:instrText>
      </w:r>
      <w:r>
        <w:fldChar w:fldCharType="separate"/>
      </w:r>
      <w:r>
        <w:t>37</w:t>
      </w:r>
      <w:r>
        <w:fldChar w:fldCharType="end"/>
      </w:r>
    </w:p>
    <w:p w14:paraId="6E0D07F8" w14:textId="08BE3E1F" w:rsidR="004D3BCF" w:rsidRDefault="004D3BCF">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_Toc156500220 \h </w:instrText>
      </w:r>
      <w:r>
        <w:fldChar w:fldCharType="separate"/>
      </w:r>
      <w:r>
        <w:t>38</w:t>
      </w:r>
      <w:r>
        <w:fldChar w:fldCharType="end"/>
      </w:r>
    </w:p>
    <w:p w14:paraId="04F79B60" w14:textId="02063975" w:rsidR="004D3BCF" w:rsidRDefault="004D3BCF">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_Toc156500221 \h </w:instrText>
      </w:r>
      <w:r>
        <w:fldChar w:fldCharType="separate"/>
      </w:r>
      <w:r>
        <w:t>38</w:t>
      </w:r>
      <w:r>
        <w:fldChar w:fldCharType="end"/>
      </w:r>
    </w:p>
    <w:p w14:paraId="2A10631B" w14:textId="587218D7" w:rsidR="004D3BCF" w:rsidRDefault="004D3BCF">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_Toc156500222 \h </w:instrText>
      </w:r>
      <w:r>
        <w:fldChar w:fldCharType="separate"/>
      </w:r>
      <w:r>
        <w:t>42</w:t>
      </w:r>
      <w:r>
        <w:fldChar w:fldCharType="end"/>
      </w:r>
    </w:p>
    <w:p w14:paraId="51B6C33F" w14:textId="2D451885" w:rsidR="004D3BCF" w:rsidRDefault="004D3BCF">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_Toc156500223 \h </w:instrText>
      </w:r>
      <w:r>
        <w:fldChar w:fldCharType="separate"/>
      </w:r>
      <w:r>
        <w:t>46</w:t>
      </w:r>
      <w:r>
        <w:fldChar w:fldCharType="end"/>
      </w:r>
    </w:p>
    <w:p w14:paraId="6B6D29D1" w14:textId="3AD4FC6F" w:rsidR="004D3BCF" w:rsidRDefault="004D3BCF">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_Toc156500224 \h </w:instrText>
      </w:r>
      <w:r>
        <w:fldChar w:fldCharType="separate"/>
      </w:r>
      <w:r>
        <w:t>46</w:t>
      </w:r>
      <w:r>
        <w:fldChar w:fldCharType="end"/>
      </w:r>
    </w:p>
    <w:p w14:paraId="55EA2046" w14:textId="08F40B98" w:rsidR="004D3BCF" w:rsidRDefault="004D3BCF">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_Toc156500225 \h </w:instrText>
      </w:r>
      <w:r>
        <w:fldChar w:fldCharType="separate"/>
      </w:r>
      <w:r>
        <w:t>46</w:t>
      </w:r>
      <w:r>
        <w:fldChar w:fldCharType="end"/>
      </w:r>
    </w:p>
    <w:p w14:paraId="11E50642" w14:textId="1FA50144" w:rsidR="004D3BCF" w:rsidRDefault="004D3BCF">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_Toc156500226 \h </w:instrText>
      </w:r>
      <w:r>
        <w:fldChar w:fldCharType="separate"/>
      </w:r>
      <w:r>
        <w:t>46</w:t>
      </w:r>
      <w:r>
        <w:fldChar w:fldCharType="end"/>
      </w:r>
    </w:p>
    <w:p w14:paraId="1A2DC9E0" w14:textId="052C3F14" w:rsidR="004D3BCF" w:rsidRDefault="004D3BCF">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_Toc156500227 \h </w:instrText>
      </w:r>
      <w:r>
        <w:fldChar w:fldCharType="separate"/>
      </w:r>
      <w:r>
        <w:t>46</w:t>
      </w:r>
      <w:r>
        <w:fldChar w:fldCharType="end"/>
      </w:r>
    </w:p>
    <w:p w14:paraId="69A65D2E" w14:textId="206B4B68" w:rsidR="004D3BCF" w:rsidRDefault="004D3BCF">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_Toc156500228 \h </w:instrText>
      </w:r>
      <w:r>
        <w:fldChar w:fldCharType="separate"/>
      </w:r>
      <w:r>
        <w:t>46</w:t>
      </w:r>
      <w:r>
        <w:fldChar w:fldCharType="end"/>
      </w:r>
    </w:p>
    <w:p w14:paraId="2E51A081" w14:textId="5F5855AC" w:rsidR="004D3BCF" w:rsidRDefault="004D3BCF">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_Toc156500229 \h </w:instrText>
      </w:r>
      <w:r>
        <w:fldChar w:fldCharType="separate"/>
      </w:r>
      <w:r>
        <w:t>47</w:t>
      </w:r>
      <w:r>
        <w:fldChar w:fldCharType="end"/>
      </w:r>
    </w:p>
    <w:p w14:paraId="0C8732D5" w14:textId="6387432B" w:rsidR="004D3BCF" w:rsidRDefault="004D3BCF">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_Toc156500230 \h </w:instrText>
      </w:r>
      <w:r>
        <w:fldChar w:fldCharType="separate"/>
      </w:r>
      <w:r>
        <w:t>47</w:t>
      </w:r>
      <w:r>
        <w:fldChar w:fldCharType="end"/>
      </w:r>
    </w:p>
    <w:p w14:paraId="39B5D12C" w14:textId="11847607" w:rsidR="004D3BCF" w:rsidRDefault="004D3BCF">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_Toc156500231 \h </w:instrText>
      </w:r>
      <w:r>
        <w:fldChar w:fldCharType="separate"/>
      </w:r>
      <w:r>
        <w:t>47</w:t>
      </w:r>
      <w:r>
        <w:fldChar w:fldCharType="end"/>
      </w:r>
    </w:p>
    <w:p w14:paraId="0F265CE1" w14:textId="54456141" w:rsidR="004D3BCF" w:rsidRDefault="004D3BCF">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_Toc156500232 \h </w:instrText>
      </w:r>
      <w:r>
        <w:fldChar w:fldCharType="separate"/>
      </w:r>
      <w:r>
        <w:t>47</w:t>
      </w:r>
      <w:r>
        <w:fldChar w:fldCharType="end"/>
      </w:r>
    </w:p>
    <w:p w14:paraId="4DC5D9B0" w14:textId="584F3A2A" w:rsidR="004D3BCF" w:rsidRDefault="004D3BCF">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_Toc156500233 \h </w:instrText>
      </w:r>
      <w:r>
        <w:fldChar w:fldCharType="separate"/>
      </w:r>
      <w:r>
        <w:t>47</w:t>
      </w:r>
      <w:r>
        <w:fldChar w:fldCharType="end"/>
      </w:r>
    </w:p>
    <w:p w14:paraId="3A3D0663" w14:textId="27FFDAA2" w:rsidR="004D3BCF" w:rsidRDefault="004D3BCF">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_Toc156500234 \h </w:instrText>
      </w:r>
      <w:r>
        <w:fldChar w:fldCharType="separate"/>
      </w:r>
      <w:r>
        <w:t>47</w:t>
      </w:r>
      <w:r>
        <w:fldChar w:fldCharType="end"/>
      </w:r>
    </w:p>
    <w:p w14:paraId="522AC873" w14:textId="20F5DFDD" w:rsidR="004D3BCF" w:rsidRDefault="004D3BCF">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_Toc156500235 \h </w:instrText>
      </w:r>
      <w:r>
        <w:fldChar w:fldCharType="separate"/>
      </w:r>
      <w:r>
        <w:t>48</w:t>
      </w:r>
      <w:r>
        <w:fldChar w:fldCharType="end"/>
      </w:r>
    </w:p>
    <w:p w14:paraId="4E58BE5D" w14:textId="5F4CACCE" w:rsidR="004D3BCF" w:rsidRDefault="004D3BCF">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_Toc156500236 \h </w:instrText>
      </w:r>
      <w:r>
        <w:fldChar w:fldCharType="separate"/>
      </w:r>
      <w:r>
        <w:t>48</w:t>
      </w:r>
      <w:r>
        <w:fldChar w:fldCharType="end"/>
      </w:r>
    </w:p>
    <w:p w14:paraId="3D8BE6C7" w14:textId="5BF0B7BC" w:rsidR="004D3BCF" w:rsidRDefault="004D3BCF">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_Toc156500237 \h </w:instrText>
      </w:r>
      <w:r>
        <w:fldChar w:fldCharType="separate"/>
      </w:r>
      <w:r>
        <w:t>48</w:t>
      </w:r>
      <w:r>
        <w:fldChar w:fldCharType="end"/>
      </w:r>
    </w:p>
    <w:p w14:paraId="3B2136D6" w14:textId="14B3C163" w:rsidR="004D3BCF" w:rsidRDefault="004D3BCF">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_Toc156500238 \h </w:instrText>
      </w:r>
      <w:r>
        <w:fldChar w:fldCharType="separate"/>
      </w:r>
      <w:r>
        <w:t>48</w:t>
      </w:r>
      <w:r>
        <w:fldChar w:fldCharType="end"/>
      </w:r>
    </w:p>
    <w:p w14:paraId="044181B8" w14:textId="3FBA9A9A" w:rsidR="004D3BCF" w:rsidRDefault="004D3BCF">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_Toc156500239 \h </w:instrText>
      </w:r>
      <w:r>
        <w:fldChar w:fldCharType="separate"/>
      </w:r>
      <w:r>
        <w:t>49</w:t>
      </w:r>
      <w:r>
        <w:fldChar w:fldCharType="end"/>
      </w:r>
    </w:p>
    <w:p w14:paraId="601A1861" w14:textId="56CE47DB" w:rsidR="004D3BCF" w:rsidRDefault="004D3BCF">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_Toc156500240 \h </w:instrText>
      </w:r>
      <w:r>
        <w:fldChar w:fldCharType="separate"/>
      </w:r>
      <w:r>
        <w:t>49</w:t>
      </w:r>
      <w:r>
        <w:fldChar w:fldCharType="end"/>
      </w:r>
    </w:p>
    <w:p w14:paraId="64262557" w14:textId="21D3D0F6" w:rsidR="004D3BCF" w:rsidRDefault="004D3BCF">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_Toc156500241 \h </w:instrText>
      </w:r>
      <w:r>
        <w:fldChar w:fldCharType="separate"/>
      </w:r>
      <w:r>
        <w:t>49</w:t>
      </w:r>
      <w:r>
        <w:fldChar w:fldCharType="end"/>
      </w:r>
    </w:p>
    <w:p w14:paraId="26736E39" w14:textId="6CAB796F" w:rsidR="004D3BCF" w:rsidRDefault="004D3BCF">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_Toc156500242 \h </w:instrText>
      </w:r>
      <w:r>
        <w:fldChar w:fldCharType="separate"/>
      </w:r>
      <w:r>
        <w:t>50</w:t>
      </w:r>
      <w:r>
        <w:fldChar w:fldCharType="end"/>
      </w:r>
    </w:p>
    <w:p w14:paraId="35583E99" w14:textId="0547FE3B" w:rsidR="004D3BCF" w:rsidRDefault="004D3BCF">
      <w:pPr>
        <w:pStyle w:val="TOC3"/>
        <w:rPr>
          <w:rFonts w:asciiTheme="minorHAnsi" w:eastAsiaTheme="minorEastAsia" w:hAnsiTheme="minorHAnsi" w:cstheme="minorBidi"/>
          <w:sz w:val="22"/>
          <w:szCs w:val="22"/>
          <w:lang w:val="en-US" w:eastAsia="zh-CN"/>
        </w:rPr>
      </w:pPr>
      <w:r>
        <w:lastRenderedPageBreak/>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_Toc156500243 \h </w:instrText>
      </w:r>
      <w:r>
        <w:fldChar w:fldCharType="separate"/>
      </w:r>
      <w:r>
        <w:t>50</w:t>
      </w:r>
      <w:r>
        <w:fldChar w:fldCharType="end"/>
      </w:r>
    </w:p>
    <w:p w14:paraId="15664EC6" w14:textId="266B7F47" w:rsidR="004D3BCF" w:rsidRDefault="004D3BCF">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_Toc156500244 \h </w:instrText>
      </w:r>
      <w:r>
        <w:fldChar w:fldCharType="separate"/>
      </w:r>
      <w:r>
        <w:t>50</w:t>
      </w:r>
      <w:r>
        <w:fldChar w:fldCharType="end"/>
      </w:r>
    </w:p>
    <w:p w14:paraId="10E8B795" w14:textId="4BB1A33E" w:rsidR="004D3BCF" w:rsidRDefault="004D3BCF">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_Toc156500245 \h </w:instrText>
      </w:r>
      <w:r>
        <w:fldChar w:fldCharType="separate"/>
      </w:r>
      <w:r>
        <w:t>50</w:t>
      </w:r>
      <w:r>
        <w:fldChar w:fldCharType="end"/>
      </w:r>
    </w:p>
    <w:p w14:paraId="4AD784B4" w14:textId="2358C6DE" w:rsidR="004D3BCF" w:rsidRDefault="004D3BCF">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_Toc156500246 \h </w:instrText>
      </w:r>
      <w:r>
        <w:fldChar w:fldCharType="separate"/>
      </w:r>
      <w:r>
        <w:t>51</w:t>
      </w:r>
      <w:r>
        <w:fldChar w:fldCharType="end"/>
      </w:r>
    </w:p>
    <w:p w14:paraId="490AC25C" w14:textId="763A0123" w:rsidR="004D3BCF" w:rsidRDefault="004D3BCF">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_Toc156500247 \h </w:instrText>
      </w:r>
      <w:r>
        <w:fldChar w:fldCharType="separate"/>
      </w:r>
      <w:r>
        <w:t>51</w:t>
      </w:r>
      <w:r>
        <w:fldChar w:fldCharType="end"/>
      </w:r>
    </w:p>
    <w:p w14:paraId="3CCF1C83" w14:textId="5E03F3F4" w:rsidR="004D3BCF" w:rsidRDefault="004D3BCF">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_Toc156500248 \h </w:instrText>
      </w:r>
      <w:r>
        <w:fldChar w:fldCharType="separate"/>
      </w:r>
      <w:r>
        <w:t>51</w:t>
      </w:r>
      <w:r>
        <w:fldChar w:fldCharType="end"/>
      </w:r>
    </w:p>
    <w:p w14:paraId="7085A64D" w14:textId="3A975F4C" w:rsidR="004D3BCF" w:rsidRDefault="004D3BCF">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_Toc156500249 \h </w:instrText>
      </w:r>
      <w:r>
        <w:fldChar w:fldCharType="separate"/>
      </w:r>
      <w:r>
        <w:t>52</w:t>
      </w:r>
      <w:r>
        <w:fldChar w:fldCharType="end"/>
      </w:r>
    </w:p>
    <w:p w14:paraId="5249DA92" w14:textId="0409FA59" w:rsidR="004D3BCF" w:rsidRDefault="004D3BCF">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_Toc156500250 \h </w:instrText>
      </w:r>
      <w:r>
        <w:fldChar w:fldCharType="separate"/>
      </w:r>
      <w:r>
        <w:t>52</w:t>
      </w:r>
      <w:r>
        <w:fldChar w:fldCharType="end"/>
      </w:r>
    </w:p>
    <w:p w14:paraId="765303F4" w14:textId="612C2D38" w:rsidR="004D3BCF" w:rsidRDefault="004D3BCF">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_Toc156500251 \h </w:instrText>
      </w:r>
      <w:r>
        <w:fldChar w:fldCharType="separate"/>
      </w:r>
      <w:r>
        <w:t>52</w:t>
      </w:r>
      <w:r>
        <w:fldChar w:fldCharType="end"/>
      </w:r>
    </w:p>
    <w:p w14:paraId="69CB9D93" w14:textId="0A9525E0" w:rsidR="004D3BCF" w:rsidRDefault="004D3BCF">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_Toc156500252 \h </w:instrText>
      </w:r>
      <w:r>
        <w:fldChar w:fldCharType="separate"/>
      </w:r>
      <w:r>
        <w:t>53</w:t>
      </w:r>
      <w:r>
        <w:fldChar w:fldCharType="end"/>
      </w:r>
    </w:p>
    <w:p w14:paraId="43690D02" w14:textId="27F8D3E4" w:rsidR="004D3BCF" w:rsidRDefault="004D3BCF">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_Toc156500253 \h </w:instrText>
      </w:r>
      <w:r>
        <w:fldChar w:fldCharType="separate"/>
      </w:r>
      <w:r>
        <w:t>53</w:t>
      </w:r>
      <w:r>
        <w:fldChar w:fldCharType="end"/>
      </w:r>
    </w:p>
    <w:p w14:paraId="3024E230" w14:textId="7C11C860" w:rsidR="004D3BCF" w:rsidRDefault="004D3BCF">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_Toc156500254 \h </w:instrText>
      </w:r>
      <w:r>
        <w:fldChar w:fldCharType="separate"/>
      </w:r>
      <w:r>
        <w:t>54</w:t>
      </w:r>
      <w:r>
        <w:fldChar w:fldCharType="end"/>
      </w:r>
    </w:p>
    <w:p w14:paraId="12062AD3" w14:textId="0042C08C" w:rsidR="004D3BCF" w:rsidRDefault="004D3BCF">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_Toc156500255 \h </w:instrText>
      </w:r>
      <w:r>
        <w:fldChar w:fldCharType="separate"/>
      </w:r>
      <w:r>
        <w:t>54</w:t>
      </w:r>
      <w:r>
        <w:fldChar w:fldCharType="end"/>
      </w:r>
    </w:p>
    <w:p w14:paraId="11A59CE6" w14:textId="28F02F36" w:rsidR="004D3BCF" w:rsidRDefault="004D3BCF">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_Toc156500256 \h </w:instrText>
      </w:r>
      <w:r>
        <w:fldChar w:fldCharType="separate"/>
      </w:r>
      <w:r>
        <w:t>54</w:t>
      </w:r>
      <w:r>
        <w:fldChar w:fldCharType="end"/>
      </w:r>
    </w:p>
    <w:p w14:paraId="1980D888" w14:textId="7FEA75E0" w:rsidR="004D3BCF" w:rsidRDefault="004D3BCF">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_Toc156500257 \h </w:instrText>
      </w:r>
      <w:r>
        <w:fldChar w:fldCharType="separate"/>
      </w:r>
      <w:r>
        <w:t>55</w:t>
      </w:r>
      <w:r>
        <w:fldChar w:fldCharType="end"/>
      </w:r>
    </w:p>
    <w:p w14:paraId="7EFF9CFD" w14:textId="0309529B" w:rsidR="004D3BCF" w:rsidRDefault="004D3BCF">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_Toc156500258 \h </w:instrText>
      </w:r>
      <w:r>
        <w:fldChar w:fldCharType="separate"/>
      </w:r>
      <w:r>
        <w:t>55</w:t>
      </w:r>
      <w:r>
        <w:fldChar w:fldCharType="end"/>
      </w:r>
    </w:p>
    <w:p w14:paraId="2F368FF8" w14:textId="41997AF1" w:rsidR="004D3BCF" w:rsidRDefault="004D3BCF">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_Toc156500259 \h </w:instrText>
      </w:r>
      <w:r>
        <w:fldChar w:fldCharType="separate"/>
      </w:r>
      <w:r>
        <w:t>55</w:t>
      </w:r>
      <w:r>
        <w:fldChar w:fldCharType="end"/>
      </w:r>
    </w:p>
    <w:p w14:paraId="5B3DF2E3" w14:textId="61BD58D3" w:rsidR="004D3BCF" w:rsidRDefault="004D3BCF">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_Toc156500260 \h </w:instrText>
      </w:r>
      <w:r>
        <w:fldChar w:fldCharType="separate"/>
      </w:r>
      <w:r>
        <w:t>55</w:t>
      </w:r>
      <w:r>
        <w:fldChar w:fldCharType="end"/>
      </w:r>
    </w:p>
    <w:p w14:paraId="729BC77A" w14:textId="64DA4AF4" w:rsidR="004D3BCF" w:rsidRDefault="004D3BCF">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_Toc156500261 \h </w:instrText>
      </w:r>
      <w:r>
        <w:fldChar w:fldCharType="separate"/>
      </w:r>
      <w:r>
        <w:t>55</w:t>
      </w:r>
      <w:r>
        <w:fldChar w:fldCharType="end"/>
      </w:r>
    </w:p>
    <w:p w14:paraId="5D408B6E" w14:textId="7B43B51F" w:rsidR="004D3BCF" w:rsidRDefault="004D3BCF">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_Toc156500262 \h </w:instrText>
      </w:r>
      <w:r>
        <w:fldChar w:fldCharType="separate"/>
      </w:r>
      <w:r>
        <w:t>55</w:t>
      </w:r>
      <w:r>
        <w:fldChar w:fldCharType="end"/>
      </w:r>
    </w:p>
    <w:p w14:paraId="1031DB66" w14:textId="307F155A" w:rsidR="004D3BCF" w:rsidRDefault="004D3BCF">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_Toc156500263 \h </w:instrText>
      </w:r>
      <w:r>
        <w:fldChar w:fldCharType="separate"/>
      </w:r>
      <w:r>
        <w:t>55</w:t>
      </w:r>
      <w:r>
        <w:fldChar w:fldCharType="end"/>
      </w:r>
    </w:p>
    <w:p w14:paraId="63BA82C3" w14:textId="646BDA6C" w:rsidR="004D3BCF" w:rsidRDefault="004D3BCF">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_Toc156500264 \h </w:instrText>
      </w:r>
      <w:r>
        <w:fldChar w:fldCharType="separate"/>
      </w:r>
      <w:r>
        <w:t>56</w:t>
      </w:r>
      <w:r>
        <w:fldChar w:fldCharType="end"/>
      </w:r>
    </w:p>
    <w:p w14:paraId="05376137" w14:textId="27B8A6AB" w:rsidR="004D3BCF" w:rsidRDefault="004D3BCF">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_Toc156500265 \h </w:instrText>
      </w:r>
      <w:r>
        <w:fldChar w:fldCharType="separate"/>
      </w:r>
      <w:r>
        <w:t>56</w:t>
      </w:r>
      <w:r>
        <w:fldChar w:fldCharType="end"/>
      </w:r>
    </w:p>
    <w:p w14:paraId="38991D73" w14:textId="3647826B" w:rsidR="004D3BCF" w:rsidRDefault="004D3BCF">
      <w:pPr>
        <w:pStyle w:val="TOC3"/>
        <w:rPr>
          <w:rFonts w:asciiTheme="minorHAnsi" w:eastAsiaTheme="minorEastAsia" w:hAnsiTheme="minorHAnsi" w:cstheme="minorBidi"/>
          <w:sz w:val="22"/>
          <w:szCs w:val="22"/>
          <w:lang w:val="en-US" w:eastAsia="zh-CN"/>
        </w:rPr>
      </w:pPr>
      <w:r w:rsidRPr="007C37B5">
        <w:rPr>
          <w:rFonts w:eastAsia="SimSun"/>
          <w:lang w:eastAsia="zh-CN"/>
        </w:rPr>
        <w:t>4.8.7</w:t>
      </w:r>
      <w:r>
        <w:rPr>
          <w:rFonts w:asciiTheme="minorHAnsi" w:eastAsiaTheme="minorEastAsia" w:hAnsiTheme="minorHAnsi" w:cstheme="minorBidi"/>
          <w:sz w:val="22"/>
          <w:szCs w:val="22"/>
          <w:lang w:val="en-US" w:eastAsia="zh-CN"/>
        </w:rPr>
        <w:tab/>
      </w:r>
      <w:r w:rsidRPr="007C37B5">
        <w:rPr>
          <w:rFonts w:eastAsia="SimSun"/>
        </w:rPr>
        <w:t xml:space="preserve">Generation of MB-MSR </w:t>
      </w:r>
      <w:r w:rsidRPr="007C37B5">
        <w:rPr>
          <w:rFonts w:eastAsia="SimSun"/>
          <w:lang w:eastAsia="zh-CN"/>
        </w:rPr>
        <w:t>test configurations</w:t>
      </w:r>
      <w:r>
        <w:tab/>
      </w:r>
      <w:r>
        <w:fldChar w:fldCharType="begin"/>
      </w:r>
      <w:r>
        <w:instrText xml:space="preserve"> PAGEREF _Toc156500266 \h </w:instrText>
      </w:r>
      <w:r>
        <w:fldChar w:fldCharType="separate"/>
      </w:r>
      <w:r>
        <w:t>56</w:t>
      </w:r>
      <w:r>
        <w:fldChar w:fldCharType="end"/>
      </w:r>
    </w:p>
    <w:p w14:paraId="650B8D88" w14:textId="200F1545"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.1</w:t>
      </w:r>
      <w:r>
        <w:rPr>
          <w:rFonts w:asciiTheme="minorHAnsi" w:eastAsiaTheme="minorEastAsia" w:hAnsiTheme="minorHAnsi" w:cstheme="minorBidi"/>
          <w:sz w:val="22"/>
          <w:szCs w:val="22"/>
          <w:lang w:val="en-US" w:eastAsia="zh-CN"/>
        </w:rPr>
        <w:tab/>
      </w:r>
      <w:r w:rsidRPr="007C37B5">
        <w:rPr>
          <w:rFonts w:eastAsia="SimSun"/>
        </w:rPr>
        <w:t>TC7a: MB-MSR test configuration for full carrier allocation</w:t>
      </w:r>
      <w:r>
        <w:tab/>
      </w:r>
      <w:r>
        <w:fldChar w:fldCharType="begin"/>
      </w:r>
      <w:r>
        <w:instrText xml:space="preserve"> PAGEREF _Toc156500267 \h </w:instrText>
      </w:r>
      <w:r>
        <w:fldChar w:fldCharType="separate"/>
      </w:r>
      <w:r>
        <w:t>56</w:t>
      </w:r>
      <w:r>
        <w:fldChar w:fldCharType="end"/>
      </w:r>
    </w:p>
    <w:p w14:paraId="0741828F" w14:textId="42021BFE"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.1.1</w:t>
      </w:r>
      <w:r>
        <w:rPr>
          <w:rFonts w:asciiTheme="minorHAnsi" w:eastAsiaTheme="minorEastAsia" w:hAnsiTheme="minorHAnsi" w:cstheme="minorBidi"/>
          <w:sz w:val="22"/>
          <w:szCs w:val="22"/>
          <w:lang w:val="en-US" w:eastAsia="zh-CN"/>
        </w:rPr>
        <w:tab/>
      </w:r>
      <w:r w:rsidRPr="007C37B5">
        <w:rPr>
          <w:rFonts w:eastAsia="SimSun"/>
        </w:rPr>
        <w:t>TC7a generation</w:t>
      </w:r>
      <w:r>
        <w:tab/>
      </w:r>
      <w:r>
        <w:fldChar w:fldCharType="begin"/>
      </w:r>
      <w:r>
        <w:instrText xml:space="preserve"> PAGEREF _Toc156500268 \h </w:instrText>
      </w:r>
      <w:r>
        <w:fldChar w:fldCharType="separate"/>
      </w:r>
      <w:r>
        <w:t>56</w:t>
      </w:r>
      <w:r>
        <w:fldChar w:fldCharType="end"/>
      </w:r>
    </w:p>
    <w:p w14:paraId="773A6DDB" w14:textId="0388C7E0"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.1.</w:t>
      </w:r>
      <w:r w:rsidRPr="007C37B5">
        <w:rPr>
          <w:rFonts w:eastAsia="SimSun"/>
          <w:lang w:eastAsia="zh-CN"/>
        </w:rPr>
        <w:t>2</w:t>
      </w:r>
      <w:r>
        <w:rPr>
          <w:rFonts w:asciiTheme="minorHAnsi" w:eastAsiaTheme="minorEastAsia" w:hAnsiTheme="minorHAnsi" w:cstheme="minorBidi"/>
          <w:sz w:val="22"/>
          <w:szCs w:val="22"/>
          <w:lang w:val="en-US" w:eastAsia="zh-CN"/>
        </w:rPr>
        <w:tab/>
      </w:r>
      <w:r w:rsidRPr="007C37B5">
        <w:rPr>
          <w:rFonts w:eastAsia="SimSun"/>
        </w:rPr>
        <w:t>TC7a power allocation</w:t>
      </w:r>
      <w:r>
        <w:tab/>
      </w:r>
      <w:r>
        <w:fldChar w:fldCharType="begin"/>
      </w:r>
      <w:r>
        <w:instrText xml:space="preserve"> PAGEREF _Toc156500269 \h </w:instrText>
      </w:r>
      <w:r>
        <w:fldChar w:fldCharType="separate"/>
      </w:r>
      <w:r>
        <w:t>57</w:t>
      </w:r>
      <w:r>
        <w:fldChar w:fldCharType="end"/>
      </w:r>
    </w:p>
    <w:p w14:paraId="17955675" w14:textId="49604729"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.2</w:t>
      </w:r>
      <w:r>
        <w:rPr>
          <w:rFonts w:asciiTheme="minorHAnsi" w:eastAsiaTheme="minorEastAsia" w:hAnsiTheme="minorHAnsi" w:cstheme="minorBidi"/>
          <w:sz w:val="22"/>
          <w:szCs w:val="22"/>
          <w:lang w:val="en-US" w:eastAsia="zh-CN"/>
        </w:rPr>
        <w:tab/>
      </w:r>
      <w:r w:rsidRPr="007C37B5">
        <w:rPr>
          <w:rFonts w:eastAsia="SimSun"/>
        </w:rPr>
        <w:t>TC7b: MB-MSR test configuration with high PSD per carrier</w:t>
      </w:r>
      <w:r>
        <w:tab/>
      </w:r>
      <w:r>
        <w:fldChar w:fldCharType="begin"/>
      </w:r>
      <w:r>
        <w:instrText xml:space="preserve"> PAGEREF _Toc156500270 \h </w:instrText>
      </w:r>
      <w:r>
        <w:fldChar w:fldCharType="separate"/>
      </w:r>
      <w:r>
        <w:t>57</w:t>
      </w:r>
      <w:r>
        <w:fldChar w:fldCharType="end"/>
      </w:r>
    </w:p>
    <w:p w14:paraId="57228F8F" w14:textId="2E9A9711"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.2.1</w:t>
      </w:r>
      <w:r>
        <w:rPr>
          <w:rFonts w:asciiTheme="minorHAnsi" w:eastAsiaTheme="minorEastAsia" w:hAnsiTheme="minorHAnsi" w:cstheme="minorBidi"/>
          <w:sz w:val="22"/>
          <w:szCs w:val="22"/>
          <w:lang w:val="en-US" w:eastAsia="zh-CN"/>
        </w:rPr>
        <w:tab/>
      </w:r>
      <w:r w:rsidRPr="007C37B5">
        <w:rPr>
          <w:rFonts w:eastAsia="SimSun"/>
        </w:rPr>
        <w:t>TC7b generation</w:t>
      </w:r>
      <w:r>
        <w:tab/>
      </w:r>
      <w:r>
        <w:fldChar w:fldCharType="begin"/>
      </w:r>
      <w:r>
        <w:instrText xml:space="preserve"> PAGEREF _Toc156500271 \h </w:instrText>
      </w:r>
      <w:r>
        <w:fldChar w:fldCharType="separate"/>
      </w:r>
      <w:r>
        <w:t>57</w:t>
      </w:r>
      <w:r>
        <w:fldChar w:fldCharType="end"/>
      </w:r>
    </w:p>
    <w:p w14:paraId="63EA3E9C" w14:textId="2B31BBC8"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.2.2</w:t>
      </w:r>
      <w:r>
        <w:rPr>
          <w:rFonts w:asciiTheme="minorHAnsi" w:eastAsiaTheme="minorEastAsia" w:hAnsiTheme="minorHAnsi" w:cstheme="minorBidi"/>
          <w:sz w:val="22"/>
          <w:szCs w:val="22"/>
          <w:lang w:val="en-US" w:eastAsia="zh-CN"/>
        </w:rPr>
        <w:tab/>
      </w:r>
      <w:r w:rsidRPr="007C37B5">
        <w:rPr>
          <w:rFonts w:eastAsia="SimSun"/>
        </w:rPr>
        <w:t>TC7b power allocation</w:t>
      </w:r>
      <w:r>
        <w:tab/>
      </w:r>
      <w:r>
        <w:fldChar w:fldCharType="begin"/>
      </w:r>
      <w:r>
        <w:instrText xml:space="preserve"> PAGEREF _Toc156500272 \h </w:instrText>
      </w:r>
      <w:r>
        <w:fldChar w:fldCharType="separate"/>
      </w:r>
      <w:r>
        <w:t>58</w:t>
      </w:r>
      <w:r>
        <w:fldChar w:fldCharType="end"/>
      </w:r>
    </w:p>
    <w:p w14:paraId="2C70C276" w14:textId="05C88850"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.3</w:t>
      </w:r>
      <w:r>
        <w:rPr>
          <w:rFonts w:asciiTheme="minorHAnsi" w:eastAsiaTheme="minorEastAsia" w:hAnsiTheme="minorHAnsi" w:cstheme="minorBidi"/>
          <w:sz w:val="22"/>
          <w:szCs w:val="22"/>
          <w:lang w:val="en-US" w:eastAsia="zh-CN"/>
        </w:rPr>
        <w:tab/>
      </w:r>
      <w:r w:rsidRPr="007C37B5">
        <w:rPr>
          <w:rFonts w:eastAsia="SimSun"/>
        </w:rPr>
        <w:t>TC7c: MB-MSR test configuration with GSM/EDGE single RAT operation in one band</w:t>
      </w:r>
      <w:r>
        <w:tab/>
      </w:r>
      <w:r>
        <w:fldChar w:fldCharType="begin"/>
      </w:r>
      <w:r>
        <w:instrText xml:space="preserve"> PAGEREF _Toc156500273 \h </w:instrText>
      </w:r>
      <w:r>
        <w:fldChar w:fldCharType="separate"/>
      </w:r>
      <w:r>
        <w:t>58</w:t>
      </w:r>
      <w:r>
        <w:fldChar w:fldCharType="end"/>
      </w:r>
    </w:p>
    <w:p w14:paraId="7CE0EFE5" w14:textId="7CE33101"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.3.1</w:t>
      </w:r>
      <w:r>
        <w:rPr>
          <w:rFonts w:asciiTheme="minorHAnsi" w:eastAsiaTheme="minorEastAsia" w:hAnsiTheme="minorHAnsi" w:cstheme="minorBidi"/>
          <w:sz w:val="22"/>
          <w:szCs w:val="22"/>
          <w:lang w:val="en-US" w:eastAsia="zh-CN"/>
        </w:rPr>
        <w:tab/>
      </w:r>
      <w:r w:rsidRPr="007C37B5">
        <w:rPr>
          <w:rFonts w:eastAsia="SimSun"/>
        </w:rPr>
        <w:t>TC7c generation</w:t>
      </w:r>
      <w:r>
        <w:tab/>
      </w:r>
      <w:r>
        <w:fldChar w:fldCharType="begin"/>
      </w:r>
      <w:r>
        <w:instrText xml:space="preserve"> PAGEREF _Toc156500274 \h </w:instrText>
      </w:r>
      <w:r>
        <w:fldChar w:fldCharType="separate"/>
      </w:r>
      <w:r>
        <w:t>58</w:t>
      </w:r>
      <w:r>
        <w:fldChar w:fldCharType="end"/>
      </w:r>
    </w:p>
    <w:p w14:paraId="5C602BE3" w14:textId="4D784D31"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.3.2</w:t>
      </w:r>
      <w:r>
        <w:rPr>
          <w:rFonts w:asciiTheme="minorHAnsi" w:eastAsiaTheme="minorEastAsia" w:hAnsiTheme="minorHAnsi" w:cstheme="minorBidi"/>
          <w:sz w:val="22"/>
          <w:szCs w:val="22"/>
          <w:lang w:val="en-US" w:eastAsia="zh-CN"/>
        </w:rPr>
        <w:tab/>
      </w:r>
      <w:r w:rsidRPr="007C37B5">
        <w:rPr>
          <w:rFonts w:eastAsia="SimSun"/>
        </w:rPr>
        <w:t>TC7c power allocation</w:t>
      </w:r>
      <w:r>
        <w:tab/>
      </w:r>
      <w:r>
        <w:fldChar w:fldCharType="begin"/>
      </w:r>
      <w:r>
        <w:instrText xml:space="preserve"> PAGEREF _Toc156500275 \h </w:instrText>
      </w:r>
      <w:r>
        <w:fldChar w:fldCharType="separate"/>
      </w:r>
      <w:r>
        <w:t>59</w:t>
      </w:r>
      <w:r>
        <w:fldChar w:fldCharType="end"/>
      </w:r>
    </w:p>
    <w:p w14:paraId="70807B81" w14:textId="1F8CA04C" w:rsidR="004D3BCF" w:rsidRDefault="004D3BCF">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_Toc156500276 \h </w:instrText>
      </w:r>
      <w:r>
        <w:fldChar w:fldCharType="separate"/>
      </w:r>
      <w:r>
        <w:t>59</w:t>
      </w:r>
      <w:r>
        <w:fldChar w:fldCharType="end"/>
      </w:r>
    </w:p>
    <w:p w14:paraId="0C0EEE1D" w14:textId="42E44D78" w:rsidR="004D3BCF" w:rsidRDefault="004D3BCF">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_Toc156500277 \h </w:instrText>
      </w:r>
      <w:r>
        <w:fldChar w:fldCharType="separate"/>
      </w:r>
      <w:r>
        <w:t>59</w:t>
      </w:r>
      <w:r>
        <w:fldChar w:fldCharType="end"/>
      </w:r>
    </w:p>
    <w:p w14:paraId="33D197E4" w14:textId="60F0AF31" w:rsidR="004D3BCF" w:rsidRDefault="004D3BCF">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_Toc156500278 \h </w:instrText>
      </w:r>
      <w:r>
        <w:fldChar w:fldCharType="separate"/>
      </w:r>
      <w:r>
        <w:t>59</w:t>
      </w:r>
      <w:r>
        <w:fldChar w:fldCharType="end"/>
      </w:r>
    </w:p>
    <w:p w14:paraId="0ABCD901" w14:textId="52DAF8C3" w:rsidR="004D3BCF" w:rsidRDefault="004D3BCF">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_Toc156500279 \h </w:instrText>
      </w:r>
      <w:r>
        <w:fldChar w:fldCharType="separate"/>
      </w:r>
      <w:r>
        <w:t>59</w:t>
      </w:r>
      <w:r>
        <w:fldChar w:fldCharType="end"/>
      </w:r>
    </w:p>
    <w:p w14:paraId="09DDA04E" w14:textId="4D18CFFD" w:rsidR="004D3BCF" w:rsidRDefault="004D3BCF">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_Toc156500280 \h </w:instrText>
      </w:r>
      <w:r>
        <w:fldChar w:fldCharType="separate"/>
      </w:r>
      <w:r>
        <w:t>60</w:t>
      </w:r>
      <w:r>
        <w:fldChar w:fldCharType="end"/>
      </w:r>
    </w:p>
    <w:p w14:paraId="165B98DF" w14:textId="6A1A92F6" w:rsidR="004D3BCF" w:rsidRDefault="004D3BCF">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_Toc156500281 \h </w:instrText>
      </w:r>
      <w:r>
        <w:fldChar w:fldCharType="separate"/>
      </w:r>
      <w:r>
        <w:t>60</w:t>
      </w:r>
      <w:r>
        <w:fldChar w:fldCharType="end"/>
      </w:r>
    </w:p>
    <w:p w14:paraId="53044FE5" w14:textId="597C822B" w:rsidR="004D3BCF" w:rsidRDefault="004D3BCF">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_Toc156500282 \h </w:instrText>
      </w:r>
      <w:r>
        <w:fldChar w:fldCharType="separate"/>
      </w:r>
      <w:r>
        <w:t>60</w:t>
      </w:r>
      <w:r>
        <w:fldChar w:fldCharType="end"/>
      </w:r>
    </w:p>
    <w:p w14:paraId="6779D676" w14:textId="14A16FD8" w:rsidR="004D3BCF" w:rsidRDefault="004D3BCF">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_Toc156500283 \h </w:instrText>
      </w:r>
      <w:r>
        <w:fldChar w:fldCharType="separate"/>
      </w:r>
      <w:r>
        <w:t>60</w:t>
      </w:r>
      <w:r>
        <w:fldChar w:fldCharType="end"/>
      </w:r>
    </w:p>
    <w:p w14:paraId="482557A4" w14:textId="073CE64A" w:rsidR="004D3BCF" w:rsidRDefault="004D3BCF">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_Toc156500284 \h </w:instrText>
      </w:r>
      <w:r>
        <w:fldChar w:fldCharType="separate"/>
      </w:r>
      <w:r>
        <w:t>60</w:t>
      </w:r>
      <w:r>
        <w:fldChar w:fldCharType="end"/>
      </w:r>
    </w:p>
    <w:p w14:paraId="5BA00232" w14:textId="4A58A717" w:rsidR="004D3BCF" w:rsidRDefault="004D3BCF">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_Toc156500285 \h </w:instrText>
      </w:r>
      <w:r>
        <w:fldChar w:fldCharType="separate"/>
      </w:r>
      <w:r>
        <w:t>60</w:t>
      </w:r>
      <w:r>
        <w:fldChar w:fldCharType="end"/>
      </w:r>
    </w:p>
    <w:p w14:paraId="24812D47" w14:textId="5A2F3E01" w:rsidR="004D3BCF" w:rsidRDefault="004D3BCF">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_Toc156500286 \h </w:instrText>
      </w:r>
      <w:r>
        <w:fldChar w:fldCharType="separate"/>
      </w:r>
      <w:r>
        <w:t>61</w:t>
      </w:r>
      <w:r>
        <w:fldChar w:fldCharType="end"/>
      </w:r>
    </w:p>
    <w:p w14:paraId="0AB2D2F7" w14:textId="29896F0B" w:rsidR="004D3BCF" w:rsidRDefault="004D3BCF">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_Toc156500287 \h </w:instrText>
      </w:r>
      <w:r>
        <w:fldChar w:fldCharType="separate"/>
      </w:r>
      <w:r>
        <w:t>61</w:t>
      </w:r>
      <w:r>
        <w:fldChar w:fldCharType="end"/>
      </w:r>
    </w:p>
    <w:p w14:paraId="0953FCDD" w14:textId="59813C7C" w:rsidR="004D3BCF" w:rsidRDefault="004D3BCF">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_Toc156500288 \h </w:instrText>
      </w:r>
      <w:r>
        <w:fldChar w:fldCharType="separate"/>
      </w:r>
      <w:r>
        <w:t>61</w:t>
      </w:r>
      <w:r>
        <w:fldChar w:fldCharType="end"/>
      </w:r>
    </w:p>
    <w:p w14:paraId="7618676C" w14:textId="20A802EF" w:rsidR="004D3BCF" w:rsidRDefault="004D3BCF">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_Toc156500289 \h </w:instrText>
      </w:r>
      <w:r>
        <w:fldChar w:fldCharType="separate"/>
      </w:r>
      <w:r>
        <w:t>61</w:t>
      </w:r>
      <w:r>
        <w:fldChar w:fldCharType="end"/>
      </w:r>
    </w:p>
    <w:p w14:paraId="2144A2D5" w14:textId="225E0959" w:rsidR="004D3BCF" w:rsidRDefault="004D3BCF">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_Toc156500290 \h </w:instrText>
      </w:r>
      <w:r>
        <w:fldChar w:fldCharType="separate"/>
      </w:r>
      <w:r>
        <w:t>62</w:t>
      </w:r>
      <w:r>
        <w:fldChar w:fldCharType="end"/>
      </w:r>
    </w:p>
    <w:p w14:paraId="61277DF3" w14:textId="6B658872" w:rsidR="004D3BCF" w:rsidRDefault="004D3BCF">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_Toc156500291 \h </w:instrText>
      </w:r>
      <w:r>
        <w:fldChar w:fldCharType="separate"/>
      </w:r>
      <w:r>
        <w:t>62</w:t>
      </w:r>
      <w:r>
        <w:fldChar w:fldCharType="end"/>
      </w:r>
    </w:p>
    <w:p w14:paraId="4317B270" w14:textId="5BBA48CA" w:rsidR="004D3BCF" w:rsidRDefault="004D3BCF">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_Toc156500292 \h </w:instrText>
      </w:r>
      <w:r>
        <w:fldChar w:fldCharType="separate"/>
      </w:r>
      <w:r>
        <w:t>62</w:t>
      </w:r>
      <w:r>
        <w:fldChar w:fldCharType="end"/>
      </w:r>
    </w:p>
    <w:p w14:paraId="7F254062" w14:textId="3CD2F19C" w:rsidR="004D3BCF" w:rsidRDefault="004D3BCF">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_Toc156500293 \h </w:instrText>
      </w:r>
      <w:r>
        <w:fldChar w:fldCharType="separate"/>
      </w:r>
      <w:r>
        <w:t>62</w:t>
      </w:r>
      <w:r>
        <w:fldChar w:fldCharType="end"/>
      </w:r>
    </w:p>
    <w:p w14:paraId="5323FDAA" w14:textId="1AD86889" w:rsidR="004D3BCF" w:rsidRDefault="004D3BCF">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_Toc156500294 \h </w:instrText>
      </w:r>
      <w:r>
        <w:fldChar w:fldCharType="separate"/>
      </w:r>
      <w:r>
        <w:t>62</w:t>
      </w:r>
      <w:r>
        <w:fldChar w:fldCharType="end"/>
      </w:r>
    </w:p>
    <w:p w14:paraId="26C74B96" w14:textId="79D8316D" w:rsidR="004D3BCF" w:rsidRDefault="004D3BCF">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_Toc156500295 \h </w:instrText>
      </w:r>
      <w:r>
        <w:fldChar w:fldCharType="separate"/>
      </w:r>
      <w:r>
        <w:t>62</w:t>
      </w:r>
      <w:r>
        <w:fldChar w:fldCharType="end"/>
      </w:r>
    </w:p>
    <w:p w14:paraId="46AB7163" w14:textId="13E3EBEF" w:rsidR="004D3BCF" w:rsidRDefault="004D3BCF">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_Toc156500296 \h </w:instrText>
      </w:r>
      <w:r>
        <w:fldChar w:fldCharType="separate"/>
      </w:r>
      <w:r>
        <w:t>63</w:t>
      </w:r>
      <w:r>
        <w:fldChar w:fldCharType="end"/>
      </w:r>
    </w:p>
    <w:p w14:paraId="3A29D023" w14:textId="042098A3" w:rsidR="004D3BCF" w:rsidRDefault="004D3BCF">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_Toc156500297 \h </w:instrText>
      </w:r>
      <w:r>
        <w:fldChar w:fldCharType="separate"/>
      </w:r>
      <w:r>
        <w:t>63</w:t>
      </w:r>
      <w:r>
        <w:fldChar w:fldCharType="end"/>
      </w:r>
    </w:p>
    <w:p w14:paraId="71229B24" w14:textId="3745A071" w:rsidR="004D3BCF" w:rsidRDefault="004D3BCF">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_Toc156500298 \h </w:instrText>
      </w:r>
      <w:r>
        <w:fldChar w:fldCharType="separate"/>
      </w:r>
      <w:r>
        <w:t>63</w:t>
      </w:r>
      <w:r>
        <w:fldChar w:fldCharType="end"/>
      </w:r>
    </w:p>
    <w:p w14:paraId="57A69868" w14:textId="786BCFAE" w:rsidR="004D3BCF" w:rsidRDefault="004D3BCF">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_Toc156500299 \h </w:instrText>
      </w:r>
      <w:r>
        <w:fldChar w:fldCharType="separate"/>
      </w:r>
      <w:r>
        <w:t>63</w:t>
      </w:r>
      <w:r>
        <w:fldChar w:fldCharType="end"/>
      </w:r>
    </w:p>
    <w:p w14:paraId="2D31B004" w14:textId="611205E9" w:rsidR="004D3BCF" w:rsidRDefault="004D3BCF">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_Toc156500300 \h </w:instrText>
      </w:r>
      <w:r>
        <w:fldChar w:fldCharType="separate"/>
      </w:r>
      <w:r>
        <w:t>63</w:t>
      </w:r>
      <w:r>
        <w:fldChar w:fldCharType="end"/>
      </w:r>
    </w:p>
    <w:p w14:paraId="663A41F2" w14:textId="3FEEDFE6" w:rsidR="004D3BCF" w:rsidRDefault="004D3BCF">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_Toc156500301 \h </w:instrText>
      </w:r>
      <w:r>
        <w:fldChar w:fldCharType="separate"/>
      </w:r>
      <w:r>
        <w:t>63</w:t>
      </w:r>
      <w:r>
        <w:fldChar w:fldCharType="end"/>
      </w:r>
    </w:p>
    <w:p w14:paraId="6400DF77" w14:textId="10D7BF6A" w:rsidR="004D3BCF" w:rsidRDefault="004D3BCF">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_Toc156500302 \h </w:instrText>
      </w:r>
      <w:r>
        <w:fldChar w:fldCharType="separate"/>
      </w:r>
      <w:r>
        <w:t>64</w:t>
      </w:r>
      <w:r>
        <w:fldChar w:fldCharType="end"/>
      </w:r>
    </w:p>
    <w:p w14:paraId="1089D06B" w14:textId="0276D0DF" w:rsidR="004D3BCF" w:rsidRDefault="004D3BCF">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_Toc156500303 \h </w:instrText>
      </w:r>
      <w:r>
        <w:fldChar w:fldCharType="separate"/>
      </w:r>
      <w:r>
        <w:t>64</w:t>
      </w:r>
      <w:r>
        <w:fldChar w:fldCharType="end"/>
      </w:r>
    </w:p>
    <w:p w14:paraId="120D59D6" w14:textId="1D65E298" w:rsidR="004D3BCF" w:rsidRDefault="004D3BCF">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_Toc156500304 \h </w:instrText>
      </w:r>
      <w:r>
        <w:fldChar w:fldCharType="separate"/>
      </w:r>
      <w:r>
        <w:t>64</w:t>
      </w:r>
      <w:r>
        <w:fldChar w:fldCharType="end"/>
      </w:r>
    </w:p>
    <w:p w14:paraId="253C2CBA" w14:textId="0705B0BA" w:rsidR="004D3BCF" w:rsidRDefault="004D3BCF">
      <w:pPr>
        <w:pStyle w:val="TOC4"/>
        <w:rPr>
          <w:rFonts w:asciiTheme="minorHAnsi" w:eastAsiaTheme="minorEastAsia" w:hAnsiTheme="minorHAnsi" w:cstheme="minorBidi"/>
          <w:sz w:val="22"/>
          <w:szCs w:val="22"/>
          <w:lang w:val="en-US" w:eastAsia="zh-CN"/>
        </w:rPr>
      </w:pPr>
      <w:r>
        <w:rPr>
          <w:lang w:eastAsia="zh-CN"/>
        </w:rPr>
        <w:lastRenderedPageBreak/>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_Toc156500305 \h </w:instrText>
      </w:r>
      <w:r>
        <w:fldChar w:fldCharType="separate"/>
      </w:r>
      <w:r>
        <w:t>64</w:t>
      </w:r>
      <w:r>
        <w:fldChar w:fldCharType="end"/>
      </w:r>
    </w:p>
    <w:p w14:paraId="108CA813" w14:textId="6CABBAA5" w:rsidR="004D3BCF" w:rsidRDefault="004D3BCF">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_Toc156500306 \h </w:instrText>
      </w:r>
      <w:r>
        <w:fldChar w:fldCharType="separate"/>
      </w:r>
      <w:r>
        <w:t>64</w:t>
      </w:r>
      <w:r>
        <w:fldChar w:fldCharType="end"/>
      </w:r>
    </w:p>
    <w:p w14:paraId="7F18A5D5" w14:textId="104C758C" w:rsidR="004D3BCF" w:rsidRDefault="004D3BCF">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_Toc156500307 \h </w:instrText>
      </w:r>
      <w:r>
        <w:fldChar w:fldCharType="separate"/>
      </w:r>
      <w:r>
        <w:t>64</w:t>
      </w:r>
      <w:r>
        <w:fldChar w:fldCharType="end"/>
      </w:r>
    </w:p>
    <w:p w14:paraId="6F9EE0C6" w14:textId="195ACEF8" w:rsidR="004D3BCF" w:rsidRDefault="004D3BCF">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_Toc156500308 \h </w:instrText>
      </w:r>
      <w:r>
        <w:fldChar w:fldCharType="separate"/>
      </w:r>
      <w:r>
        <w:t>65</w:t>
      </w:r>
      <w:r>
        <w:fldChar w:fldCharType="end"/>
      </w:r>
    </w:p>
    <w:p w14:paraId="3D220AA2" w14:textId="6200AB75" w:rsidR="004D3BCF" w:rsidRDefault="004D3BCF">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_Toc156500309 \h </w:instrText>
      </w:r>
      <w:r>
        <w:fldChar w:fldCharType="separate"/>
      </w:r>
      <w:r>
        <w:t>65</w:t>
      </w:r>
      <w:r>
        <w:fldChar w:fldCharType="end"/>
      </w:r>
    </w:p>
    <w:p w14:paraId="5DFEC8AF" w14:textId="5C02E210" w:rsidR="004D3BCF" w:rsidRDefault="004D3BCF">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_Toc156500310 \h </w:instrText>
      </w:r>
      <w:r>
        <w:fldChar w:fldCharType="separate"/>
      </w:r>
      <w:r>
        <w:t>65</w:t>
      </w:r>
      <w:r>
        <w:fldChar w:fldCharType="end"/>
      </w:r>
    </w:p>
    <w:p w14:paraId="1265C7A1" w14:textId="39EF9479" w:rsidR="004D3BCF" w:rsidRDefault="004D3BCF">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_Toc156500311 \h </w:instrText>
      </w:r>
      <w:r>
        <w:fldChar w:fldCharType="separate"/>
      </w:r>
      <w:r>
        <w:t>65</w:t>
      </w:r>
      <w:r>
        <w:fldChar w:fldCharType="end"/>
      </w:r>
    </w:p>
    <w:p w14:paraId="65A82E19" w14:textId="5A652C39" w:rsidR="004D3BCF" w:rsidRDefault="004D3BCF">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_Toc156500312 \h </w:instrText>
      </w:r>
      <w:r>
        <w:fldChar w:fldCharType="separate"/>
      </w:r>
      <w:r>
        <w:t>65</w:t>
      </w:r>
      <w:r>
        <w:fldChar w:fldCharType="end"/>
      </w:r>
    </w:p>
    <w:p w14:paraId="7FFD6146" w14:textId="785EEEC3" w:rsidR="004D3BCF" w:rsidRDefault="004D3BCF">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_Toc156500313 \h </w:instrText>
      </w:r>
      <w:r>
        <w:fldChar w:fldCharType="separate"/>
      </w:r>
      <w:r>
        <w:t>65</w:t>
      </w:r>
      <w:r>
        <w:fldChar w:fldCharType="end"/>
      </w:r>
    </w:p>
    <w:p w14:paraId="3689C5B9" w14:textId="4E8734FD" w:rsidR="004D3BCF" w:rsidRDefault="004D3BCF">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_Toc156500314 \h </w:instrText>
      </w:r>
      <w:r>
        <w:fldChar w:fldCharType="separate"/>
      </w:r>
      <w:r>
        <w:t>66</w:t>
      </w:r>
      <w:r>
        <w:fldChar w:fldCharType="end"/>
      </w:r>
    </w:p>
    <w:p w14:paraId="5E731775" w14:textId="21F3F5CD" w:rsidR="004D3BCF" w:rsidRDefault="004D3BCF">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_Toc156500315 \h </w:instrText>
      </w:r>
      <w:r>
        <w:fldChar w:fldCharType="separate"/>
      </w:r>
      <w:r>
        <w:t>66</w:t>
      </w:r>
      <w:r>
        <w:fldChar w:fldCharType="end"/>
      </w:r>
    </w:p>
    <w:p w14:paraId="0057C7C3" w14:textId="289C217E" w:rsidR="004D3BCF" w:rsidRDefault="004D3BCF">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_Toc156500316 \h </w:instrText>
      </w:r>
      <w:r>
        <w:fldChar w:fldCharType="separate"/>
      </w:r>
      <w:r>
        <w:t>66</w:t>
      </w:r>
      <w:r>
        <w:fldChar w:fldCharType="end"/>
      </w:r>
    </w:p>
    <w:p w14:paraId="429738AA" w14:textId="60F98C0C" w:rsidR="004D3BCF" w:rsidRDefault="004D3BCF">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_Toc156500317 \h </w:instrText>
      </w:r>
      <w:r>
        <w:fldChar w:fldCharType="separate"/>
      </w:r>
      <w:r>
        <w:t>66</w:t>
      </w:r>
      <w:r>
        <w:fldChar w:fldCharType="end"/>
      </w:r>
    </w:p>
    <w:p w14:paraId="3E65ADC6" w14:textId="628E314E" w:rsidR="004D3BCF" w:rsidRDefault="004D3BCF">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_Toc156500318 \h </w:instrText>
      </w:r>
      <w:r>
        <w:fldChar w:fldCharType="separate"/>
      </w:r>
      <w:r>
        <w:t>67</w:t>
      </w:r>
      <w:r>
        <w:fldChar w:fldCharType="end"/>
      </w:r>
    </w:p>
    <w:p w14:paraId="5DC848E3" w14:textId="5D02FDF0" w:rsidR="004D3BCF" w:rsidRDefault="004D3BCF">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_Toc156500319 \h </w:instrText>
      </w:r>
      <w:r>
        <w:fldChar w:fldCharType="separate"/>
      </w:r>
      <w:r>
        <w:t>67</w:t>
      </w:r>
      <w:r>
        <w:fldChar w:fldCharType="end"/>
      </w:r>
    </w:p>
    <w:p w14:paraId="67A12300" w14:textId="68A52EEB" w:rsidR="004D3BCF" w:rsidRDefault="004D3BCF">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_Toc156500320 \h </w:instrText>
      </w:r>
      <w:r>
        <w:fldChar w:fldCharType="separate"/>
      </w:r>
      <w:r>
        <w:t>68</w:t>
      </w:r>
      <w:r>
        <w:fldChar w:fldCharType="end"/>
      </w:r>
    </w:p>
    <w:p w14:paraId="2BC89E7A" w14:textId="603CBCF7" w:rsidR="004D3BCF" w:rsidRDefault="004D3BCF">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_Toc156500321 \h </w:instrText>
      </w:r>
      <w:r>
        <w:fldChar w:fldCharType="separate"/>
      </w:r>
      <w:r>
        <w:t>69</w:t>
      </w:r>
      <w:r>
        <w:fldChar w:fldCharType="end"/>
      </w:r>
    </w:p>
    <w:p w14:paraId="4A74823D" w14:textId="29A1A0E6" w:rsidR="004D3BCF" w:rsidRDefault="004D3BCF">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_Toc156500322 \h </w:instrText>
      </w:r>
      <w:r>
        <w:fldChar w:fldCharType="separate"/>
      </w:r>
      <w:r>
        <w:t>69</w:t>
      </w:r>
      <w:r>
        <w:fldChar w:fldCharType="end"/>
      </w:r>
    </w:p>
    <w:p w14:paraId="72B548C8" w14:textId="14564916" w:rsidR="004D3BCF" w:rsidRDefault="004D3BCF">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_Toc156500323 \h </w:instrText>
      </w:r>
      <w:r>
        <w:fldChar w:fldCharType="separate"/>
      </w:r>
      <w:r>
        <w:t>69</w:t>
      </w:r>
      <w:r>
        <w:fldChar w:fldCharType="end"/>
      </w:r>
    </w:p>
    <w:p w14:paraId="2FB60CB4" w14:textId="165DB893" w:rsidR="004D3BCF" w:rsidRDefault="004D3BCF">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_Toc156500324 \h </w:instrText>
      </w:r>
      <w:r>
        <w:fldChar w:fldCharType="separate"/>
      </w:r>
      <w:r>
        <w:t>69</w:t>
      </w:r>
      <w:r>
        <w:fldChar w:fldCharType="end"/>
      </w:r>
    </w:p>
    <w:p w14:paraId="76122C87" w14:textId="192346ED" w:rsidR="004D3BCF" w:rsidRDefault="004D3BCF">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_Toc156500325 \h </w:instrText>
      </w:r>
      <w:r>
        <w:fldChar w:fldCharType="separate"/>
      </w:r>
      <w:r>
        <w:t>70</w:t>
      </w:r>
      <w:r>
        <w:fldChar w:fldCharType="end"/>
      </w:r>
    </w:p>
    <w:p w14:paraId="324340C3" w14:textId="59BF1332" w:rsidR="004D3BCF" w:rsidRDefault="004D3BCF">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_Toc156500326 \h </w:instrText>
      </w:r>
      <w:r>
        <w:fldChar w:fldCharType="separate"/>
      </w:r>
      <w:r>
        <w:t>71</w:t>
      </w:r>
      <w:r>
        <w:fldChar w:fldCharType="end"/>
      </w:r>
    </w:p>
    <w:p w14:paraId="59184D48" w14:textId="3CED1696" w:rsidR="004D3BCF" w:rsidRDefault="004D3BCF">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_Toc156500327 \h </w:instrText>
      </w:r>
      <w:r>
        <w:fldChar w:fldCharType="separate"/>
      </w:r>
      <w:r>
        <w:t>71</w:t>
      </w:r>
      <w:r>
        <w:fldChar w:fldCharType="end"/>
      </w:r>
    </w:p>
    <w:p w14:paraId="1459B832" w14:textId="4CC0B650" w:rsidR="004D3BCF" w:rsidRDefault="004D3BCF">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_Toc156500328 \h </w:instrText>
      </w:r>
      <w:r>
        <w:fldChar w:fldCharType="separate"/>
      </w:r>
      <w:r>
        <w:t>71</w:t>
      </w:r>
      <w:r>
        <w:fldChar w:fldCharType="end"/>
      </w:r>
    </w:p>
    <w:p w14:paraId="50FC255D" w14:textId="0901C793" w:rsidR="004D3BCF" w:rsidRDefault="004D3BCF">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_Toc156500329 \h </w:instrText>
      </w:r>
      <w:r>
        <w:fldChar w:fldCharType="separate"/>
      </w:r>
      <w:r>
        <w:t>72</w:t>
      </w:r>
      <w:r>
        <w:fldChar w:fldCharType="end"/>
      </w:r>
    </w:p>
    <w:p w14:paraId="74323A66" w14:textId="132F3BF0" w:rsidR="004D3BCF" w:rsidRDefault="004D3BCF">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_Toc156500330 \h </w:instrText>
      </w:r>
      <w:r>
        <w:fldChar w:fldCharType="separate"/>
      </w:r>
      <w:r>
        <w:t>72</w:t>
      </w:r>
      <w:r>
        <w:fldChar w:fldCharType="end"/>
      </w:r>
    </w:p>
    <w:p w14:paraId="45F73E2F" w14:textId="5BE5D83B" w:rsidR="004D3BCF" w:rsidRDefault="004D3BCF">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_Toc156500331 \h </w:instrText>
      </w:r>
      <w:r>
        <w:fldChar w:fldCharType="separate"/>
      </w:r>
      <w:r>
        <w:t>72</w:t>
      </w:r>
      <w:r>
        <w:fldChar w:fldCharType="end"/>
      </w:r>
    </w:p>
    <w:p w14:paraId="391976E7" w14:textId="46C6EC29" w:rsidR="004D3BCF" w:rsidRDefault="004D3BCF">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_Toc156500332 \h </w:instrText>
      </w:r>
      <w:r>
        <w:fldChar w:fldCharType="separate"/>
      </w:r>
      <w:r>
        <w:t>73</w:t>
      </w:r>
      <w:r>
        <w:fldChar w:fldCharType="end"/>
      </w:r>
    </w:p>
    <w:p w14:paraId="20F34FFD" w14:textId="20631014" w:rsidR="004D3BCF" w:rsidRDefault="004D3BCF">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_Toc156500333 \h </w:instrText>
      </w:r>
      <w:r>
        <w:fldChar w:fldCharType="separate"/>
      </w:r>
      <w:r>
        <w:t>74</w:t>
      </w:r>
      <w:r>
        <w:fldChar w:fldCharType="end"/>
      </w:r>
    </w:p>
    <w:p w14:paraId="31506F1C" w14:textId="1EC2A4FF" w:rsidR="004D3BCF" w:rsidRDefault="004D3BCF">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_Toc156500334 \h </w:instrText>
      </w:r>
      <w:r>
        <w:fldChar w:fldCharType="separate"/>
      </w:r>
      <w:r>
        <w:t>74</w:t>
      </w:r>
      <w:r>
        <w:fldChar w:fldCharType="end"/>
      </w:r>
    </w:p>
    <w:p w14:paraId="75C3429C" w14:textId="36849436" w:rsidR="004D3BCF" w:rsidRDefault="004D3BCF">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_Toc156500335 \h </w:instrText>
      </w:r>
      <w:r>
        <w:fldChar w:fldCharType="separate"/>
      </w:r>
      <w:r>
        <w:t>74</w:t>
      </w:r>
      <w:r>
        <w:fldChar w:fldCharType="end"/>
      </w:r>
    </w:p>
    <w:p w14:paraId="5EDF58C6" w14:textId="1B1E8181" w:rsidR="004D3BCF" w:rsidRDefault="004D3BCF">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_Toc156500336 \h </w:instrText>
      </w:r>
      <w:r>
        <w:fldChar w:fldCharType="separate"/>
      </w:r>
      <w:r>
        <w:t>74</w:t>
      </w:r>
      <w:r>
        <w:fldChar w:fldCharType="end"/>
      </w:r>
    </w:p>
    <w:p w14:paraId="395D98BE" w14:textId="17FE09FB" w:rsidR="004D3BCF" w:rsidRDefault="004D3BCF">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_Toc156500337 \h </w:instrText>
      </w:r>
      <w:r>
        <w:fldChar w:fldCharType="separate"/>
      </w:r>
      <w:r>
        <w:t>74</w:t>
      </w:r>
      <w:r>
        <w:fldChar w:fldCharType="end"/>
      </w:r>
    </w:p>
    <w:p w14:paraId="56B991AE" w14:textId="46B0526C" w:rsidR="004D3BCF" w:rsidRDefault="004D3BCF">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_Toc156500338 \h </w:instrText>
      </w:r>
      <w:r>
        <w:fldChar w:fldCharType="separate"/>
      </w:r>
      <w:r>
        <w:t>75</w:t>
      </w:r>
      <w:r>
        <w:fldChar w:fldCharType="end"/>
      </w:r>
    </w:p>
    <w:p w14:paraId="2816A631" w14:textId="3DCE7331" w:rsidR="004D3BCF" w:rsidRDefault="004D3BCF">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_Toc156500339 \h </w:instrText>
      </w:r>
      <w:r>
        <w:fldChar w:fldCharType="separate"/>
      </w:r>
      <w:r>
        <w:t>75</w:t>
      </w:r>
      <w:r>
        <w:fldChar w:fldCharType="end"/>
      </w:r>
    </w:p>
    <w:p w14:paraId="07F26173" w14:textId="7F15667D" w:rsidR="004D3BCF" w:rsidRDefault="004D3BCF">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_Toc156500340 \h </w:instrText>
      </w:r>
      <w:r>
        <w:fldChar w:fldCharType="separate"/>
      </w:r>
      <w:r>
        <w:t>75</w:t>
      </w:r>
      <w:r>
        <w:fldChar w:fldCharType="end"/>
      </w:r>
    </w:p>
    <w:p w14:paraId="78911C5D" w14:textId="0F19D556" w:rsidR="004D3BCF" w:rsidRDefault="004D3BCF">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_Toc156500341 \h </w:instrText>
      </w:r>
      <w:r>
        <w:fldChar w:fldCharType="separate"/>
      </w:r>
      <w:r>
        <w:t>76</w:t>
      </w:r>
      <w:r>
        <w:fldChar w:fldCharType="end"/>
      </w:r>
    </w:p>
    <w:p w14:paraId="71FA26B3" w14:textId="36D00F77" w:rsidR="004D3BCF" w:rsidRDefault="004D3BCF">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_Toc156500342 \h </w:instrText>
      </w:r>
      <w:r>
        <w:fldChar w:fldCharType="separate"/>
      </w:r>
      <w:r>
        <w:t>76</w:t>
      </w:r>
      <w:r>
        <w:fldChar w:fldCharType="end"/>
      </w:r>
    </w:p>
    <w:p w14:paraId="24AB983E" w14:textId="2D76C907" w:rsidR="004D3BCF" w:rsidRDefault="004D3BCF">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_Toc156500343 \h </w:instrText>
      </w:r>
      <w:r>
        <w:fldChar w:fldCharType="separate"/>
      </w:r>
      <w:r>
        <w:t>76</w:t>
      </w:r>
      <w:r>
        <w:fldChar w:fldCharType="end"/>
      </w:r>
    </w:p>
    <w:p w14:paraId="65FC35B3" w14:textId="683BCBD6" w:rsidR="004D3BCF" w:rsidRDefault="004D3BCF">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_Toc156500344 \h </w:instrText>
      </w:r>
      <w:r>
        <w:fldChar w:fldCharType="separate"/>
      </w:r>
      <w:r>
        <w:t>77</w:t>
      </w:r>
      <w:r>
        <w:fldChar w:fldCharType="end"/>
      </w:r>
    </w:p>
    <w:p w14:paraId="17A4F031" w14:textId="0F4CE8FD" w:rsidR="004D3BCF" w:rsidRDefault="004D3BCF">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_Toc156500345 \h </w:instrText>
      </w:r>
      <w:r>
        <w:fldChar w:fldCharType="separate"/>
      </w:r>
      <w:r>
        <w:t>77</w:t>
      </w:r>
      <w:r>
        <w:fldChar w:fldCharType="end"/>
      </w:r>
    </w:p>
    <w:p w14:paraId="2D9F4B50" w14:textId="01FE661E" w:rsidR="004D3BCF" w:rsidRDefault="004D3BCF">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_Toc156500346 \h </w:instrText>
      </w:r>
      <w:r>
        <w:fldChar w:fldCharType="separate"/>
      </w:r>
      <w:r>
        <w:t>78</w:t>
      </w:r>
      <w:r>
        <w:fldChar w:fldCharType="end"/>
      </w:r>
    </w:p>
    <w:p w14:paraId="531908CA" w14:textId="2F93A7B4" w:rsidR="004D3BCF" w:rsidRDefault="004D3BCF">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_Toc156500347 \h </w:instrText>
      </w:r>
      <w:r>
        <w:fldChar w:fldCharType="separate"/>
      </w:r>
      <w:r>
        <w:t>78</w:t>
      </w:r>
      <w:r>
        <w:fldChar w:fldCharType="end"/>
      </w:r>
    </w:p>
    <w:p w14:paraId="0273073A" w14:textId="40773A8A" w:rsidR="004D3BCF" w:rsidRDefault="004D3BC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_Toc156500348 \h </w:instrText>
      </w:r>
      <w:r>
        <w:fldChar w:fldCharType="separate"/>
      </w:r>
      <w:r>
        <w:t>79</w:t>
      </w:r>
      <w:r>
        <w:fldChar w:fldCharType="end"/>
      </w:r>
    </w:p>
    <w:p w14:paraId="11E8E762" w14:textId="4663FD0D" w:rsidR="004D3BCF" w:rsidRPr="00C308C1" w:rsidRDefault="004D3BCF">
      <w:pPr>
        <w:pStyle w:val="TOC2"/>
        <w:rPr>
          <w:rFonts w:asciiTheme="minorHAnsi" w:eastAsiaTheme="minorEastAsia" w:hAnsiTheme="minorHAnsi" w:cstheme="minorBidi"/>
          <w:sz w:val="22"/>
          <w:szCs w:val="22"/>
          <w:lang w:val="fr-FR" w:eastAsia="zh-CN"/>
        </w:rPr>
      </w:pPr>
      <w:r w:rsidRPr="00C308C1">
        <w:rPr>
          <w:lang w:val="fr-FR"/>
        </w:rPr>
        <w:t>5.1</w:t>
      </w:r>
      <w:r w:rsidRPr="00C308C1">
        <w:rPr>
          <w:rFonts w:asciiTheme="minorHAnsi" w:eastAsiaTheme="minorEastAsia" w:hAnsiTheme="minorHAnsi" w:cstheme="minorBidi"/>
          <w:sz w:val="22"/>
          <w:szCs w:val="22"/>
          <w:lang w:val="fr-FR" w:eastAsia="zh-CN"/>
        </w:rPr>
        <w:tab/>
      </w:r>
      <w:r w:rsidRPr="00C308C1">
        <w:rPr>
          <w:lang w:val="fr-FR"/>
        </w:rPr>
        <w:t>Multi-RAT capable Base Stations</w:t>
      </w:r>
      <w:r w:rsidRPr="00C308C1">
        <w:rPr>
          <w:lang w:val="fr-FR"/>
        </w:rPr>
        <w:tab/>
      </w:r>
      <w:r>
        <w:fldChar w:fldCharType="begin"/>
      </w:r>
      <w:r w:rsidRPr="00C308C1">
        <w:rPr>
          <w:lang w:val="fr-FR"/>
        </w:rPr>
        <w:instrText xml:space="preserve"> PAGEREF _Toc156500349 \h </w:instrText>
      </w:r>
      <w:r>
        <w:fldChar w:fldCharType="separate"/>
      </w:r>
      <w:r w:rsidRPr="00C308C1">
        <w:rPr>
          <w:lang w:val="fr-FR"/>
        </w:rPr>
        <w:t>81</w:t>
      </w:r>
      <w:r>
        <w:fldChar w:fldCharType="end"/>
      </w:r>
    </w:p>
    <w:p w14:paraId="2F014DA2" w14:textId="7F07DF41" w:rsidR="004D3BCF" w:rsidRDefault="004D3BC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_Toc156500350 \h </w:instrText>
      </w:r>
      <w:r>
        <w:fldChar w:fldCharType="separate"/>
      </w:r>
      <w:r>
        <w:t>109</w:t>
      </w:r>
      <w:r>
        <w:fldChar w:fldCharType="end"/>
      </w:r>
    </w:p>
    <w:p w14:paraId="600BFEB7" w14:textId="46AD2050" w:rsidR="004D3BCF" w:rsidRDefault="004D3BCF">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_Toc156500351 \h </w:instrText>
      </w:r>
      <w:r>
        <w:fldChar w:fldCharType="separate"/>
      </w:r>
      <w:r>
        <w:t>121</w:t>
      </w:r>
      <w:r>
        <w:fldChar w:fldCharType="end"/>
      </w:r>
    </w:p>
    <w:p w14:paraId="47379B88" w14:textId="4CB27226" w:rsidR="004D3BCF" w:rsidRDefault="004D3BC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_Toc156500352 \h </w:instrText>
      </w:r>
      <w:r>
        <w:fldChar w:fldCharType="separate"/>
      </w:r>
      <w:r>
        <w:t>124</w:t>
      </w:r>
      <w:r>
        <w:fldChar w:fldCharType="end"/>
      </w:r>
    </w:p>
    <w:p w14:paraId="3B567D35" w14:textId="50F8916D" w:rsidR="004D3BCF" w:rsidRDefault="004D3BCF">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_Toc156500353 \h </w:instrText>
      </w:r>
      <w:r>
        <w:fldChar w:fldCharType="separate"/>
      </w:r>
      <w:r>
        <w:t>124</w:t>
      </w:r>
      <w:r>
        <w:fldChar w:fldCharType="end"/>
      </w:r>
    </w:p>
    <w:p w14:paraId="000E3B11" w14:textId="0BBB8C46" w:rsidR="004D3BCF" w:rsidRDefault="004D3BCF">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_Toc156500354 \h </w:instrText>
      </w:r>
      <w:r>
        <w:fldChar w:fldCharType="separate"/>
      </w:r>
      <w:r>
        <w:t>124</w:t>
      </w:r>
      <w:r>
        <w:fldChar w:fldCharType="end"/>
      </w:r>
    </w:p>
    <w:p w14:paraId="3CFCA25D" w14:textId="53360AC5" w:rsidR="004D3BCF" w:rsidRDefault="004D3BCF">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_Toc156500355 \h </w:instrText>
      </w:r>
      <w:r>
        <w:fldChar w:fldCharType="separate"/>
      </w:r>
      <w:r>
        <w:t>124</w:t>
      </w:r>
      <w:r>
        <w:fldChar w:fldCharType="end"/>
      </w:r>
    </w:p>
    <w:p w14:paraId="42EDA38D" w14:textId="1D34ED2A" w:rsidR="004D3BCF" w:rsidRDefault="004D3BCF">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_Toc156500356 \h </w:instrText>
      </w:r>
      <w:r>
        <w:fldChar w:fldCharType="separate"/>
      </w:r>
      <w:r>
        <w:t>124</w:t>
      </w:r>
      <w:r>
        <w:fldChar w:fldCharType="end"/>
      </w:r>
    </w:p>
    <w:p w14:paraId="31A83090" w14:textId="0E1FF476" w:rsidR="004D3BCF" w:rsidRDefault="004D3BCF">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_Toc156500357 \h </w:instrText>
      </w:r>
      <w:r>
        <w:fldChar w:fldCharType="separate"/>
      </w:r>
      <w:r>
        <w:t>125</w:t>
      </w:r>
      <w:r>
        <w:fldChar w:fldCharType="end"/>
      </w:r>
    </w:p>
    <w:p w14:paraId="1C5BE413" w14:textId="720877D8" w:rsidR="004D3BCF" w:rsidRDefault="004D3BCF">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_Toc156500358 \h </w:instrText>
      </w:r>
      <w:r>
        <w:fldChar w:fldCharType="separate"/>
      </w:r>
      <w:r>
        <w:t>125</w:t>
      </w:r>
      <w:r>
        <w:fldChar w:fldCharType="end"/>
      </w:r>
    </w:p>
    <w:p w14:paraId="0C4965A0" w14:textId="0047D2B0" w:rsidR="004D3BCF" w:rsidRDefault="004D3BCF">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_Toc156500359 \h </w:instrText>
      </w:r>
      <w:r>
        <w:fldChar w:fldCharType="separate"/>
      </w:r>
      <w:r>
        <w:t>125</w:t>
      </w:r>
      <w:r>
        <w:fldChar w:fldCharType="end"/>
      </w:r>
    </w:p>
    <w:p w14:paraId="76CC71DB" w14:textId="1EF20945" w:rsidR="004D3BCF" w:rsidRDefault="004D3BCF">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_Toc156500360 \h </w:instrText>
      </w:r>
      <w:r>
        <w:fldChar w:fldCharType="separate"/>
      </w:r>
      <w:r>
        <w:t>125</w:t>
      </w:r>
      <w:r>
        <w:fldChar w:fldCharType="end"/>
      </w:r>
    </w:p>
    <w:p w14:paraId="1C38CA62" w14:textId="5482F4E1" w:rsidR="004D3BCF" w:rsidRDefault="004D3BCF">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_Toc156500361 \h </w:instrText>
      </w:r>
      <w:r>
        <w:fldChar w:fldCharType="separate"/>
      </w:r>
      <w:r>
        <w:t>125</w:t>
      </w:r>
      <w:r>
        <w:fldChar w:fldCharType="end"/>
      </w:r>
    </w:p>
    <w:p w14:paraId="49B8D3C3" w14:textId="5DE4DD57" w:rsidR="004D3BCF" w:rsidRDefault="004D3BCF">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_Toc156500362 \h </w:instrText>
      </w:r>
      <w:r>
        <w:fldChar w:fldCharType="separate"/>
      </w:r>
      <w:r>
        <w:t>125</w:t>
      </w:r>
      <w:r>
        <w:fldChar w:fldCharType="end"/>
      </w:r>
    </w:p>
    <w:p w14:paraId="52A0C897" w14:textId="2081797A" w:rsidR="004D3BCF" w:rsidRDefault="004D3BCF">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_Toc156500363 \h </w:instrText>
      </w:r>
      <w:r>
        <w:fldChar w:fldCharType="separate"/>
      </w:r>
      <w:r>
        <w:t>126</w:t>
      </w:r>
      <w:r>
        <w:fldChar w:fldCharType="end"/>
      </w:r>
    </w:p>
    <w:p w14:paraId="7D3C2025" w14:textId="1CC2357B" w:rsidR="004D3BCF" w:rsidRDefault="004D3BCF">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_Toc156500364 \h </w:instrText>
      </w:r>
      <w:r>
        <w:fldChar w:fldCharType="separate"/>
      </w:r>
      <w:r>
        <w:t>126</w:t>
      </w:r>
      <w:r>
        <w:fldChar w:fldCharType="end"/>
      </w:r>
    </w:p>
    <w:p w14:paraId="06AA1CBD" w14:textId="3933EE24" w:rsidR="004D3BCF" w:rsidRDefault="004D3BCF">
      <w:pPr>
        <w:pStyle w:val="TOC4"/>
        <w:rPr>
          <w:rFonts w:asciiTheme="minorHAnsi" w:eastAsiaTheme="minorEastAsia" w:hAnsiTheme="minorHAnsi" w:cstheme="minorBidi"/>
          <w:sz w:val="22"/>
          <w:szCs w:val="22"/>
          <w:lang w:val="en-US" w:eastAsia="zh-CN"/>
        </w:rPr>
      </w:pPr>
      <w:r>
        <w:lastRenderedPageBreak/>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_Toc156500365 \h </w:instrText>
      </w:r>
      <w:r>
        <w:fldChar w:fldCharType="separate"/>
      </w:r>
      <w:r>
        <w:t>126</w:t>
      </w:r>
      <w:r>
        <w:fldChar w:fldCharType="end"/>
      </w:r>
    </w:p>
    <w:p w14:paraId="471D2459" w14:textId="485EE8A8" w:rsidR="004D3BCF" w:rsidRDefault="004D3BCF">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_Toc156500366 \h </w:instrText>
      </w:r>
      <w:r>
        <w:fldChar w:fldCharType="separate"/>
      </w:r>
      <w:r>
        <w:t>126</w:t>
      </w:r>
      <w:r>
        <w:fldChar w:fldCharType="end"/>
      </w:r>
    </w:p>
    <w:p w14:paraId="4408522F" w14:textId="37BB1D2B" w:rsidR="004D3BCF" w:rsidRDefault="004D3BCF">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_Toc156500367 \h </w:instrText>
      </w:r>
      <w:r>
        <w:fldChar w:fldCharType="separate"/>
      </w:r>
      <w:r>
        <w:t>126</w:t>
      </w:r>
      <w:r>
        <w:fldChar w:fldCharType="end"/>
      </w:r>
    </w:p>
    <w:p w14:paraId="0E45A57A" w14:textId="3BA9DE71" w:rsidR="004D3BCF" w:rsidRDefault="004D3BCF">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_Toc156500368 \h </w:instrText>
      </w:r>
      <w:r>
        <w:fldChar w:fldCharType="separate"/>
      </w:r>
      <w:r>
        <w:t>126</w:t>
      </w:r>
      <w:r>
        <w:fldChar w:fldCharType="end"/>
      </w:r>
    </w:p>
    <w:p w14:paraId="20E9E8FA" w14:textId="29B38B9C" w:rsidR="004D3BCF" w:rsidRDefault="004D3BCF">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_Toc156500369 \h </w:instrText>
      </w:r>
      <w:r>
        <w:fldChar w:fldCharType="separate"/>
      </w:r>
      <w:r>
        <w:t>126</w:t>
      </w:r>
      <w:r>
        <w:fldChar w:fldCharType="end"/>
      </w:r>
    </w:p>
    <w:p w14:paraId="489B8660" w14:textId="4FB82E23" w:rsidR="004D3BCF" w:rsidRDefault="004D3BCF">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_Toc156500370 \h </w:instrText>
      </w:r>
      <w:r>
        <w:fldChar w:fldCharType="separate"/>
      </w:r>
      <w:r>
        <w:t>126</w:t>
      </w:r>
      <w:r>
        <w:fldChar w:fldCharType="end"/>
      </w:r>
    </w:p>
    <w:p w14:paraId="117EFCA0" w14:textId="1E5BDF71" w:rsidR="004D3BCF" w:rsidRDefault="004D3BCF">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_Toc156500371 \h </w:instrText>
      </w:r>
      <w:r>
        <w:fldChar w:fldCharType="separate"/>
      </w:r>
      <w:r>
        <w:t>126</w:t>
      </w:r>
      <w:r>
        <w:fldChar w:fldCharType="end"/>
      </w:r>
    </w:p>
    <w:p w14:paraId="4FAE413E" w14:textId="45190D22" w:rsidR="004D3BCF" w:rsidRDefault="004D3BCF">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_Toc156500372 \h </w:instrText>
      </w:r>
      <w:r>
        <w:fldChar w:fldCharType="separate"/>
      </w:r>
      <w:r>
        <w:t>127</w:t>
      </w:r>
      <w:r>
        <w:fldChar w:fldCharType="end"/>
      </w:r>
    </w:p>
    <w:p w14:paraId="6B09CD6C" w14:textId="697D25A2" w:rsidR="004D3BCF" w:rsidRDefault="004D3BCF">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_Toc156500373 \h </w:instrText>
      </w:r>
      <w:r>
        <w:fldChar w:fldCharType="separate"/>
      </w:r>
      <w:r>
        <w:t>127</w:t>
      </w:r>
      <w:r>
        <w:fldChar w:fldCharType="end"/>
      </w:r>
    </w:p>
    <w:p w14:paraId="721AA9A2" w14:textId="54DBC436" w:rsidR="004D3BCF" w:rsidRDefault="004D3BCF">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_Toc156500374 \h </w:instrText>
      </w:r>
      <w:r>
        <w:fldChar w:fldCharType="separate"/>
      </w:r>
      <w:r>
        <w:t>127</w:t>
      </w:r>
      <w:r>
        <w:fldChar w:fldCharType="end"/>
      </w:r>
    </w:p>
    <w:p w14:paraId="03EAA05E" w14:textId="79887AC2" w:rsidR="004D3BCF" w:rsidRDefault="004D3BCF">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_Toc156500375 \h </w:instrText>
      </w:r>
      <w:r>
        <w:fldChar w:fldCharType="separate"/>
      </w:r>
      <w:r>
        <w:t>127</w:t>
      </w:r>
      <w:r>
        <w:fldChar w:fldCharType="end"/>
      </w:r>
    </w:p>
    <w:p w14:paraId="5B16FB02" w14:textId="289AF663" w:rsidR="004D3BCF" w:rsidRDefault="004D3BCF">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_Toc156500376 \h </w:instrText>
      </w:r>
      <w:r>
        <w:fldChar w:fldCharType="separate"/>
      </w:r>
      <w:r>
        <w:t>127</w:t>
      </w:r>
      <w:r>
        <w:fldChar w:fldCharType="end"/>
      </w:r>
    </w:p>
    <w:p w14:paraId="1BA852CC" w14:textId="3DDE4FBD" w:rsidR="004D3BCF" w:rsidRDefault="004D3BCF">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_Toc156500377 \h </w:instrText>
      </w:r>
      <w:r>
        <w:fldChar w:fldCharType="separate"/>
      </w:r>
      <w:r>
        <w:t>127</w:t>
      </w:r>
      <w:r>
        <w:fldChar w:fldCharType="end"/>
      </w:r>
    </w:p>
    <w:p w14:paraId="237D1222" w14:textId="6DC061F4" w:rsidR="004D3BCF" w:rsidRDefault="004D3BCF">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_Toc156500378 \h </w:instrText>
      </w:r>
      <w:r>
        <w:fldChar w:fldCharType="separate"/>
      </w:r>
      <w:r>
        <w:t>127</w:t>
      </w:r>
      <w:r>
        <w:fldChar w:fldCharType="end"/>
      </w:r>
    </w:p>
    <w:p w14:paraId="102D7AC5" w14:textId="7AD2DE2B" w:rsidR="004D3BCF" w:rsidRDefault="004D3BCF">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_Toc156500379 \h </w:instrText>
      </w:r>
      <w:r>
        <w:fldChar w:fldCharType="separate"/>
      </w:r>
      <w:r>
        <w:t>127</w:t>
      </w:r>
      <w:r>
        <w:fldChar w:fldCharType="end"/>
      </w:r>
    </w:p>
    <w:p w14:paraId="3BCB97EE" w14:textId="6D052998" w:rsidR="004D3BCF" w:rsidRDefault="004D3BCF">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_Toc156500380 \h </w:instrText>
      </w:r>
      <w:r>
        <w:fldChar w:fldCharType="separate"/>
      </w:r>
      <w:r>
        <w:t>127</w:t>
      </w:r>
      <w:r>
        <w:fldChar w:fldCharType="end"/>
      </w:r>
    </w:p>
    <w:p w14:paraId="0C90606D" w14:textId="146ABA85" w:rsidR="004D3BCF" w:rsidRDefault="004D3BCF">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_Toc156500381 \h </w:instrText>
      </w:r>
      <w:r>
        <w:fldChar w:fldCharType="separate"/>
      </w:r>
      <w:r>
        <w:t>127</w:t>
      </w:r>
      <w:r>
        <w:fldChar w:fldCharType="end"/>
      </w:r>
    </w:p>
    <w:p w14:paraId="19CFFCB5" w14:textId="09F2359B" w:rsidR="004D3BCF" w:rsidRDefault="004D3BCF">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_Toc156500382 \h </w:instrText>
      </w:r>
      <w:r>
        <w:fldChar w:fldCharType="separate"/>
      </w:r>
      <w:r>
        <w:t>128</w:t>
      </w:r>
      <w:r>
        <w:fldChar w:fldCharType="end"/>
      </w:r>
    </w:p>
    <w:p w14:paraId="5B1E6DB1" w14:textId="7289D547" w:rsidR="004D3BCF" w:rsidRDefault="004D3BCF">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_Toc156500383 \h </w:instrText>
      </w:r>
      <w:r>
        <w:fldChar w:fldCharType="separate"/>
      </w:r>
      <w:r>
        <w:t>128</w:t>
      </w:r>
      <w:r>
        <w:fldChar w:fldCharType="end"/>
      </w:r>
    </w:p>
    <w:p w14:paraId="3962F325" w14:textId="488576C4" w:rsidR="004D3BCF" w:rsidRDefault="004D3BCF">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_Toc156500384 \h </w:instrText>
      </w:r>
      <w:r>
        <w:fldChar w:fldCharType="separate"/>
      </w:r>
      <w:r>
        <w:t>128</w:t>
      </w:r>
      <w:r>
        <w:fldChar w:fldCharType="end"/>
      </w:r>
    </w:p>
    <w:p w14:paraId="2416B619" w14:textId="3C71BC8A" w:rsidR="004D3BCF" w:rsidRDefault="004D3BCF">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_Toc156500385 \h </w:instrText>
      </w:r>
      <w:r>
        <w:fldChar w:fldCharType="separate"/>
      </w:r>
      <w:r>
        <w:t>128</w:t>
      </w:r>
      <w:r>
        <w:fldChar w:fldCharType="end"/>
      </w:r>
    </w:p>
    <w:p w14:paraId="1654A6E4" w14:textId="66595891" w:rsidR="004D3BCF" w:rsidRDefault="004D3BCF">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_Toc156500386 \h </w:instrText>
      </w:r>
      <w:r>
        <w:fldChar w:fldCharType="separate"/>
      </w:r>
      <w:r>
        <w:t>128</w:t>
      </w:r>
      <w:r>
        <w:fldChar w:fldCharType="end"/>
      </w:r>
    </w:p>
    <w:p w14:paraId="48932915" w14:textId="29628FD9" w:rsidR="004D3BCF" w:rsidRDefault="004D3BCF">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_Toc156500387 \h </w:instrText>
      </w:r>
      <w:r>
        <w:fldChar w:fldCharType="separate"/>
      </w:r>
      <w:r>
        <w:t>128</w:t>
      </w:r>
      <w:r>
        <w:fldChar w:fldCharType="end"/>
      </w:r>
    </w:p>
    <w:p w14:paraId="509BE391" w14:textId="65BFEC80" w:rsidR="004D3BCF" w:rsidRDefault="004D3BCF">
      <w:pPr>
        <w:pStyle w:val="TOC3"/>
        <w:rPr>
          <w:rFonts w:asciiTheme="minorHAnsi" w:eastAsiaTheme="minorEastAsia" w:hAnsiTheme="minorHAnsi" w:cstheme="minorBidi"/>
          <w:sz w:val="22"/>
          <w:szCs w:val="22"/>
          <w:lang w:val="en-US" w:eastAsia="zh-CN"/>
        </w:rPr>
      </w:pPr>
      <w:r w:rsidRPr="007C37B5">
        <w:rPr>
          <w:rFonts w:eastAsia="SimSun"/>
          <w:lang w:eastAsia="zh-CN"/>
        </w:rPr>
        <w:t>6.2.5</w:t>
      </w:r>
      <w:r>
        <w:rPr>
          <w:rFonts w:asciiTheme="minorHAnsi" w:eastAsiaTheme="minorEastAsia" w:hAnsiTheme="minorHAnsi" w:cstheme="minorBidi"/>
          <w:sz w:val="22"/>
          <w:szCs w:val="22"/>
          <w:lang w:val="en-US" w:eastAsia="zh-CN"/>
        </w:rPr>
        <w:tab/>
      </w:r>
      <w:r w:rsidRPr="007C37B5">
        <w:rPr>
          <w:rFonts w:eastAsia="SimSun"/>
          <w:lang w:eastAsia="zh-CN"/>
        </w:rPr>
        <w:t>NB-IoT DL NRS power</w:t>
      </w:r>
      <w:r>
        <w:tab/>
      </w:r>
      <w:r>
        <w:fldChar w:fldCharType="begin"/>
      </w:r>
      <w:r>
        <w:instrText xml:space="preserve"> PAGEREF _Toc156500388 \h </w:instrText>
      </w:r>
      <w:r>
        <w:fldChar w:fldCharType="separate"/>
      </w:r>
      <w:r>
        <w:t>128</w:t>
      </w:r>
      <w:r>
        <w:fldChar w:fldCharType="end"/>
      </w:r>
    </w:p>
    <w:p w14:paraId="077622D2" w14:textId="6600451B"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6.2.5.1</w:t>
      </w:r>
      <w:r>
        <w:rPr>
          <w:rFonts w:asciiTheme="minorHAnsi" w:eastAsiaTheme="minorEastAsia" w:hAnsiTheme="minorHAnsi" w:cstheme="minorBidi"/>
          <w:sz w:val="22"/>
          <w:szCs w:val="22"/>
          <w:lang w:val="en-US" w:eastAsia="zh-CN"/>
        </w:rPr>
        <w:tab/>
      </w:r>
      <w:r w:rsidRPr="007C37B5">
        <w:rPr>
          <w:rFonts w:eastAsia="SimSun"/>
          <w:lang w:eastAsia="zh-CN"/>
        </w:rPr>
        <w:t>Definition and applicability</w:t>
      </w:r>
      <w:r>
        <w:tab/>
      </w:r>
      <w:r>
        <w:fldChar w:fldCharType="begin"/>
      </w:r>
      <w:r>
        <w:instrText xml:space="preserve"> PAGEREF _Toc156500389 \h </w:instrText>
      </w:r>
      <w:r>
        <w:fldChar w:fldCharType="separate"/>
      </w:r>
      <w:r>
        <w:t>128</w:t>
      </w:r>
      <w:r>
        <w:fldChar w:fldCharType="end"/>
      </w:r>
    </w:p>
    <w:p w14:paraId="5A229067" w14:textId="36EB4EC8"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6.2.5.2</w:t>
      </w:r>
      <w:r>
        <w:rPr>
          <w:rFonts w:asciiTheme="minorHAnsi" w:eastAsiaTheme="minorEastAsia" w:hAnsiTheme="minorHAnsi" w:cstheme="minorBidi"/>
          <w:sz w:val="22"/>
          <w:szCs w:val="22"/>
          <w:lang w:val="en-US" w:eastAsia="zh-CN"/>
        </w:rPr>
        <w:tab/>
      </w:r>
      <w:r w:rsidRPr="007C37B5">
        <w:rPr>
          <w:rFonts w:eastAsia="SimSun"/>
          <w:lang w:eastAsia="zh-CN"/>
        </w:rPr>
        <w:t>Minimum requirement</w:t>
      </w:r>
      <w:r>
        <w:tab/>
      </w:r>
      <w:r>
        <w:fldChar w:fldCharType="begin"/>
      </w:r>
      <w:r>
        <w:instrText xml:space="preserve"> PAGEREF _Toc156500390 \h </w:instrText>
      </w:r>
      <w:r>
        <w:fldChar w:fldCharType="separate"/>
      </w:r>
      <w:r>
        <w:t>128</w:t>
      </w:r>
      <w:r>
        <w:fldChar w:fldCharType="end"/>
      </w:r>
    </w:p>
    <w:p w14:paraId="7B0AAF82" w14:textId="206D2870"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6.2.5.3</w:t>
      </w:r>
      <w:r>
        <w:rPr>
          <w:rFonts w:asciiTheme="minorHAnsi" w:eastAsiaTheme="minorEastAsia" w:hAnsiTheme="minorHAnsi" w:cstheme="minorBidi"/>
          <w:sz w:val="22"/>
          <w:szCs w:val="22"/>
          <w:lang w:val="en-US" w:eastAsia="zh-CN"/>
        </w:rPr>
        <w:tab/>
      </w:r>
      <w:r w:rsidRPr="007C37B5">
        <w:rPr>
          <w:rFonts w:eastAsia="SimSun"/>
          <w:lang w:eastAsia="zh-CN"/>
        </w:rPr>
        <w:t>Test purpose</w:t>
      </w:r>
      <w:r>
        <w:tab/>
      </w:r>
      <w:r>
        <w:fldChar w:fldCharType="begin"/>
      </w:r>
      <w:r>
        <w:instrText xml:space="preserve"> PAGEREF _Toc156500391 \h </w:instrText>
      </w:r>
      <w:r>
        <w:fldChar w:fldCharType="separate"/>
      </w:r>
      <w:r>
        <w:t>128</w:t>
      </w:r>
      <w:r>
        <w:fldChar w:fldCharType="end"/>
      </w:r>
    </w:p>
    <w:p w14:paraId="63FC043D" w14:textId="15E4A677"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6.2.5.4</w:t>
      </w:r>
      <w:r>
        <w:rPr>
          <w:rFonts w:asciiTheme="minorHAnsi" w:eastAsiaTheme="minorEastAsia" w:hAnsiTheme="minorHAnsi" w:cstheme="minorBidi"/>
          <w:sz w:val="22"/>
          <w:szCs w:val="22"/>
          <w:lang w:val="en-US" w:eastAsia="zh-CN"/>
        </w:rPr>
        <w:tab/>
      </w:r>
      <w:r w:rsidRPr="007C37B5">
        <w:rPr>
          <w:rFonts w:eastAsia="SimSun"/>
          <w:lang w:eastAsia="zh-CN"/>
        </w:rPr>
        <w:t>Method of test</w:t>
      </w:r>
      <w:r>
        <w:tab/>
      </w:r>
      <w:r>
        <w:fldChar w:fldCharType="begin"/>
      </w:r>
      <w:r>
        <w:instrText xml:space="preserve"> PAGEREF _Toc156500392 \h </w:instrText>
      </w:r>
      <w:r>
        <w:fldChar w:fldCharType="separate"/>
      </w:r>
      <w:r>
        <w:t>129</w:t>
      </w:r>
      <w:r>
        <w:fldChar w:fldCharType="end"/>
      </w:r>
    </w:p>
    <w:p w14:paraId="563B754C" w14:textId="14EDC224"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6.2.5.5</w:t>
      </w:r>
      <w:r>
        <w:rPr>
          <w:rFonts w:asciiTheme="minorHAnsi" w:eastAsiaTheme="minorEastAsia" w:hAnsiTheme="minorHAnsi" w:cstheme="minorBidi"/>
          <w:sz w:val="22"/>
          <w:szCs w:val="22"/>
          <w:lang w:val="en-US" w:eastAsia="zh-CN"/>
        </w:rPr>
        <w:tab/>
      </w:r>
      <w:r w:rsidRPr="007C37B5">
        <w:rPr>
          <w:rFonts w:eastAsia="SimSun"/>
          <w:lang w:eastAsia="zh-CN"/>
        </w:rPr>
        <w:t>Test requirements</w:t>
      </w:r>
      <w:r>
        <w:tab/>
      </w:r>
      <w:r>
        <w:fldChar w:fldCharType="begin"/>
      </w:r>
      <w:r>
        <w:instrText xml:space="preserve"> PAGEREF _Toc156500393 \h </w:instrText>
      </w:r>
      <w:r>
        <w:fldChar w:fldCharType="separate"/>
      </w:r>
      <w:r>
        <w:t>129</w:t>
      </w:r>
      <w:r>
        <w:fldChar w:fldCharType="end"/>
      </w:r>
    </w:p>
    <w:p w14:paraId="420FB5FB" w14:textId="73D846FA" w:rsidR="004D3BCF" w:rsidRDefault="004D3BCF">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_Toc156500394 \h </w:instrText>
      </w:r>
      <w:r>
        <w:fldChar w:fldCharType="separate"/>
      </w:r>
      <w:r>
        <w:t>129</w:t>
      </w:r>
      <w:r>
        <w:fldChar w:fldCharType="end"/>
      </w:r>
    </w:p>
    <w:p w14:paraId="6FC5420F" w14:textId="71B54F71" w:rsidR="004D3BCF" w:rsidRDefault="004D3BCF">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_Toc156500395 \h </w:instrText>
      </w:r>
      <w:r>
        <w:fldChar w:fldCharType="separate"/>
      </w:r>
      <w:r>
        <w:t>129</w:t>
      </w:r>
      <w:r>
        <w:fldChar w:fldCharType="end"/>
      </w:r>
    </w:p>
    <w:p w14:paraId="7D843E85" w14:textId="745F78BC" w:rsidR="004D3BCF" w:rsidRDefault="004D3BCF">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_Toc156500396 \h </w:instrText>
      </w:r>
      <w:r>
        <w:fldChar w:fldCharType="separate"/>
      </w:r>
      <w:r>
        <w:t>129</w:t>
      </w:r>
      <w:r>
        <w:fldChar w:fldCharType="end"/>
      </w:r>
    </w:p>
    <w:p w14:paraId="555F64EF" w14:textId="1209020F" w:rsidR="004D3BCF" w:rsidRDefault="004D3BCF">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_Toc156500397 \h </w:instrText>
      </w:r>
      <w:r>
        <w:fldChar w:fldCharType="separate"/>
      </w:r>
      <w:r>
        <w:t>129</w:t>
      </w:r>
      <w:r>
        <w:fldChar w:fldCharType="end"/>
      </w:r>
    </w:p>
    <w:p w14:paraId="47AFFEF6" w14:textId="36950AEC" w:rsidR="004D3BCF" w:rsidRDefault="004D3BCF">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_Toc156500398 \h </w:instrText>
      </w:r>
      <w:r>
        <w:fldChar w:fldCharType="separate"/>
      </w:r>
      <w:r>
        <w:t>129</w:t>
      </w:r>
      <w:r>
        <w:fldChar w:fldCharType="end"/>
      </w:r>
    </w:p>
    <w:p w14:paraId="45D510EA" w14:textId="039D16DB" w:rsidR="004D3BCF" w:rsidRDefault="004D3BCF">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_Toc156500399 \h </w:instrText>
      </w:r>
      <w:r>
        <w:fldChar w:fldCharType="separate"/>
      </w:r>
      <w:r>
        <w:t>129</w:t>
      </w:r>
      <w:r>
        <w:fldChar w:fldCharType="end"/>
      </w:r>
    </w:p>
    <w:p w14:paraId="19F6A9EA" w14:textId="1FB6119A" w:rsidR="004D3BCF" w:rsidRDefault="004D3BCF">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_Toc156500400 \h </w:instrText>
      </w:r>
      <w:r>
        <w:fldChar w:fldCharType="separate"/>
      </w:r>
      <w:r>
        <w:t>130</w:t>
      </w:r>
      <w:r>
        <w:fldChar w:fldCharType="end"/>
      </w:r>
    </w:p>
    <w:p w14:paraId="26E145BC" w14:textId="68F972CC" w:rsidR="004D3BCF" w:rsidRDefault="004D3BCF">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_Toc156500401 \h </w:instrText>
      </w:r>
      <w:r>
        <w:fldChar w:fldCharType="separate"/>
      </w:r>
      <w:r>
        <w:t>130</w:t>
      </w:r>
      <w:r>
        <w:fldChar w:fldCharType="end"/>
      </w:r>
    </w:p>
    <w:p w14:paraId="2B3CFAF7" w14:textId="0D421845" w:rsidR="004D3BCF" w:rsidRDefault="004D3BCF">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_Toc156500402 \h </w:instrText>
      </w:r>
      <w:r>
        <w:fldChar w:fldCharType="separate"/>
      </w:r>
      <w:r>
        <w:t>130</w:t>
      </w:r>
      <w:r>
        <w:fldChar w:fldCharType="end"/>
      </w:r>
    </w:p>
    <w:p w14:paraId="5D749C03" w14:textId="1AB2B0DA" w:rsidR="004D3BCF" w:rsidRDefault="004D3BCF">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_Toc156500403 \h </w:instrText>
      </w:r>
      <w:r>
        <w:fldChar w:fldCharType="separate"/>
      </w:r>
      <w:r>
        <w:t>130</w:t>
      </w:r>
      <w:r>
        <w:fldChar w:fldCharType="end"/>
      </w:r>
    </w:p>
    <w:p w14:paraId="5D920777" w14:textId="44300800" w:rsidR="004D3BCF" w:rsidRDefault="004D3BCF">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_Toc156500404 \h </w:instrText>
      </w:r>
      <w:r>
        <w:fldChar w:fldCharType="separate"/>
      </w:r>
      <w:r>
        <w:t>131</w:t>
      </w:r>
      <w:r>
        <w:fldChar w:fldCharType="end"/>
      </w:r>
    </w:p>
    <w:p w14:paraId="46353B0B" w14:textId="4D4A48D6" w:rsidR="004D3BCF" w:rsidRDefault="004D3BCF">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_Toc156500405 \h </w:instrText>
      </w:r>
      <w:r>
        <w:fldChar w:fldCharType="separate"/>
      </w:r>
      <w:r>
        <w:t>131</w:t>
      </w:r>
      <w:r>
        <w:fldChar w:fldCharType="end"/>
      </w:r>
    </w:p>
    <w:p w14:paraId="0326F489" w14:textId="3C40A106" w:rsidR="004D3BCF" w:rsidRDefault="004D3BCF">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_Toc156500406 \h </w:instrText>
      </w:r>
      <w:r>
        <w:fldChar w:fldCharType="separate"/>
      </w:r>
      <w:r>
        <w:t>132</w:t>
      </w:r>
      <w:r>
        <w:fldChar w:fldCharType="end"/>
      </w:r>
    </w:p>
    <w:p w14:paraId="087FCF97" w14:textId="537EC189" w:rsidR="004D3BCF" w:rsidRDefault="004D3BCF">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_Toc156500407 \h </w:instrText>
      </w:r>
      <w:r>
        <w:fldChar w:fldCharType="separate"/>
      </w:r>
      <w:r>
        <w:t>132</w:t>
      </w:r>
      <w:r>
        <w:fldChar w:fldCharType="end"/>
      </w:r>
    </w:p>
    <w:p w14:paraId="2A4B8097" w14:textId="75C509FE" w:rsidR="004D3BCF" w:rsidRDefault="004D3BCF">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_Toc156500408 \h </w:instrText>
      </w:r>
      <w:r>
        <w:fldChar w:fldCharType="separate"/>
      </w:r>
      <w:r>
        <w:t>132</w:t>
      </w:r>
      <w:r>
        <w:fldChar w:fldCharType="end"/>
      </w:r>
    </w:p>
    <w:p w14:paraId="2D90FC2F" w14:textId="2BF8D1BF" w:rsidR="004D3BCF" w:rsidRDefault="004D3BCF">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_Toc156500409 \h </w:instrText>
      </w:r>
      <w:r>
        <w:fldChar w:fldCharType="separate"/>
      </w:r>
      <w:r>
        <w:t>132</w:t>
      </w:r>
      <w:r>
        <w:fldChar w:fldCharType="end"/>
      </w:r>
    </w:p>
    <w:p w14:paraId="2E2771C7" w14:textId="50C02BC0" w:rsidR="004D3BCF" w:rsidRDefault="004D3BCF">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_Toc156500410 \h </w:instrText>
      </w:r>
      <w:r>
        <w:fldChar w:fldCharType="separate"/>
      </w:r>
      <w:r>
        <w:t>132</w:t>
      </w:r>
      <w:r>
        <w:fldChar w:fldCharType="end"/>
      </w:r>
    </w:p>
    <w:p w14:paraId="3A44A131" w14:textId="20944E31" w:rsidR="004D3BCF" w:rsidRDefault="004D3BCF">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_Toc156500411 \h </w:instrText>
      </w:r>
      <w:r>
        <w:fldChar w:fldCharType="separate"/>
      </w:r>
      <w:r>
        <w:t>132</w:t>
      </w:r>
      <w:r>
        <w:fldChar w:fldCharType="end"/>
      </w:r>
    </w:p>
    <w:p w14:paraId="75E8B857" w14:textId="032FCBD9" w:rsidR="004D3BCF" w:rsidRDefault="004D3BCF">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_Toc156500412 \h </w:instrText>
      </w:r>
      <w:r>
        <w:fldChar w:fldCharType="separate"/>
      </w:r>
      <w:r>
        <w:t>132</w:t>
      </w:r>
      <w:r>
        <w:fldChar w:fldCharType="end"/>
      </w:r>
    </w:p>
    <w:p w14:paraId="7BF4DA89" w14:textId="2B192E63" w:rsidR="004D3BCF" w:rsidRDefault="004D3BCF">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_Toc156500413 \h </w:instrText>
      </w:r>
      <w:r>
        <w:fldChar w:fldCharType="separate"/>
      </w:r>
      <w:r>
        <w:t>132</w:t>
      </w:r>
      <w:r>
        <w:fldChar w:fldCharType="end"/>
      </w:r>
    </w:p>
    <w:p w14:paraId="7B70C090" w14:textId="7649CE1E" w:rsidR="004D3BCF" w:rsidRDefault="004D3BCF">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_Toc156500414 \h </w:instrText>
      </w:r>
      <w:r>
        <w:fldChar w:fldCharType="separate"/>
      </w:r>
      <w:r>
        <w:t>133</w:t>
      </w:r>
      <w:r>
        <w:fldChar w:fldCharType="end"/>
      </w:r>
    </w:p>
    <w:p w14:paraId="2F984BD3" w14:textId="1ACFE191" w:rsidR="004D3BCF" w:rsidRDefault="004D3BCF">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_Toc156500415 \h </w:instrText>
      </w:r>
      <w:r>
        <w:fldChar w:fldCharType="separate"/>
      </w:r>
      <w:r>
        <w:t>133</w:t>
      </w:r>
      <w:r>
        <w:fldChar w:fldCharType="end"/>
      </w:r>
    </w:p>
    <w:p w14:paraId="00A1ACB5" w14:textId="71959438" w:rsidR="004D3BCF" w:rsidRDefault="004D3BCF">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_Toc156500416 \h </w:instrText>
      </w:r>
      <w:r>
        <w:fldChar w:fldCharType="separate"/>
      </w:r>
      <w:r>
        <w:t>133</w:t>
      </w:r>
      <w:r>
        <w:fldChar w:fldCharType="end"/>
      </w:r>
    </w:p>
    <w:p w14:paraId="556B4111" w14:textId="12262118" w:rsidR="004D3BCF" w:rsidRDefault="004D3BCF">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_Toc156500417 \h </w:instrText>
      </w:r>
      <w:r>
        <w:fldChar w:fldCharType="separate"/>
      </w:r>
      <w:r>
        <w:t>133</w:t>
      </w:r>
      <w:r>
        <w:fldChar w:fldCharType="end"/>
      </w:r>
    </w:p>
    <w:p w14:paraId="0EAC148D" w14:textId="58A7BE48" w:rsidR="004D3BCF" w:rsidRDefault="004D3BCF">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_Toc156500418 \h </w:instrText>
      </w:r>
      <w:r>
        <w:fldChar w:fldCharType="separate"/>
      </w:r>
      <w:r>
        <w:t>133</w:t>
      </w:r>
      <w:r>
        <w:fldChar w:fldCharType="end"/>
      </w:r>
    </w:p>
    <w:p w14:paraId="7A9D2F53" w14:textId="6C2DC7D6" w:rsidR="004D3BCF" w:rsidRDefault="004D3BCF">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_Toc156500419 \h </w:instrText>
      </w:r>
      <w:r>
        <w:fldChar w:fldCharType="separate"/>
      </w:r>
      <w:r>
        <w:t>133</w:t>
      </w:r>
      <w:r>
        <w:fldChar w:fldCharType="end"/>
      </w:r>
    </w:p>
    <w:p w14:paraId="7B2D75A4" w14:textId="352C4D5D" w:rsidR="004D3BCF" w:rsidRDefault="004D3BCF">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_Toc156500420 \h </w:instrText>
      </w:r>
      <w:r>
        <w:fldChar w:fldCharType="separate"/>
      </w:r>
      <w:r>
        <w:t>133</w:t>
      </w:r>
      <w:r>
        <w:fldChar w:fldCharType="end"/>
      </w:r>
    </w:p>
    <w:p w14:paraId="1A070366" w14:textId="0C8DEE97" w:rsidR="004D3BCF" w:rsidRDefault="004D3BCF">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_Toc156500421 \h </w:instrText>
      </w:r>
      <w:r>
        <w:fldChar w:fldCharType="separate"/>
      </w:r>
      <w:r>
        <w:t>134</w:t>
      </w:r>
      <w:r>
        <w:fldChar w:fldCharType="end"/>
      </w:r>
    </w:p>
    <w:p w14:paraId="1A1A2C69" w14:textId="5C2CD807" w:rsidR="004D3BCF" w:rsidRDefault="004D3BCF">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_Toc156500422 \h </w:instrText>
      </w:r>
      <w:r>
        <w:fldChar w:fldCharType="separate"/>
      </w:r>
      <w:r>
        <w:t>134</w:t>
      </w:r>
      <w:r>
        <w:fldChar w:fldCharType="end"/>
      </w:r>
    </w:p>
    <w:p w14:paraId="79266F24" w14:textId="26AED7E4"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6.5.1.5.5</w:t>
      </w:r>
      <w:r>
        <w:rPr>
          <w:rFonts w:asciiTheme="minorHAnsi" w:eastAsiaTheme="minorEastAsia" w:hAnsiTheme="minorHAnsi" w:cstheme="minorBidi"/>
          <w:sz w:val="22"/>
          <w:szCs w:val="22"/>
          <w:lang w:val="en-US" w:eastAsia="zh-CN"/>
        </w:rPr>
        <w:tab/>
      </w:r>
      <w:r w:rsidRPr="007C37B5">
        <w:rPr>
          <w:rFonts w:eastAsia="SimSun"/>
          <w:lang w:eastAsia="zh-CN"/>
        </w:rPr>
        <w:t>NB-IoT test requirement</w:t>
      </w:r>
      <w:r>
        <w:tab/>
      </w:r>
      <w:r>
        <w:fldChar w:fldCharType="begin"/>
      </w:r>
      <w:r>
        <w:instrText xml:space="preserve"> PAGEREF _Toc156500423 \h </w:instrText>
      </w:r>
      <w:r>
        <w:fldChar w:fldCharType="separate"/>
      </w:r>
      <w:r>
        <w:t>134</w:t>
      </w:r>
      <w:r>
        <w:fldChar w:fldCharType="end"/>
      </w:r>
    </w:p>
    <w:p w14:paraId="52829E5B" w14:textId="206A2A64"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6.5.1.5.6</w:t>
      </w:r>
      <w:r>
        <w:rPr>
          <w:rFonts w:asciiTheme="minorHAnsi" w:eastAsiaTheme="minorEastAsia" w:hAnsiTheme="minorHAnsi" w:cstheme="minorBidi"/>
          <w:sz w:val="22"/>
          <w:szCs w:val="22"/>
          <w:lang w:val="en-US" w:eastAsia="zh-CN"/>
        </w:rPr>
        <w:tab/>
      </w:r>
      <w:r w:rsidRPr="007C37B5">
        <w:rPr>
          <w:rFonts w:eastAsia="SimSun"/>
          <w:lang w:eastAsia="zh-CN"/>
        </w:rPr>
        <w:t>NR test requirement</w:t>
      </w:r>
      <w:r>
        <w:tab/>
      </w:r>
      <w:r>
        <w:fldChar w:fldCharType="begin"/>
      </w:r>
      <w:r>
        <w:instrText xml:space="preserve"> PAGEREF _Toc156500424 \h </w:instrText>
      </w:r>
      <w:r>
        <w:fldChar w:fldCharType="separate"/>
      </w:r>
      <w:r>
        <w:t>134</w:t>
      </w:r>
      <w:r>
        <w:fldChar w:fldCharType="end"/>
      </w:r>
    </w:p>
    <w:p w14:paraId="7801E0A6" w14:textId="27E606E7" w:rsidR="004D3BCF" w:rsidRDefault="004D3BCF">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_Toc156500425 \h </w:instrText>
      </w:r>
      <w:r>
        <w:fldChar w:fldCharType="separate"/>
      </w:r>
      <w:r>
        <w:t>134</w:t>
      </w:r>
      <w:r>
        <w:fldChar w:fldCharType="end"/>
      </w:r>
    </w:p>
    <w:p w14:paraId="7B14271A" w14:textId="0CC0B58D" w:rsidR="004D3BCF" w:rsidRDefault="004D3BCF">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_Toc156500426 \h </w:instrText>
      </w:r>
      <w:r>
        <w:fldChar w:fldCharType="separate"/>
      </w:r>
      <w:r>
        <w:t>134</w:t>
      </w:r>
      <w:r>
        <w:fldChar w:fldCharType="end"/>
      </w:r>
    </w:p>
    <w:p w14:paraId="4F2D18BD" w14:textId="65BE9F2A" w:rsidR="004D3BCF" w:rsidRDefault="004D3BCF">
      <w:pPr>
        <w:pStyle w:val="TOC4"/>
        <w:rPr>
          <w:rFonts w:asciiTheme="minorHAnsi" w:eastAsiaTheme="minorEastAsia" w:hAnsiTheme="minorHAnsi" w:cstheme="minorBidi"/>
          <w:sz w:val="22"/>
          <w:szCs w:val="22"/>
          <w:lang w:val="en-US" w:eastAsia="zh-CN"/>
        </w:rPr>
      </w:pPr>
      <w:r>
        <w:lastRenderedPageBreak/>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_Toc156500427 \h </w:instrText>
      </w:r>
      <w:r>
        <w:fldChar w:fldCharType="separate"/>
      </w:r>
      <w:r>
        <w:t>134</w:t>
      </w:r>
      <w:r>
        <w:fldChar w:fldCharType="end"/>
      </w:r>
    </w:p>
    <w:p w14:paraId="101AF416" w14:textId="2D08D138" w:rsidR="004D3BCF" w:rsidRDefault="004D3BCF">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_Toc156500428 \h </w:instrText>
      </w:r>
      <w:r>
        <w:fldChar w:fldCharType="separate"/>
      </w:r>
      <w:r>
        <w:t>134</w:t>
      </w:r>
      <w:r>
        <w:fldChar w:fldCharType="end"/>
      </w:r>
    </w:p>
    <w:p w14:paraId="7512B945" w14:textId="4FC5953C" w:rsidR="004D3BCF" w:rsidRDefault="004D3BCF">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_Toc156500429 \h </w:instrText>
      </w:r>
      <w:r>
        <w:fldChar w:fldCharType="separate"/>
      </w:r>
      <w:r>
        <w:t>134</w:t>
      </w:r>
      <w:r>
        <w:fldChar w:fldCharType="end"/>
      </w:r>
    </w:p>
    <w:p w14:paraId="6A5A7EA1" w14:textId="57137A25" w:rsidR="004D3BCF" w:rsidRDefault="004D3BCF">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_Toc156500430 \h </w:instrText>
      </w:r>
      <w:r>
        <w:fldChar w:fldCharType="separate"/>
      </w:r>
      <w:r>
        <w:t>134</w:t>
      </w:r>
      <w:r>
        <w:fldChar w:fldCharType="end"/>
      </w:r>
    </w:p>
    <w:p w14:paraId="2CB8DC5A" w14:textId="0790E6DA" w:rsidR="004D3BCF" w:rsidRDefault="004D3BCF">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_Toc156500431 \h </w:instrText>
      </w:r>
      <w:r>
        <w:fldChar w:fldCharType="separate"/>
      </w:r>
      <w:r>
        <w:t>134</w:t>
      </w:r>
      <w:r>
        <w:fldChar w:fldCharType="end"/>
      </w:r>
    </w:p>
    <w:p w14:paraId="4AEA37D2" w14:textId="448A54F3" w:rsidR="004D3BCF" w:rsidRDefault="004D3BCF">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_Toc156500432 \h </w:instrText>
      </w:r>
      <w:r>
        <w:fldChar w:fldCharType="separate"/>
      </w:r>
      <w:r>
        <w:t>134</w:t>
      </w:r>
      <w:r>
        <w:fldChar w:fldCharType="end"/>
      </w:r>
    </w:p>
    <w:p w14:paraId="166C45F0" w14:textId="50715A8B" w:rsidR="004D3BCF" w:rsidRDefault="004D3BCF">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_Toc156500433 \h </w:instrText>
      </w:r>
      <w:r>
        <w:fldChar w:fldCharType="separate"/>
      </w:r>
      <w:r>
        <w:t>134</w:t>
      </w:r>
      <w:r>
        <w:fldChar w:fldCharType="end"/>
      </w:r>
    </w:p>
    <w:p w14:paraId="52C3C913" w14:textId="46DF71E5" w:rsidR="004D3BCF" w:rsidRDefault="004D3BCF">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_Toc156500434 \h </w:instrText>
      </w:r>
      <w:r>
        <w:fldChar w:fldCharType="separate"/>
      </w:r>
      <w:r>
        <w:t>134</w:t>
      </w:r>
      <w:r>
        <w:fldChar w:fldCharType="end"/>
      </w:r>
    </w:p>
    <w:p w14:paraId="3C05C348" w14:textId="23B55982"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6.5.2.5.5</w:t>
      </w:r>
      <w:r>
        <w:rPr>
          <w:rFonts w:asciiTheme="minorHAnsi" w:eastAsiaTheme="minorEastAsia" w:hAnsiTheme="minorHAnsi" w:cstheme="minorBidi"/>
          <w:sz w:val="22"/>
          <w:szCs w:val="22"/>
          <w:lang w:val="en-US" w:eastAsia="zh-CN"/>
        </w:rPr>
        <w:tab/>
      </w:r>
      <w:r w:rsidRPr="007C37B5">
        <w:rPr>
          <w:rFonts w:eastAsia="SimSun"/>
          <w:lang w:eastAsia="zh-CN"/>
        </w:rPr>
        <w:t>NB-IoT test requirement</w:t>
      </w:r>
      <w:r>
        <w:tab/>
      </w:r>
      <w:r>
        <w:fldChar w:fldCharType="begin"/>
      </w:r>
      <w:r>
        <w:instrText xml:space="preserve"> PAGEREF _Toc156500435 \h </w:instrText>
      </w:r>
      <w:r>
        <w:fldChar w:fldCharType="separate"/>
      </w:r>
      <w:r>
        <w:t>135</w:t>
      </w:r>
      <w:r>
        <w:fldChar w:fldCharType="end"/>
      </w:r>
    </w:p>
    <w:p w14:paraId="442171C7" w14:textId="1ECA73F7"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6.5.2.5.6</w:t>
      </w:r>
      <w:r>
        <w:rPr>
          <w:rFonts w:asciiTheme="minorHAnsi" w:eastAsiaTheme="minorEastAsia" w:hAnsiTheme="minorHAnsi" w:cstheme="minorBidi"/>
          <w:sz w:val="22"/>
          <w:szCs w:val="22"/>
          <w:lang w:val="en-US" w:eastAsia="zh-CN"/>
        </w:rPr>
        <w:tab/>
      </w:r>
      <w:r w:rsidRPr="007C37B5">
        <w:rPr>
          <w:rFonts w:eastAsia="SimSun"/>
          <w:lang w:eastAsia="zh-CN"/>
        </w:rPr>
        <w:t>NR test requirement</w:t>
      </w:r>
      <w:r>
        <w:tab/>
      </w:r>
      <w:r>
        <w:fldChar w:fldCharType="begin"/>
      </w:r>
      <w:r>
        <w:instrText xml:space="preserve"> PAGEREF _Toc156500436 \h </w:instrText>
      </w:r>
      <w:r>
        <w:fldChar w:fldCharType="separate"/>
      </w:r>
      <w:r>
        <w:t>135</w:t>
      </w:r>
      <w:r>
        <w:fldChar w:fldCharType="end"/>
      </w:r>
    </w:p>
    <w:p w14:paraId="5216CA37" w14:textId="7D23CDA0" w:rsidR="004D3BCF" w:rsidRDefault="004D3BCF">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_Toc156500437 \h </w:instrText>
      </w:r>
      <w:r>
        <w:fldChar w:fldCharType="separate"/>
      </w:r>
      <w:r>
        <w:t>135</w:t>
      </w:r>
      <w:r>
        <w:fldChar w:fldCharType="end"/>
      </w:r>
    </w:p>
    <w:p w14:paraId="4F588189" w14:textId="14F6095B" w:rsidR="004D3BCF" w:rsidRDefault="004D3BCF">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_Toc156500438 \h </w:instrText>
      </w:r>
      <w:r>
        <w:fldChar w:fldCharType="separate"/>
      </w:r>
      <w:r>
        <w:t>135</w:t>
      </w:r>
      <w:r>
        <w:fldChar w:fldCharType="end"/>
      </w:r>
    </w:p>
    <w:p w14:paraId="116E51A5" w14:textId="2A3EF5B1" w:rsidR="004D3BCF" w:rsidRDefault="004D3BCF">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_Toc156500439 \h </w:instrText>
      </w:r>
      <w:r>
        <w:fldChar w:fldCharType="separate"/>
      </w:r>
      <w:r>
        <w:t>135</w:t>
      </w:r>
      <w:r>
        <w:fldChar w:fldCharType="end"/>
      </w:r>
    </w:p>
    <w:p w14:paraId="503ED77F" w14:textId="73930353" w:rsidR="004D3BCF" w:rsidRDefault="004D3BCF">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_Toc156500440 \h </w:instrText>
      </w:r>
      <w:r>
        <w:fldChar w:fldCharType="separate"/>
      </w:r>
      <w:r>
        <w:t>135</w:t>
      </w:r>
      <w:r>
        <w:fldChar w:fldCharType="end"/>
      </w:r>
    </w:p>
    <w:p w14:paraId="15DDF197" w14:textId="4251F729" w:rsidR="004D3BCF" w:rsidRDefault="004D3BCF">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_Toc156500441 \h </w:instrText>
      </w:r>
      <w:r>
        <w:fldChar w:fldCharType="separate"/>
      </w:r>
      <w:r>
        <w:t>135</w:t>
      </w:r>
      <w:r>
        <w:fldChar w:fldCharType="end"/>
      </w:r>
    </w:p>
    <w:p w14:paraId="7E89E825" w14:textId="3BF0814B" w:rsidR="004D3BCF" w:rsidRDefault="004D3BCF">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_Toc156500442 \h </w:instrText>
      </w:r>
      <w:r>
        <w:fldChar w:fldCharType="separate"/>
      </w:r>
      <w:r>
        <w:t>136</w:t>
      </w:r>
      <w:r>
        <w:fldChar w:fldCharType="end"/>
      </w:r>
    </w:p>
    <w:p w14:paraId="0B9BDFC9" w14:textId="1B58BE29" w:rsidR="004D3BCF" w:rsidRDefault="004D3BCF">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_Toc156500443 \h </w:instrText>
      </w:r>
      <w:r>
        <w:fldChar w:fldCharType="separate"/>
      </w:r>
      <w:r>
        <w:t>136</w:t>
      </w:r>
      <w:r>
        <w:fldChar w:fldCharType="end"/>
      </w:r>
    </w:p>
    <w:p w14:paraId="75E4DDBC" w14:textId="71C4417E" w:rsidR="004D3BCF" w:rsidRDefault="004D3BCF">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_Toc156500444 \h </w:instrText>
      </w:r>
      <w:r>
        <w:fldChar w:fldCharType="separate"/>
      </w:r>
      <w:r>
        <w:t>136</w:t>
      </w:r>
      <w:r>
        <w:fldChar w:fldCharType="end"/>
      </w:r>
    </w:p>
    <w:p w14:paraId="681B6C95" w14:textId="5C39DB04" w:rsidR="004D3BCF" w:rsidRDefault="004D3BCF">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_Toc156500445 \h </w:instrText>
      </w:r>
      <w:r>
        <w:fldChar w:fldCharType="separate"/>
      </w:r>
      <w:r>
        <w:t>136</w:t>
      </w:r>
      <w:r>
        <w:fldChar w:fldCharType="end"/>
      </w:r>
    </w:p>
    <w:p w14:paraId="7F21708F" w14:textId="38F695BF" w:rsidR="004D3BCF" w:rsidRDefault="004D3BCF">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_Toc156500446 \h </w:instrText>
      </w:r>
      <w:r>
        <w:fldChar w:fldCharType="separate"/>
      </w:r>
      <w:r>
        <w:t>136</w:t>
      </w:r>
      <w:r>
        <w:fldChar w:fldCharType="end"/>
      </w:r>
    </w:p>
    <w:p w14:paraId="40E81563" w14:textId="0615F41A" w:rsidR="004D3BCF" w:rsidRDefault="004D3BCF">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_Toc156500447 \h </w:instrText>
      </w:r>
      <w:r>
        <w:fldChar w:fldCharType="separate"/>
      </w:r>
      <w:r>
        <w:t>137</w:t>
      </w:r>
      <w:r>
        <w:fldChar w:fldCharType="end"/>
      </w:r>
    </w:p>
    <w:p w14:paraId="22893F1F" w14:textId="3492BD91" w:rsidR="004D3BCF" w:rsidRDefault="004D3BCF">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_Toc156500448 \h </w:instrText>
      </w:r>
      <w:r>
        <w:fldChar w:fldCharType="separate"/>
      </w:r>
      <w:r>
        <w:t>137</w:t>
      </w:r>
      <w:r>
        <w:fldChar w:fldCharType="end"/>
      </w:r>
    </w:p>
    <w:p w14:paraId="06475F08" w14:textId="761FD958" w:rsidR="004D3BCF" w:rsidRDefault="004D3BCF">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_Toc156500449 \h </w:instrText>
      </w:r>
      <w:r>
        <w:fldChar w:fldCharType="separate"/>
      </w:r>
      <w:r>
        <w:t>137</w:t>
      </w:r>
      <w:r>
        <w:fldChar w:fldCharType="end"/>
      </w:r>
    </w:p>
    <w:p w14:paraId="7B15766B" w14:textId="02C42D33" w:rsidR="004D3BCF" w:rsidRDefault="004D3BCF">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_Toc156500450 \h </w:instrText>
      </w:r>
      <w:r>
        <w:fldChar w:fldCharType="separate"/>
      </w:r>
      <w:r>
        <w:t>137</w:t>
      </w:r>
      <w:r>
        <w:fldChar w:fldCharType="end"/>
      </w:r>
    </w:p>
    <w:p w14:paraId="016CCFC6" w14:textId="33825AAA" w:rsidR="004D3BCF" w:rsidRDefault="004D3BCF">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_Toc156500451 \h </w:instrText>
      </w:r>
      <w:r>
        <w:fldChar w:fldCharType="separate"/>
      </w:r>
      <w:r>
        <w:t>137</w:t>
      </w:r>
      <w:r>
        <w:fldChar w:fldCharType="end"/>
      </w:r>
    </w:p>
    <w:p w14:paraId="466B9DCB" w14:textId="70BCBD2D" w:rsidR="004D3BCF" w:rsidRDefault="004D3BCF">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_Toc156500452 \h </w:instrText>
      </w:r>
      <w:r>
        <w:fldChar w:fldCharType="separate"/>
      </w:r>
      <w:r>
        <w:t>138</w:t>
      </w:r>
      <w:r>
        <w:fldChar w:fldCharType="end"/>
      </w:r>
    </w:p>
    <w:p w14:paraId="29915DCC" w14:textId="631DA73B" w:rsidR="004D3BCF" w:rsidRDefault="004D3BCF">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_Toc156500453 \h </w:instrText>
      </w:r>
      <w:r>
        <w:fldChar w:fldCharType="separate"/>
      </w:r>
      <w:r>
        <w:t>138</w:t>
      </w:r>
      <w:r>
        <w:fldChar w:fldCharType="end"/>
      </w:r>
    </w:p>
    <w:p w14:paraId="48C83360" w14:textId="63D4BBB8" w:rsidR="004D3BCF" w:rsidRDefault="004D3BCF">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_Toc156500454 \h </w:instrText>
      </w:r>
      <w:r>
        <w:fldChar w:fldCharType="separate"/>
      </w:r>
      <w:r>
        <w:t>138</w:t>
      </w:r>
      <w:r>
        <w:fldChar w:fldCharType="end"/>
      </w:r>
    </w:p>
    <w:p w14:paraId="4367C2AA" w14:textId="55B1BE82" w:rsidR="004D3BCF" w:rsidRDefault="004D3BCF">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_Toc156500455 \h </w:instrText>
      </w:r>
      <w:r>
        <w:fldChar w:fldCharType="separate"/>
      </w:r>
      <w:r>
        <w:t>139</w:t>
      </w:r>
      <w:r>
        <w:fldChar w:fldCharType="end"/>
      </w:r>
    </w:p>
    <w:p w14:paraId="7EA3D6F6" w14:textId="351F9A2B" w:rsidR="004D3BCF" w:rsidRDefault="004D3BCF">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_Toc156500456 \h </w:instrText>
      </w:r>
      <w:r>
        <w:fldChar w:fldCharType="separate"/>
      </w:r>
      <w:r>
        <w:t>139</w:t>
      </w:r>
      <w:r>
        <w:fldChar w:fldCharType="end"/>
      </w:r>
    </w:p>
    <w:p w14:paraId="6E7A8816" w14:textId="11EE3F2A" w:rsidR="004D3BCF" w:rsidRDefault="004D3BCF">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_Toc156500457 \h </w:instrText>
      </w:r>
      <w:r>
        <w:fldChar w:fldCharType="separate"/>
      </w:r>
      <w:r>
        <w:t>148</w:t>
      </w:r>
      <w:r>
        <w:fldChar w:fldCharType="end"/>
      </w:r>
    </w:p>
    <w:p w14:paraId="6DC3A368" w14:textId="617EDDA3" w:rsidR="004D3BCF" w:rsidRDefault="004D3BCF">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_Toc156500458 \h </w:instrText>
      </w:r>
      <w:r>
        <w:fldChar w:fldCharType="separate"/>
      </w:r>
      <w:r>
        <w:t>155</w:t>
      </w:r>
      <w:r>
        <w:fldChar w:fldCharType="end"/>
      </w:r>
    </w:p>
    <w:p w14:paraId="0560D0E2" w14:textId="1012119C" w:rsidR="004D3BCF" w:rsidRDefault="004D3BCF">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_Toc156500459 \h </w:instrText>
      </w:r>
      <w:r>
        <w:fldChar w:fldCharType="separate"/>
      </w:r>
      <w:r>
        <w:t>155</w:t>
      </w:r>
      <w:r>
        <w:fldChar w:fldCharType="end"/>
      </w:r>
    </w:p>
    <w:p w14:paraId="6E3A2A91" w14:textId="5D3A3F57" w:rsidR="004D3BCF" w:rsidRDefault="004D3BCF">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_Toc156500460 \h </w:instrText>
      </w:r>
      <w:r>
        <w:fldChar w:fldCharType="separate"/>
      </w:r>
      <w:r>
        <w:t>155</w:t>
      </w:r>
      <w:r>
        <w:fldChar w:fldCharType="end"/>
      </w:r>
    </w:p>
    <w:p w14:paraId="487FECEB" w14:textId="5A587F5B" w:rsidR="004D3BCF" w:rsidRDefault="004D3BCF">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_Toc156500461 \h </w:instrText>
      </w:r>
      <w:r>
        <w:fldChar w:fldCharType="separate"/>
      </w:r>
      <w:r>
        <w:t>155</w:t>
      </w:r>
      <w:r>
        <w:fldChar w:fldCharType="end"/>
      </w:r>
    </w:p>
    <w:p w14:paraId="6EB0D11B" w14:textId="60F0AA7A" w:rsidR="004D3BCF" w:rsidRDefault="004D3BCF">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_Toc156500462 \h </w:instrText>
      </w:r>
      <w:r>
        <w:fldChar w:fldCharType="separate"/>
      </w:r>
      <w:r>
        <w:t>156</w:t>
      </w:r>
      <w:r>
        <w:fldChar w:fldCharType="end"/>
      </w:r>
    </w:p>
    <w:p w14:paraId="1052DB91" w14:textId="46FAAA66" w:rsidR="004D3BCF" w:rsidRDefault="004D3BCF">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_Toc156500463 \h </w:instrText>
      </w:r>
      <w:r>
        <w:fldChar w:fldCharType="separate"/>
      </w:r>
      <w:r>
        <w:t>156</w:t>
      </w:r>
      <w:r>
        <w:fldChar w:fldCharType="end"/>
      </w:r>
    </w:p>
    <w:p w14:paraId="55BE0CBC" w14:textId="24B1F645" w:rsidR="004D3BCF" w:rsidRDefault="004D3BCF">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_Toc156500464 \h </w:instrText>
      </w:r>
      <w:r>
        <w:fldChar w:fldCharType="separate"/>
      </w:r>
      <w:r>
        <w:t>156</w:t>
      </w:r>
      <w:r>
        <w:fldChar w:fldCharType="end"/>
      </w:r>
    </w:p>
    <w:p w14:paraId="76FB77F0" w14:textId="06820EF1" w:rsidR="004D3BCF" w:rsidRDefault="004D3BCF">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_Toc156500465 \h </w:instrText>
      </w:r>
      <w:r>
        <w:fldChar w:fldCharType="separate"/>
      </w:r>
      <w:r>
        <w:t>157</w:t>
      </w:r>
      <w:r>
        <w:fldChar w:fldCharType="end"/>
      </w:r>
    </w:p>
    <w:p w14:paraId="283524C1" w14:textId="60E23CEF" w:rsidR="004D3BCF" w:rsidRDefault="004D3BCF">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_Toc156500466 \h </w:instrText>
      </w:r>
      <w:r>
        <w:fldChar w:fldCharType="separate"/>
      </w:r>
      <w:r>
        <w:t>157</w:t>
      </w:r>
      <w:r>
        <w:fldChar w:fldCharType="end"/>
      </w:r>
    </w:p>
    <w:p w14:paraId="19CFCF9D" w14:textId="0C0DC020" w:rsidR="004D3BCF" w:rsidRDefault="004D3BCF">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_Toc156500467 \h </w:instrText>
      </w:r>
      <w:r>
        <w:fldChar w:fldCharType="separate"/>
      </w:r>
      <w:r>
        <w:t>167</w:t>
      </w:r>
      <w:r>
        <w:fldChar w:fldCharType="end"/>
      </w:r>
    </w:p>
    <w:p w14:paraId="545C8929" w14:textId="35090214" w:rsidR="004D3BCF" w:rsidRDefault="004D3BCF">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_Toc156500468 \h </w:instrText>
      </w:r>
      <w:r>
        <w:fldChar w:fldCharType="separate"/>
      </w:r>
      <w:r>
        <w:t>175</w:t>
      </w:r>
      <w:r>
        <w:fldChar w:fldCharType="end"/>
      </w:r>
    </w:p>
    <w:p w14:paraId="7D06BC89" w14:textId="53F8E5F0" w:rsidR="004D3BCF" w:rsidRDefault="004D3BCF">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_Toc156500469 \h </w:instrText>
      </w:r>
      <w:r>
        <w:fldChar w:fldCharType="separate"/>
      </w:r>
      <w:r>
        <w:t>175</w:t>
      </w:r>
      <w:r>
        <w:fldChar w:fldCharType="end"/>
      </w:r>
    </w:p>
    <w:p w14:paraId="067BE163" w14:textId="67A9FB9D" w:rsidR="004D3BCF" w:rsidRDefault="004D3BCF">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_Toc156500470 \h </w:instrText>
      </w:r>
      <w:r>
        <w:fldChar w:fldCharType="separate"/>
      </w:r>
      <w:r>
        <w:t>178</w:t>
      </w:r>
      <w:r>
        <w:fldChar w:fldCharType="end"/>
      </w:r>
    </w:p>
    <w:p w14:paraId="59825221" w14:textId="7671B409" w:rsidR="004D3BCF" w:rsidRDefault="004D3BCF">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_Toc156500471 \h </w:instrText>
      </w:r>
      <w:r>
        <w:fldChar w:fldCharType="separate"/>
      </w:r>
      <w:r>
        <w:t>178</w:t>
      </w:r>
      <w:r>
        <w:fldChar w:fldCharType="end"/>
      </w:r>
    </w:p>
    <w:p w14:paraId="77959A8B" w14:textId="76B8796A" w:rsidR="004D3BCF" w:rsidRDefault="004D3BCF">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_Toc156500472 \h </w:instrText>
      </w:r>
      <w:r>
        <w:fldChar w:fldCharType="separate"/>
      </w:r>
      <w:r>
        <w:t>178</w:t>
      </w:r>
      <w:r>
        <w:fldChar w:fldCharType="end"/>
      </w:r>
    </w:p>
    <w:p w14:paraId="4156CF8A" w14:textId="42790B28" w:rsidR="004D3BCF" w:rsidRDefault="004D3BCF">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_Toc156500473 \h </w:instrText>
      </w:r>
      <w:r>
        <w:fldChar w:fldCharType="separate"/>
      </w:r>
      <w:r>
        <w:t>178</w:t>
      </w:r>
      <w:r>
        <w:fldChar w:fldCharType="end"/>
      </w:r>
    </w:p>
    <w:p w14:paraId="3A64C384" w14:textId="1E17DC25" w:rsidR="004D3BCF" w:rsidRDefault="004D3BCF">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_Toc156500474 \h </w:instrText>
      </w:r>
      <w:r>
        <w:fldChar w:fldCharType="separate"/>
      </w:r>
      <w:r>
        <w:t>178</w:t>
      </w:r>
      <w:r>
        <w:fldChar w:fldCharType="end"/>
      </w:r>
    </w:p>
    <w:p w14:paraId="46AD6563" w14:textId="6ED6C0AC" w:rsidR="004D3BCF" w:rsidRDefault="004D3BCF">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_Toc156500475 \h </w:instrText>
      </w:r>
      <w:r>
        <w:fldChar w:fldCharType="separate"/>
      </w:r>
      <w:r>
        <w:t>179</w:t>
      </w:r>
      <w:r>
        <w:fldChar w:fldCharType="end"/>
      </w:r>
    </w:p>
    <w:p w14:paraId="051756EB" w14:textId="31FF5B26" w:rsidR="004D3BCF" w:rsidRDefault="004D3BCF">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_Toc156500476 \h </w:instrText>
      </w:r>
      <w:r>
        <w:fldChar w:fldCharType="separate"/>
      </w:r>
      <w:r>
        <w:t>179</w:t>
      </w:r>
      <w:r>
        <w:fldChar w:fldCharType="end"/>
      </w:r>
    </w:p>
    <w:p w14:paraId="6B6E2194" w14:textId="769F2433" w:rsidR="004D3BCF" w:rsidRDefault="004D3BCF">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_Toc156500477 \h </w:instrText>
      </w:r>
      <w:r>
        <w:fldChar w:fldCharType="separate"/>
      </w:r>
      <w:r>
        <w:t>179</w:t>
      </w:r>
      <w:r>
        <w:fldChar w:fldCharType="end"/>
      </w:r>
    </w:p>
    <w:p w14:paraId="7B0B0B0C" w14:textId="755BD74C" w:rsidR="004D3BCF" w:rsidRDefault="004D3BCF">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_Toc156500478 \h </w:instrText>
      </w:r>
      <w:r>
        <w:fldChar w:fldCharType="separate"/>
      </w:r>
      <w:r>
        <w:t>179</w:t>
      </w:r>
      <w:r>
        <w:fldChar w:fldCharType="end"/>
      </w:r>
    </w:p>
    <w:p w14:paraId="71B3B4EE" w14:textId="55EDF91E" w:rsidR="004D3BCF" w:rsidRDefault="004D3BCF">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_Toc156500479 \h </w:instrText>
      </w:r>
      <w:r>
        <w:fldChar w:fldCharType="separate"/>
      </w:r>
      <w:r>
        <w:t>179</w:t>
      </w:r>
      <w:r>
        <w:fldChar w:fldCharType="end"/>
      </w:r>
    </w:p>
    <w:p w14:paraId="16310C1E" w14:textId="43437556" w:rsidR="004D3BCF" w:rsidRDefault="004D3BCF">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_Toc156500480 \h </w:instrText>
      </w:r>
      <w:r>
        <w:fldChar w:fldCharType="separate"/>
      </w:r>
      <w:r>
        <w:t>179</w:t>
      </w:r>
      <w:r>
        <w:fldChar w:fldCharType="end"/>
      </w:r>
    </w:p>
    <w:p w14:paraId="72AAA5E6" w14:textId="62627F86" w:rsidR="004D3BCF" w:rsidRDefault="004D3BCF">
      <w:pPr>
        <w:pStyle w:val="TOC5"/>
        <w:rPr>
          <w:rFonts w:asciiTheme="minorHAnsi" w:eastAsiaTheme="minorEastAsia" w:hAnsiTheme="minorHAnsi" w:cstheme="minorBidi"/>
          <w:sz w:val="22"/>
          <w:szCs w:val="22"/>
          <w:lang w:val="en-US" w:eastAsia="zh-CN"/>
        </w:rPr>
      </w:pPr>
      <w:r w:rsidRPr="007C37B5">
        <w:rPr>
          <w:rFonts w:eastAsia="MS Mincho"/>
        </w:rPr>
        <w:t>6.6.</w:t>
      </w:r>
      <w:r>
        <w:rPr>
          <w:lang w:eastAsia="zh-CN"/>
        </w:rPr>
        <w:t>4</w:t>
      </w:r>
      <w:r w:rsidRPr="007C37B5">
        <w:rPr>
          <w:rFonts w:eastAsia="MS Mincho"/>
        </w:rPr>
        <w:t>.4.1</w:t>
      </w:r>
      <w:r>
        <w:rPr>
          <w:rFonts w:asciiTheme="minorHAnsi" w:eastAsiaTheme="minorEastAsia" w:hAnsiTheme="minorHAnsi" w:cstheme="minorBidi"/>
          <w:sz w:val="22"/>
          <w:szCs w:val="22"/>
          <w:lang w:val="en-US" w:eastAsia="zh-CN"/>
        </w:rPr>
        <w:tab/>
      </w:r>
      <w:r w:rsidRPr="007C37B5">
        <w:rPr>
          <w:rFonts w:eastAsia="MS Mincho"/>
        </w:rPr>
        <w:t>Initial conditions</w:t>
      </w:r>
      <w:r>
        <w:tab/>
      </w:r>
      <w:r>
        <w:fldChar w:fldCharType="begin"/>
      </w:r>
      <w:r>
        <w:instrText xml:space="preserve"> PAGEREF _Toc156500481 \h </w:instrText>
      </w:r>
      <w:r>
        <w:fldChar w:fldCharType="separate"/>
      </w:r>
      <w:r>
        <w:t>179</w:t>
      </w:r>
      <w:r>
        <w:fldChar w:fldCharType="end"/>
      </w:r>
    </w:p>
    <w:p w14:paraId="17AB61F1" w14:textId="6B7C1A1C" w:rsidR="004D3BCF" w:rsidRDefault="004D3BCF">
      <w:pPr>
        <w:pStyle w:val="TOC5"/>
        <w:rPr>
          <w:rFonts w:asciiTheme="minorHAnsi" w:eastAsiaTheme="minorEastAsia" w:hAnsiTheme="minorHAnsi" w:cstheme="minorBidi"/>
          <w:sz w:val="22"/>
          <w:szCs w:val="22"/>
          <w:lang w:val="en-US" w:eastAsia="zh-CN"/>
        </w:rPr>
      </w:pPr>
      <w:r w:rsidRPr="007C37B5">
        <w:rPr>
          <w:rFonts w:eastAsia="MS Mincho"/>
        </w:rPr>
        <w:t>6.6.</w:t>
      </w:r>
      <w:r>
        <w:rPr>
          <w:lang w:eastAsia="zh-CN"/>
        </w:rPr>
        <w:t>4</w:t>
      </w:r>
      <w:r w:rsidRPr="007C37B5">
        <w:rPr>
          <w:rFonts w:eastAsia="MS Mincho"/>
        </w:rPr>
        <w:t>.4.2</w:t>
      </w:r>
      <w:r>
        <w:rPr>
          <w:rFonts w:asciiTheme="minorHAnsi" w:eastAsiaTheme="minorEastAsia" w:hAnsiTheme="minorHAnsi" w:cstheme="minorBidi"/>
          <w:sz w:val="22"/>
          <w:szCs w:val="22"/>
          <w:lang w:val="en-US" w:eastAsia="zh-CN"/>
        </w:rPr>
        <w:tab/>
      </w:r>
      <w:r w:rsidRPr="007C37B5">
        <w:rPr>
          <w:rFonts w:eastAsia="MS Mincho"/>
        </w:rPr>
        <w:t>Procedure</w:t>
      </w:r>
      <w:r>
        <w:tab/>
      </w:r>
      <w:r>
        <w:fldChar w:fldCharType="begin"/>
      </w:r>
      <w:r>
        <w:instrText xml:space="preserve"> PAGEREF _Toc156500482 \h </w:instrText>
      </w:r>
      <w:r>
        <w:fldChar w:fldCharType="separate"/>
      </w:r>
      <w:r>
        <w:t>180</w:t>
      </w:r>
      <w:r>
        <w:fldChar w:fldCharType="end"/>
      </w:r>
    </w:p>
    <w:p w14:paraId="24D917EB" w14:textId="4FA814B3" w:rsidR="004D3BCF" w:rsidRDefault="004D3BCF">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_Toc156500483 \h </w:instrText>
      </w:r>
      <w:r>
        <w:fldChar w:fldCharType="separate"/>
      </w:r>
      <w:r>
        <w:t>180</w:t>
      </w:r>
      <w:r>
        <w:fldChar w:fldCharType="end"/>
      </w:r>
    </w:p>
    <w:p w14:paraId="37776325" w14:textId="51333666" w:rsidR="004D3BCF" w:rsidRDefault="004D3BCF">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_Toc156500484 \h </w:instrText>
      </w:r>
      <w:r>
        <w:fldChar w:fldCharType="separate"/>
      </w:r>
      <w:r>
        <w:t>180</w:t>
      </w:r>
      <w:r>
        <w:fldChar w:fldCharType="end"/>
      </w:r>
    </w:p>
    <w:p w14:paraId="7A2354EF" w14:textId="455C2EBA" w:rsidR="004D3BCF" w:rsidRDefault="004D3BCF">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_Toc156500485 \h </w:instrText>
      </w:r>
      <w:r>
        <w:fldChar w:fldCharType="separate"/>
      </w:r>
      <w:r>
        <w:t>182</w:t>
      </w:r>
      <w:r>
        <w:fldChar w:fldCharType="end"/>
      </w:r>
    </w:p>
    <w:p w14:paraId="387E5481" w14:textId="6A7937A8" w:rsidR="004D3BCF" w:rsidRDefault="004D3BCF">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_Toc156500486 \h </w:instrText>
      </w:r>
      <w:r>
        <w:fldChar w:fldCharType="separate"/>
      </w:r>
      <w:r>
        <w:t>182</w:t>
      </w:r>
      <w:r>
        <w:fldChar w:fldCharType="end"/>
      </w:r>
    </w:p>
    <w:p w14:paraId="617CA01E" w14:textId="3BB40F83" w:rsidR="004D3BCF" w:rsidRDefault="004D3BCF">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_Toc156500487 \h </w:instrText>
      </w:r>
      <w:r>
        <w:fldChar w:fldCharType="separate"/>
      </w:r>
      <w:r>
        <w:t>182</w:t>
      </w:r>
      <w:r>
        <w:fldChar w:fldCharType="end"/>
      </w:r>
    </w:p>
    <w:p w14:paraId="05179524" w14:textId="5C45DFEF" w:rsidR="004D3BCF" w:rsidRDefault="004D3BCF">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_Toc156500488 \h </w:instrText>
      </w:r>
      <w:r>
        <w:fldChar w:fldCharType="separate"/>
      </w:r>
      <w:r>
        <w:t>184</w:t>
      </w:r>
      <w:r>
        <w:fldChar w:fldCharType="end"/>
      </w:r>
    </w:p>
    <w:p w14:paraId="74C12B51" w14:textId="2B890FD2" w:rsidR="004D3BCF" w:rsidRDefault="004D3BCF">
      <w:pPr>
        <w:pStyle w:val="TOC5"/>
        <w:rPr>
          <w:rFonts w:asciiTheme="minorHAnsi" w:eastAsiaTheme="minorEastAsia" w:hAnsiTheme="minorHAnsi" w:cstheme="minorBidi"/>
          <w:sz w:val="22"/>
          <w:szCs w:val="22"/>
          <w:lang w:val="en-US" w:eastAsia="zh-CN"/>
        </w:rPr>
      </w:pPr>
      <w:r>
        <w:rPr>
          <w:lang w:eastAsia="zh-CN"/>
        </w:rPr>
        <w:lastRenderedPageBreak/>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_Toc156500489 \h </w:instrText>
      </w:r>
      <w:r>
        <w:fldChar w:fldCharType="separate"/>
      </w:r>
      <w:r>
        <w:t>184</w:t>
      </w:r>
      <w:r>
        <w:fldChar w:fldCharType="end"/>
      </w:r>
    </w:p>
    <w:p w14:paraId="31A7A6D5" w14:textId="6BC88380" w:rsidR="004D3BCF" w:rsidRDefault="004D3BCF">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_Toc156500490 \h </w:instrText>
      </w:r>
      <w:r>
        <w:fldChar w:fldCharType="separate"/>
      </w:r>
      <w:r>
        <w:t>186</w:t>
      </w:r>
      <w:r>
        <w:fldChar w:fldCharType="end"/>
      </w:r>
    </w:p>
    <w:p w14:paraId="07B7FC25" w14:textId="0156ABB2" w:rsidR="004D3BCF" w:rsidRDefault="004D3BCF">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_Toc156500491 \h </w:instrText>
      </w:r>
      <w:r>
        <w:fldChar w:fldCharType="separate"/>
      </w:r>
      <w:r>
        <w:t>186</w:t>
      </w:r>
      <w:r>
        <w:fldChar w:fldCharType="end"/>
      </w:r>
    </w:p>
    <w:p w14:paraId="3850C4D9" w14:textId="18B955C7" w:rsidR="004D3BCF" w:rsidRDefault="004D3BCF">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_Toc156500492 \h </w:instrText>
      </w:r>
      <w:r>
        <w:fldChar w:fldCharType="separate"/>
      </w:r>
      <w:r>
        <w:t>187</w:t>
      </w:r>
      <w:r>
        <w:fldChar w:fldCharType="end"/>
      </w:r>
    </w:p>
    <w:p w14:paraId="0D9C9586" w14:textId="7B09DF65" w:rsidR="004D3BCF" w:rsidRDefault="004D3BCF">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_Toc156500493 \h </w:instrText>
      </w:r>
      <w:r>
        <w:fldChar w:fldCharType="separate"/>
      </w:r>
      <w:r>
        <w:t>187</w:t>
      </w:r>
      <w:r>
        <w:fldChar w:fldCharType="end"/>
      </w:r>
    </w:p>
    <w:p w14:paraId="4B20DD3E" w14:textId="1E0DB79B" w:rsidR="004D3BCF" w:rsidRDefault="004D3BCF">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_Toc156500494 \h </w:instrText>
      </w:r>
      <w:r>
        <w:fldChar w:fldCharType="separate"/>
      </w:r>
      <w:r>
        <w:t>187</w:t>
      </w:r>
      <w:r>
        <w:fldChar w:fldCharType="end"/>
      </w:r>
    </w:p>
    <w:p w14:paraId="46D469C4" w14:textId="492547F9" w:rsidR="004D3BCF" w:rsidRDefault="004D3BCF">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_Toc156500495 \h </w:instrText>
      </w:r>
      <w:r>
        <w:fldChar w:fldCharType="separate"/>
      </w:r>
      <w:r>
        <w:t>187</w:t>
      </w:r>
      <w:r>
        <w:fldChar w:fldCharType="end"/>
      </w:r>
    </w:p>
    <w:p w14:paraId="5DEA60AA" w14:textId="4C7875E8" w:rsidR="004D3BCF" w:rsidRDefault="004D3BCF">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_Toc156500496 \h </w:instrText>
      </w:r>
      <w:r>
        <w:fldChar w:fldCharType="separate"/>
      </w:r>
      <w:r>
        <w:t>187</w:t>
      </w:r>
      <w:r>
        <w:fldChar w:fldCharType="end"/>
      </w:r>
    </w:p>
    <w:p w14:paraId="038B3925" w14:textId="7CD6C7F5" w:rsidR="004D3BCF" w:rsidRDefault="004D3BCF">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_Toc156500497 \h </w:instrText>
      </w:r>
      <w:r>
        <w:fldChar w:fldCharType="separate"/>
      </w:r>
      <w:r>
        <w:t>187</w:t>
      </w:r>
      <w:r>
        <w:fldChar w:fldCharType="end"/>
      </w:r>
    </w:p>
    <w:p w14:paraId="0F1BFCB0" w14:textId="5880A030" w:rsidR="004D3BCF" w:rsidRDefault="004D3BCF">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_Toc156500498 \h </w:instrText>
      </w:r>
      <w:r>
        <w:fldChar w:fldCharType="separate"/>
      </w:r>
      <w:r>
        <w:t>187</w:t>
      </w:r>
      <w:r>
        <w:fldChar w:fldCharType="end"/>
      </w:r>
    </w:p>
    <w:p w14:paraId="3FB9A0EA" w14:textId="50FC82E0" w:rsidR="004D3BCF" w:rsidRDefault="004D3BCF">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_Toc156500499 \h </w:instrText>
      </w:r>
      <w:r>
        <w:fldChar w:fldCharType="separate"/>
      </w:r>
      <w:r>
        <w:t>188</w:t>
      </w:r>
      <w:r>
        <w:fldChar w:fldCharType="end"/>
      </w:r>
    </w:p>
    <w:p w14:paraId="4F5EF498" w14:textId="5889CC44" w:rsidR="004D3BCF" w:rsidRDefault="004D3BCF">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_Toc156500500 \h </w:instrText>
      </w:r>
      <w:r>
        <w:fldChar w:fldCharType="separate"/>
      </w:r>
      <w:r>
        <w:t>188</w:t>
      </w:r>
      <w:r>
        <w:fldChar w:fldCharType="end"/>
      </w:r>
    </w:p>
    <w:p w14:paraId="08DA3EEB" w14:textId="4C592366" w:rsidR="004D3BCF" w:rsidRDefault="004D3BCF">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_Toc156500501 \h </w:instrText>
      </w:r>
      <w:r>
        <w:fldChar w:fldCharType="separate"/>
      </w:r>
      <w:r>
        <w:t>189</w:t>
      </w:r>
      <w:r>
        <w:fldChar w:fldCharType="end"/>
      </w:r>
    </w:p>
    <w:p w14:paraId="37AC6CBA" w14:textId="0C2AE394" w:rsidR="004D3BCF" w:rsidRDefault="004D3BCF">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_Toc156500502 \h </w:instrText>
      </w:r>
      <w:r>
        <w:fldChar w:fldCharType="separate"/>
      </w:r>
      <w:r>
        <w:t>189</w:t>
      </w:r>
      <w:r>
        <w:fldChar w:fldCharType="end"/>
      </w:r>
    </w:p>
    <w:p w14:paraId="6CD3ED9D" w14:textId="1BF66CF1" w:rsidR="004D3BCF" w:rsidRDefault="004D3BCF">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_Toc156500503 \h </w:instrText>
      </w:r>
      <w:r>
        <w:fldChar w:fldCharType="separate"/>
      </w:r>
      <w:r>
        <w:t>190</w:t>
      </w:r>
      <w:r>
        <w:fldChar w:fldCharType="end"/>
      </w:r>
    </w:p>
    <w:p w14:paraId="194F9C45" w14:textId="17AD5C36" w:rsidR="004D3BCF" w:rsidRDefault="004D3BCF">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_Toc156500504 \h </w:instrText>
      </w:r>
      <w:r>
        <w:fldChar w:fldCharType="separate"/>
      </w:r>
      <w:r>
        <w:t>190</w:t>
      </w:r>
      <w:r>
        <w:fldChar w:fldCharType="end"/>
      </w:r>
    </w:p>
    <w:p w14:paraId="1E2ABCD7" w14:textId="4BE8EACF" w:rsidR="004D3BCF" w:rsidRDefault="004D3BCF">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_Toc156500505 \h </w:instrText>
      </w:r>
      <w:r>
        <w:fldChar w:fldCharType="separate"/>
      </w:r>
      <w:r>
        <w:t>190</w:t>
      </w:r>
      <w:r>
        <w:fldChar w:fldCharType="end"/>
      </w:r>
    </w:p>
    <w:p w14:paraId="689B394D" w14:textId="60303F25" w:rsidR="004D3BCF" w:rsidRDefault="004D3BC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_Toc156500506 \h </w:instrText>
      </w:r>
      <w:r>
        <w:fldChar w:fldCharType="separate"/>
      </w:r>
      <w:r>
        <w:t>190</w:t>
      </w:r>
      <w:r>
        <w:fldChar w:fldCharType="end"/>
      </w:r>
    </w:p>
    <w:p w14:paraId="25F23DD4" w14:textId="6C3E3D7A" w:rsidR="004D3BCF" w:rsidRDefault="004D3BCF">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_Toc156500507 \h </w:instrText>
      </w:r>
      <w:r>
        <w:fldChar w:fldCharType="separate"/>
      </w:r>
      <w:r>
        <w:t>190</w:t>
      </w:r>
      <w:r>
        <w:fldChar w:fldCharType="end"/>
      </w:r>
    </w:p>
    <w:p w14:paraId="593AB559" w14:textId="763F1057" w:rsidR="004D3BCF" w:rsidRDefault="004D3BCF">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_Toc156500508 \h </w:instrText>
      </w:r>
      <w:r>
        <w:fldChar w:fldCharType="separate"/>
      </w:r>
      <w:r>
        <w:t>191</w:t>
      </w:r>
      <w:r>
        <w:fldChar w:fldCharType="end"/>
      </w:r>
    </w:p>
    <w:p w14:paraId="3C4BEE2D" w14:textId="4408F69E" w:rsidR="004D3BCF" w:rsidRDefault="004D3BCF">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_Toc156500509 \h </w:instrText>
      </w:r>
      <w:r>
        <w:fldChar w:fldCharType="separate"/>
      </w:r>
      <w:r>
        <w:t>191</w:t>
      </w:r>
      <w:r>
        <w:fldChar w:fldCharType="end"/>
      </w:r>
    </w:p>
    <w:p w14:paraId="47FCFBD4" w14:textId="0E3405F9" w:rsidR="004D3BCF" w:rsidRDefault="004D3BCF">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_Toc156500510 \h </w:instrText>
      </w:r>
      <w:r>
        <w:fldChar w:fldCharType="separate"/>
      </w:r>
      <w:r>
        <w:t>191</w:t>
      </w:r>
      <w:r>
        <w:fldChar w:fldCharType="end"/>
      </w:r>
    </w:p>
    <w:p w14:paraId="4F55D8CB" w14:textId="34DBEE70" w:rsidR="004D3BCF" w:rsidRDefault="004D3BCF">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_Toc156500511 \h </w:instrText>
      </w:r>
      <w:r>
        <w:fldChar w:fldCharType="separate"/>
      </w:r>
      <w:r>
        <w:t>191</w:t>
      </w:r>
      <w:r>
        <w:fldChar w:fldCharType="end"/>
      </w:r>
    </w:p>
    <w:p w14:paraId="2B6AC95A" w14:textId="612BAE4E" w:rsidR="004D3BCF" w:rsidRDefault="004D3BCF">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_Toc156500512 \h </w:instrText>
      </w:r>
      <w:r>
        <w:fldChar w:fldCharType="separate"/>
      </w:r>
      <w:r>
        <w:t>191</w:t>
      </w:r>
      <w:r>
        <w:fldChar w:fldCharType="end"/>
      </w:r>
    </w:p>
    <w:p w14:paraId="3ABB40DC" w14:textId="3C0D09C9" w:rsidR="004D3BCF" w:rsidRDefault="004D3BCF">
      <w:pPr>
        <w:pStyle w:val="TOC4"/>
        <w:rPr>
          <w:rFonts w:asciiTheme="minorHAnsi" w:eastAsiaTheme="minorEastAsia" w:hAnsiTheme="minorHAnsi" w:cstheme="minorBidi"/>
          <w:sz w:val="22"/>
          <w:szCs w:val="22"/>
          <w:lang w:val="en-US" w:eastAsia="zh-CN"/>
        </w:rPr>
      </w:pPr>
      <w:r>
        <w:t>-</w:t>
      </w:r>
      <w:r>
        <w:rPr>
          <w:rFonts w:asciiTheme="minorHAnsi" w:eastAsiaTheme="minorEastAsia" w:hAnsiTheme="minorHAnsi" w:cstheme="minorBidi"/>
          <w:sz w:val="22"/>
          <w:szCs w:val="22"/>
          <w:lang w:val="en-US" w:eastAsia="zh-CN"/>
        </w:rPr>
        <w:tab/>
      </w:r>
      <w:r>
        <w:t>For testing reference to a specific test configuration TCx for GSM/EDGE reference sensitivity, the steps in clause 7.2.4.1 and 7.2.4.2 shall apply.7.2.4.1 Initial conditions for GSM/EDGE reference sensitivity level</w:t>
      </w:r>
      <w:r>
        <w:tab/>
      </w:r>
      <w:r>
        <w:fldChar w:fldCharType="begin"/>
      </w:r>
      <w:r>
        <w:instrText xml:space="preserve"> PAGEREF _Toc156500513 \h </w:instrText>
      </w:r>
      <w:r>
        <w:fldChar w:fldCharType="separate"/>
      </w:r>
      <w:r>
        <w:t>191</w:t>
      </w:r>
      <w:r>
        <w:fldChar w:fldCharType="end"/>
      </w:r>
    </w:p>
    <w:p w14:paraId="3CB4167B" w14:textId="3A85243B" w:rsidR="004D3BCF" w:rsidRDefault="004D3BCF">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w:t>
      </w:r>
      <w:r>
        <w:tab/>
      </w:r>
      <w:r>
        <w:fldChar w:fldCharType="begin"/>
      </w:r>
      <w:r>
        <w:instrText xml:space="preserve"> PAGEREF _Toc156500514 \h </w:instrText>
      </w:r>
      <w:r>
        <w:fldChar w:fldCharType="separate"/>
      </w:r>
      <w:r>
        <w:t>192</w:t>
      </w:r>
      <w:r>
        <w:fldChar w:fldCharType="end"/>
      </w:r>
    </w:p>
    <w:p w14:paraId="63CF4F5D" w14:textId="52DCC9E9" w:rsidR="004D3BCF" w:rsidRDefault="004D3BCF">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_Toc156500515 \h </w:instrText>
      </w:r>
      <w:r>
        <w:fldChar w:fldCharType="separate"/>
      </w:r>
      <w:r>
        <w:t>192</w:t>
      </w:r>
      <w:r>
        <w:fldChar w:fldCharType="end"/>
      </w:r>
    </w:p>
    <w:p w14:paraId="23248518" w14:textId="414D4D93" w:rsidR="004D3BCF" w:rsidRDefault="004D3BCF">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_Toc156500516 \h </w:instrText>
      </w:r>
      <w:r>
        <w:fldChar w:fldCharType="separate"/>
      </w:r>
      <w:r>
        <w:t>192</w:t>
      </w:r>
      <w:r>
        <w:fldChar w:fldCharType="end"/>
      </w:r>
    </w:p>
    <w:p w14:paraId="4B12A92F" w14:textId="25DC643B" w:rsidR="004D3BCF" w:rsidRDefault="004D3BCF">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_Toc156500517 \h </w:instrText>
      </w:r>
      <w:r>
        <w:fldChar w:fldCharType="separate"/>
      </w:r>
      <w:r>
        <w:t>192</w:t>
      </w:r>
      <w:r>
        <w:fldChar w:fldCharType="end"/>
      </w:r>
    </w:p>
    <w:p w14:paraId="25F14425" w14:textId="13140B23" w:rsidR="004D3BCF" w:rsidRDefault="004D3BCF">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_Toc156500518 \h </w:instrText>
      </w:r>
      <w:r>
        <w:fldChar w:fldCharType="separate"/>
      </w:r>
      <w:r>
        <w:t>192</w:t>
      </w:r>
      <w:r>
        <w:fldChar w:fldCharType="end"/>
      </w:r>
    </w:p>
    <w:p w14:paraId="33D011A4" w14:textId="755B79DF" w:rsidR="004D3BCF" w:rsidRDefault="004D3BCF">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_Toc156500519 \h </w:instrText>
      </w:r>
      <w:r>
        <w:fldChar w:fldCharType="separate"/>
      </w:r>
      <w:r>
        <w:t>192</w:t>
      </w:r>
      <w:r>
        <w:fldChar w:fldCharType="end"/>
      </w:r>
    </w:p>
    <w:p w14:paraId="50417E05" w14:textId="298C1D01" w:rsidR="004D3BCF" w:rsidRDefault="004D3BCF">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_Toc156500520 \h </w:instrText>
      </w:r>
      <w:r>
        <w:fldChar w:fldCharType="separate"/>
      </w:r>
      <w:r>
        <w:t>192</w:t>
      </w:r>
      <w:r>
        <w:fldChar w:fldCharType="end"/>
      </w:r>
    </w:p>
    <w:p w14:paraId="7B8C5D8E" w14:textId="2A372F6A" w:rsidR="004D3BCF" w:rsidRDefault="004D3BCF">
      <w:pPr>
        <w:pStyle w:val="TOC4"/>
        <w:rPr>
          <w:rFonts w:asciiTheme="minorHAnsi" w:eastAsiaTheme="minorEastAsia" w:hAnsiTheme="minorHAnsi" w:cstheme="minorBidi"/>
          <w:sz w:val="22"/>
          <w:szCs w:val="22"/>
          <w:lang w:val="en-US" w:eastAsia="zh-CN"/>
        </w:rPr>
      </w:pPr>
      <w:r>
        <w:t>-</w:t>
      </w:r>
      <w:r>
        <w:rPr>
          <w:rFonts w:asciiTheme="minorHAnsi" w:eastAsiaTheme="minorEastAsia" w:hAnsiTheme="minorHAnsi" w:cstheme="minorBidi"/>
          <w:sz w:val="22"/>
          <w:szCs w:val="22"/>
          <w:lang w:val="en-US" w:eastAsia="zh-CN"/>
        </w:rPr>
        <w:tab/>
      </w:r>
      <w:r>
        <w:t>For reference to a specific test configuration TCx for GSM/EDGE, the steps in clause 7.3.4.1 and 7.3.4.2.7.3.4.1 Initial conditions for GSM/EDGE dynamic range</w:t>
      </w:r>
      <w:r>
        <w:tab/>
      </w:r>
      <w:r>
        <w:fldChar w:fldCharType="begin"/>
      </w:r>
      <w:r>
        <w:instrText xml:space="preserve"> PAGEREF _Toc156500521 \h </w:instrText>
      </w:r>
      <w:r>
        <w:fldChar w:fldCharType="separate"/>
      </w:r>
      <w:r>
        <w:t>193</w:t>
      </w:r>
      <w:r>
        <w:fldChar w:fldCharType="end"/>
      </w:r>
    </w:p>
    <w:p w14:paraId="52EE0553" w14:textId="58DB194A" w:rsidR="004D3BCF" w:rsidRDefault="004D3BCF">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 for CS7, CS15 or CS18</w:t>
      </w:r>
      <w:r>
        <w:tab/>
      </w:r>
      <w:r>
        <w:fldChar w:fldCharType="begin"/>
      </w:r>
      <w:r>
        <w:instrText xml:space="preserve"> PAGEREF _Toc156500522 \h </w:instrText>
      </w:r>
      <w:r>
        <w:fldChar w:fldCharType="separate"/>
      </w:r>
      <w:r>
        <w:t>193</w:t>
      </w:r>
      <w:r>
        <w:fldChar w:fldCharType="end"/>
      </w:r>
    </w:p>
    <w:p w14:paraId="104F1AFF" w14:textId="3F170FD2" w:rsidR="004D3BCF" w:rsidRDefault="004D3BCF">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_Toc156500523 \h </w:instrText>
      </w:r>
      <w:r>
        <w:fldChar w:fldCharType="separate"/>
      </w:r>
      <w:r>
        <w:t>193</w:t>
      </w:r>
      <w:r>
        <w:fldChar w:fldCharType="end"/>
      </w:r>
    </w:p>
    <w:p w14:paraId="45CB53F2" w14:textId="4B1CFA3D" w:rsidR="004D3BCF" w:rsidRDefault="004D3BCF">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_Toc156500524 \h </w:instrText>
      </w:r>
      <w:r>
        <w:fldChar w:fldCharType="separate"/>
      </w:r>
      <w:r>
        <w:t>193</w:t>
      </w:r>
      <w:r>
        <w:fldChar w:fldCharType="end"/>
      </w:r>
    </w:p>
    <w:p w14:paraId="2460444E" w14:textId="4E39FE9C" w:rsidR="004D3BCF" w:rsidRDefault="004D3BCF">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_Toc156500525 \h </w:instrText>
      </w:r>
      <w:r>
        <w:fldChar w:fldCharType="separate"/>
      </w:r>
      <w:r>
        <w:t>193</w:t>
      </w:r>
      <w:r>
        <w:fldChar w:fldCharType="end"/>
      </w:r>
    </w:p>
    <w:p w14:paraId="1C293290" w14:textId="05C8B65C" w:rsidR="004D3BCF" w:rsidRDefault="004D3BCF">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_Toc156500526 \h </w:instrText>
      </w:r>
      <w:r>
        <w:fldChar w:fldCharType="separate"/>
      </w:r>
      <w:r>
        <w:t>194</w:t>
      </w:r>
      <w:r>
        <w:fldChar w:fldCharType="end"/>
      </w:r>
    </w:p>
    <w:p w14:paraId="73858A10" w14:textId="28EC968B" w:rsidR="004D3BCF" w:rsidRDefault="004D3BCF">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_Toc156500527 \h </w:instrText>
      </w:r>
      <w:r>
        <w:fldChar w:fldCharType="separate"/>
      </w:r>
      <w:r>
        <w:t>194</w:t>
      </w:r>
      <w:r>
        <w:fldChar w:fldCharType="end"/>
      </w:r>
    </w:p>
    <w:p w14:paraId="650E7A27" w14:textId="05714ED4" w:rsidR="004D3BCF" w:rsidRDefault="004D3BCF">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_Toc156500528 \h </w:instrText>
      </w:r>
      <w:r>
        <w:fldChar w:fldCharType="separate"/>
      </w:r>
      <w:r>
        <w:t>194</w:t>
      </w:r>
      <w:r>
        <w:fldChar w:fldCharType="end"/>
      </w:r>
    </w:p>
    <w:p w14:paraId="77710B32" w14:textId="2B2434F3" w:rsidR="004D3BCF" w:rsidRDefault="004D3BCF">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_Toc156500529 \h </w:instrText>
      </w:r>
      <w:r>
        <w:fldChar w:fldCharType="separate"/>
      </w:r>
      <w:r>
        <w:t>194</w:t>
      </w:r>
      <w:r>
        <w:fldChar w:fldCharType="end"/>
      </w:r>
    </w:p>
    <w:p w14:paraId="46C785FC" w14:textId="1773D314" w:rsidR="004D3BCF" w:rsidRDefault="004D3BCF">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_Toc156500530 \h </w:instrText>
      </w:r>
      <w:r>
        <w:fldChar w:fldCharType="separate"/>
      </w:r>
      <w:r>
        <w:t>194</w:t>
      </w:r>
      <w:r>
        <w:fldChar w:fldCharType="end"/>
      </w:r>
    </w:p>
    <w:p w14:paraId="6F6BE218" w14:textId="2E82A74B" w:rsidR="004D3BCF" w:rsidRDefault="004D3BCF">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_Toc156500531 \h </w:instrText>
      </w:r>
      <w:r>
        <w:fldChar w:fldCharType="separate"/>
      </w:r>
      <w:r>
        <w:t>195</w:t>
      </w:r>
      <w:r>
        <w:fldChar w:fldCharType="end"/>
      </w:r>
    </w:p>
    <w:p w14:paraId="18CDB2D9" w14:textId="46682043" w:rsidR="004D3BCF" w:rsidRDefault="004D3BCF">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_Toc156500532 \h </w:instrText>
      </w:r>
      <w:r>
        <w:fldChar w:fldCharType="separate"/>
      </w:r>
      <w:r>
        <w:t>195</w:t>
      </w:r>
      <w:r>
        <w:fldChar w:fldCharType="end"/>
      </w:r>
    </w:p>
    <w:p w14:paraId="2652F9B0" w14:textId="23624090" w:rsidR="004D3BCF" w:rsidRDefault="004D3BCF">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w:t>
      </w:r>
      <w:r>
        <w:tab/>
      </w:r>
      <w:r>
        <w:fldChar w:fldCharType="begin"/>
      </w:r>
      <w:r>
        <w:instrText xml:space="preserve"> PAGEREF _Toc156500533 \h </w:instrText>
      </w:r>
      <w:r>
        <w:fldChar w:fldCharType="separate"/>
      </w:r>
      <w:r>
        <w:t>195</w:t>
      </w:r>
      <w:r>
        <w:fldChar w:fldCharType="end"/>
      </w:r>
    </w:p>
    <w:p w14:paraId="58419A05" w14:textId="010D5358" w:rsidR="004D3BCF" w:rsidRDefault="004D3BCF">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_Toc156500534 \h </w:instrText>
      </w:r>
      <w:r>
        <w:fldChar w:fldCharType="separate"/>
      </w:r>
      <w:r>
        <w:t>195</w:t>
      </w:r>
      <w:r>
        <w:fldChar w:fldCharType="end"/>
      </w:r>
    </w:p>
    <w:p w14:paraId="67BE9DC9" w14:textId="38D81328" w:rsidR="004D3BCF" w:rsidRDefault="004D3BCF">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_Toc156500535 \h </w:instrText>
      </w:r>
      <w:r>
        <w:fldChar w:fldCharType="separate"/>
      </w:r>
      <w:r>
        <w:t>196</w:t>
      </w:r>
      <w:r>
        <w:fldChar w:fldCharType="end"/>
      </w:r>
    </w:p>
    <w:p w14:paraId="16B81E69" w14:textId="72F06BA2" w:rsidR="004D3BCF" w:rsidRDefault="004D3BCF">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_Toc156500536 \h </w:instrText>
      </w:r>
      <w:r>
        <w:fldChar w:fldCharType="separate"/>
      </w:r>
      <w:r>
        <w:t>196</w:t>
      </w:r>
      <w:r>
        <w:fldChar w:fldCharType="end"/>
      </w:r>
    </w:p>
    <w:p w14:paraId="30735552" w14:textId="55CDE98D" w:rsidR="004D3BCF" w:rsidRDefault="004D3BCF">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_Toc156500537 \h </w:instrText>
      </w:r>
      <w:r>
        <w:fldChar w:fldCharType="separate"/>
      </w:r>
      <w:r>
        <w:t>196</w:t>
      </w:r>
      <w:r>
        <w:fldChar w:fldCharType="end"/>
      </w:r>
    </w:p>
    <w:p w14:paraId="539D06F3" w14:textId="0E998977" w:rsidR="004D3BCF" w:rsidRDefault="004D3BCF">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_Toc156500538 \h </w:instrText>
      </w:r>
      <w:r>
        <w:fldChar w:fldCharType="separate"/>
      </w:r>
      <w:r>
        <w:t>196</w:t>
      </w:r>
      <w:r>
        <w:fldChar w:fldCharType="end"/>
      </w:r>
    </w:p>
    <w:p w14:paraId="4A208227" w14:textId="448C241C" w:rsidR="004D3BCF" w:rsidRDefault="004D3BCF">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_Toc156500539 \h </w:instrText>
      </w:r>
      <w:r>
        <w:fldChar w:fldCharType="separate"/>
      </w:r>
      <w:r>
        <w:t>197</w:t>
      </w:r>
      <w:r>
        <w:fldChar w:fldCharType="end"/>
      </w:r>
    </w:p>
    <w:p w14:paraId="5C2DDEE5" w14:textId="55C730BA" w:rsidR="004D3BCF" w:rsidRDefault="004D3BCF">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_Toc156500540 \h </w:instrText>
      </w:r>
      <w:r>
        <w:fldChar w:fldCharType="separate"/>
      </w:r>
      <w:r>
        <w:t>197</w:t>
      </w:r>
      <w:r>
        <w:fldChar w:fldCharType="end"/>
      </w:r>
    </w:p>
    <w:p w14:paraId="66CCD107" w14:textId="7A96B4C3" w:rsidR="004D3BCF" w:rsidRDefault="004D3BCF">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_Toc156500541 \h </w:instrText>
      </w:r>
      <w:r>
        <w:fldChar w:fldCharType="separate"/>
      </w:r>
      <w:r>
        <w:t>198</w:t>
      </w:r>
      <w:r>
        <w:fldChar w:fldCharType="end"/>
      </w:r>
    </w:p>
    <w:p w14:paraId="5A7BF194" w14:textId="76EB2197" w:rsidR="004D3BCF" w:rsidRDefault="004D3BCF">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_Toc156500542 \h </w:instrText>
      </w:r>
      <w:r>
        <w:fldChar w:fldCharType="separate"/>
      </w:r>
      <w:r>
        <w:t>200</w:t>
      </w:r>
      <w:r>
        <w:fldChar w:fldCharType="end"/>
      </w:r>
    </w:p>
    <w:p w14:paraId="5FEF9427" w14:textId="4506B0AF" w:rsidR="004D3BCF" w:rsidRDefault="004D3BCF">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_Toc156500543 \h </w:instrText>
      </w:r>
      <w:r>
        <w:fldChar w:fldCharType="separate"/>
      </w:r>
      <w:r>
        <w:t>200</w:t>
      </w:r>
      <w:r>
        <w:fldChar w:fldCharType="end"/>
      </w:r>
    </w:p>
    <w:p w14:paraId="051390C3" w14:textId="31CDB751" w:rsidR="004D3BCF" w:rsidRDefault="004D3BCF">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_Toc156500544 \h </w:instrText>
      </w:r>
      <w:r>
        <w:fldChar w:fldCharType="separate"/>
      </w:r>
      <w:r>
        <w:t>200</w:t>
      </w:r>
      <w:r>
        <w:fldChar w:fldCharType="end"/>
      </w:r>
    </w:p>
    <w:p w14:paraId="5AA52E3A" w14:textId="278FFC4D" w:rsidR="004D3BCF" w:rsidRDefault="004D3BCF">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_Toc156500545 \h </w:instrText>
      </w:r>
      <w:r>
        <w:fldChar w:fldCharType="separate"/>
      </w:r>
      <w:r>
        <w:t>201</w:t>
      </w:r>
      <w:r>
        <w:fldChar w:fldCharType="end"/>
      </w:r>
    </w:p>
    <w:p w14:paraId="0DEB596A" w14:textId="6D70A85E" w:rsidR="004D3BCF" w:rsidRDefault="004D3BCF">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_Toc156500546 \h </w:instrText>
      </w:r>
      <w:r>
        <w:fldChar w:fldCharType="separate"/>
      </w:r>
      <w:r>
        <w:t>201</w:t>
      </w:r>
      <w:r>
        <w:fldChar w:fldCharType="end"/>
      </w:r>
    </w:p>
    <w:p w14:paraId="18D1F208" w14:textId="76280E2F" w:rsidR="004D3BCF" w:rsidRDefault="004D3BCF">
      <w:pPr>
        <w:pStyle w:val="TOC3"/>
        <w:rPr>
          <w:rFonts w:asciiTheme="minorHAnsi" w:eastAsiaTheme="minorEastAsia" w:hAnsiTheme="minorHAnsi" w:cstheme="minorBidi"/>
          <w:sz w:val="22"/>
          <w:szCs w:val="22"/>
          <w:lang w:val="en-US" w:eastAsia="zh-CN"/>
        </w:rPr>
      </w:pPr>
      <w:r>
        <w:lastRenderedPageBreak/>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_Toc156500547 \h </w:instrText>
      </w:r>
      <w:r>
        <w:fldChar w:fldCharType="separate"/>
      </w:r>
      <w:r>
        <w:t>201</w:t>
      </w:r>
      <w:r>
        <w:fldChar w:fldCharType="end"/>
      </w:r>
    </w:p>
    <w:p w14:paraId="493ECB10" w14:textId="6365A970" w:rsidR="004D3BCF" w:rsidRDefault="004D3BCF">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_Toc156500548 \h </w:instrText>
      </w:r>
      <w:r>
        <w:fldChar w:fldCharType="separate"/>
      </w:r>
      <w:r>
        <w:t>201</w:t>
      </w:r>
      <w:r>
        <w:fldChar w:fldCharType="end"/>
      </w:r>
    </w:p>
    <w:p w14:paraId="0900FA76" w14:textId="7A78F80D" w:rsidR="004D3BCF" w:rsidRDefault="004D3BCF">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_Toc156500549 \h </w:instrText>
      </w:r>
      <w:r>
        <w:fldChar w:fldCharType="separate"/>
      </w:r>
      <w:r>
        <w:t>201</w:t>
      </w:r>
      <w:r>
        <w:fldChar w:fldCharType="end"/>
      </w:r>
    </w:p>
    <w:p w14:paraId="05952596" w14:textId="7AF7B8A4" w:rsidR="004D3BCF" w:rsidRDefault="004D3BCF">
      <w:pPr>
        <w:pStyle w:val="TOC4"/>
        <w:rPr>
          <w:rFonts w:asciiTheme="minorHAnsi" w:eastAsiaTheme="minorEastAsia" w:hAnsiTheme="minorHAnsi" w:cstheme="minorBidi"/>
          <w:sz w:val="22"/>
          <w:szCs w:val="22"/>
          <w:lang w:val="en-US" w:eastAsia="zh-CN"/>
        </w:rPr>
      </w:pPr>
      <w:r>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_Toc156500550 \h </w:instrText>
      </w:r>
      <w:r>
        <w:fldChar w:fldCharType="separate"/>
      </w:r>
      <w:r>
        <w:t>201</w:t>
      </w:r>
      <w:r>
        <w:fldChar w:fldCharType="end"/>
      </w:r>
    </w:p>
    <w:p w14:paraId="45CF9F1E" w14:textId="0E30C9CD" w:rsidR="004D3BCF" w:rsidRDefault="004D3BCF">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_Toc156500551 \h </w:instrText>
      </w:r>
      <w:r>
        <w:fldChar w:fldCharType="separate"/>
      </w:r>
      <w:r>
        <w:t>202</w:t>
      </w:r>
      <w:r>
        <w:fldChar w:fldCharType="end"/>
      </w:r>
    </w:p>
    <w:p w14:paraId="49182182" w14:textId="4F4B86C9" w:rsidR="004D3BCF" w:rsidRDefault="004D3BCF">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_Toc156500552 \h </w:instrText>
      </w:r>
      <w:r>
        <w:fldChar w:fldCharType="separate"/>
      </w:r>
      <w:r>
        <w:t>202</w:t>
      </w:r>
      <w:r>
        <w:fldChar w:fldCharType="end"/>
      </w:r>
    </w:p>
    <w:p w14:paraId="3DCA4960" w14:textId="02C9F178" w:rsidR="004D3BCF" w:rsidRDefault="004D3BCF">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_Toc156500553 \h </w:instrText>
      </w:r>
      <w:r>
        <w:fldChar w:fldCharType="separate"/>
      </w:r>
      <w:r>
        <w:t>202</w:t>
      </w:r>
      <w:r>
        <w:fldChar w:fldCharType="end"/>
      </w:r>
    </w:p>
    <w:p w14:paraId="146DB6DA" w14:textId="474F73E8" w:rsidR="004D3BCF" w:rsidRDefault="004D3BCF">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_Toc156500554 \h </w:instrText>
      </w:r>
      <w:r>
        <w:fldChar w:fldCharType="separate"/>
      </w:r>
      <w:r>
        <w:t>203</w:t>
      </w:r>
      <w:r>
        <w:fldChar w:fldCharType="end"/>
      </w:r>
    </w:p>
    <w:p w14:paraId="500C8DE7" w14:textId="1025AEDA" w:rsidR="004D3BCF" w:rsidRDefault="004D3BCF">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_Toc156500555 \h </w:instrText>
      </w:r>
      <w:r>
        <w:fldChar w:fldCharType="separate"/>
      </w:r>
      <w:r>
        <w:t>208</w:t>
      </w:r>
      <w:r>
        <w:fldChar w:fldCharType="end"/>
      </w:r>
    </w:p>
    <w:p w14:paraId="0CACC66A" w14:textId="0741CADE" w:rsidR="004D3BCF" w:rsidRDefault="004D3BCF">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_Toc156500556 \h </w:instrText>
      </w:r>
      <w:r>
        <w:fldChar w:fldCharType="separate"/>
      </w:r>
      <w:r>
        <w:t>208</w:t>
      </w:r>
      <w:r>
        <w:fldChar w:fldCharType="end"/>
      </w:r>
    </w:p>
    <w:p w14:paraId="5B448EC6" w14:textId="1229ADA6" w:rsidR="004D3BCF" w:rsidRDefault="004D3BCF">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_Toc156500557 \h </w:instrText>
      </w:r>
      <w:r>
        <w:fldChar w:fldCharType="separate"/>
      </w:r>
      <w:r>
        <w:t>208</w:t>
      </w:r>
      <w:r>
        <w:fldChar w:fldCharType="end"/>
      </w:r>
    </w:p>
    <w:p w14:paraId="70261998" w14:textId="5E03697D" w:rsidR="004D3BCF" w:rsidRDefault="004D3BCF">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_Toc156500558 \h </w:instrText>
      </w:r>
      <w:r>
        <w:fldChar w:fldCharType="separate"/>
      </w:r>
      <w:r>
        <w:t>208</w:t>
      </w:r>
      <w:r>
        <w:fldChar w:fldCharType="end"/>
      </w:r>
    </w:p>
    <w:p w14:paraId="00B0C9FE" w14:textId="4F221DFB" w:rsidR="004D3BCF" w:rsidRDefault="004D3BCF">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_Toc156500559 \h </w:instrText>
      </w:r>
      <w:r>
        <w:fldChar w:fldCharType="separate"/>
      </w:r>
      <w:r>
        <w:t>208</w:t>
      </w:r>
      <w:r>
        <w:fldChar w:fldCharType="end"/>
      </w:r>
    </w:p>
    <w:p w14:paraId="1941CCCC" w14:textId="1C5AF2D6" w:rsidR="004D3BCF" w:rsidRDefault="004D3BCF">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_Toc156500560 \h </w:instrText>
      </w:r>
      <w:r>
        <w:fldChar w:fldCharType="separate"/>
      </w:r>
      <w:r>
        <w:t>208</w:t>
      </w:r>
      <w:r>
        <w:fldChar w:fldCharType="end"/>
      </w:r>
    </w:p>
    <w:p w14:paraId="0C5A7871" w14:textId="7A93FC63" w:rsidR="004D3BCF" w:rsidRDefault="004D3BCF">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_Toc156500561 \h </w:instrText>
      </w:r>
      <w:r>
        <w:fldChar w:fldCharType="separate"/>
      </w:r>
      <w:r>
        <w:t>208</w:t>
      </w:r>
      <w:r>
        <w:fldChar w:fldCharType="end"/>
      </w:r>
    </w:p>
    <w:p w14:paraId="05CB4D3A" w14:textId="4B9878FC" w:rsidR="004D3BCF" w:rsidRDefault="004D3BCF">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_Toc156500562 \h </w:instrText>
      </w:r>
      <w:r>
        <w:fldChar w:fldCharType="separate"/>
      </w:r>
      <w:r>
        <w:t>209</w:t>
      </w:r>
      <w:r>
        <w:fldChar w:fldCharType="end"/>
      </w:r>
    </w:p>
    <w:p w14:paraId="635E4E72" w14:textId="3CE979A4" w:rsidR="004D3BCF" w:rsidRDefault="004D3BCF">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_Toc156500563 \h </w:instrText>
      </w:r>
      <w:r>
        <w:fldChar w:fldCharType="separate"/>
      </w:r>
      <w:r>
        <w:t>209</w:t>
      </w:r>
      <w:r>
        <w:fldChar w:fldCharType="end"/>
      </w:r>
    </w:p>
    <w:p w14:paraId="33F45F97" w14:textId="0D81EDE1" w:rsidR="004D3BCF" w:rsidRDefault="004D3BCF">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_Toc156500564 \h </w:instrText>
      </w:r>
      <w:r>
        <w:fldChar w:fldCharType="separate"/>
      </w:r>
      <w:r>
        <w:t>209</w:t>
      </w:r>
      <w:r>
        <w:fldChar w:fldCharType="end"/>
      </w:r>
    </w:p>
    <w:p w14:paraId="410402DD" w14:textId="0F3727E9" w:rsidR="004D3BCF" w:rsidRDefault="004D3BCF">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_Toc156500565 \h </w:instrText>
      </w:r>
      <w:r>
        <w:fldChar w:fldCharType="separate"/>
      </w:r>
      <w:r>
        <w:t>210</w:t>
      </w:r>
      <w:r>
        <w:fldChar w:fldCharType="end"/>
      </w:r>
    </w:p>
    <w:p w14:paraId="51EEBE69" w14:textId="50726861" w:rsidR="004D3BCF" w:rsidRDefault="004D3BCF">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_Toc156500566 \h </w:instrText>
      </w:r>
      <w:r>
        <w:fldChar w:fldCharType="separate"/>
      </w:r>
      <w:r>
        <w:t>210</w:t>
      </w:r>
      <w:r>
        <w:fldChar w:fldCharType="end"/>
      </w:r>
    </w:p>
    <w:p w14:paraId="4F0BB216" w14:textId="00FDE266" w:rsidR="004D3BCF" w:rsidRDefault="004D3BCF">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_Toc156500567 \h </w:instrText>
      </w:r>
      <w:r>
        <w:fldChar w:fldCharType="separate"/>
      </w:r>
      <w:r>
        <w:t>210</w:t>
      </w:r>
      <w:r>
        <w:fldChar w:fldCharType="end"/>
      </w:r>
    </w:p>
    <w:p w14:paraId="0EBBDE12" w14:textId="174B862A" w:rsidR="004D3BCF" w:rsidRDefault="004D3BCF">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_Toc156500568 \h </w:instrText>
      </w:r>
      <w:r>
        <w:fldChar w:fldCharType="separate"/>
      </w:r>
      <w:r>
        <w:t>210</w:t>
      </w:r>
      <w:r>
        <w:fldChar w:fldCharType="end"/>
      </w:r>
    </w:p>
    <w:p w14:paraId="5843177A" w14:textId="114E6F18" w:rsidR="004D3BCF" w:rsidRDefault="004D3BCF">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_Toc156500569 \h </w:instrText>
      </w:r>
      <w:r>
        <w:fldChar w:fldCharType="separate"/>
      </w:r>
      <w:r>
        <w:t>210</w:t>
      </w:r>
      <w:r>
        <w:fldChar w:fldCharType="end"/>
      </w:r>
    </w:p>
    <w:p w14:paraId="20E89357" w14:textId="3AA9510E" w:rsidR="004D3BCF" w:rsidRDefault="004D3BCF">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_Toc156500570 \h </w:instrText>
      </w:r>
      <w:r>
        <w:fldChar w:fldCharType="separate"/>
      </w:r>
      <w:r>
        <w:t>210</w:t>
      </w:r>
      <w:r>
        <w:fldChar w:fldCharType="end"/>
      </w:r>
    </w:p>
    <w:p w14:paraId="1569394A" w14:textId="54D30584" w:rsidR="004D3BCF" w:rsidRDefault="004D3BCF">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_Toc156500571 \h </w:instrText>
      </w:r>
      <w:r>
        <w:fldChar w:fldCharType="separate"/>
      </w:r>
      <w:r>
        <w:t>210</w:t>
      </w:r>
      <w:r>
        <w:fldChar w:fldCharType="end"/>
      </w:r>
    </w:p>
    <w:p w14:paraId="00C786B5" w14:textId="18102108" w:rsidR="004D3BCF" w:rsidRDefault="004D3BCF">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_Toc156500572 \h </w:instrText>
      </w:r>
      <w:r>
        <w:fldChar w:fldCharType="separate"/>
      </w:r>
      <w:r>
        <w:t>211</w:t>
      </w:r>
      <w:r>
        <w:fldChar w:fldCharType="end"/>
      </w:r>
    </w:p>
    <w:p w14:paraId="0187716D" w14:textId="455A0863" w:rsidR="004D3BCF" w:rsidRDefault="004D3BCF">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_Toc156500573 \h </w:instrText>
      </w:r>
      <w:r>
        <w:fldChar w:fldCharType="separate"/>
      </w:r>
      <w:r>
        <w:t>211</w:t>
      </w:r>
      <w:r>
        <w:fldChar w:fldCharType="end"/>
      </w:r>
    </w:p>
    <w:p w14:paraId="44170165" w14:textId="736A5845" w:rsidR="004D3BCF" w:rsidRDefault="004D3BCF">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_Toc156500574 \h </w:instrText>
      </w:r>
      <w:r>
        <w:fldChar w:fldCharType="separate"/>
      </w:r>
      <w:r>
        <w:t>211</w:t>
      </w:r>
      <w:r>
        <w:fldChar w:fldCharType="end"/>
      </w:r>
    </w:p>
    <w:p w14:paraId="419D57C4" w14:textId="674B7F09" w:rsidR="004D3BCF" w:rsidRDefault="004D3BCF">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_Toc156500575 \h </w:instrText>
      </w:r>
      <w:r>
        <w:fldChar w:fldCharType="separate"/>
      </w:r>
      <w:r>
        <w:t>211</w:t>
      </w:r>
      <w:r>
        <w:fldChar w:fldCharType="end"/>
      </w:r>
    </w:p>
    <w:p w14:paraId="4C3CE427" w14:textId="4DF7C478" w:rsidR="004D3BCF" w:rsidRDefault="004D3BCF">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_Toc156500576 \h </w:instrText>
      </w:r>
      <w:r>
        <w:fldChar w:fldCharType="separate"/>
      </w:r>
      <w:r>
        <w:t>211</w:t>
      </w:r>
      <w:r>
        <w:fldChar w:fldCharType="end"/>
      </w:r>
    </w:p>
    <w:p w14:paraId="57097FDD" w14:textId="6ACF58F0" w:rsidR="004D3BCF" w:rsidRDefault="004D3BCF">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_Toc156500577 \h </w:instrText>
      </w:r>
      <w:r>
        <w:fldChar w:fldCharType="separate"/>
      </w:r>
      <w:r>
        <w:t>215</w:t>
      </w:r>
      <w:r>
        <w:fldChar w:fldCharType="end"/>
      </w:r>
    </w:p>
    <w:p w14:paraId="227B1701" w14:textId="3170DDD3" w:rsidR="004D3BCF" w:rsidRDefault="004D3BCF">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_Toc156500578 \h </w:instrText>
      </w:r>
      <w:r>
        <w:fldChar w:fldCharType="separate"/>
      </w:r>
      <w:r>
        <w:t>220</w:t>
      </w:r>
      <w:r>
        <w:fldChar w:fldCharType="end"/>
      </w:r>
    </w:p>
    <w:p w14:paraId="672E5368" w14:textId="4F4FE794" w:rsidR="004D3BCF" w:rsidRDefault="004D3BCF">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_Toc156500579 \h </w:instrText>
      </w:r>
      <w:r>
        <w:fldChar w:fldCharType="separate"/>
      </w:r>
      <w:r>
        <w:t>220</w:t>
      </w:r>
      <w:r>
        <w:fldChar w:fldCharType="end"/>
      </w:r>
    </w:p>
    <w:p w14:paraId="7742B902" w14:textId="2E57F66E" w:rsidR="004D3BCF" w:rsidRDefault="004D3BCF">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_Toc156500580 \h </w:instrText>
      </w:r>
      <w:r>
        <w:fldChar w:fldCharType="separate"/>
      </w:r>
      <w:r>
        <w:t>220</w:t>
      </w:r>
      <w:r>
        <w:fldChar w:fldCharType="end"/>
      </w:r>
    </w:p>
    <w:p w14:paraId="55C08812" w14:textId="01DC373C" w:rsidR="004D3BCF" w:rsidRDefault="004D3BCF">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_Toc156500581 \h </w:instrText>
      </w:r>
      <w:r>
        <w:fldChar w:fldCharType="separate"/>
      </w:r>
      <w:r>
        <w:t>220</w:t>
      </w:r>
      <w:r>
        <w:fldChar w:fldCharType="end"/>
      </w:r>
    </w:p>
    <w:p w14:paraId="56310E9A" w14:textId="20C021B1" w:rsidR="004D3BCF" w:rsidRDefault="004D3BCF">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_Toc156500582 \h </w:instrText>
      </w:r>
      <w:r>
        <w:fldChar w:fldCharType="separate"/>
      </w:r>
      <w:r>
        <w:t>220</w:t>
      </w:r>
      <w:r>
        <w:fldChar w:fldCharType="end"/>
      </w:r>
    </w:p>
    <w:p w14:paraId="330A11A6" w14:textId="296D689D" w:rsidR="004D3BCF" w:rsidRDefault="004D3BCF">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_Toc156500583 \h </w:instrText>
      </w:r>
      <w:r>
        <w:fldChar w:fldCharType="separate"/>
      </w:r>
      <w:r>
        <w:t>220</w:t>
      </w:r>
      <w:r>
        <w:fldChar w:fldCharType="end"/>
      </w:r>
    </w:p>
    <w:p w14:paraId="2453CFC5" w14:textId="5BD2001E" w:rsidR="004D3BCF" w:rsidRDefault="004D3BCF">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_Toc156500584 \h </w:instrText>
      </w:r>
      <w:r>
        <w:fldChar w:fldCharType="separate"/>
      </w:r>
      <w:r>
        <w:t>220</w:t>
      </w:r>
      <w:r>
        <w:fldChar w:fldCharType="end"/>
      </w:r>
    </w:p>
    <w:p w14:paraId="3E567077" w14:textId="7C121E1B" w:rsidR="004D3BCF" w:rsidRDefault="004D3BCF">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_Toc156500585 \h </w:instrText>
      </w:r>
      <w:r>
        <w:fldChar w:fldCharType="separate"/>
      </w:r>
      <w:r>
        <w:t>220</w:t>
      </w:r>
      <w:r>
        <w:fldChar w:fldCharType="end"/>
      </w:r>
    </w:p>
    <w:p w14:paraId="15254C0A" w14:textId="41F9FE32" w:rsidR="004D3BCF" w:rsidRDefault="004D3BCF">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_Toc156500586 \h </w:instrText>
      </w:r>
      <w:r>
        <w:fldChar w:fldCharType="separate"/>
      </w:r>
      <w:r>
        <w:t>221</w:t>
      </w:r>
      <w:r>
        <w:fldChar w:fldCharType="end"/>
      </w:r>
    </w:p>
    <w:p w14:paraId="52E2E80F" w14:textId="16582A1A" w:rsidR="004D3BCF" w:rsidRDefault="004D3BCF">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_Toc156500587 \h </w:instrText>
      </w:r>
      <w:r>
        <w:fldChar w:fldCharType="separate"/>
      </w:r>
      <w:r>
        <w:t>221</w:t>
      </w:r>
      <w:r>
        <w:fldChar w:fldCharType="end"/>
      </w:r>
    </w:p>
    <w:p w14:paraId="65ED6BC7" w14:textId="6F41A650" w:rsidR="004D3BCF" w:rsidRDefault="004D3BCF">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_Toc156500588 \h </w:instrText>
      </w:r>
      <w:r>
        <w:fldChar w:fldCharType="separate"/>
      </w:r>
      <w:r>
        <w:t>221</w:t>
      </w:r>
      <w:r>
        <w:fldChar w:fldCharType="end"/>
      </w:r>
    </w:p>
    <w:p w14:paraId="604C9373" w14:textId="1D19B6CC" w:rsidR="004D3BCF" w:rsidRDefault="004D3BCF">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_Toc156500589 \h </w:instrText>
      </w:r>
      <w:r>
        <w:fldChar w:fldCharType="separate"/>
      </w:r>
      <w:r>
        <w:t>221</w:t>
      </w:r>
      <w:r>
        <w:fldChar w:fldCharType="end"/>
      </w:r>
    </w:p>
    <w:p w14:paraId="74C17AAA" w14:textId="15C9930E" w:rsidR="004D3BCF" w:rsidRDefault="004D3BCF">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_Toc156500590 \h </w:instrText>
      </w:r>
      <w:r>
        <w:fldChar w:fldCharType="separate"/>
      </w:r>
      <w:r>
        <w:t>222</w:t>
      </w:r>
      <w:r>
        <w:fldChar w:fldCharType="end"/>
      </w:r>
    </w:p>
    <w:p w14:paraId="3D8BCE6F" w14:textId="1D69D7DF" w:rsidR="004D3BCF" w:rsidRDefault="004D3BCF">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_Toc156500591 \h </w:instrText>
      </w:r>
      <w:r>
        <w:fldChar w:fldCharType="separate"/>
      </w:r>
      <w:r>
        <w:t>222</w:t>
      </w:r>
      <w:r>
        <w:fldChar w:fldCharType="end"/>
      </w:r>
    </w:p>
    <w:p w14:paraId="377B49C6" w14:textId="44399619" w:rsidR="004D3BCF" w:rsidRDefault="004D3BCF">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7C37B5">
        <w:rPr>
          <w:rFonts w:cs="v4.2.0"/>
        </w:rPr>
        <w:t>Normal test environment</w:t>
      </w:r>
      <w:r>
        <w:tab/>
      </w:r>
      <w:r>
        <w:fldChar w:fldCharType="begin"/>
      </w:r>
      <w:r>
        <w:instrText xml:space="preserve"> PAGEREF _Toc156500592 \h </w:instrText>
      </w:r>
      <w:r>
        <w:fldChar w:fldCharType="separate"/>
      </w:r>
      <w:r>
        <w:t>222</w:t>
      </w:r>
      <w:r>
        <w:fldChar w:fldCharType="end"/>
      </w:r>
    </w:p>
    <w:p w14:paraId="0FC9F56B" w14:textId="7CC36FD3" w:rsidR="004D3BCF" w:rsidRDefault="004D3BCF">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7C37B5">
        <w:rPr>
          <w:rFonts w:cs="v4.2.0"/>
        </w:rPr>
        <w:t>Extreme test environment</w:t>
      </w:r>
      <w:r>
        <w:tab/>
      </w:r>
      <w:r>
        <w:fldChar w:fldCharType="begin"/>
      </w:r>
      <w:r>
        <w:instrText xml:space="preserve"> PAGEREF _Toc156500593 \h </w:instrText>
      </w:r>
      <w:r>
        <w:fldChar w:fldCharType="separate"/>
      </w:r>
      <w:r>
        <w:t>222</w:t>
      </w:r>
      <w:r>
        <w:fldChar w:fldCharType="end"/>
      </w:r>
    </w:p>
    <w:p w14:paraId="51D8BE18" w14:textId="3A0768C1" w:rsidR="004D3BCF" w:rsidRDefault="004D3BCF">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_Toc156500594 \h </w:instrText>
      </w:r>
      <w:r>
        <w:fldChar w:fldCharType="separate"/>
      </w:r>
      <w:r>
        <w:t>222</w:t>
      </w:r>
      <w:r>
        <w:fldChar w:fldCharType="end"/>
      </w:r>
    </w:p>
    <w:p w14:paraId="03018FB7" w14:textId="7DBCE0CE" w:rsidR="004D3BCF" w:rsidRDefault="004D3BCF">
      <w:pPr>
        <w:pStyle w:val="TOC1"/>
        <w:rPr>
          <w:rFonts w:asciiTheme="minorHAnsi" w:eastAsiaTheme="minorEastAsia" w:hAnsiTheme="minorHAnsi" w:cstheme="minorBidi"/>
          <w:szCs w:val="22"/>
          <w:lang w:val="en-US" w:eastAsia="zh-CN"/>
        </w:rPr>
      </w:pPr>
      <w:r>
        <w:lastRenderedPageBreak/>
        <w:t>B.4</w:t>
      </w:r>
      <w:r>
        <w:rPr>
          <w:rFonts w:asciiTheme="minorHAnsi" w:eastAsiaTheme="minorEastAsia" w:hAnsiTheme="minorHAnsi" w:cstheme="minorBidi"/>
          <w:szCs w:val="22"/>
          <w:lang w:val="en-US" w:eastAsia="zh-CN"/>
        </w:rPr>
        <w:tab/>
      </w:r>
      <w:r w:rsidRPr="007C37B5">
        <w:rPr>
          <w:rFonts w:cs="v4.2.0"/>
        </w:rPr>
        <w:t>Vibration</w:t>
      </w:r>
      <w:r>
        <w:tab/>
      </w:r>
      <w:r>
        <w:fldChar w:fldCharType="begin"/>
      </w:r>
      <w:r>
        <w:instrText xml:space="preserve"> PAGEREF _Toc156500595 \h </w:instrText>
      </w:r>
      <w:r>
        <w:fldChar w:fldCharType="separate"/>
      </w:r>
      <w:r>
        <w:t>223</w:t>
      </w:r>
      <w:r>
        <w:fldChar w:fldCharType="end"/>
      </w:r>
    </w:p>
    <w:p w14:paraId="6DF30FA8" w14:textId="0BE8A15B" w:rsidR="004D3BCF" w:rsidRDefault="004D3BCF">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7C37B5">
        <w:rPr>
          <w:rFonts w:cs="v4.2.0"/>
        </w:rPr>
        <w:t>Power supply</w:t>
      </w:r>
      <w:r>
        <w:tab/>
      </w:r>
      <w:r>
        <w:fldChar w:fldCharType="begin"/>
      </w:r>
      <w:r>
        <w:instrText xml:space="preserve"> PAGEREF _Toc156500596 \h </w:instrText>
      </w:r>
      <w:r>
        <w:fldChar w:fldCharType="separate"/>
      </w:r>
      <w:r>
        <w:t>223</w:t>
      </w:r>
      <w:r>
        <w:fldChar w:fldCharType="end"/>
      </w:r>
    </w:p>
    <w:p w14:paraId="20AC985F" w14:textId="3060C627" w:rsidR="004D3BCF" w:rsidRDefault="004D3BCF">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_Toc156500597 \h </w:instrText>
      </w:r>
      <w:r>
        <w:fldChar w:fldCharType="separate"/>
      </w:r>
      <w:r>
        <w:t>223</w:t>
      </w:r>
      <w:r>
        <w:fldChar w:fldCharType="end"/>
      </w:r>
    </w:p>
    <w:p w14:paraId="185E3421" w14:textId="673A0FFE" w:rsidR="004D3BCF" w:rsidRDefault="004D3BCF">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_Toc156500598 \h </w:instrText>
      </w:r>
      <w:r>
        <w:fldChar w:fldCharType="separate"/>
      </w:r>
      <w:r>
        <w:t>224</w:t>
      </w:r>
      <w:r>
        <w:fldChar w:fldCharType="end"/>
      </w:r>
    </w:p>
    <w:p w14:paraId="710291A1" w14:textId="0FA4FA57" w:rsidR="004D3BCF" w:rsidRDefault="004D3BCF">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_Toc156500599 \h </w:instrText>
      </w:r>
      <w:r>
        <w:fldChar w:fldCharType="separate"/>
      </w:r>
      <w:r>
        <w:t>225</w:t>
      </w:r>
      <w:r>
        <w:fldChar w:fldCharType="end"/>
      </w:r>
    </w:p>
    <w:p w14:paraId="0A99BDCF" w14:textId="0FEA0BC2" w:rsidR="004D3BCF" w:rsidRDefault="004D3BCF">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_Toc156500600 \h </w:instrText>
      </w:r>
      <w:r>
        <w:fldChar w:fldCharType="separate"/>
      </w:r>
      <w:r>
        <w:t>229</w:t>
      </w:r>
      <w:r>
        <w:fldChar w:fldCharType="end"/>
      </w:r>
    </w:p>
    <w:p w14:paraId="47136C77" w14:textId="7DBC775B" w:rsidR="004D3BCF" w:rsidRDefault="004D3BCF">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_Toc156500601 \h </w:instrText>
      </w:r>
      <w:r>
        <w:fldChar w:fldCharType="separate"/>
      </w:r>
      <w:r>
        <w:t>232</w:t>
      </w:r>
      <w:r>
        <w:fldChar w:fldCharType="end"/>
      </w:r>
    </w:p>
    <w:p w14:paraId="4F34E8E5" w14:textId="720ED7B3" w:rsidR="004D3BCF" w:rsidRDefault="004D3BCF">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_Toc156500602 \h </w:instrText>
      </w:r>
      <w:r>
        <w:fldChar w:fldCharType="separate"/>
      </w:r>
      <w:r>
        <w:t>232</w:t>
      </w:r>
      <w:r>
        <w:fldChar w:fldCharType="end"/>
      </w:r>
    </w:p>
    <w:p w14:paraId="3BD786F6" w14:textId="15DF0A78" w:rsidR="004D3BCF" w:rsidRDefault="004D3BCF">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_Toc156500603 \h </w:instrText>
      </w:r>
      <w:r>
        <w:fldChar w:fldCharType="separate"/>
      </w:r>
      <w:r>
        <w:t>232</w:t>
      </w:r>
      <w:r>
        <w:fldChar w:fldCharType="end"/>
      </w:r>
    </w:p>
    <w:p w14:paraId="5661692D" w14:textId="1A2B0502" w:rsidR="004D3BCF" w:rsidRDefault="004D3BCF">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_Toc156500604 \h </w:instrText>
      </w:r>
      <w:r>
        <w:fldChar w:fldCharType="separate"/>
      </w:r>
      <w:r>
        <w:t>232</w:t>
      </w:r>
      <w:r>
        <w:fldChar w:fldCharType="end"/>
      </w:r>
    </w:p>
    <w:p w14:paraId="720CCD12" w14:textId="04E880BC" w:rsidR="004D3BCF" w:rsidRDefault="004D3BCF">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_Toc156500605 \h </w:instrText>
      </w:r>
      <w:r>
        <w:fldChar w:fldCharType="separate"/>
      </w:r>
      <w:r>
        <w:t>233</w:t>
      </w:r>
      <w:r>
        <w:fldChar w:fldCharType="end"/>
      </w:r>
    </w:p>
    <w:p w14:paraId="702410B1" w14:textId="613ACDE2" w:rsidR="004D3BCF" w:rsidRDefault="004D3BCF">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_Toc156500606 \h </w:instrText>
      </w:r>
      <w:r>
        <w:fldChar w:fldCharType="separate"/>
      </w:r>
      <w:r>
        <w:t>233</w:t>
      </w:r>
      <w:r>
        <w:fldChar w:fldCharType="end"/>
      </w:r>
    </w:p>
    <w:p w14:paraId="32A13888" w14:textId="10F32CCE" w:rsidR="004D3BCF" w:rsidRDefault="004D3BCF">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_Toc156500607 \h </w:instrText>
      </w:r>
      <w:r>
        <w:fldChar w:fldCharType="separate"/>
      </w:r>
      <w:r>
        <w:t>233</w:t>
      </w:r>
      <w:r>
        <w:fldChar w:fldCharType="end"/>
      </w:r>
    </w:p>
    <w:p w14:paraId="6E029857" w14:textId="6B8D7914" w:rsidR="004D3BCF" w:rsidRDefault="004D3BCF">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_Toc156500608 \h </w:instrText>
      </w:r>
      <w:r>
        <w:fldChar w:fldCharType="separate"/>
      </w:r>
      <w:r>
        <w:t>233</w:t>
      </w:r>
      <w:r>
        <w:fldChar w:fldCharType="end"/>
      </w:r>
    </w:p>
    <w:p w14:paraId="749B20C3" w14:textId="4CC6AEDD" w:rsidR="004D3BCF" w:rsidRDefault="004D3BCF">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_Toc156500609 \h </w:instrText>
      </w:r>
      <w:r>
        <w:fldChar w:fldCharType="separate"/>
      </w:r>
      <w:r>
        <w:t>234</w:t>
      </w:r>
      <w:r>
        <w:fldChar w:fldCharType="end"/>
      </w:r>
    </w:p>
    <w:p w14:paraId="7E44CD0D" w14:textId="2465AEA6" w:rsidR="004D3BCF" w:rsidRDefault="004D3BCF">
      <w:pPr>
        <w:pStyle w:val="TOC1"/>
        <w:rPr>
          <w:rFonts w:asciiTheme="minorHAnsi" w:eastAsiaTheme="minorEastAsia" w:hAnsiTheme="minorHAnsi" w:cstheme="minorBidi"/>
          <w:szCs w:val="22"/>
          <w:lang w:val="en-US" w:eastAsia="zh-CN"/>
        </w:rPr>
      </w:pPr>
      <w:r w:rsidRPr="007C37B5">
        <w:rPr>
          <w:rFonts w:eastAsia="MS Mincho"/>
        </w:rPr>
        <w:t>E.0</w:t>
      </w:r>
      <w:r>
        <w:rPr>
          <w:rFonts w:asciiTheme="minorHAnsi" w:eastAsiaTheme="minorEastAsia" w:hAnsiTheme="minorHAnsi" w:cstheme="minorBidi"/>
          <w:szCs w:val="22"/>
          <w:lang w:val="en-US" w:eastAsia="zh-CN"/>
        </w:rPr>
        <w:tab/>
      </w:r>
      <w:r w:rsidRPr="007C37B5">
        <w:rPr>
          <w:rFonts w:eastAsia="MS Mincho"/>
        </w:rPr>
        <w:t>BC3 CS3 Test model description</w:t>
      </w:r>
      <w:r>
        <w:tab/>
      </w:r>
      <w:r>
        <w:fldChar w:fldCharType="begin"/>
      </w:r>
      <w:r>
        <w:instrText xml:space="preserve"> PAGEREF _Toc156500610 \h </w:instrText>
      </w:r>
      <w:r>
        <w:fldChar w:fldCharType="separate"/>
      </w:r>
      <w:r>
        <w:t>234</w:t>
      </w:r>
      <w:r>
        <w:fldChar w:fldCharType="end"/>
      </w:r>
    </w:p>
    <w:p w14:paraId="307B6170" w14:textId="41E8B218" w:rsidR="004D3BCF" w:rsidRDefault="004D3BCF">
      <w:pPr>
        <w:pStyle w:val="TOC1"/>
        <w:rPr>
          <w:rFonts w:asciiTheme="minorHAnsi" w:eastAsiaTheme="minorEastAsia" w:hAnsiTheme="minorHAnsi" w:cstheme="minorBidi"/>
          <w:szCs w:val="22"/>
          <w:lang w:val="en-US" w:eastAsia="zh-CN"/>
        </w:rPr>
      </w:pPr>
      <w:r w:rsidRPr="007C37B5">
        <w:rPr>
          <w:rFonts w:eastAsia="MS Mincho"/>
        </w:rPr>
        <w:t>E.0A</w:t>
      </w:r>
      <w:r>
        <w:rPr>
          <w:rFonts w:asciiTheme="minorHAnsi" w:eastAsiaTheme="minorEastAsia" w:hAnsiTheme="minorHAnsi" w:cstheme="minorBidi"/>
          <w:szCs w:val="22"/>
          <w:lang w:val="en-US" w:eastAsia="zh-CN"/>
        </w:rPr>
        <w:tab/>
      </w:r>
      <w:r w:rsidRPr="007C37B5">
        <w:rPr>
          <w:rFonts w:eastAsia="MS Mincho"/>
        </w:rPr>
        <w:t>BC3 CS16/17 Test model description</w:t>
      </w:r>
      <w:r>
        <w:tab/>
      </w:r>
      <w:r>
        <w:fldChar w:fldCharType="begin"/>
      </w:r>
      <w:r>
        <w:instrText xml:space="preserve"> PAGEREF _Toc156500611 \h </w:instrText>
      </w:r>
      <w:r>
        <w:fldChar w:fldCharType="separate"/>
      </w:r>
      <w:r>
        <w:t>235</w:t>
      </w:r>
      <w:r>
        <w:fldChar w:fldCharType="end"/>
      </w:r>
    </w:p>
    <w:p w14:paraId="0855C6F4" w14:textId="37616A78" w:rsidR="004D3BCF" w:rsidRDefault="004D3BCF">
      <w:pPr>
        <w:pStyle w:val="TOC1"/>
        <w:rPr>
          <w:rFonts w:asciiTheme="minorHAnsi" w:eastAsiaTheme="minorEastAsia" w:hAnsiTheme="minorHAnsi" w:cstheme="minorBidi"/>
          <w:szCs w:val="22"/>
          <w:lang w:val="en-US" w:eastAsia="zh-CN"/>
        </w:rPr>
      </w:pPr>
      <w:r w:rsidRPr="007C37B5">
        <w:rPr>
          <w:rFonts w:eastAsia="MS Mincho"/>
        </w:rPr>
        <w:t>E.1</w:t>
      </w:r>
      <w:r>
        <w:rPr>
          <w:rFonts w:asciiTheme="minorHAnsi" w:eastAsiaTheme="minorEastAsia" w:hAnsiTheme="minorHAnsi" w:cstheme="minorBidi"/>
          <w:szCs w:val="22"/>
          <w:lang w:val="en-US" w:eastAsia="zh-CN"/>
        </w:rPr>
        <w:tab/>
      </w:r>
      <w:r w:rsidRPr="007C37B5">
        <w:rPr>
          <w:rFonts w:eastAsia="MS Mincho"/>
        </w:rPr>
        <w:t>E-UTRA Test Model 1.1 (E-TM1.1_</w:t>
      </w:r>
      <w:r>
        <w:rPr>
          <w:lang w:eastAsia="zh-CN"/>
        </w:rPr>
        <w:t>BC3</w:t>
      </w:r>
      <w:r w:rsidRPr="007C37B5">
        <w:rPr>
          <w:rFonts w:eastAsia="MS Mincho"/>
        </w:rPr>
        <w:t>CS3)</w:t>
      </w:r>
      <w:r>
        <w:tab/>
      </w:r>
      <w:r>
        <w:fldChar w:fldCharType="begin"/>
      </w:r>
      <w:r>
        <w:instrText xml:space="preserve"> PAGEREF _Toc156500612 \h </w:instrText>
      </w:r>
      <w:r>
        <w:fldChar w:fldCharType="separate"/>
      </w:r>
      <w:r>
        <w:t>235</w:t>
      </w:r>
      <w:r>
        <w:fldChar w:fldCharType="end"/>
      </w:r>
    </w:p>
    <w:p w14:paraId="5DBE3A22" w14:textId="66CCB89F" w:rsidR="004D3BCF" w:rsidRDefault="004D3BCF">
      <w:pPr>
        <w:pStyle w:val="TOC1"/>
        <w:rPr>
          <w:rFonts w:asciiTheme="minorHAnsi" w:eastAsiaTheme="minorEastAsia" w:hAnsiTheme="minorHAnsi" w:cstheme="minorBidi"/>
          <w:szCs w:val="22"/>
          <w:lang w:val="en-US" w:eastAsia="zh-CN"/>
        </w:rPr>
      </w:pPr>
      <w:r w:rsidRPr="007C37B5">
        <w:rPr>
          <w:rFonts w:eastAsia="MS Mincho"/>
        </w:rPr>
        <w:t>E.1A</w:t>
      </w:r>
      <w:r>
        <w:rPr>
          <w:rFonts w:asciiTheme="minorHAnsi" w:eastAsiaTheme="minorEastAsia" w:hAnsiTheme="minorHAnsi" w:cstheme="minorBidi"/>
          <w:szCs w:val="22"/>
          <w:lang w:val="en-US" w:eastAsia="zh-CN"/>
        </w:rPr>
        <w:tab/>
      </w:r>
      <w:r w:rsidRPr="007C37B5">
        <w:rPr>
          <w:rFonts w:eastAsia="MS Mincho"/>
        </w:rPr>
        <w:t>NR FR1 Test Model 1.1 (NR-FR1-TM1.1_BC3CS16/17)</w:t>
      </w:r>
      <w:r>
        <w:tab/>
      </w:r>
      <w:r>
        <w:fldChar w:fldCharType="begin"/>
      </w:r>
      <w:r>
        <w:instrText xml:space="preserve"> PAGEREF _Toc156500613 \h </w:instrText>
      </w:r>
      <w:r>
        <w:fldChar w:fldCharType="separate"/>
      </w:r>
      <w:r>
        <w:t>235</w:t>
      </w:r>
      <w:r>
        <w:fldChar w:fldCharType="end"/>
      </w:r>
    </w:p>
    <w:p w14:paraId="65C90CBB" w14:textId="5114E4B8" w:rsidR="004D3BCF" w:rsidRDefault="004D3BCF">
      <w:pPr>
        <w:pStyle w:val="TOC1"/>
        <w:rPr>
          <w:rFonts w:asciiTheme="minorHAnsi" w:eastAsiaTheme="minorEastAsia" w:hAnsiTheme="minorHAnsi" w:cstheme="minorBidi"/>
          <w:szCs w:val="22"/>
          <w:lang w:val="en-US" w:eastAsia="zh-CN"/>
        </w:rPr>
      </w:pPr>
      <w:r w:rsidRPr="007C37B5">
        <w:rPr>
          <w:rFonts w:eastAsia="MS Mincho"/>
        </w:rPr>
        <w:t>E.2</w:t>
      </w:r>
      <w:r>
        <w:rPr>
          <w:rFonts w:asciiTheme="minorHAnsi" w:eastAsiaTheme="minorEastAsia" w:hAnsiTheme="minorHAnsi" w:cstheme="minorBidi"/>
          <w:szCs w:val="22"/>
          <w:lang w:val="en-US" w:eastAsia="zh-CN"/>
        </w:rPr>
        <w:tab/>
      </w:r>
      <w:r w:rsidRPr="007C37B5">
        <w:rPr>
          <w:rFonts w:eastAsia="MS Mincho"/>
        </w:rPr>
        <w:t>E-UTRA Test Model 1.2 (E-TM1.2_</w:t>
      </w:r>
      <w:r>
        <w:rPr>
          <w:lang w:eastAsia="zh-CN"/>
        </w:rPr>
        <w:t>BC3</w:t>
      </w:r>
      <w:r w:rsidRPr="007C37B5">
        <w:rPr>
          <w:rFonts w:eastAsia="MS Mincho"/>
        </w:rPr>
        <w:t>CS3)</w:t>
      </w:r>
      <w:r>
        <w:tab/>
      </w:r>
      <w:r>
        <w:fldChar w:fldCharType="begin"/>
      </w:r>
      <w:r>
        <w:instrText xml:space="preserve"> PAGEREF _Toc156500614 \h </w:instrText>
      </w:r>
      <w:r>
        <w:fldChar w:fldCharType="separate"/>
      </w:r>
      <w:r>
        <w:t>236</w:t>
      </w:r>
      <w:r>
        <w:fldChar w:fldCharType="end"/>
      </w:r>
    </w:p>
    <w:p w14:paraId="6CFA4EBA" w14:textId="43D19BD9"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E.2A</w:t>
      </w:r>
      <w:r>
        <w:rPr>
          <w:rFonts w:asciiTheme="minorHAnsi" w:eastAsiaTheme="minorEastAsia" w:hAnsiTheme="minorHAnsi" w:cstheme="minorBidi"/>
          <w:szCs w:val="22"/>
          <w:lang w:val="en-US" w:eastAsia="zh-CN"/>
        </w:rPr>
        <w:tab/>
      </w:r>
      <w:r w:rsidRPr="007C37B5">
        <w:rPr>
          <w:rFonts w:eastAsia="MS Mincho" w:cs="Arial"/>
          <w:bCs/>
        </w:rPr>
        <w:t>NR FR1 Test Model 1.2 (NR-FR1-TM1.2_BC3CS16/17)</w:t>
      </w:r>
      <w:r>
        <w:tab/>
      </w:r>
      <w:r>
        <w:fldChar w:fldCharType="begin"/>
      </w:r>
      <w:r>
        <w:instrText xml:space="preserve"> PAGEREF _Toc156500615 \h </w:instrText>
      </w:r>
      <w:r>
        <w:fldChar w:fldCharType="separate"/>
      </w:r>
      <w:r>
        <w:t>236</w:t>
      </w:r>
      <w:r>
        <w:fldChar w:fldCharType="end"/>
      </w:r>
    </w:p>
    <w:p w14:paraId="59AB2BE1" w14:textId="462094AE" w:rsidR="004D3BCF" w:rsidRDefault="004D3BCF">
      <w:pPr>
        <w:pStyle w:val="TOC1"/>
        <w:rPr>
          <w:rFonts w:asciiTheme="minorHAnsi" w:eastAsiaTheme="minorEastAsia" w:hAnsiTheme="minorHAnsi" w:cstheme="minorBidi"/>
          <w:szCs w:val="22"/>
          <w:lang w:val="en-US" w:eastAsia="zh-CN"/>
        </w:rPr>
      </w:pPr>
      <w:r w:rsidRPr="007C37B5">
        <w:rPr>
          <w:rFonts w:eastAsia="MS Mincho"/>
        </w:rPr>
        <w:t>E.3</w:t>
      </w:r>
      <w:r>
        <w:rPr>
          <w:rFonts w:asciiTheme="minorHAnsi" w:eastAsiaTheme="minorEastAsia" w:hAnsiTheme="minorHAnsi" w:cstheme="minorBidi"/>
          <w:szCs w:val="22"/>
          <w:lang w:val="en-US" w:eastAsia="zh-CN"/>
        </w:rPr>
        <w:tab/>
      </w:r>
      <w:r w:rsidRPr="007C37B5">
        <w:rPr>
          <w:rFonts w:eastAsia="MS Mincho"/>
        </w:rPr>
        <w:t>E-UTRA Test Model 2 (E-TM2_</w:t>
      </w:r>
      <w:r>
        <w:rPr>
          <w:lang w:eastAsia="zh-CN"/>
        </w:rPr>
        <w:t>BC3</w:t>
      </w:r>
      <w:r w:rsidRPr="007C37B5">
        <w:rPr>
          <w:rFonts w:eastAsia="MS Mincho"/>
        </w:rPr>
        <w:t>CS3)</w:t>
      </w:r>
      <w:r>
        <w:tab/>
      </w:r>
      <w:r>
        <w:fldChar w:fldCharType="begin"/>
      </w:r>
      <w:r>
        <w:instrText xml:space="preserve"> PAGEREF _Toc156500616 \h </w:instrText>
      </w:r>
      <w:r>
        <w:fldChar w:fldCharType="separate"/>
      </w:r>
      <w:r>
        <w:t>236</w:t>
      </w:r>
      <w:r>
        <w:fldChar w:fldCharType="end"/>
      </w:r>
    </w:p>
    <w:p w14:paraId="16BF4FC0" w14:textId="09B50ADC"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E.3A</w:t>
      </w:r>
      <w:r>
        <w:rPr>
          <w:rFonts w:asciiTheme="minorHAnsi" w:eastAsiaTheme="minorEastAsia" w:hAnsiTheme="minorHAnsi" w:cstheme="minorBidi"/>
          <w:szCs w:val="22"/>
          <w:lang w:val="en-US" w:eastAsia="zh-CN"/>
        </w:rPr>
        <w:tab/>
      </w:r>
      <w:r w:rsidRPr="007C37B5">
        <w:rPr>
          <w:rFonts w:eastAsia="MS Mincho" w:cs="Arial"/>
          <w:bCs/>
        </w:rPr>
        <w:t>NR FR1 Test Model 2 (NR-FR1-TM2_BC3CS16/17)</w:t>
      </w:r>
      <w:r>
        <w:tab/>
      </w:r>
      <w:r>
        <w:fldChar w:fldCharType="begin"/>
      </w:r>
      <w:r>
        <w:instrText xml:space="preserve"> PAGEREF _Toc156500617 \h </w:instrText>
      </w:r>
      <w:r>
        <w:fldChar w:fldCharType="separate"/>
      </w:r>
      <w:r>
        <w:t>236</w:t>
      </w:r>
      <w:r>
        <w:fldChar w:fldCharType="end"/>
      </w:r>
    </w:p>
    <w:p w14:paraId="446339A3" w14:textId="156A7BD5"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E.3B</w:t>
      </w:r>
      <w:r>
        <w:rPr>
          <w:rFonts w:asciiTheme="minorHAnsi" w:eastAsiaTheme="minorEastAsia" w:hAnsiTheme="minorHAnsi" w:cstheme="minorBidi"/>
          <w:szCs w:val="22"/>
          <w:lang w:val="en-US" w:eastAsia="zh-CN"/>
        </w:rPr>
        <w:tab/>
      </w:r>
      <w:r w:rsidRPr="007C37B5">
        <w:rPr>
          <w:rFonts w:eastAsia="MS Mincho" w:cs="Arial"/>
          <w:bCs/>
        </w:rPr>
        <w:t>NR FR1 Test Model 2a (NR-FR1-TM2a_BC3CS16/17)</w:t>
      </w:r>
      <w:r>
        <w:tab/>
      </w:r>
      <w:r>
        <w:fldChar w:fldCharType="begin"/>
      </w:r>
      <w:r>
        <w:instrText xml:space="preserve"> PAGEREF _Toc156500618 \h </w:instrText>
      </w:r>
      <w:r>
        <w:fldChar w:fldCharType="separate"/>
      </w:r>
      <w:r>
        <w:t>236</w:t>
      </w:r>
      <w:r>
        <w:fldChar w:fldCharType="end"/>
      </w:r>
    </w:p>
    <w:p w14:paraId="2DA70798" w14:textId="65E300FE" w:rsidR="004D3BCF" w:rsidRDefault="004D3BCF">
      <w:pPr>
        <w:pStyle w:val="TOC1"/>
        <w:rPr>
          <w:rFonts w:asciiTheme="minorHAnsi" w:eastAsiaTheme="minorEastAsia" w:hAnsiTheme="minorHAnsi" w:cstheme="minorBidi"/>
          <w:szCs w:val="22"/>
          <w:lang w:val="en-US" w:eastAsia="zh-CN"/>
        </w:rPr>
      </w:pPr>
      <w:r w:rsidRPr="007C37B5">
        <w:rPr>
          <w:rFonts w:eastAsia="MS Mincho"/>
        </w:rPr>
        <w:t>E.3C</w:t>
      </w:r>
      <w:r>
        <w:rPr>
          <w:rFonts w:asciiTheme="minorHAnsi" w:eastAsiaTheme="minorEastAsia" w:hAnsiTheme="minorHAnsi" w:cstheme="minorBidi"/>
          <w:szCs w:val="22"/>
          <w:lang w:val="en-US" w:eastAsia="zh-CN"/>
        </w:rPr>
        <w:tab/>
      </w:r>
      <w:r w:rsidRPr="007C37B5">
        <w:rPr>
          <w:rFonts w:eastAsia="MS Mincho"/>
        </w:rPr>
        <w:t>E-UTRA Test Model 2a (E-TM2a_</w:t>
      </w:r>
      <w:r>
        <w:rPr>
          <w:lang w:eastAsia="zh-CN"/>
        </w:rPr>
        <w:t>BC3</w:t>
      </w:r>
      <w:r w:rsidRPr="007C37B5">
        <w:rPr>
          <w:rFonts w:eastAsia="MS Mincho"/>
        </w:rPr>
        <w:t>CS3)</w:t>
      </w:r>
      <w:r>
        <w:tab/>
      </w:r>
      <w:r>
        <w:fldChar w:fldCharType="begin"/>
      </w:r>
      <w:r>
        <w:instrText xml:space="preserve"> PAGEREF _Toc156500619 \h </w:instrText>
      </w:r>
      <w:r>
        <w:fldChar w:fldCharType="separate"/>
      </w:r>
      <w:r>
        <w:t>236</w:t>
      </w:r>
      <w:r>
        <w:fldChar w:fldCharType="end"/>
      </w:r>
    </w:p>
    <w:p w14:paraId="7BDB22D7" w14:textId="2633AE2B" w:rsidR="004D3BCF" w:rsidRDefault="004D3BCF">
      <w:pPr>
        <w:pStyle w:val="TOC1"/>
        <w:rPr>
          <w:rFonts w:asciiTheme="minorHAnsi" w:eastAsiaTheme="minorEastAsia" w:hAnsiTheme="minorHAnsi" w:cstheme="minorBidi"/>
          <w:szCs w:val="22"/>
          <w:lang w:val="en-US" w:eastAsia="zh-CN"/>
        </w:rPr>
      </w:pPr>
      <w:r w:rsidRPr="007C37B5">
        <w:rPr>
          <w:rFonts w:eastAsia="MS Mincho"/>
          <w:lang w:val="sv-FI"/>
        </w:rPr>
        <w:t>E.3D</w:t>
      </w:r>
      <w:r>
        <w:rPr>
          <w:rFonts w:asciiTheme="minorHAnsi" w:eastAsiaTheme="minorEastAsia" w:hAnsiTheme="minorHAnsi" w:cstheme="minorBidi"/>
          <w:szCs w:val="22"/>
          <w:lang w:val="en-US" w:eastAsia="zh-CN"/>
        </w:rPr>
        <w:tab/>
      </w:r>
      <w:r w:rsidRPr="007C37B5">
        <w:rPr>
          <w:rFonts w:eastAsia="MS Mincho"/>
          <w:lang w:val="sv-FI"/>
        </w:rPr>
        <w:t>E-UTRA Test Model 2b (E-TM2b_</w:t>
      </w:r>
      <w:r w:rsidRPr="007C37B5">
        <w:rPr>
          <w:lang w:val="sv-FI" w:eastAsia="zh-CN"/>
        </w:rPr>
        <w:t>BC3</w:t>
      </w:r>
      <w:r w:rsidRPr="007C37B5">
        <w:rPr>
          <w:rFonts w:eastAsia="MS Mincho"/>
          <w:lang w:val="sv-FI"/>
        </w:rPr>
        <w:t>CS3)</w:t>
      </w:r>
      <w:r>
        <w:tab/>
      </w:r>
      <w:r>
        <w:fldChar w:fldCharType="begin"/>
      </w:r>
      <w:r>
        <w:instrText xml:space="preserve"> PAGEREF _Toc156500620 \h </w:instrText>
      </w:r>
      <w:r>
        <w:fldChar w:fldCharType="separate"/>
      </w:r>
      <w:r>
        <w:t>236</w:t>
      </w:r>
      <w:r>
        <w:fldChar w:fldCharType="end"/>
      </w:r>
    </w:p>
    <w:p w14:paraId="20D47D08" w14:textId="1ACF290B" w:rsidR="004D3BCF" w:rsidRDefault="004D3BCF">
      <w:pPr>
        <w:pStyle w:val="TOC1"/>
        <w:rPr>
          <w:rFonts w:asciiTheme="minorHAnsi" w:eastAsiaTheme="minorEastAsia" w:hAnsiTheme="minorHAnsi" w:cstheme="minorBidi"/>
          <w:szCs w:val="22"/>
          <w:lang w:val="en-US" w:eastAsia="zh-CN"/>
        </w:rPr>
      </w:pPr>
      <w:r w:rsidRPr="007C37B5">
        <w:rPr>
          <w:rFonts w:eastAsia="MS Mincho"/>
        </w:rPr>
        <w:t>E.4</w:t>
      </w:r>
      <w:r>
        <w:rPr>
          <w:rFonts w:asciiTheme="minorHAnsi" w:eastAsiaTheme="minorEastAsia" w:hAnsiTheme="minorHAnsi" w:cstheme="minorBidi"/>
          <w:szCs w:val="22"/>
          <w:lang w:val="en-US" w:eastAsia="zh-CN"/>
        </w:rPr>
        <w:tab/>
      </w:r>
      <w:r w:rsidRPr="007C37B5">
        <w:rPr>
          <w:rFonts w:eastAsia="MS Mincho"/>
        </w:rPr>
        <w:t>E-UTRA Test Model 3.1 (E-TM3.1_</w:t>
      </w:r>
      <w:r>
        <w:rPr>
          <w:lang w:eastAsia="zh-CN"/>
        </w:rPr>
        <w:t>BC3</w:t>
      </w:r>
      <w:r w:rsidRPr="007C37B5">
        <w:rPr>
          <w:rFonts w:eastAsia="MS Mincho"/>
        </w:rPr>
        <w:t>CS3)</w:t>
      </w:r>
      <w:r>
        <w:tab/>
      </w:r>
      <w:r>
        <w:fldChar w:fldCharType="begin"/>
      </w:r>
      <w:r>
        <w:instrText xml:space="preserve"> PAGEREF _Toc156500621 \h </w:instrText>
      </w:r>
      <w:r>
        <w:fldChar w:fldCharType="separate"/>
      </w:r>
      <w:r>
        <w:t>236</w:t>
      </w:r>
      <w:r>
        <w:fldChar w:fldCharType="end"/>
      </w:r>
    </w:p>
    <w:p w14:paraId="12CD572D" w14:textId="02D82C80" w:rsidR="004D3BCF" w:rsidRDefault="004D3BCF">
      <w:pPr>
        <w:pStyle w:val="TOC1"/>
        <w:rPr>
          <w:rFonts w:asciiTheme="minorHAnsi" w:eastAsiaTheme="minorEastAsia" w:hAnsiTheme="minorHAnsi" w:cstheme="minorBidi"/>
          <w:szCs w:val="22"/>
          <w:lang w:val="en-US" w:eastAsia="zh-CN"/>
        </w:rPr>
      </w:pPr>
      <w:r w:rsidRPr="007C37B5">
        <w:rPr>
          <w:rFonts w:eastAsia="MS Mincho"/>
          <w:lang w:val="en-US"/>
        </w:rPr>
        <w:t>E.4Y</w:t>
      </w:r>
      <w:r>
        <w:rPr>
          <w:rFonts w:asciiTheme="minorHAnsi" w:eastAsiaTheme="minorEastAsia" w:hAnsiTheme="minorHAnsi" w:cstheme="minorBidi"/>
          <w:szCs w:val="22"/>
          <w:lang w:val="en-US" w:eastAsia="zh-CN"/>
        </w:rPr>
        <w:tab/>
      </w:r>
      <w:r w:rsidRPr="007C37B5">
        <w:rPr>
          <w:rFonts w:eastAsia="MS Mincho"/>
          <w:lang w:val="en-US"/>
        </w:rPr>
        <w:t>E-UTRA Test Model 3.1a (E-TM3.1a_</w:t>
      </w:r>
      <w:r w:rsidRPr="007C37B5">
        <w:rPr>
          <w:lang w:val="en-US" w:eastAsia="zh-CN"/>
        </w:rPr>
        <w:t>BC3</w:t>
      </w:r>
      <w:r w:rsidRPr="007C37B5">
        <w:rPr>
          <w:rFonts w:eastAsia="MS Mincho"/>
          <w:lang w:val="en-US"/>
        </w:rPr>
        <w:t>CS3)</w:t>
      </w:r>
      <w:r>
        <w:tab/>
      </w:r>
      <w:r>
        <w:fldChar w:fldCharType="begin"/>
      </w:r>
      <w:r>
        <w:instrText xml:space="preserve"> PAGEREF _Toc156500622 \h </w:instrText>
      </w:r>
      <w:r>
        <w:fldChar w:fldCharType="separate"/>
      </w:r>
      <w:r>
        <w:t>237</w:t>
      </w:r>
      <w:r>
        <w:fldChar w:fldCharType="end"/>
      </w:r>
    </w:p>
    <w:p w14:paraId="6A9626D2" w14:textId="4A37062A" w:rsidR="004D3BCF" w:rsidRDefault="004D3BCF">
      <w:pPr>
        <w:pStyle w:val="TOC1"/>
        <w:rPr>
          <w:rFonts w:asciiTheme="minorHAnsi" w:eastAsiaTheme="minorEastAsia" w:hAnsiTheme="minorHAnsi" w:cstheme="minorBidi"/>
          <w:szCs w:val="22"/>
          <w:lang w:val="en-US" w:eastAsia="zh-CN"/>
        </w:rPr>
      </w:pPr>
      <w:r w:rsidRPr="007C37B5">
        <w:rPr>
          <w:rFonts w:eastAsia="MS Mincho"/>
          <w:lang w:val="sv-FI"/>
        </w:rPr>
        <w:t>E.4Z</w:t>
      </w:r>
      <w:r>
        <w:rPr>
          <w:rFonts w:asciiTheme="minorHAnsi" w:eastAsiaTheme="minorEastAsia" w:hAnsiTheme="minorHAnsi" w:cstheme="minorBidi"/>
          <w:szCs w:val="22"/>
          <w:lang w:val="en-US" w:eastAsia="zh-CN"/>
        </w:rPr>
        <w:tab/>
      </w:r>
      <w:r w:rsidRPr="007C37B5">
        <w:rPr>
          <w:rFonts w:eastAsia="MS Mincho"/>
          <w:lang w:val="sv-FI"/>
        </w:rPr>
        <w:t>E-UTRA Test Model 3.1b (E-TM3.1b_</w:t>
      </w:r>
      <w:r w:rsidRPr="007C37B5">
        <w:rPr>
          <w:lang w:val="sv-FI" w:eastAsia="zh-CN"/>
        </w:rPr>
        <w:t>BC3</w:t>
      </w:r>
      <w:r w:rsidRPr="007C37B5">
        <w:rPr>
          <w:rFonts w:eastAsia="MS Mincho"/>
          <w:lang w:val="sv-FI"/>
        </w:rPr>
        <w:t>CS3)</w:t>
      </w:r>
      <w:r>
        <w:tab/>
      </w:r>
      <w:r>
        <w:fldChar w:fldCharType="begin"/>
      </w:r>
      <w:r>
        <w:instrText xml:space="preserve"> PAGEREF _Toc156500623 \h </w:instrText>
      </w:r>
      <w:r>
        <w:fldChar w:fldCharType="separate"/>
      </w:r>
      <w:r>
        <w:t>237</w:t>
      </w:r>
      <w:r>
        <w:fldChar w:fldCharType="end"/>
      </w:r>
    </w:p>
    <w:p w14:paraId="1D5C3F73" w14:textId="178F81B1" w:rsidR="004D3BCF" w:rsidRDefault="004D3BCF">
      <w:pPr>
        <w:pStyle w:val="TOC1"/>
        <w:tabs>
          <w:tab w:val="left" w:pos="851"/>
        </w:tabs>
        <w:rPr>
          <w:rFonts w:asciiTheme="minorHAnsi" w:eastAsiaTheme="minorEastAsia" w:hAnsiTheme="minorHAnsi" w:cstheme="minorBidi"/>
          <w:szCs w:val="22"/>
          <w:lang w:val="en-US" w:eastAsia="zh-CN"/>
        </w:rPr>
      </w:pPr>
      <w:r w:rsidRPr="007C37B5">
        <w:rPr>
          <w:rFonts w:eastAsia="MS Mincho"/>
        </w:rPr>
        <w:t>E.4ZA</w:t>
      </w:r>
      <w:r>
        <w:rPr>
          <w:rFonts w:asciiTheme="minorHAnsi" w:eastAsiaTheme="minorEastAsia" w:hAnsiTheme="minorHAnsi" w:cstheme="minorBidi"/>
          <w:szCs w:val="22"/>
          <w:lang w:val="en-US" w:eastAsia="zh-CN"/>
        </w:rPr>
        <w:tab/>
      </w:r>
      <w:r w:rsidRPr="007C37B5">
        <w:rPr>
          <w:rFonts w:eastAsia="MS Mincho"/>
        </w:rPr>
        <w:t>NR Test Model 3.1a (NR-FR1-TM3.1a_</w:t>
      </w:r>
      <w:r>
        <w:rPr>
          <w:lang w:eastAsia="zh-CN"/>
        </w:rPr>
        <w:t>BC3</w:t>
      </w:r>
      <w:r w:rsidRPr="007C37B5">
        <w:rPr>
          <w:rFonts w:eastAsia="MS Mincho"/>
        </w:rPr>
        <w:t>CS16/17)</w:t>
      </w:r>
      <w:r>
        <w:tab/>
      </w:r>
      <w:r>
        <w:fldChar w:fldCharType="begin"/>
      </w:r>
      <w:r>
        <w:instrText xml:space="preserve"> PAGEREF _Toc156500624 \h </w:instrText>
      </w:r>
      <w:r>
        <w:fldChar w:fldCharType="separate"/>
      </w:r>
      <w:r>
        <w:t>237</w:t>
      </w:r>
      <w:r>
        <w:fldChar w:fldCharType="end"/>
      </w:r>
    </w:p>
    <w:p w14:paraId="76FAED99" w14:textId="5E034B15"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E.4A</w:t>
      </w:r>
      <w:r>
        <w:rPr>
          <w:rFonts w:asciiTheme="minorHAnsi" w:eastAsiaTheme="minorEastAsia" w:hAnsiTheme="minorHAnsi" w:cstheme="minorBidi"/>
          <w:szCs w:val="22"/>
          <w:lang w:val="en-US" w:eastAsia="zh-CN"/>
        </w:rPr>
        <w:tab/>
      </w:r>
      <w:r w:rsidRPr="007C37B5">
        <w:rPr>
          <w:rFonts w:eastAsia="MS Mincho" w:cs="Arial"/>
          <w:bCs/>
        </w:rPr>
        <w:t>NR FR1 Test Model 3.1 (NR-FR1-TM3.1_BC3CS16/17)</w:t>
      </w:r>
      <w:r>
        <w:tab/>
      </w:r>
      <w:r>
        <w:fldChar w:fldCharType="begin"/>
      </w:r>
      <w:r>
        <w:instrText xml:space="preserve"> PAGEREF _Toc156500625 \h </w:instrText>
      </w:r>
      <w:r>
        <w:fldChar w:fldCharType="separate"/>
      </w:r>
      <w:r>
        <w:t>237</w:t>
      </w:r>
      <w:r>
        <w:fldChar w:fldCharType="end"/>
      </w:r>
    </w:p>
    <w:p w14:paraId="137A0A16" w14:textId="2698723A" w:rsidR="004D3BCF" w:rsidRDefault="004D3BCF">
      <w:pPr>
        <w:pStyle w:val="TOC1"/>
        <w:rPr>
          <w:rFonts w:asciiTheme="minorHAnsi" w:eastAsiaTheme="minorEastAsia" w:hAnsiTheme="minorHAnsi" w:cstheme="minorBidi"/>
          <w:szCs w:val="22"/>
          <w:lang w:val="en-US" w:eastAsia="zh-CN"/>
        </w:rPr>
      </w:pPr>
      <w:r w:rsidRPr="007C37B5">
        <w:rPr>
          <w:rFonts w:eastAsia="MS Mincho"/>
        </w:rPr>
        <w:t>E.5</w:t>
      </w:r>
      <w:r>
        <w:rPr>
          <w:rFonts w:asciiTheme="minorHAnsi" w:eastAsiaTheme="minorEastAsia" w:hAnsiTheme="minorHAnsi" w:cstheme="minorBidi"/>
          <w:szCs w:val="22"/>
          <w:lang w:val="en-US" w:eastAsia="zh-CN"/>
        </w:rPr>
        <w:tab/>
      </w:r>
      <w:r w:rsidRPr="007C37B5">
        <w:rPr>
          <w:rFonts w:eastAsia="MS Mincho"/>
        </w:rPr>
        <w:t>E-UTRA Test Model 3.2 (E-TM3.2_</w:t>
      </w:r>
      <w:r>
        <w:rPr>
          <w:lang w:eastAsia="zh-CN"/>
        </w:rPr>
        <w:t>BC3</w:t>
      </w:r>
      <w:r w:rsidRPr="007C37B5">
        <w:rPr>
          <w:rFonts w:eastAsia="MS Mincho"/>
        </w:rPr>
        <w:t>CS3)</w:t>
      </w:r>
      <w:r>
        <w:tab/>
      </w:r>
      <w:r>
        <w:fldChar w:fldCharType="begin"/>
      </w:r>
      <w:r>
        <w:instrText xml:space="preserve"> PAGEREF _Toc156500626 \h </w:instrText>
      </w:r>
      <w:r>
        <w:fldChar w:fldCharType="separate"/>
      </w:r>
      <w:r>
        <w:t>237</w:t>
      </w:r>
      <w:r>
        <w:fldChar w:fldCharType="end"/>
      </w:r>
    </w:p>
    <w:p w14:paraId="4BE19913" w14:textId="0EED7561"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E.5A</w:t>
      </w:r>
      <w:r>
        <w:rPr>
          <w:rFonts w:asciiTheme="minorHAnsi" w:eastAsiaTheme="minorEastAsia" w:hAnsiTheme="minorHAnsi" w:cstheme="minorBidi"/>
          <w:szCs w:val="22"/>
          <w:lang w:val="en-US" w:eastAsia="zh-CN"/>
        </w:rPr>
        <w:tab/>
      </w:r>
      <w:r w:rsidRPr="007C37B5">
        <w:rPr>
          <w:rFonts w:eastAsia="MS Mincho" w:cs="Arial"/>
          <w:bCs/>
        </w:rPr>
        <w:t>NR FR1 Test Model 3.2 (NR-FR1-TM3.2_BC3CS16/17)</w:t>
      </w:r>
      <w:r>
        <w:tab/>
      </w:r>
      <w:r>
        <w:fldChar w:fldCharType="begin"/>
      </w:r>
      <w:r>
        <w:instrText xml:space="preserve"> PAGEREF _Toc156500627 \h </w:instrText>
      </w:r>
      <w:r>
        <w:fldChar w:fldCharType="separate"/>
      </w:r>
      <w:r>
        <w:t>237</w:t>
      </w:r>
      <w:r>
        <w:fldChar w:fldCharType="end"/>
      </w:r>
    </w:p>
    <w:p w14:paraId="28BA58C0" w14:textId="11DD6267" w:rsidR="004D3BCF" w:rsidRDefault="004D3BCF">
      <w:pPr>
        <w:pStyle w:val="TOC1"/>
        <w:rPr>
          <w:rFonts w:asciiTheme="minorHAnsi" w:eastAsiaTheme="minorEastAsia" w:hAnsiTheme="minorHAnsi" w:cstheme="minorBidi"/>
          <w:szCs w:val="22"/>
          <w:lang w:val="en-US" w:eastAsia="zh-CN"/>
        </w:rPr>
      </w:pPr>
      <w:r w:rsidRPr="007C37B5">
        <w:rPr>
          <w:rFonts w:eastAsia="MS Mincho"/>
        </w:rPr>
        <w:t>E.6</w:t>
      </w:r>
      <w:r>
        <w:rPr>
          <w:rFonts w:asciiTheme="minorHAnsi" w:eastAsiaTheme="minorEastAsia" w:hAnsiTheme="minorHAnsi" w:cstheme="minorBidi"/>
          <w:szCs w:val="22"/>
          <w:lang w:val="en-US" w:eastAsia="zh-CN"/>
        </w:rPr>
        <w:tab/>
      </w:r>
      <w:r w:rsidRPr="007C37B5">
        <w:rPr>
          <w:rFonts w:eastAsia="MS Mincho"/>
        </w:rPr>
        <w:t>E-UTRA Test Model 3.3 (E-TM3.3_</w:t>
      </w:r>
      <w:r>
        <w:rPr>
          <w:lang w:eastAsia="zh-CN"/>
        </w:rPr>
        <w:t>BC3</w:t>
      </w:r>
      <w:r w:rsidRPr="007C37B5">
        <w:rPr>
          <w:rFonts w:eastAsia="MS Mincho"/>
        </w:rPr>
        <w:t>CS3)</w:t>
      </w:r>
      <w:r>
        <w:tab/>
      </w:r>
      <w:r>
        <w:fldChar w:fldCharType="begin"/>
      </w:r>
      <w:r>
        <w:instrText xml:space="preserve"> PAGEREF _Toc156500628 \h </w:instrText>
      </w:r>
      <w:r>
        <w:fldChar w:fldCharType="separate"/>
      </w:r>
      <w:r>
        <w:t>237</w:t>
      </w:r>
      <w:r>
        <w:fldChar w:fldCharType="end"/>
      </w:r>
    </w:p>
    <w:p w14:paraId="0FEB9857" w14:textId="6AD875EA"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E.6A</w:t>
      </w:r>
      <w:r>
        <w:rPr>
          <w:rFonts w:asciiTheme="minorHAnsi" w:eastAsiaTheme="minorEastAsia" w:hAnsiTheme="minorHAnsi" w:cstheme="minorBidi"/>
          <w:szCs w:val="22"/>
          <w:lang w:val="en-US" w:eastAsia="zh-CN"/>
        </w:rPr>
        <w:tab/>
      </w:r>
      <w:r w:rsidRPr="007C37B5">
        <w:rPr>
          <w:rFonts w:eastAsia="SimSun" w:cs="Arial"/>
          <w:bCs/>
        </w:rPr>
        <w:t>NR FR1</w:t>
      </w:r>
      <w:r w:rsidRPr="007C37B5">
        <w:rPr>
          <w:rFonts w:eastAsia="MS Mincho" w:cs="Arial"/>
          <w:bCs/>
        </w:rPr>
        <w:t xml:space="preserve"> Test Model 3.3 (</w:t>
      </w:r>
      <w:r w:rsidRPr="007C37B5">
        <w:rPr>
          <w:rFonts w:eastAsia="SimSun" w:cs="Arial"/>
          <w:bCs/>
        </w:rPr>
        <w:t>NR</w:t>
      </w:r>
      <w:r w:rsidRPr="007C37B5">
        <w:rPr>
          <w:rFonts w:eastAsia="MS Mincho" w:cs="Arial"/>
          <w:bCs/>
        </w:rPr>
        <w:t>-</w:t>
      </w:r>
      <w:r w:rsidRPr="007C37B5">
        <w:rPr>
          <w:rFonts w:eastAsia="SimSun" w:cs="Arial"/>
          <w:bCs/>
        </w:rPr>
        <w:t>FR1-</w:t>
      </w:r>
      <w:r w:rsidRPr="007C37B5">
        <w:rPr>
          <w:rFonts w:eastAsia="MS Mincho" w:cs="Arial"/>
          <w:bCs/>
        </w:rPr>
        <w:t>TM3.3_</w:t>
      </w:r>
      <w:r w:rsidRPr="007C37B5">
        <w:rPr>
          <w:rFonts w:cs="Arial"/>
          <w:bCs/>
        </w:rPr>
        <w:t>BC3</w:t>
      </w:r>
      <w:r w:rsidRPr="007C37B5">
        <w:rPr>
          <w:rFonts w:eastAsia="MS Mincho" w:cs="Arial"/>
          <w:bCs/>
        </w:rPr>
        <w:t>CS</w:t>
      </w:r>
      <w:r w:rsidRPr="007C37B5">
        <w:rPr>
          <w:rFonts w:eastAsia="SimSun" w:cs="Arial"/>
          <w:bCs/>
        </w:rPr>
        <w:t>16/17</w:t>
      </w:r>
      <w:r w:rsidRPr="007C37B5">
        <w:rPr>
          <w:rFonts w:eastAsia="MS Mincho" w:cs="Arial"/>
          <w:bCs/>
        </w:rPr>
        <w:t>)</w:t>
      </w:r>
      <w:r>
        <w:tab/>
      </w:r>
      <w:r>
        <w:fldChar w:fldCharType="begin"/>
      </w:r>
      <w:r>
        <w:instrText xml:space="preserve"> PAGEREF _Toc156500629 \h </w:instrText>
      </w:r>
      <w:r>
        <w:fldChar w:fldCharType="separate"/>
      </w:r>
      <w:r>
        <w:t>237</w:t>
      </w:r>
      <w:r>
        <w:fldChar w:fldCharType="end"/>
      </w:r>
    </w:p>
    <w:p w14:paraId="5C400C3C" w14:textId="3B1302EA" w:rsidR="004D3BCF" w:rsidRDefault="004D3BCF">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_Toc156500630 \h </w:instrText>
      </w:r>
      <w:r>
        <w:fldChar w:fldCharType="separate"/>
      </w:r>
      <w:r>
        <w:t>238</w:t>
      </w:r>
      <w:r>
        <w:fldChar w:fldCharType="end"/>
      </w:r>
    </w:p>
    <w:p w14:paraId="769896BA" w14:textId="20223057" w:rsidR="00080512" w:rsidRPr="00A46FD9" w:rsidRDefault="005B76F3">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bookmarkStart w:id="27" w:name="_Toc115090604"/>
      <w:bookmarkStart w:id="28" w:name="_Toc123142091"/>
      <w:bookmarkStart w:id="29" w:name="_Toc124163466"/>
      <w:bookmarkStart w:id="30" w:name="_Toc130735128"/>
      <w:bookmarkStart w:id="31" w:name="_Toc137309329"/>
      <w:bookmarkStart w:id="32" w:name="_Toc156500187"/>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1113944"/>
      <w:bookmarkStart w:id="42" w:name="_Toc67912449"/>
      <w:bookmarkStart w:id="43" w:name="_Toc74903318"/>
      <w:bookmarkStart w:id="44" w:name="_Toc76504692"/>
      <w:bookmarkStart w:id="45" w:name="_Toc83044494"/>
      <w:bookmarkStart w:id="46" w:name="_Toc89871077"/>
      <w:bookmarkStart w:id="47" w:name="_Toc98699392"/>
      <w:bookmarkStart w:id="48" w:name="_Toc115090605"/>
      <w:bookmarkStart w:id="49" w:name="_Toc123142092"/>
      <w:bookmarkStart w:id="50" w:name="_Toc124163467"/>
      <w:bookmarkStart w:id="51" w:name="_Toc130735129"/>
      <w:bookmarkStart w:id="52" w:name="_Toc137309330"/>
      <w:bookmarkStart w:id="53" w:name="_Toc156500188"/>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1113945"/>
      <w:bookmarkStart w:id="62" w:name="_Toc67912450"/>
      <w:bookmarkStart w:id="63" w:name="_Toc74903319"/>
      <w:bookmarkStart w:id="64" w:name="_Toc76504693"/>
      <w:bookmarkStart w:id="65" w:name="_Toc83044495"/>
      <w:bookmarkStart w:id="66" w:name="_Toc89871078"/>
      <w:bookmarkStart w:id="67" w:name="_Toc98699393"/>
      <w:bookmarkStart w:id="68" w:name="_Toc115090606"/>
      <w:bookmarkStart w:id="69" w:name="_Toc123142093"/>
      <w:bookmarkStart w:id="70" w:name="_Toc124163468"/>
      <w:bookmarkStart w:id="71" w:name="_Toc130735130"/>
      <w:bookmarkStart w:id="72" w:name="_Toc137309331"/>
      <w:bookmarkStart w:id="73" w:name="_Toc156500189"/>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1113946"/>
      <w:bookmarkStart w:id="86" w:name="_Toc67912451"/>
      <w:bookmarkStart w:id="87" w:name="_Toc74903320"/>
      <w:bookmarkStart w:id="88" w:name="_Toc76504694"/>
      <w:bookmarkStart w:id="89" w:name="_Toc83044496"/>
      <w:bookmarkStart w:id="90" w:name="_Toc89871079"/>
      <w:bookmarkStart w:id="91" w:name="_Toc98699394"/>
      <w:bookmarkStart w:id="92" w:name="_Toc115090607"/>
      <w:bookmarkStart w:id="93" w:name="_Toc123142094"/>
      <w:bookmarkStart w:id="94" w:name="_Toc124163469"/>
      <w:bookmarkStart w:id="95" w:name="_Toc130735131"/>
      <w:bookmarkStart w:id="96" w:name="_Toc137309332"/>
      <w:bookmarkStart w:id="97" w:name="_Toc156500190"/>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1113947"/>
      <w:bookmarkStart w:id="106" w:name="_Toc67912452"/>
      <w:bookmarkStart w:id="107" w:name="_Toc74903321"/>
      <w:bookmarkStart w:id="108" w:name="_Toc76504695"/>
      <w:bookmarkStart w:id="109" w:name="_Toc83044497"/>
      <w:bookmarkStart w:id="110" w:name="_Toc89871080"/>
      <w:bookmarkStart w:id="111" w:name="_Toc98699395"/>
      <w:bookmarkStart w:id="112" w:name="_Toc115090608"/>
      <w:bookmarkStart w:id="113" w:name="_Toc123142095"/>
      <w:bookmarkStart w:id="114" w:name="_Toc124163470"/>
      <w:bookmarkStart w:id="115" w:name="_Toc130735132"/>
      <w:bookmarkStart w:id="116" w:name="_Toc137309333"/>
      <w:bookmarkStart w:id="117" w:name="_Toc156500191"/>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1113948"/>
      <w:bookmarkStart w:id="126" w:name="_Toc67912453"/>
      <w:bookmarkStart w:id="127" w:name="_Toc74903322"/>
      <w:bookmarkStart w:id="128" w:name="_Toc76504696"/>
      <w:bookmarkStart w:id="129" w:name="_Toc83044498"/>
      <w:bookmarkStart w:id="130" w:name="_Toc89871081"/>
      <w:bookmarkStart w:id="131" w:name="_Toc98699396"/>
      <w:bookmarkStart w:id="132" w:name="_Toc115090609"/>
      <w:bookmarkStart w:id="133" w:name="_Toc123142096"/>
      <w:bookmarkStart w:id="134" w:name="_Toc124163471"/>
      <w:bookmarkStart w:id="135" w:name="_Toc130735133"/>
      <w:bookmarkStart w:id="136" w:name="_Toc137309334"/>
      <w:bookmarkStart w:id="137" w:name="_Toc156500192"/>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95pt" o:ole="">
            <v:imagedata r:id="rId11" o:title=""/>
          </v:shape>
          <o:OLEObject Type="Embed" ProgID="Word.Picture.8" ShapeID="_x0000_i1025" DrawAspect="Content" ObjectID="_1774167887"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3.55pt" o:ole="">
            <v:imagedata r:id="rId13" o:title=""/>
          </v:shape>
          <o:OLEObject Type="Embed" ProgID="Word.Picture.8" ShapeID="_x0000_i1026" DrawAspect="Content" ObjectID="_1774167888"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3.55pt" o:ole="">
            <v:imagedata r:id="rId15" o:title=""/>
          </v:shape>
          <o:OLEObject Type="Embed" ProgID="Word.Picture.8" ShapeID="_x0000_i1027" DrawAspect="Content" ObjectID="_1774167889"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1113949"/>
      <w:bookmarkStart w:id="150" w:name="_Toc67912454"/>
      <w:bookmarkStart w:id="151" w:name="_Toc74903323"/>
      <w:bookmarkStart w:id="152" w:name="_Toc76504697"/>
      <w:bookmarkStart w:id="153" w:name="_Toc83044499"/>
      <w:bookmarkStart w:id="154" w:name="_Toc89871082"/>
      <w:bookmarkStart w:id="155" w:name="_Toc98699397"/>
      <w:bookmarkStart w:id="156" w:name="_Toc115090610"/>
      <w:bookmarkStart w:id="157" w:name="_Toc123142097"/>
      <w:bookmarkStart w:id="158" w:name="_Toc124163472"/>
      <w:bookmarkStart w:id="159" w:name="_Toc130735134"/>
      <w:bookmarkStart w:id="160" w:name="_Toc137309335"/>
      <w:bookmarkStart w:id="161" w:name="_Toc156500193"/>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1113950"/>
      <w:bookmarkStart w:id="170" w:name="_Toc67912455"/>
      <w:bookmarkStart w:id="171" w:name="_Toc74903324"/>
      <w:bookmarkStart w:id="172" w:name="_Toc76504698"/>
      <w:bookmarkStart w:id="173" w:name="_Toc83044500"/>
      <w:bookmarkStart w:id="174" w:name="_Toc89871083"/>
      <w:bookmarkStart w:id="175" w:name="_Toc98699398"/>
      <w:bookmarkStart w:id="176" w:name="_Toc115090611"/>
      <w:bookmarkStart w:id="177" w:name="_Toc123142098"/>
      <w:bookmarkStart w:id="178" w:name="_Toc124163473"/>
      <w:bookmarkStart w:id="179" w:name="_Toc130735135"/>
      <w:bookmarkStart w:id="180" w:name="_Toc137309336"/>
      <w:bookmarkStart w:id="181" w:name="_Toc156500194"/>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1113951"/>
      <w:bookmarkStart w:id="190" w:name="_Toc67912456"/>
      <w:bookmarkStart w:id="191" w:name="_Toc74903325"/>
      <w:bookmarkStart w:id="192" w:name="_Toc76504699"/>
      <w:bookmarkStart w:id="193" w:name="_Toc83044501"/>
      <w:bookmarkStart w:id="194" w:name="_Toc89871084"/>
      <w:bookmarkStart w:id="195" w:name="_Toc98699399"/>
      <w:bookmarkStart w:id="196" w:name="_Toc115090612"/>
      <w:bookmarkStart w:id="197" w:name="_Toc123142099"/>
      <w:bookmarkStart w:id="198" w:name="_Toc124163474"/>
      <w:bookmarkStart w:id="199" w:name="_Toc130735136"/>
      <w:bookmarkStart w:id="200" w:name="_Toc137309337"/>
      <w:bookmarkStart w:id="201" w:name="_Toc156500195"/>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1113952"/>
      <w:bookmarkStart w:id="210" w:name="_Toc67912457"/>
      <w:bookmarkStart w:id="211" w:name="_Toc74903326"/>
      <w:bookmarkStart w:id="212" w:name="_Toc76504700"/>
      <w:bookmarkStart w:id="213" w:name="_Toc83044502"/>
      <w:bookmarkStart w:id="214" w:name="_Toc89871085"/>
      <w:bookmarkStart w:id="215" w:name="_Toc98699400"/>
      <w:bookmarkStart w:id="216" w:name="_Toc115090613"/>
      <w:bookmarkStart w:id="217" w:name="_Toc123142100"/>
      <w:bookmarkStart w:id="218" w:name="_Toc124163475"/>
      <w:bookmarkStart w:id="219" w:name="_Toc130735137"/>
      <w:bookmarkStart w:id="220" w:name="_Toc137309338"/>
      <w:bookmarkStart w:id="221" w:name="_Toc156500196"/>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1113953"/>
      <w:bookmarkStart w:id="230" w:name="_Toc67912458"/>
      <w:bookmarkStart w:id="231" w:name="_Toc74903327"/>
      <w:bookmarkStart w:id="232" w:name="_Toc76504701"/>
      <w:bookmarkStart w:id="233" w:name="_Toc83044503"/>
      <w:bookmarkStart w:id="234" w:name="_Toc89871086"/>
      <w:bookmarkStart w:id="235" w:name="_Toc98699401"/>
      <w:bookmarkStart w:id="236" w:name="_Toc115090614"/>
      <w:bookmarkStart w:id="237" w:name="_Toc123142101"/>
      <w:bookmarkStart w:id="238" w:name="_Toc124163476"/>
      <w:bookmarkStart w:id="239" w:name="_Toc130735138"/>
      <w:bookmarkStart w:id="240" w:name="_Toc137309339"/>
      <w:bookmarkStart w:id="241" w:name="_Toc156500197"/>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1113954"/>
      <w:bookmarkStart w:id="250" w:name="_Toc67912459"/>
      <w:bookmarkStart w:id="251" w:name="_Toc74903328"/>
      <w:bookmarkStart w:id="252" w:name="_Toc76504702"/>
      <w:bookmarkStart w:id="253" w:name="_Toc83044504"/>
      <w:bookmarkStart w:id="254" w:name="_Toc89871087"/>
      <w:bookmarkStart w:id="255" w:name="_Toc98699402"/>
      <w:bookmarkStart w:id="256" w:name="_Toc115090615"/>
      <w:bookmarkStart w:id="257" w:name="_Toc123142102"/>
      <w:bookmarkStart w:id="258" w:name="_Toc124163477"/>
      <w:bookmarkStart w:id="259" w:name="_Toc130735139"/>
      <w:bookmarkStart w:id="260" w:name="_Toc137309340"/>
      <w:bookmarkStart w:id="261" w:name="_Toc156500198"/>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1113955"/>
      <w:bookmarkStart w:id="270" w:name="_Toc67912460"/>
      <w:bookmarkStart w:id="271" w:name="_Toc74903329"/>
      <w:bookmarkStart w:id="272" w:name="_Toc76504703"/>
      <w:bookmarkStart w:id="273" w:name="_Toc83044505"/>
      <w:bookmarkStart w:id="274" w:name="_Toc89871088"/>
      <w:bookmarkStart w:id="275" w:name="_Toc98699403"/>
      <w:bookmarkStart w:id="276" w:name="_Toc115090616"/>
      <w:bookmarkStart w:id="277" w:name="_Toc123142103"/>
      <w:bookmarkStart w:id="278" w:name="_Toc124163478"/>
      <w:bookmarkStart w:id="279" w:name="_Toc130735140"/>
      <w:bookmarkStart w:id="280" w:name="_Toc137309341"/>
      <w:bookmarkStart w:id="281" w:name="_Toc156500199"/>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1113956"/>
      <w:bookmarkStart w:id="290" w:name="_Toc67912461"/>
      <w:bookmarkStart w:id="291" w:name="_Toc74903330"/>
      <w:bookmarkStart w:id="292" w:name="_Toc76504704"/>
      <w:bookmarkStart w:id="293" w:name="_Toc83044506"/>
      <w:bookmarkStart w:id="294" w:name="_Toc89871089"/>
      <w:bookmarkStart w:id="295" w:name="_Toc98699404"/>
      <w:bookmarkStart w:id="296" w:name="_Toc115090617"/>
      <w:bookmarkStart w:id="297" w:name="_Toc123142104"/>
      <w:bookmarkStart w:id="298" w:name="_Toc124163479"/>
      <w:bookmarkStart w:id="299" w:name="_Toc130735141"/>
      <w:bookmarkStart w:id="300" w:name="_Toc137309342"/>
      <w:bookmarkStart w:id="301" w:name="_Toc156500200"/>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1113957"/>
      <w:bookmarkStart w:id="310" w:name="_Toc67912462"/>
      <w:bookmarkStart w:id="311" w:name="_Toc74903331"/>
      <w:bookmarkStart w:id="312" w:name="_Toc76504705"/>
      <w:bookmarkStart w:id="313" w:name="_Toc83044507"/>
      <w:bookmarkStart w:id="314" w:name="_Toc89871090"/>
      <w:bookmarkStart w:id="315" w:name="_Toc98699405"/>
      <w:bookmarkStart w:id="316" w:name="_Toc115090618"/>
      <w:bookmarkStart w:id="317" w:name="_Toc123142105"/>
      <w:bookmarkStart w:id="318" w:name="_Toc124163480"/>
      <w:bookmarkStart w:id="319" w:name="_Toc130735142"/>
      <w:bookmarkStart w:id="320" w:name="_Toc137309343"/>
      <w:bookmarkStart w:id="321" w:name="_Toc156500201"/>
      <w:r w:rsidRPr="00A46FD9">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1113958"/>
      <w:bookmarkStart w:id="330" w:name="_Toc67912463"/>
      <w:bookmarkStart w:id="331" w:name="_Toc74903332"/>
      <w:bookmarkStart w:id="332" w:name="_Toc76504706"/>
      <w:bookmarkStart w:id="333" w:name="_Toc83044508"/>
      <w:bookmarkStart w:id="334" w:name="_Toc89871091"/>
      <w:bookmarkStart w:id="335" w:name="_Toc98699406"/>
      <w:bookmarkStart w:id="336" w:name="_Toc115090619"/>
      <w:bookmarkStart w:id="337" w:name="_Toc123142106"/>
      <w:bookmarkStart w:id="338" w:name="_Toc124163481"/>
      <w:bookmarkStart w:id="339" w:name="_Toc130735143"/>
      <w:bookmarkStart w:id="340" w:name="_Toc137309344"/>
      <w:bookmarkStart w:id="341" w:name="_Toc156500202"/>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E9036F"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4AF8BF1" w:rsidR="00E9036F" w:rsidRPr="00A46FD9" w:rsidRDefault="00E9036F" w:rsidP="00E9036F">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AADECBD" w:rsidR="00E9036F" w:rsidRPr="00A46FD9" w:rsidRDefault="00E9036F" w:rsidP="00E9036F">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3D5FECC5" w:rsidR="00E9036F" w:rsidRPr="00A46FD9" w:rsidRDefault="00E9036F" w:rsidP="00E9036F">
            <w:pPr>
              <w:pStyle w:val="TAL"/>
              <w:rPr>
                <w:rFonts w:cs="Arial"/>
              </w:rPr>
            </w:pPr>
            <w:r w:rsidRPr="00A46FD9">
              <w:rPr>
                <w:rFonts w:cs="Arial"/>
              </w:rPr>
              <w:t xml:space="preserve">These requirements may apply in certain regions </w:t>
            </w:r>
          </w:p>
        </w:tc>
      </w:tr>
      <w:tr w:rsidR="00E9036F" w:rsidRPr="00A46FD9" w14:paraId="7E48330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44CB165" w14:textId="64A8A54E" w:rsidR="00E9036F" w:rsidRPr="00A46FD9" w:rsidRDefault="00E9036F" w:rsidP="00E9036F">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2D3E3CF2" w14:textId="34DA9E9E" w:rsidR="00E9036F" w:rsidRPr="00A46FD9" w:rsidRDefault="00E9036F" w:rsidP="00E9036F">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47B4CDCE" w14:textId="4203E1D9" w:rsidR="00E9036F" w:rsidRPr="00A46FD9" w:rsidRDefault="00E9036F" w:rsidP="00E9036F">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1113959"/>
      <w:bookmarkStart w:id="350" w:name="_Toc67912464"/>
      <w:bookmarkStart w:id="351" w:name="_Toc74903333"/>
      <w:bookmarkStart w:id="352" w:name="_Toc76504707"/>
      <w:bookmarkStart w:id="353" w:name="_Toc83044509"/>
      <w:bookmarkStart w:id="354" w:name="_Toc89871092"/>
      <w:bookmarkStart w:id="355" w:name="_Toc98699407"/>
      <w:bookmarkStart w:id="356" w:name="_Toc115090620"/>
      <w:bookmarkStart w:id="357" w:name="_Toc123142107"/>
      <w:bookmarkStart w:id="358" w:name="_Toc124163482"/>
      <w:bookmarkStart w:id="359" w:name="_Toc130735144"/>
      <w:bookmarkStart w:id="360" w:name="_Toc137309345"/>
      <w:bookmarkStart w:id="361" w:name="_Toc156500203"/>
      <w:r w:rsidRPr="00A46FD9">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29A70FF2" w:rsidR="00DB4360" w:rsidRPr="00675E42" w:rsidRDefault="00DB4360" w:rsidP="00991B85">
            <w:pPr>
              <w:pStyle w:val="TAC"/>
            </w:pPr>
            <w:r>
              <w:t xml:space="preserve">Note </w:t>
            </w:r>
            <w:r w:rsidR="00224611">
              <w:t>3</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4D9836B3"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w:t>
            </w:r>
            <w:r w:rsidR="00A44F82">
              <w:rPr>
                <w:rFonts w:cs="Arial"/>
              </w:rPr>
              <w:t xml:space="preserve">NR and </w:t>
            </w:r>
            <w:r w:rsidRPr="009C4728">
              <w:rPr>
                <w:rFonts w:cs="Arial"/>
              </w:rPr>
              <w:t>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362"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362"/>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3" w:name="_Toc21097780"/>
      <w:bookmarkStart w:id="364" w:name="_Toc29765342"/>
      <w:bookmarkStart w:id="365" w:name="_Toc37180824"/>
      <w:bookmarkStart w:id="366" w:name="_Toc37181268"/>
      <w:bookmarkStart w:id="367" w:name="_Toc37181712"/>
      <w:bookmarkStart w:id="368" w:name="_Toc45881777"/>
      <w:bookmarkStart w:id="369" w:name="_Toc52560010"/>
      <w:bookmarkStart w:id="370" w:name="_Toc61113960"/>
      <w:bookmarkStart w:id="371" w:name="_Toc67912465"/>
      <w:bookmarkStart w:id="372" w:name="_Toc74903334"/>
      <w:bookmarkStart w:id="373" w:name="_Toc76504708"/>
      <w:bookmarkStart w:id="374" w:name="_Toc83044510"/>
      <w:bookmarkStart w:id="375" w:name="_Toc89871093"/>
      <w:bookmarkStart w:id="376" w:name="_Toc98699408"/>
      <w:bookmarkStart w:id="377" w:name="_Toc115090621"/>
      <w:bookmarkStart w:id="378" w:name="_Toc123142108"/>
      <w:bookmarkStart w:id="379" w:name="_Toc124163483"/>
      <w:bookmarkStart w:id="380" w:name="_Toc130735145"/>
      <w:bookmarkStart w:id="381" w:name="_Toc137309346"/>
      <w:bookmarkStart w:id="382" w:name="_Toc156500204"/>
      <w:r w:rsidRPr="00A46FD9">
        <w:t>4.4.1</w:t>
      </w:r>
      <w:r w:rsidRPr="00A46FD9">
        <w:tab/>
        <w:t>Band category 1 aspects (BC1)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3" w:name="_Toc21097781"/>
      <w:bookmarkStart w:id="384" w:name="_Toc29765343"/>
      <w:bookmarkStart w:id="385" w:name="_Toc37180825"/>
      <w:bookmarkStart w:id="386" w:name="_Toc37181269"/>
      <w:bookmarkStart w:id="387" w:name="_Toc37181713"/>
      <w:bookmarkStart w:id="388" w:name="_Toc45881778"/>
      <w:bookmarkStart w:id="389" w:name="_Toc52560011"/>
      <w:bookmarkStart w:id="390" w:name="_Toc61113961"/>
      <w:bookmarkStart w:id="391" w:name="_Toc67912466"/>
      <w:bookmarkStart w:id="392" w:name="_Toc74903335"/>
      <w:bookmarkStart w:id="393" w:name="_Toc76504709"/>
      <w:bookmarkStart w:id="394" w:name="_Toc83044511"/>
      <w:bookmarkStart w:id="395" w:name="_Toc89871094"/>
      <w:bookmarkStart w:id="396" w:name="_Toc98699409"/>
      <w:bookmarkStart w:id="397" w:name="_Toc115090622"/>
      <w:bookmarkStart w:id="398" w:name="_Toc123142109"/>
      <w:bookmarkStart w:id="399" w:name="_Toc124163484"/>
      <w:bookmarkStart w:id="400" w:name="_Toc130735146"/>
      <w:bookmarkStart w:id="401" w:name="_Toc137309347"/>
      <w:bookmarkStart w:id="402" w:name="_Toc156500205"/>
      <w:r w:rsidRPr="00A46FD9">
        <w:t>4.4.2</w:t>
      </w:r>
      <w:r w:rsidRPr="00A46FD9">
        <w:tab/>
        <w:t>Band category 2 aspects (BC2)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3" w:name="_Toc21097782"/>
      <w:bookmarkStart w:id="404" w:name="_Toc29765344"/>
      <w:bookmarkStart w:id="405" w:name="_Toc37180826"/>
      <w:bookmarkStart w:id="406" w:name="_Toc37181270"/>
      <w:bookmarkStart w:id="407" w:name="_Toc37181714"/>
      <w:bookmarkStart w:id="408" w:name="_Toc45881779"/>
      <w:bookmarkStart w:id="409" w:name="_Toc52560012"/>
      <w:bookmarkStart w:id="410" w:name="_Toc61113962"/>
      <w:bookmarkStart w:id="411" w:name="_Toc67912467"/>
      <w:bookmarkStart w:id="412" w:name="_Toc74903336"/>
      <w:bookmarkStart w:id="413" w:name="_Toc76504710"/>
      <w:bookmarkStart w:id="414" w:name="_Toc83044512"/>
      <w:bookmarkStart w:id="415" w:name="_Toc89871095"/>
      <w:bookmarkStart w:id="416" w:name="_Toc98699410"/>
      <w:bookmarkStart w:id="417" w:name="_Toc115090623"/>
      <w:bookmarkStart w:id="418" w:name="_Toc123142110"/>
      <w:bookmarkStart w:id="419" w:name="_Toc124163485"/>
      <w:bookmarkStart w:id="420" w:name="_Toc130735147"/>
      <w:bookmarkStart w:id="421" w:name="_Toc137309348"/>
      <w:bookmarkStart w:id="422" w:name="_Toc156500206"/>
      <w:r w:rsidRPr="00A46FD9">
        <w:t>4.4.3</w:t>
      </w:r>
      <w:r w:rsidRPr="00A46FD9">
        <w:tab/>
        <w:t>Band category 3 aspects (BC3)</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3" w:name="_Toc21097783"/>
      <w:bookmarkStart w:id="424" w:name="_Toc29765345"/>
      <w:bookmarkStart w:id="425" w:name="_Toc37180827"/>
      <w:bookmarkStart w:id="426" w:name="_Toc37181271"/>
      <w:bookmarkStart w:id="427" w:name="_Toc37181715"/>
      <w:bookmarkStart w:id="428" w:name="_Toc45881780"/>
      <w:bookmarkStart w:id="429" w:name="_Toc52560013"/>
      <w:bookmarkStart w:id="430" w:name="_Toc61113963"/>
      <w:bookmarkStart w:id="431" w:name="_Toc67912468"/>
      <w:bookmarkStart w:id="432" w:name="_Toc74903337"/>
      <w:bookmarkStart w:id="433" w:name="_Toc76504711"/>
      <w:bookmarkStart w:id="434" w:name="_Toc83044513"/>
      <w:bookmarkStart w:id="435" w:name="_Toc89871096"/>
      <w:bookmarkStart w:id="436" w:name="_Toc98699411"/>
      <w:bookmarkStart w:id="437" w:name="_Toc115090624"/>
      <w:bookmarkStart w:id="438" w:name="_Toc123142111"/>
      <w:bookmarkStart w:id="439" w:name="_Toc124163486"/>
      <w:bookmarkStart w:id="440" w:name="_Toc130735148"/>
      <w:bookmarkStart w:id="441" w:name="_Toc137309349"/>
      <w:bookmarkStart w:id="442" w:name="_Toc156500207"/>
      <w:r w:rsidRPr="00A46FD9">
        <w:t>4.5</w:t>
      </w:r>
      <w:r w:rsidRPr="00A46FD9">
        <w:tab/>
        <w:t>Channel arrangement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2D71058" w14:textId="77777777" w:rsidR="00FF3259" w:rsidRPr="00A46FD9" w:rsidRDefault="00FF3259" w:rsidP="00FF3259">
      <w:pPr>
        <w:pStyle w:val="Heading3"/>
      </w:pPr>
      <w:bookmarkStart w:id="443" w:name="_Toc21097784"/>
      <w:bookmarkStart w:id="444" w:name="_Toc29765346"/>
      <w:bookmarkStart w:id="445" w:name="_Toc37180828"/>
      <w:bookmarkStart w:id="446" w:name="_Toc37181272"/>
      <w:bookmarkStart w:id="447" w:name="_Toc37181716"/>
      <w:bookmarkStart w:id="448" w:name="_Toc45881781"/>
      <w:bookmarkStart w:id="449" w:name="_Toc52560014"/>
      <w:bookmarkStart w:id="450" w:name="_Toc61113964"/>
      <w:bookmarkStart w:id="451" w:name="_Toc67912469"/>
      <w:bookmarkStart w:id="452" w:name="_Toc74903338"/>
      <w:bookmarkStart w:id="453" w:name="_Toc76504712"/>
      <w:bookmarkStart w:id="454" w:name="_Toc83044514"/>
      <w:bookmarkStart w:id="455" w:name="_Toc89871097"/>
      <w:bookmarkStart w:id="456" w:name="_Toc98699412"/>
      <w:bookmarkStart w:id="457" w:name="_Toc115090625"/>
      <w:bookmarkStart w:id="458" w:name="_Toc123142112"/>
      <w:bookmarkStart w:id="459" w:name="_Toc124163487"/>
      <w:bookmarkStart w:id="460" w:name="_Toc130735149"/>
      <w:bookmarkStart w:id="461" w:name="_Toc137309350"/>
      <w:bookmarkStart w:id="462" w:name="_Toc156500208"/>
      <w:r w:rsidRPr="00A46FD9">
        <w:t>4.5.1</w:t>
      </w:r>
      <w:r w:rsidRPr="00A46FD9">
        <w:tab/>
        <w:t>Channel spacing</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3" w:name="_Toc21097785"/>
      <w:bookmarkStart w:id="464"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5" w:name="_Toc37180829"/>
      <w:bookmarkStart w:id="466" w:name="_Toc37181273"/>
      <w:bookmarkStart w:id="467" w:name="_Toc37181717"/>
      <w:bookmarkStart w:id="468" w:name="_Toc45881782"/>
      <w:bookmarkStart w:id="469" w:name="_Toc52560015"/>
      <w:bookmarkStart w:id="470" w:name="_Toc61113965"/>
      <w:bookmarkStart w:id="471" w:name="_Toc67912470"/>
      <w:bookmarkStart w:id="472" w:name="_Toc74903339"/>
      <w:bookmarkStart w:id="473" w:name="_Toc76504713"/>
      <w:bookmarkStart w:id="474" w:name="_Toc83044515"/>
      <w:bookmarkStart w:id="475" w:name="_Toc89871098"/>
      <w:bookmarkStart w:id="476" w:name="_Toc98699413"/>
      <w:bookmarkStart w:id="477" w:name="_Toc115090626"/>
      <w:bookmarkStart w:id="478" w:name="_Toc123142113"/>
      <w:bookmarkStart w:id="479" w:name="_Toc124163488"/>
      <w:bookmarkStart w:id="480" w:name="_Toc130735150"/>
      <w:bookmarkStart w:id="481" w:name="_Toc137309351"/>
      <w:bookmarkStart w:id="482" w:name="_Toc156500209"/>
      <w:r w:rsidRPr="00A46FD9">
        <w:t>4.5.1A</w:t>
      </w:r>
      <w:r w:rsidRPr="00A46FD9">
        <w:tab/>
        <w:t>CA Channel spacing</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7pt;height:17.55pt;mso-wrap-style:square;mso-position-horizontal-relative:page;mso-position-vertical-relative:page" o:ole="">
              <v:fill o:detectmouseclick="t"/>
              <v:imagedata r:id="rId17" o:title=""/>
            </v:shape>
            <o:OLEObject Type="Embed" ProgID="Equation.3" ShapeID="对象 22" DrawAspect="Content" ObjectID="_1774167890"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D7486A">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D7486A">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3" w:name="_Toc21097786"/>
      <w:bookmarkStart w:id="484" w:name="_Toc29765348"/>
      <w:bookmarkStart w:id="485" w:name="_Toc37180830"/>
      <w:bookmarkStart w:id="486" w:name="_Toc37181274"/>
      <w:bookmarkStart w:id="487" w:name="_Toc37181718"/>
      <w:bookmarkStart w:id="488" w:name="_Toc45881783"/>
      <w:bookmarkStart w:id="489" w:name="_Toc52560016"/>
      <w:bookmarkStart w:id="490" w:name="_Toc61113966"/>
      <w:bookmarkStart w:id="491" w:name="_Toc67912471"/>
      <w:bookmarkStart w:id="492" w:name="_Toc74903340"/>
      <w:bookmarkStart w:id="493" w:name="_Toc76504714"/>
      <w:bookmarkStart w:id="494" w:name="_Toc83044516"/>
      <w:bookmarkStart w:id="495" w:name="_Toc89871099"/>
      <w:bookmarkStart w:id="496" w:name="_Toc98699414"/>
      <w:bookmarkStart w:id="497" w:name="_Toc115090627"/>
      <w:bookmarkStart w:id="498" w:name="_Toc123142114"/>
      <w:bookmarkStart w:id="499" w:name="_Toc124163489"/>
      <w:bookmarkStart w:id="500" w:name="_Toc130735151"/>
      <w:bookmarkStart w:id="501" w:name="_Toc137309352"/>
      <w:bookmarkStart w:id="502" w:name="_Toc156500210"/>
      <w:r w:rsidRPr="00A46FD9">
        <w:t>4.5.2</w:t>
      </w:r>
      <w:r w:rsidRPr="00A46FD9">
        <w:tab/>
        <w:t>Channel raster</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3" w:name="_Toc21097787"/>
      <w:bookmarkStart w:id="504" w:name="_Toc29765349"/>
      <w:bookmarkStart w:id="505" w:name="_Toc37180831"/>
      <w:bookmarkStart w:id="506" w:name="_Toc37181275"/>
      <w:bookmarkStart w:id="507" w:name="_Toc37181719"/>
      <w:bookmarkStart w:id="508" w:name="_Toc45881784"/>
      <w:bookmarkStart w:id="509" w:name="_Toc52560017"/>
      <w:bookmarkStart w:id="510" w:name="_Toc61113967"/>
      <w:bookmarkStart w:id="511" w:name="_Toc67912472"/>
      <w:bookmarkStart w:id="512" w:name="_Toc74903341"/>
      <w:bookmarkStart w:id="513" w:name="_Toc76504715"/>
      <w:bookmarkStart w:id="514" w:name="_Toc83044517"/>
      <w:bookmarkStart w:id="515" w:name="_Toc89871100"/>
      <w:bookmarkStart w:id="516" w:name="_Toc98699415"/>
      <w:bookmarkStart w:id="517" w:name="_Toc115090628"/>
      <w:bookmarkStart w:id="518" w:name="_Toc123142115"/>
      <w:bookmarkStart w:id="519" w:name="_Toc124163490"/>
      <w:bookmarkStart w:id="520" w:name="_Toc130735152"/>
      <w:bookmarkStart w:id="521" w:name="_Toc137309353"/>
      <w:bookmarkStart w:id="522" w:name="_Toc156500211"/>
      <w:r w:rsidRPr="00A46FD9">
        <w:t>4.5.3</w:t>
      </w:r>
      <w:r w:rsidRPr="00A46FD9">
        <w:tab/>
        <w:t>Carrier frequencies and numbering</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3" w:name="_Toc21097788"/>
      <w:bookmarkStart w:id="524" w:name="_Toc29765350"/>
      <w:bookmarkStart w:id="525" w:name="_Toc37180832"/>
      <w:bookmarkStart w:id="526" w:name="_Toc37181276"/>
      <w:bookmarkStart w:id="527" w:name="_Toc37181720"/>
      <w:bookmarkStart w:id="528" w:name="_Toc45881785"/>
      <w:bookmarkStart w:id="529" w:name="_Toc52560018"/>
      <w:bookmarkStart w:id="530" w:name="_Toc61113968"/>
      <w:bookmarkStart w:id="531" w:name="_Toc67912473"/>
      <w:bookmarkStart w:id="532" w:name="_Toc74903342"/>
      <w:bookmarkStart w:id="533" w:name="_Toc76504716"/>
      <w:bookmarkStart w:id="534" w:name="_Toc83044518"/>
      <w:bookmarkStart w:id="535" w:name="_Toc89871101"/>
      <w:bookmarkStart w:id="536" w:name="_Toc98699416"/>
      <w:bookmarkStart w:id="537" w:name="_Toc115090629"/>
      <w:bookmarkStart w:id="538" w:name="_Toc123142116"/>
      <w:bookmarkStart w:id="539" w:name="_Toc124163491"/>
      <w:bookmarkStart w:id="540" w:name="_Toc130735153"/>
      <w:bookmarkStart w:id="541" w:name="_Toc137309354"/>
      <w:bookmarkStart w:id="542" w:name="_Toc156500212"/>
      <w:r w:rsidRPr="00A46FD9">
        <w:t>4.6</w:t>
      </w:r>
      <w:r w:rsidRPr="00A46FD9">
        <w:tab/>
        <w:t>Manufacturer's declarations of regional and optional requirements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DA03020" w14:textId="77777777" w:rsidR="00FF3259" w:rsidRPr="00A46FD9" w:rsidRDefault="00FF3259" w:rsidP="00FF3259">
      <w:pPr>
        <w:pStyle w:val="Heading3"/>
      </w:pPr>
      <w:bookmarkStart w:id="543" w:name="_Toc21097789"/>
      <w:bookmarkStart w:id="544" w:name="_Toc29765351"/>
      <w:bookmarkStart w:id="545" w:name="_Toc37180833"/>
      <w:bookmarkStart w:id="546" w:name="_Toc37181277"/>
      <w:bookmarkStart w:id="547" w:name="_Toc37181721"/>
      <w:bookmarkStart w:id="548" w:name="_Toc45881786"/>
      <w:bookmarkStart w:id="549" w:name="_Toc52560019"/>
      <w:bookmarkStart w:id="550" w:name="_Toc61113969"/>
      <w:bookmarkStart w:id="551" w:name="_Toc67912474"/>
      <w:bookmarkStart w:id="552" w:name="_Toc74903343"/>
      <w:bookmarkStart w:id="553" w:name="_Toc76504717"/>
      <w:bookmarkStart w:id="554" w:name="_Toc83044519"/>
      <w:bookmarkStart w:id="555" w:name="_Toc89871102"/>
      <w:bookmarkStart w:id="556" w:name="_Toc98699417"/>
      <w:bookmarkStart w:id="557" w:name="_Toc115090630"/>
      <w:bookmarkStart w:id="558" w:name="_Toc123142117"/>
      <w:bookmarkStart w:id="559" w:name="_Toc124163492"/>
      <w:bookmarkStart w:id="560" w:name="_Toc130735154"/>
      <w:bookmarkStart w:id="561" w:name="_Toc137309355"/>
      <w:bookmarkStart w:id="562" w:name="_Toc156500213"/>
      <w:r w:rsidRPr="00A46FD9">
        <w:t>4.6.1</w:t>
      </w:r>
      <w:r w:rsidRPr="00A46FD9">
        <w:tab/>
        <w:t>Operating band and frequency range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3" w:name="_Toc21097790"/>
      <w:bookmarkStart w:id="56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5" w:name="_Toc37180834"/>
      <w:bookmarkStart w:id="566" w:name="_Toc37181278"/>
      <w:bookmarkStart w:id="567" w:name="_Toc37181722"/>
      <w:bookmarkStart w:id="568" w:name="_Toc45881787"/>
      <w:bookmarkStart w:id="569" w:name="_Toc52560020"/>
      <w:bookmarkStart w:id="570" w:name="_Toc61113970"/>
      <w:bookmarkStart w:id="571" w:name="_Toc67912475"/>
      <w:bookmarkStart w:id="572" w:name="_Toc74903344"/>
      <w:bookmarkStart w:id="573" w:name="_Toc76504718"/>
      <w:bookmarkStart w:id="574" w:name="_Toc83044520"/>
      <w:bookmarkStart w:id="575" w:name="_Toc89871103"/>
      <w:bookmarkStart w:id="576" w:name="_Toc98699418"/>
      <w:bookmarkStart w:id="577" w:name="_Toc115090631"/>
      <w:bookmarkStart w:id="578" w:name="_Toc123142118"/>
      <w:bookmarkStart w:id="579" w:name="_Toc124163493"/>
      <w:bookmarkStart w:id="580" w:name="_Toc130735155"/>
      <w:bookmarkStart w:id="581" w:name="_Toc137309356"/>
      <w:bookmarkStart w:id="582" w:name="_Toc156500214"/>
      <w:r w:rsidRPr="00A46FD9">
        <w:t>4.6.2</w:t>
      </w:r>
      <w:r w:rsidRPr="00A46FD9">
        <w:tab/>
        <w:t>Spurious emissions category</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3" w:name="_Toc21097791"/>
      <w:bookmarkStart w:id="584" w:name="_Toc29765353"/>
      <w:bookmarkStart w:id="585" w:name="_Toc37180835"/>
      <w:bookmarkStart w:id="586" w:name="_Toc37181279"/>
      <w:bookmarkStart w:id="587" w:name="_Toc37181723"/>
      <w:bookmarkStart w:id="588" w:name="_Toc45881788"/>
      <w:bookmarkStart w:id="589" w:name="_Toc52560021"/>
      <w:bookmarkStart w:id="590" w:name="_Toc61113971"/>
      <w:bookmarkStart w:id="591" w:name="_Toc67912476"/>
      <w:bookmarkStart w:id="592" w:name="_Toc74903345"/>
      <w:bookmarkStart w:id="593" w:name="_Toc76504719"/>
      <w:bookmarkStart w:id="594" w:name="_Toc83044521"/>
      <w:bookmarkStart w:id="595" w:name="_Toc89871104"/>
      <w:bookmarkStart w:id="596" w:name="_Toc98699419"/>
      <w:bookmarkStart w:id="597" w:name="_Toc115090632"/>
      <w:bookmarkStart w:id="598" w:name="_Toc123142119"/>
      <w:bookmarkStart w:id="599" w:name="_Toc124163494"/>
      <w:bookmarkStart w:id="600" w:name="_Toc130735156"/>
      <w:bookmarkStart w:id="601" w:name="_Toc137309357"/>
      <w:bookmarkStart w:id="602" w:name="_Toc156500215"/>
      <w:r w:rsidRPr="00A46FD9">
        <w:t>4.6.3</w:t>
      </w:r>
      <w:r w:rsidRPr="00A46FD9">
        <w:tab/>
        <w:t>Additional operating band unwanted emissions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603" w:name="_Toc21097792"/>
      <w:bookmarkStart w:id="604" w:name="_Toc29765354"/>
      <w:bookmarkStart w:id="605" w:name="_Toc37180836"/>
      <w:bookmarkStart w:id="606" w:name="_Toc37181280"/>
      <w:bookmarkStart w:id="607" w:name="_Toc37181724"/>
      <w:bookmarkStart w:id="608" w:name="_Toc45881789"/>
      <w:bookmarkStart w:id="609" w:name="_Toc52560022"/>
      <w:bookmarkStart w:id="610" w:name="_Toc61113972"/>
      <w:bookmarkStart w:id="611" w:name="_Toc67912477"/>
      <w:bookmarkStart w:id="612" w:name="_Toc74903346"/>
      <w:bookmarkStart w:id="613" w:name="_Toc76504720"/>
      <w:bookmarkStart w:id="614" w:name="_Toc83044522"/>
      <w:bookmarkStart w:id="615" w:name="_Toc89871105"/>
      <w:bookmarkStart w:id="616" w:name="_Toc98699420"/>
      <w:bookmarkStart w:id="617" w:name="_Toc115090633"/>
      <w:bookmarkStart w:id="618" w:name="_Toc123142120"/>
      <w:bookmarkStart w:id="619" w:name="_Toc124163495"/>
      <w:bookmarkStart w:id="620" w:name="_Toc130735157"/>
      <w:bookmarkStart w:id="621" w:name="_Toc137309358"/>
      <w:bookmarkStart w:id="622" w:name="_Toc156500216"/>
      <w:r w:rsidRPr="00A46FD9">
        <w:t>4.6.4</w:t>
      </w:r>
      <w:r w:rsidRPr="00A46FD9">
        <w:tab/>
        <w:t>Co-existence with other systems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3" w:name="_Toc21097793"/>
      <w:bookmarkStart w:id="624" w:name="_Toc29765355"/>
      <w:bookmarkStart w:id="625" w:name="_Toc37180837"/>
      <w:bookmarkStart w:id="626" w:name="_Toc37181281"/>
      <w:bookmarkStart w:id="627" w:name="_Toc37181725"/>
      <w:bookmarkStart w:id="628" w:name="_Toc45881790"/>
      <w:bookmarkStart w:id="629" w:name="_Toc52560023"/>
      <w:bookmarkStart w:id="630" w:name="_Toc61113973"/>
      <w:bookmarkStart w:id="631" w:name="_Toc67912478"/>
      <w:bookmarkStart w:id="632" w:name="_Toc74903347"/>
      <w:bookmarkStart w:id="633" w:name="_Toc76504721"/>
      <w:bookmarkStart w:id="634" w:name="_Toc83044523"/>
      <w:bookmarkStart w:id="635" w:name="_Toc89871106"/>
      <w:bookmarkStart w:id="636" w:name="_Toc98699421"/>
      <w:bookmarkStart w:id="637" w:name="_Toc115090634"/>
      <w:bookmarkStart w:id="638" w:name="_Toc123142121"/>
      <w:bookmarkStart w:id="639" w:name="_Toc124163496"/>
      <w:bookmarkStart w:id="640" w:name="_Toc130735158"/>
      <w:bookmarkStart w:id="641" w:name="_Toc137309359"/>
      <w:bookmarkStart w:id="642" w:name="_Toc156500217"/>
      <w:r w:rsidRPr="00A46FD9">
        <w:t>4.6.5</w:t>
      </w:r>
      <w:r w:rsidRPr="00A46FD9">
        <w:tab/>
        <w:t>Co-location with other Base Stations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3" w:name="_Toc21097794"/>
      <w:bookmarkStart w:id="644" w:name="_Toc29765356"/>
      <w:bookmarkStart w:id="645" w:name="_Toc37180838"/>
      <w:bookmarkStart w:id="646" w:name="_Toc37181282"/>
      <w:bookmarkStart w:id="647" w:name="_Toc37181726"/>
      <w:bookmarkStart w:id="648" w:name="_Toc45881791"/>
      <w:bookmarkStart w:id="649" w:name="_Toc52560024"/>
      <w:bookmarkStart w:id="650" w:name="_Toc61113974"/>
      <w:bookmarkStart w:id="651" w:name="_Toc67912479"/>
      <w:bookmarkStart w:id="652" w:name="_Toc74903348"/>
      <w:bookmarkStart w:id="653" w:name="_Toc76504722"/>
      <w:bookmarkStart w:id="654" w:name="_Toc83044524"/>
      <w:bookmarkStart w:id="655" w:name="_Toc89871107"/>
      <w:bookmarkStart w:id="656" w:name="_Toc98699422"/>
      <w:bookmarkStart w:id="657" w:name="_Toc115090635"/>
      <w:bookmarkStart w:id="658" w:name="_Toc123142122"/>
      <w:bookmarkStart w:id="659" w:name="_Toc124163497"/>
      <w:bookmarkStart w:id="660" w:name="_Toc130735159"/>
      <w:bookmarkStart w:id="661" w:name="_Toc137309360"/>
      <w:bookmarkStart w:id="662" w:name="_Toc156500218"/>
      <w:r w:rsidRPr="00A46FD9">
        <w:t>4.6.6</w:t>
      </w:r>
      <w:r w:rsidRPr="00A46FD9">
        <w:tab/>
        <w:t>NB-IoT sub-carrier spacing</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3" w:name="_Toc21097795"/>
      <w:bookmarkStart w:id="664" w:name="_Toc29765357"/>
      <w:bookmarkStart w:id="665" w:name="_Toc37180839"/>
      <w:bookmarkStart w:id="666" w:name="_Toc37181283"/>
      <w:bookmarkStart w:id="667" w:name="_Toc37181727"/>
      <w:bookmarkStart w:id="668" w:name="_Toc45881792"/>
      <w:bookmarkStart w:id="669" w:name="_Toc52560025"/>
      <w:bookmarkStart w:id="670" w:name="_Toc61113975"/>
      <w:bookmarkStart w:id="671" w:name="_Toc67912480"/>
      <w:bookmarkStart w:id="672" w:name="_Toc74903349"/>
      <w:bookmarkStart w:id="673" w:name="_Toc76504723"/>
      <w:bookmarkStart w:id="674" w:name="_Toc83044525"/>
      <w:bookmarkStart w:id="675" w:name="_Toc89871108"/>
      <w:bookmarkStart w:id="676" w:name="_Toc98699423"/>
      <w:bookmarkStart w:id="677" w:name="_Toc115090636"/>
      <w:bookmarkStart w:id="678" w:name="_Toc123142123"/>
      <w:bookmarkStart w:id="679" w:name="_Toc124163498"/>
      <w:bookmarkStart w:id="680" w:name="_Toc130735160"/>
      <w:bookmarkStart w:id="681" w:name="_Toc137309361"/>
      <w:bookmarkStart w:id="682" w:name="_Toc156500219"/>
      <w:r w:rsidRPr="00A46FD9">
        <w:t>4.6.7</w:t>
      </w:r>
      <w:r w:rsidRPr="00A46FD9">
        <w:tab/>
        <w:t>NB-IoT power dynamic range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3" w:name="_Toc21097796"/>
      <w:bookmarkStart w:id="684" w:name="_Toc29765358"/>
      <w:bookmarkStart w:id="685" w:name="_Toc37180840"/>
      <w:bookmarkStart w:id="686" w:name="_Toc37181284"/>
      <w:bookmarkStart w:id="687" w:name="_Toc37181728"/>
      <w:bookmarkStart w:id="688" w:name="_Toc45881793"/>
      <w:bookmarkStart w:id="689" w:name="_Toc52560026"/>
      <w:bookmarkStart w:id="690" w:name="_Toc61113976"/>
      <w:bookmarkStart w:id="691" w:name="_Toc67912481"/>
      <w:bookmarkStart w:id="692" w:name="_Toc74903350"/>
      <w:bookmarkStart w:id="693" w:name="_Toc76504724"/>
      <w:bookmarkStart w:id="694" w:name="_Toc83044526"/>
      <w:bookmarkStart w:id="695" w:name="_Toc89871109"/>
      <w:bookmarkStart w:id="696" w:name="_Toc98699424"/>
      <w:bookmarkStart w:id="697" w:name="_Toc115090637"/>
      <w:bookmarkStart w:id="698" w:name="_Toc123142124"/>
      <w:bookmarkStart w:id="699" w:name="_Toc124163499"/>
      <w:bookmarkStart w:id="700" w:name="_Toc130735161"/>
      <w:bookmarkStart w:id="701" w:name="_Toc137309362"/>
      <w:bookmarkStart w:id="702" w:name="_Toc156500220"/>
      <w:r w:rsidRPr="00A46FD9">
        <w:t>4.7</w:t>
      </w:r>
      <w:r w:rsidRPr="00A46FD9">
        <w:tab/>
        <w:t>Capability set definition and manufacturer's declarations of supported RF configurations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238B4EE" w14:textId="77777777" w:rsidR="00FF3259" w:rsidRPr="00A46FD9" w:rsidRDefault="00FF3259" w:rsidP="00FF3259">
      <w:pPr>
        <w:pStyle w:val="Heading3"/>
      </w:pPr>
      <w:bookmarkStart w:id="703" w:name="_Toc21097797"/>
      <w:bookmarkStart w:id="704" w:name="_Toc29765359"/>
      <w:bookmarkStart w:id="705" w:name="_Toc37180841"/>
      <w:bookmarkStart w:id="706" w:name="_Toc37181285"/>
      <w:bookmarkStart w:id="707" w:name="_Toc37181729"/>
      <w:bookmarkStart w:id="708" w:name="_Toc45881794"/>
      <w:bookmarkStart w:id="709" w:name="_Toc52560027"/>
      <w:bookmarkStart w:id="710" w:name="_Toc61113977"/>
      <w:bookmarkStart w:id="711" w:name="_Toc67912482"/>
      <w:bookmarkStart w:id="712" w:name="_Toc74903351"/>
      <w:bookmarkStart w:id="713" w:name="_Toc76504725"/>
      <w:bookmarkStart w:id="714" w:name="_Toc83044527"/>
      <w:bookmarkStart w:id="715" w:name="_Toc89871110"/>
      <w:bookmarkStart w:id="716" w:name="_Toc98699425"/>
      <w:bookmarkStart w:id="717" w:name="_Toc115090638"/>
      <w:bookmarkStart w:id="718" w:name="_Toc123142125"/>
      <w:bookmarkStart w:id="719" w:name="_Toc124163500"/>
      <w:bookmarkStart w:id="720" w:name="_Toc130735162"/>
      <w:bookmarkStart w:id="721" w:name="_Toc137309363"/>
      <w:bookmarkStart w:id="722" w:name="_Toc156500221"/>
      <w:r w:rsidRPr="00A46FD9">
        <w:t>4.7.1</w:t>
      </w:r>
      <w:r w:rsidRPr="00A46FD9">
        <w:tab/>
        <w:t>Definition of Capability Sets (CS)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591D9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3"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5" w:name="OLE_LINK56"/>
      <w:bookmarkStart w:id="726" w:name="OLE_LINK57"/>
      <w:r w:rsidRPr="00A46FD9">
        <w:rPr>
          <w:rFonts w:eastAsia="SimSun"/>
          <w:lang w:eastAsia="zh-CN"/>
        </w:rPr>
        <w:t>NB-IoT standalone</w:t>
      </w:r>
      <w:bookmarkEnd w:id="725"/>
      <w:bookmarkEnd w:id="72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7" w:name="OLE_LINK97"/>
            <w:bookmarkStart w:id="728" w:name="OLE_LINK98"/>
            <w:bookmarkStart w:id="729" w:name="OLE_LINK75"/>
            <w:bookmarkStart w:id="73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7"/>
            <w:bookmarkEnd w:id="72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1" w:name="OLE_LINK86"/>
            <w:bookmarkStart w:id="732" w:name="OLE_LINK87"/>
            <w:bookmarkEnd w:id="729"/>
            <w:bookmarkEnd w:id="730"/>
            <w:r w:rsidRPr="00A46FD9">
              <w:rPr>
                <w:rFonts w:ascii="Arial Narrow" w:eastAsia="SimSun" w:hAnsi="Arial Narrow" w:cs="Arial"/>
                <w:lang w:val="sv-FI" w:eastAsia="ja-JP"/>
              </w:rPr>
              <w:t xml:space="preserve">SR </w:t>
            </w:r>
            <w:bookmarkStart w:id="733" w:name="OLE_LINK68"/>
            <w:bookmarkStart w:id="734" w:name="OLE_LINK69"/>
            <w:r w:rsidRPr="00A46FD9">
              <w:rPr>
                <w:rFonts w:ascii="Arial Narrow" w:eastAsia="SimSun" w:hAnsi="Arial Narrow" w:cs="Arial"/>
                <w:lang w:val="sv-FI" w:eastAsia="ja-JP"/>
              </w:rPr>
              <w:t xml:space="preserve">UTRA </w:t>
            </w:r>
            <w:bookmarkEnd w:id="733"/>
            <w:bookmarkEnd w:id="734"/>
            <w:r w:rsidRPr="00A46FD9">
              <w:rPr>
                <w:rFonts w:ascii="Arial Narrow" w:eastAsia="SimSun" w:hAnsi="Arial Narrow" w:cs="Arial"/>
                <w:lang w:val="sv-FI" w:eastAsia="ja-JP"/>
              </w:rPr>
              <w:t>(SC, MC)</w:t>
            </w:r>
          </w:p>
          <w:bookmarkEnd w:id="731"/>
          <w:bookmarkEnd w:id="73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5" w:name="_Toc21097798"/>
      <w:bookmarkStart w:id="736" w:name="_Toc29765360"/>
      <w:bookmarkStart w:id="737" w:name="_Toc37180842"/>
      <w:bookmarkStart w:id="738" w:name="_Toc37181286"/>
      <w:bookmarkStart w:id="739" w:name="_Toc37181730"/>
      <w:bookmarkStart w:id="740" w:name="_Toc45881795"/>
      <w:bookmarkStart w:id="741" w:name="_Toc52560028"/>
      <w:bookmarkStart w:id="742" w:name="_Toc61113978"/>
      <w:bookmarkStart w:id="743" w:name="_Toc67912483"/>
      <w:bookmarkStart w:id="744" w:name="_Toc74903352"/>
      <w:bookmarkStart w:id="745" w:name="_Toc76504726"/>
      <w:bookmarkStart w:id="746" w:name="_Toc83044528"/>
      <w:bookmarkStart w:id="747" w:name="_Toc89871111"/>
      <w:bookmarkStart w:id="748" w:name="_Toc98699426"/>
      <w:bookmarkStart w:id="749" w:name="_Toc115090639"/>
      <w:bookmarkStart w:id="750" w:name="_Toc123142126"/>
      <w:bookmarkStart w:id="751" w:name="_Toc124163501"/>
      <w:bookmarkStart w:id="752" w:name="_Toc130735163"/>
      <w:bookmarkStart w:id="753" w:name="_Toc137309364"/>
      <w:bookmarkStart w:id="754" w:name="_Toc156500222"/>
      <w:r w:rsidRPr="00A46FD9">
        <w:t>4.7.2</w:t>
      </w:r>
      <w:r w:rsidRPr="00A46FD9">
        <w:tab/>
        <w:t>Manufacturer's declarations of supported RF configurations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5" w:name="_Toc21097799"/>
      <w:bookmarkStart w:id="756" w:name="_Toc29765361"/>
      <w:bookmarkStart w:id="757" w:name="_Toc37180843"/>
      <w:bookmarkStart w:id="758" w:name="_Toc37181287"/>
      <w:bookmarkStart w:id="759" w:name="_Toc37181731"/>
      <w:bookmarkStart w:id="760" w:name="_Toc45881796"/>
      <w:bookmarkStart w:id="761" w:name="_Toc52560029"/>
      <w:bookmarkStart w:id="762" w:name="_Toc61113979"/>
      <w:bookmarkStart w:id="763" w:name="_Toc67912484"/>
      <w:bookmarkStart w:id="764" w:name="_Toc74903353"/>
      <w:bookmarkStart w:id="765" w:name="_Toc76504727"/>
      <w:bookmarkStart w:id="766" w:name="_Toc83044529"/>
      <w:bookmarkStart w:id="767" w:name="_Toc89871112"/>
      <w:bookmarkStart w:id="768" w:name="_Toc98699427"/>
      <w:bookmarkStart w:id="769" w:name="_Toc115090640"/>
      <w:bookmarkStart w:id="770" w:name="_Toc123142127"/>
      <w:bookmarkStart w:id="771" w:name="_Toc124163502"/>
      <w:bookmarkStart w:id="772" w:name="_Toc130735164"/>
      <w:bookmarkStart w:id="773" w:name="_Toc137309365"/>
      <w:bookmarkStart w:id="774" w:name="_Toc156500223"/>
      <w:r w:rsidRPr="00A46FD9">
        <w:t>4.8</w:t>
      </w:r>
      <w:r w:rsidRPr="00A46FD9">
        <w:tab/>
        <w:t>MSR test configurations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5" w:name="_Toc21097800"/>
      <w:bookmarkStart w:id="776" w:name="_Toc29765362"/>
      <w:bookmarkStart w:id="777" w:name="_Toc37180844"/>
      <w:bookmarkStart w:id="778" w:name="_Toc37181288"/>
      <w:bookmarkStart w:id="779" w:name="_Toc37181732"/>
      <w:bookmarkStart w:id="780" w:name="_Toc45881797"/>
      <w:bookmarkStart w:id="781" w:name="_Toc52560030"/>
      <w:bookmarkStart w:id="782" w:name="_Toc61113980"/>
      <w:bookmarkStart w:id="783" w:name="_Toc67912485"/>
      <w:bookmarkStart w:id="784" w:name="_Toc74903354"/>
      <w:bookmarkStart w:id="785" w:name="_Toc76504728"/>
      <w:bookmarkStart w:id="786" w:name="_Toc83044530"/>
      <w:bookmarkStart w:id="787" w:name="_Toc89871113"/>
      <w:bookmarkStart w:id="788" w:name="_Toc98699428"/>
      <w:bookmarkStart w:id="789" w:name="_Toc115090641"/>
      <w:bookmarkStart w:id="790" w:name="_Toc123142128"/>
      <w:bookmarkStart w:id="791" w:name="_Toc124163503"/>
      <w:bookmarkStart w:id="792" w:name="_Toc130735165"/>
      <w:bookmarkStart w:id="793" w:name="_Toc137309366"/>
      <w:bookmarkStart w:id="794" w:name="_Toc156500224"/>
      <w:r w:rsidRPr="00A46FD9">
        <w:t>4.8.1</w:t>
      </w:r>
      <w:r w:rsidRPr="00A46FD9">
        <w:tab/>
        <w:t>TC1: UTRA multicarrier operation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5" w:name="_Toc21097801"/>
      <w:bookmarkStart w:id="796" w:name="_Toc29765363"/>
      <w:bookmarkStart w:id="797" w:name="_Toc37180845"/>
      <w:bookmarkStart w:id="798" w:name="_Toc37181289"/>
      <w:bookmarkStart w:id="799" w:name="_Toc37181733"/>
      <w:bookmarkStart w:id="800" w:name="_Toc45881798"/>
      <w:bookmarkStart w:id="801" w:name="_Toc52560031"/>
      <w:bookmarkStart w:id="802" w:name="_Toc61113981"/>
      <w:bookmarkStart w:id="803" w:name="_Toc67912486"/>
      <w:bookmarkStart w:id="804" w:name="_Toc74903355"/>
      <w:bookmarkStart w:id="805" w:name="_Toc76504729"/>
      <w:bookmarkStart w:id="806" w:name="_Toc83044531"/>
      <w:bookmarkStart w:id="807" w:name="_Toc89871114"/>
      <w:bookmarkStart w:id="808" w:name="_Toc98699429"/>
      <w:bookmarkStart w:id="809" w:name="_Toc115090642"/>
      <w:bookmarkStart w:id="810" w:name="_Toc123142129"/>
      <w:bookmarkStart w:id="811" w:name="_Toc124163504"/>
      <w:bookmarkStart w:id="812" w:name="_Toc130735166"/>
      <w:bookmarkStart w:id="813" w:name="_Toc137309367"/>
      <w:bookmarkStart w:id="814" w:name="_Toc156500225"/>
      <w:r w:rsidRPr="00A46FD9">
        <w:t>4.8.1.1</w:t>
      </w:r>
      <w:r w:rsidRPr="00A46FD9">
        <w:tab/>
        <w:t>TC1a generation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5" w:name="_Toc21097802"/>
      <w:bookmarkStart w:id="816" w:name="_Toc29765364"/>
      <w:bookmarkStart w:id="817" w:name="_Toc37180846"/>
      <w:bookmarkStart w:id="818" w:name="_Toc37181290"/>
      <w:bookmarkStart w:id="819" w:name="_Toc37181734"/>
      <w:bookmarkStart w:id="820" w:name="_Toc45881799"/>
      <w:bookmarkStart w:id="821" w:name="_Toc52560032"/>
      <w:bookmarkStart w:id="822" w:name="_Toc61113982"/>
      <w:bookmarkStart w:id="823" w:name="_Toc67912487"/>
      <w:bookmarkStart w:id="824" w:name="_Toc74903356"/>
      <w:bookmarkStart w:id="825" w:name="_Toc76504730"/>
      <w:bookmarkStart w:id="826" w:name="_Toc83044532"/>
      <w:bookmarkStart w:id="827" w:name="_Toc89871115"/>
      <w:bookmarkStart w:id="828" w:name="_Toc98699430"/>
      <w:bookmarkStart w:id="829" w:name="_Toc115090643"/>
      <w:bookmarkStart w:id="830" w:name="_Toc123142130"/>
      <w:bookmarkStart w:id="831" w:name="_Toc124163505"/>
      <w:bookmarkStart w:id="832" w:name="_Toc130735167"/>
      <w:bookmarkStart w:id="833" w:name="_Toc137309368"/>
      <w:bookmarkStart w:id="834" w:name="_Toc156500226"/>
      <w:r w:rsidRPr="00A46FD9">
        <w:t>4.8.1.2</w:t>
      </w:r>
      <w:r w:rsidRPr="00A46FD9">
        <w:tab/>
        <w:t>TC1b generation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5" w:name="_Toc21097803"/>
      <w:bookmarkStart w:id="836" w:name="_Toc29765365"/>
      <w:bookmarkStart w:id="837" w:name="_Toc37180847"/>
      <w:bookmarkStart w:id="838" w:name="_Toc37181291"/>
      <w:bookmarkStart w:id="839" w:name="_Toc37181735"/>
      <w:bookmarkStart w:id="840" w:name="_Toc45881800"/>
      <w:bookmarkStart w:id="841" w:name="_Toc52560033"/>
      <w:bookmarkStart w:id="842" w:name="_Toc61113983"/>
      <w:bookmarkStart w:id="843" w:name="_Toc67912488"/>
      <w:bookmarkStart w:id="844" w:name="_Toc74903357"/>
      <w:bookmarkStart w:id="845" w:name="_Toc76504731"/>
      <w:bookmarkStart w:id="846" w:name="_Toc83044533"/>
      <w:bookmarkStart w:id="847" w:name="_Toc89871116"/>
      <w:bookmarkStart w:id="848" w:name="_Toc98699431"/>
      <w:bookmarkStart w:id="849" w:name="_Toc115090644"/>
      <w:bookmarkStart w:id="850" w:name="_Toc123142131"/>
      <w:bookmarkStart w:id="851" w:name="_Toc124163506"/>
      <w:bookmarkStart w:id="852" w:name="_Toc130735168"/>
      <w:bookmarkStart w:id="853" w:name="_Toc137309369"/>
      <w:bookmarkStart w:id="854" w:name="_Toc156500227"/>
      <w:r w:rsidRPr="00A46FD9">
        <w:t>4.8.1.3</w:t>
      </w:r>
      <w:r w:rsidRPr="00A46FD9">
        <w:tab/>
        <w:t>TC1 power allocation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5" w:name="_Toc21097804"/>
      <w:bookmarkStart w:id="856" w:name="_Toc29765366"/>
      <w:bookmarkStart w:id="857" w:name="_Toc37180848"/>
      <w:bookmarkStart w:id="858" w:name="_Toc37181292"/>
      <w:bookmarkStart w:id="859" w:name="_Toc37181736"/>
      <w:bookmarkStart w:id="860" w:name="_Toc45881801"/>
      <w:bookmarkStart w:id="861" w:name="_Toc52560034"/>
      <w:bookmarkStart w:id="862" w:name="_Toc61113984"/>
      <w:bookmarkStart w:id="863" w:name="_Toc67912489"/>
      <w:bookmarkStart w:id="864" w:name="_Toc74903358"/>
      <w:bookmarkStart w:id="865" w:name="_Toc76504732"/>
      <w:bookmarkStart w:id="866" w:name="_Toc83044534"/>
      <w:bookmarkStart w:id="867" w:name="_Toc89871117"/>
      <w:bookmarkStart w:id="868" w:name="_Toc98699432"/>
      <w:bookmarkStart w:id="869" w:name="_Toc115090645"/>
      <w:bookmarkStart w:id="870" w:name="_Toc123142132"/>
      <w:bookmarkStart w:id="871" w:name="_Toc124163507"/>
      <w:bookmarkStart w:id="872" w:name="_Toc130735169"/>
      <w:bookmarkStart w:id="873" w:name="_Toc137309370"/>
      <w:bookmarkStart w:id="874" w:name="_Toc156500228"/>
      <w:r w:rsidRPr="00A46FD9">
        <w:t>4.8.1a</w:t>
      </w:r>
      <w:r w:rsidRPr="00A46FD9">
        <w:tab/>
        <w:t>NTC1: UTRA multicarrier non-contiguous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5" w:name="_Toc21097805"/>
      <w:bookmarkStart w:id="876" w:name="_Toc29765367"/>
      <w:bookmarkStart w:id="877" w:name="_Toc37180849"/>
      <w:bookmarkStart w:id="878" w:name="_Toc37181293"/>
      <w:bookmarkStart w:id="879" w:name="_Toc37181737"/>
      <w:bookmarkStart w:id="880" w:name="_Toc45881802"/>
      <w:bookmarkStart w:id="881" w:name="_Toc52560035"/>
      <w:bookmarkStart w:id="882" w:name="_Toc61113985"/>
      <w:bookmarkStart w:id="883" w:name="_Toc67912490"/>
      <w:bookmarkStart w:id="884" w:name="_Toc74903359"/>
      <w:bookmarkStart w:id="885" w:name="_Toc76504733"/>
      <w:bookmarkStart w:id="886" w:name="_Toc83044535"/>
      <w:bookmarkStart w:id="887" w:name="_Toc89871118"/>
      <w:bookmarkStart w:id="888" w:name="_Toc98699433"/>
      <w:bookmarkStart w:id="889" w:name="_Toc115090646"/>
      <w:bookmarkStart w:id="890" w:name="_Toc123142133"/>
      <w:bookmarkStart w:id="891" w:name="_Toc124163508"/>
      <w:bookmarkStart w:id="892" w:name="_Toc130735170"/>
      <w:bookmarkStart w:id="893" w:name="_Toc137309371"/>
      <w:bookmarkStart w:id="894" w:name="_Toc156500229"/>
      <w:r w:rsidRPr="00A46FD9">
        <w:t>4.8.1a.1</w:t>
      </w:r>
      <w:r w:rsidRPr="00A46FD9">
        <w:tab/>
        <w:t>NTC1a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5" w:name="_Toc21097806"/>
      <w:bookmarkStart w:id="896" w:name="_Toc29765368"/>
      <w:bookmarkStart w:id="897" w:name="_Toc37180850"/>
      <w:bookmarkStart w:id="898" w:name="_Toc37181294"/>
      <w:bookmarkStart w:id="899" w:name="_Toc37181738"/>
      <w:bookmarkStart w:id="900" w:name="_Toc45881803"/>
      <w:bookmarkStart w:id="901" w:name="_Toc52560036"/>
      <w:bookmarkStart w:id="902" w:name="_Toc61113986"/>
      <w:bookmarkStart w:id="903" w:name="_Toc67912491"/>
      <w:bookmarkStart w:id="904" w:name="_Toc74903360"/>
      <w:bookmarkStart w:id="905" w:name="_Toc76504734"/>
      <w:bookmarkStart w:id="906" w:name="_Toc83044536"/>
      <w:bookmarkStart w:id="907" w:name="_Toc89871119"/>
      <w:bookmarkStart w:id="908" w:name="_Toc98699434"/>
      <w:bookmarkStart w:id="909" w:name="_Toc115090647"/>
      <w:bookmarkStart w:id="910" w:name="_Toc123142134"/>
      <w:bookmarkStart w:id="911" w:name="_Toc124163509"/>
      <w:bookmarkStart w:id="912" w:name="_Toc130735171"/>
      <w:bookmarkStart w:id="913" w:name="_Toc137309372"/>
      <w:bookmarkStart w:id="914" w:name="_Toc156500230"/>
      <w:r w:rsidRPr="00A46FD9">
        <w:t>4.8.1a.2</w:t>
      </w:r>
      <w:r w:rsidRPr="00A46FD9">
        <w:tab/>
        <w:t>NTC1 power allocation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5" w:name="_Toc21097807"/>
      <w:bookmarkStart w:id="916" w:name="_Toc29765369"/>
      <w:bookmarkStart w:id="917" w:name="_Toc37180851"/>
      <w:bookmarkStart w:id="918" w:name="_Toc37181295"/>
      <w:bookmarkStart w:id="919" w:name="_Toc37181739"/>
      <w:bookmarkStart w:id="920" w:name="_Toc45881804"/>
      <w:bookmarkStart w:id="921" w:name="_Toc52560037"/>
      <w:bookmarkStart w:id="922" w:name="_Toc61113987"/>
      <w:bookmarkStart w:id="923" w:name="_Toc67912492"/>
      <w:bookmarkStart w:id="924" w:name="_Toc74903361"/>
      <w:bookmarkStart w:id="925" w:name="_Toc76504735"/>
      <w:bookmarkStart w:id="926" w:name="_Toc83044537"/>
      <w:bookmarkStart w:id="927" w:name="_Toc89871120"/>
      <w:bookmarkStart w:id="928" w:name="_Toc98699435"/>
      <w:bookmarkStart w:id="929" w:name="_Toc115090648"/>
      <w:bookmarkStart w:id="930" w:name="_Toc123142135"/>
      <w:bookmarkStart w:id="931" w:name="_Toc124163510"/>
      <w:bookmarkStart w:id="932" w:name="_Toc130735172"/>
      <w:bookmarkStart w:id="933" w:name="_Toc137309373"/>
      <w:bookmarkStart w:id="934" w:name="_Toc156500231"/>
      <w:r w:rsidRPr="00A46FD9">
        <w:t>4.8.2</w:t>
      </w:r>
      <w:r w:rsidRPr="00A46FD9">
        <w:tab/>
        <w:t>TC2: E-UTRA multicarrier operation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5" w:name="_Toc21097808"/>
      <w:bookmarkStart w:id="936" w:name="_Toc29765370"/>
      <w:bookmarkStart w:id="937" w:name="_Toc37180852"/>
      <w:bookmarkStart w:id="938" w:name="_Toc37181296"/>
      <w:bookmarkStart w:id="939" w:name="_Toc37181740"/>
      <w:bookmarkStart w:id="940" w:name="_Toc45881805"/>
      <w:bookmarkStart w:id="941" w:name="_Toc52560038"/>
      <w:bookmarkStart w:id="942" w:name="_Toc61113988"/>
      <w:bookmarkStart w:id="943" w:name="_Toc67912493"/>
      <w:bookmarkStart w:id="944" w:name="_Toc74903362"/>
      <w:bookmarkStart w:id="945" w:name="_Toc76504736"/>
      <w:bookmarkStart w:id="946" w:name="_Toc83044538"/>
      <w:bookmarkStart w:id="947" w:name="_Toc89871121"/>
      <w:bookmarkStart w:id="948" w:name="_Toc98699436"/>
      <w:bookmarkStart w:id="949" w:name="_Toc115090649"/>
      <w:bookmarkStart w:id="950" w:name="_Toc123142136"/>
      <w:bookmarkStart w:id="951" w:name="_Toc124163511"/>
      <w:bookmarkStart w:id="952" w:name="_Toc130735173"/>
      <w:bookmarkStart w:id="953" w:name="_Toc137309374"/>
      <w:bookmarkStart w:id="954" w:name="_Toc156500232"/>
      <w:r w:rsidRPr="00A46FD9">
        <w:t>4.8.2.1</w:t>
      </w:r>
      <w:r w:rsidRPr="00A46FD9">
        <w:tab/>
        <w:t>TC2 generation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5" w:name="_Toc21097809"/>
      <w:bookmarkStart w:id="956" w:name="_Toc29765371"/>
      <w:bookmarkStart w:id="957" w:name="_Toc37180853"/>
      <w:bookmarkStart w:id="958" w:name="_Toc37181297"/>
      <w:bookmarkStart w:id="959" w:name="_Toc37181741"/>
      <w:bookmarkStart w:id="960" w:name="_Toc45881806"/>
      <w:bookmarkStart w:id="961" w:name="_Toc52560039"/>
      <w:bookmarkStart w:id="962" w:name="_Toc61113989"/>
      <w:bookmarkStart w:id="963" w:name="_Toc67912494"/>
      <w:bookmarkStart w:id="964" w:name="_Toc74903363"/>
      <w:bookmarkStart w:id="965" w:name="_Toc76504737"/>
      <w:bookmarkStart w:id="966" w:name="_Toc83044539"/>
      <w:bookmarkStart w:id="967" w:name="_Toc89871122"/>
      <w:bookmarkStart w:id="968" w:name="_Toc98699437"/>
      <w:bookmarkStart w:id="969" w:name="_Toc115090650"/>
      <w:bookmarkStart w:id="970" w:name="_Toc123142137"/>
      <w:bookmarkStart w:id="971" w:name="_Toc124163512"/>
      <w:bookmarkStart w:id="972" w:name="_Toc130735174"/>
      <w:bookmarkStart w:id="973" w:name="_Toc137309375"/>
      <w:bookmarkStart w:id="974" w:name="_Toc156500233"/>
      <w:r w:rsidRPr="00A46FD9">
        <w:t>4.8.2.2</w:t>
      </w:r>
      <w:r w:rsidRPr="00A46FD9">
        <w:tab/>
        <w:t>TC2 power allocation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5" w:name="_Toc21097810"/>
      <w:bookmarkStart w:id="976" w:name="_Toc29765372"/>
      <w:bookmarkStart w:id="977" w:name="_Toc37180854"/>
      <w:bookmarkStart w:id="978" w:name="_Toc37181298"/>
      <w:bookmarkStart w:id="979" w:name="_Toc37181742"/>
      <w:bookmarkStart w:id="980" w:name="_Toc45881807"/>
      <w:bookmarkStart w:id="981" w:name="_Toc52560040"/>
      <w:bookmarkStart w:id="982" w:name="_Toc61113990"/>
      <w:bookmarkStart w:id="983" w:name="_Toc67912495"/>
      <w:bookmarkStart w:id="984" w:name="_Toc74903364"/>
      <w:bookmarkStart w:id="985" w:name="_Toc76504738"/>
      <w:bookmarkStart w:id="986" w:name="_Toc83044540"/>
      <w:bookmarkStart w:id="987" w:name="_Toc89871123"/>
      <w:bookmarkStart w:id="988" w:name="_Toc98699438"/>
      <w:bookmarkStart w:id="989" w:name="_Toc115090651"/>
      <w:bookmarkStart w:id="990" w:name="_Toc123142138"/>
      <w:bookmarkStart w:id="991" w:name="_Toc124163513"/>
      <w:bookmarkStart w:id="992" w:name="_Toc130735175"/>
      <w:bookmarkStart w:id="993" w:name="_Toc137309376"/>
      <w:bookmarkStart w:id="994" w:name="_Toc156500234"/>
      <w:r w:rsidRPr="00A46FD9">
        <w:t>4.8.2a</w:t>
      </w:r>
      <w:r w:rsidRPr="00A46FD9">
        <w:tab/>
        <w:t>NTC2: E-UTRA multicarrier non-contiguous operation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5" w:name="_Toc21097811"/>
      <w:bookmarkStart w:id="996" w:name="_Toc29765373"/>
      <w:bookmarkStart w:id="997" w:name="_Toc37180855"/>
      <w:bookmarkStart w:id="998" w:name="_Toc37181299"/>
      <w:bookmarkStart w:id="999" w:name="_Toc37181743"/>
      <w:bookmarkStart w:id="1000" w:name="_Toc45881808"/>
      <w:bookmarkStart w:id="1001" w:name="_Toc52560041"/>
      <w:bookmarkStart w:id="1002" w:name="_Toc61113991"/>
      <w:bookmarkStart w:id="1003" w:name="_Toc67912496"/>
      <w:bookmarkStart w:id="1004" w:name="_Toc74903365"/>
      <w:bookmarkStart w:id="1005" w:name="_Toc76504739"/>
      <w:bookmarkStart w:id="1006" w:name="_Toc83044541"/>
      <w:bookmarkStart w:id="1007" w:name="_Toc89871124"/>
      <w:bookmarkStart w:id="1008" w:name="_Toc98699439"/>
      <w:bookmarkStart w:id="1009" w:name="_Toc115090652"/>
      <w:bookmarkStart w:id="1010" w:name="_Toc123142139"/>
      <w:bookmarkStart w:id="1011" w:name="_Toc124163514"/>
      <w:bookmarkStart w:id="1012" w:name="_Toc130735176"/>
      <w:bookmarkStart w:id="1013" w:name="_Toc137309377"/>
      <w:bookmarkStart w:id="1014" w:name="_Toc156500235"/>
      <w:r w:rsidRPr="00A46FD9">
        <w:t>4.8.2a.1</w:t>
      </w:r>
      <w:r w:rsidRPr="00A46FD9">
        <w:tab/>
        <w:t>NTC2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5" w:name="_Toc21097812"/>
      <w:bookmarkStart w:id="1016" w:name="_Toc29765374"/>
      <w:bookmarkStart w:id="1017" w:name="_Toc37180856"/>
      <w:bookmarkStart w:id="1018" w:name="_Toc37181300"/>
      <w:bookmarkStart w:id="1019" w:name="_Toc37181744"/>
      <w:bookmarkStart w:id="1020" w:name="_Toc45881809"/>
      <w:bookmarkStart w:id="1021" w:name="_Toc52560042"/>
      <w:bookmarkStart w:id="1022" w:name="_Toc61113992"/>
      <w:bookmarkStart w:id="1023" w:name="_Toc67912497"/>
      <w:bookmarkStart w:id="1024" w:name="_Toc74903366"/>
      <w:bookmarkStart w:id="1025" w:name="_Toc76504740"/>
      <w:bookmarkStart w:id="1026" w:name="_Toc83044542"/>
      <w:bookmarkStart w:id="1027" w:name="_Toc89871125"/>
      <w:bookmarkStart w:id="1028" w:name="_Toc98699440"/>
      <w:bookmarkStart w:id="1029" w:name="_Toc115090653"/>
      <w:bookmarkStart w:id="1030" w:name="_Toc123142140"/>
      <w:bookmarkStart w:id="1031" w:name="_Toc124163515"/>
      <w:bookmarkStart w:id="1032" w:name="_Toc130735177"/>
      <w:bookmarkStart w:id="1033" w:name="_Toc137309378"/>
      <w:bookmarkStart w:id="1034" w:name="_Toc156500236"/>
      <w:r w:rsidRPr="00A46FD9">
        <w:t>4.8.2a.2</w:t>
      </w:r>
      <w:r w:rsidRPr="00A46FD9">
        <w:tab/>
        <w:t>NTC2 power allocation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5" w:name="_Toc21097813"/>
      <w:bookmarkStart w:id="1036" w:name="_Toc29765375"/>
      <w:bookmarkStart w:id="1037" w:name="_Toc37180857"/>
      <w:bookmarkStart w:id="1038" w:name="_Toc37181301"/>
      <w:bookmarkStart w:id="1039" w:name="_Toc37181745"/>
      <w:bookmarkStart w:id="1040" w:name="_Toc45881810"/>
      <w:bookmarkStart w:id="1041" w:name="_Toc52560043"/>
      <w:bookmarkStart w:id="1042" w:name="_Toc61113993"/>
      <w:bookmarkStart w:id="1043" w:name="_Toc67912498"/>
      <w:bookmarkStart w:id="1044" w:name="_Toc74903367"/>
      <w:bookmarkStart w:id="1045" w:name="_Toc76504741"/>
      <w:bookmarkStart w:id="1046" w:name="_Toc83044543"/>
      <w:bookmarkStart w:id="1047" w:name="_Toc89871126"/>
      <w:bookmarkStart w:id="1048" w:name="_Toc98699441"/>
      <w:bookmarkStart w:id="1049" w:name="_Toc115090654"/>
      <w:bookmarkStart w:id="1050" w:name="_Toc123142141"/>
      <w:bookmarkStart w:id="1051" w:name="_Toc124163516"/>
      <w:bookmarkStart w:id="1052" w:name="_Toc130735178"/>
      <w:bookmarkStart w:id="1053" w:name="_Toc137309379"/>
      <w:bookmarkStart w:id="1054" w:name="_Toc156500237"/>
      <w:r w:rsidRPr="00A46FD9">
        <w:t>4.8.3</w:t>
      </w:r>
      <w:r w:rsidRPr="00A46FD9">
        <w:tab/>
        <w:t>TC3: UTRA and E-UTRA multi RAT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5" w:name="_Toc21097814"/>
      <w:bookmarkStart w:id="1056" w:name="_Toc29765376"/>
      <w:bookmarkStart w:id="1057" w:name="_Toc37180858"/>
      <w:bookmarkStart w:id="1058" w:name="_Toc37181302"/>
      <w:bookmarkStart w:id="1059" w:name="_Toc37181746"/>
      <w:bookmarkStart w:id="1060" w:name="_Toc45881811"/>
      <w:bookmarkStart w:id="1061" w:name="_Toc52560044"/>
      <w:bookmarkStart w:id="1062" w:name="_Toc61113994"/>
      <w:bookmarkStart w:id="1063" w:name="_Toc67912499"/>
      <w:bookmarkStart w:id="1064" w:name="_Toc74903368"/>
      <w:bookmarkStart w:id="1065" w:name="_Toc76504742"/>
      <w:bookmarkStart w:id="1066" w:name="_Toc83044544"/>
      <w:bookmarkStart w:id="1067" w:name="_Toc89871127"/>
      <w:bookmarkStart w:id="1068" w:name="_Toc98699442"/>
      <w:bookmarkStart w:id="1069" w:name="_Toc115090655"/>
      <w:bookmarkStart w:id="1070" w:name="_Toc123142142"/>
      <w:bookmarkStart w:id="1071" w:name="_Toc124163517"/>
      <w:bookmarkStart w:id="1072" w:name="_Toc130735179"/>
      <w:bookmarkStart w:id="1073" w:name="_Toc137309380"/>
      <w:bookmarkStart w:id="1074" w:name="_Toc156500238"/>
      <w:r w:rsidRPr="00A46FD9">
        <w:t>4.8.3.1</w:t>
      </w:r>
      <w:r w:rsidRPr="00A46FD9">
        <w:tab/>
        <w:t>TC3a generation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5" w:name="_Toc21097815"/>
      <w:bookmarkStart w:id="1076" w:name="_Toc29765377"/>
      <w:bookmarkStart w:id="1077" w:name="_Toc37180859"/>
      <w:bookmarkStart w:id="1078" w:name="_Toc37181303"/>
      <w:bookmarkStart w:id="1079" w:name="_Toc37181747"/>
      <w:bookmarkStart w:id="1080" w:name="_Toc45881812"/>
      <w:bookmarkStart w:id="1081" w:name="_Toc52560045"/>
      <w:bookmarkStart w:id="1082" w:name="_Toc61113995"/>
      <w:bookmarkStart w:id="1083" w:name="_Toc67912500"/>
      <w:bookmarkStart w:id="1084" w:name="_Toc74903369"/>
      <w:bookmarkStart w:id="1085" w:name="_Toc76504743"/>
      <w:bookmarkStart w:id="1086" w:name="_Toc83044545"/>
      <w:bookmarkStart w:id="1087" w:name="_Toc89871128"/>
      <w:bookmarkStart w:id="1088" w:name="_Toc98699443"/>
      <w:bookmarkStart w:id="1089" w:name="_Toc115090656"/>
      <w:bookmarkStart w:id="1090" w:name="_Toc123142143"/>
      <w:bookmarkStart w:id="1091" w:name="_Toc124163518"/>
      <w:bookmarkStart w:id="1092" w:name="_Toc130735180"/>
      <w:bookmarkStart w:id="1093" w:name="_Toc137309381"/>
      <w:bookmarkStart w:id="1094" w:name="_Toc156500239"/>
      <w:r w:rsidRPr="00A46FD9">
        <w:t>4.8.3.2</w:t>
      </w:r>
      <w:r w:rsidRPr="00A46FD9">
        <w:tab/>
        <w:t>TC3b generation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5" w:name="_Toc21097816"/>
      <w:bookmarkStart w:id="1096" w:name="_Toc29765378"/>
      <w:bookmarkStart w:id="1097" w:name="_Toc37180860"/>
      <w:bookmarkStart w:id="1098" w:name="_Toc37181304"/>
      <w:bookmarkStart w:id="1099" w:name="_Toc37181748"/>
      <w:bookmarkStart w:id="1100" w:name="_Toc45881813"/>
      <w:bookmarkStart w:id="1101" w:name="_Toc52560046"/>
      <w:bookmarkStart w:id="1102" w:name="_Toc61113996"/>
      <w:bookmarkStart w:id="1103" w:name="_Toc67912501"/>
      <w:bookmarkStart w:id="1104" w:name="_Toc74903370"/>
      <w:bookmarkStart w:id="1105" w:name="_Toc76504744"/>
      <w:bookmarkStart w:id="1106" w:name="_Toc83044546"/>
      <w:bookmarkStart w:id="1107" w:name="_Toc89871129"/>
      <w:bookmarkStart w:id="1108" w:name="_Toc98699444"/>
      <w:bookmarkStart w:id="1109" w:name="_Toc115090657"/>
      <w:bookmarkStart w:id="1110" w:name="_Toc123142144"/>
      <w:bookmarkStart w:id="1111" w:name="_Toc124163519"/>
      <w:bookmarkStart w:id="1112" w:name="_Toc130735181"/>
      <w:bookmarkStart w:id="1113" w:name="_Toc137309382"/>
      <w:bookmarkStart w:id="1114" w:name="_Toc156500240"/>
      <w:r w:rsidRPr="00A46FD9">
        <w:t>4.8.3.3</w:t>
      </w:r>
      <w:r w:rsidRPr="00A46FD9">
        <w:tab/>
        <w:t>TC3 power allocation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5" w:name="_Toc21097817"/>
      <w:bookmarkStart w:id="1116" w:name="_Toc29765379"/>
      <w:bookmarkStart w:id="1117" w:name="_Toc37180861"/>
      <w:bookmarkStart w:id="1118" w:name="_Toc37181305"/>
      <w:bookmarkStart w:id="1119" w:name="_Toc37181749"/>
      <w:bookmarkStart w:id="1120" w:name="_Toc45881814"/>
      <w:bookmarkStart w:id="1121" w:name="_Toc52560047"/>
      <w:bookmarkStart w:id="1122" w:name="_Toc61113997"/>
      <w:bookmarkStart w:id="1123" w:name="_Toc67912502"/>
      <w:bookmarkStart w:id="1124" w:name="_Toc74903371"/>
      <w:bookmarkStart w:id="1125" w:name="_Toc76504745"/>
      <w:bookmarkStart w:id="1126" w:name="_Toc83044547"/>
      <w:bookmarkStart w:id="1127" w:name="_Toc89871130"/>
      <w:bookmarkStart w:id="1128" w:name="_Toc98699445"/>
      <w:bookmarkStart w:id="1129" w:name="_Toc115090658"/>
      <w:bookmarkStart w:id="1130" w:name="_Toc123142145"/>
      <w:bookmarkStart w:id="1131" w:name="_Toc124163520"/>
      <w:bookmarkStart w:id="1132" w:name="_Toc130735182"/>
      <w:bookmarkStart w:id="1133" w:name="_Toc137309383"/>
      <w:bookmarkStart w:id="1134" w:name="_Toc156500241"/>
      <w:r w:rsidRPr="00A46FD9">
        <w:t>4.8.3a</w:t>
      </w:r>
      <w:r w:rsidRPr="00A46FD9">
        <w:tab/>
        <w:t>NTC3: UTRA and E-UTRA multi RAT non-contiguous operation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9D03026" w14:textId="77777777" w:rsidR="00B233CB" w:rsidRPr="00A46FD9" w:rsidRDefault="00B233CB" w:rsidP="00B233CB">
      <w:bookmarkStart w:id="1135" w:name="_Toc21097818"/>
      <w:bookmarkStart w:id="1136" w:name="_Toc29765380"/>
      <w:bookmarkStart w:id="1137" w:name="_Toc37180862"/>
      <w:bookmarkStart w:id="1138" w:name="_Toc37181306"/>
      <w:bookmarkStart w:id="1139" w:name="_Toc37181750"/>
      <w:bookmarkStart w:id="1140" w:name="_Toc45881815"/>
      <w:bookmarkStart w:id="1141" w:name="_Toc52560048"/>
      <w:bookmarkStart w:id="1142" w:name="_Toc61113998"/>
      <w:bookmarkStart w:id="1143" w:name="_Toc67912503"/>
      <w:bookmarkStart w:id="1144" w:name="_Toc74903372"/>
      <w:bookmarkStart w:id="1145" w:name="_Toc76504746"/>
      <w:bookmarkStart w:id="1146" w:name="_Toc83044548"/>
      <w:bookmarkStart w:id="1147"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1148" w:name="_Toc98699446"/>
      <w:bookmarkEnd w:id="1135"/>
      <w:bookmarkEnd w:id="1136"/>
      <w:bookmarkEnd w:id="1137"/>
      <w:bookmarkEnd w:id="1138"/>
      <w:bookmarkEnd w:id="1139"/>
      <w:bookmarkEnd w:id="1140"/>
      <w:bookmarkEnd w:id="1141"/>
      <w:bookmarkEnd w:id="1142"/>
      <w:bookmarkEnd w:id="1143"/>
      <w:bookmarkEnd w:id="1144"/>
      <w:bookmarkEnd w:id="1145"/>
      <w:bookmarkEnd w:id="1146"/>
      <w:bookmarkEnd w:id="1147"/>
      <w:r w:rsidRPr="001E57E5">
        <w:rPr>
          <w:rFonts w:ascii="Arial" w:hAnsi="Arial"/>
          <w:sz w:val="24"/>
        </w:rPr>
        <w:t>4.8.3a.1</w:t>
      </w:r>
      <w:r w:rsidRPr="001E57E5">
        <w:rPr>
          <w:rFonts w:ascii="Arial" w:hAnsi="Arial"/>
          <w:sz w:val="24"/>
        </w:rPr>
        <w:tab/>
        <w:t>NTC3 generation</w:t>
      </w:r>
      <w:bookmarkEnd w:id="1148"/>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9" w:name="_Toc21097819"/>
      <w:bookmarkStart w:id="1150" w:name="_Toc29765381"/>
      <w:bookmarkStart w:id="1151" w:name="_Toc37180863"/>
      <w:bookmarkStart w:id="1152" w:name="_Toc37181307"/>
      <w:bookmarkStart w:id="1153" w:name="_Toc37181751"/>
      <w:bookmarkStart w:id="1154" w:name="_Toc45881816"/>
      <w:bookmarkStart w:id="1155" w:name="_Toc52560049"/>
      <w:bookmarkStart w:id="1156" w:name="_Toc61113999"/>
      <w:bookmarkStart w:id="1157" w:name="_Toc67912504"/>
      <w:bookmarkStart w:id="1158" w:name="_Toc74903373"/>
      <w:bookmarkStart w:id="1159" w:name="_Toc76504747"/>
      <w:bookmarkStart w:id="1160" w:name="_Toc83044549"/>
      <w:bookmarkStart w:id="1161" w:name="_Toc89871132"/>
      <w:bookmarkStart w:id="1162" w:name="_Toc98699447"/>
      <w:bookmarkStart w:id="1163" w:name="_Toc115090659"/>
      <w:bookmarkStart w:id="1164" w:name="_Toc123142146"/>
      <w:bookmarkStart w:id="1165" w:name="_Toc124163521"/>
      <w:bookmarkStart w:id="1166" w:name="_Toc130735183"/>
      <w:bookmarkStart w:id="1167" w:name="_Toc137309384"/>
      <w:bookmarkStart w:id="1168" w:name="_Toc156500242"/>
      <w:r w:rsidRPr="00A46FD9">
        <w:t>4.8.3a.2</w:t>
      </w:r>
      <w:r w:rsidRPr="00A46FD9">
        <w:tab/>
        <w:t>NTC3 power allocation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20FF8EF4" w14:textId="1C15688C" w:rsidR="00FF3259" w:rsidRPr="00A46FD9" w:rsidRDefault="00FF3259" w:rsidP="00FF3259">
      <w:r w:rsidRPr="00A46FD9">
        <w:t xml:space="preserve">Set the power of each carrier to the same power </w:t>
      </w:r>
      <w:r w:rsidR="006B2AA8" w:rsidRPr="00537440">
        <w:rPr>
          <w:rFonts w:hint="eastAsia"/>
        </w:rPr>
        <w:t xml:space="preserve">unless the </w:t>
      </w:r>
      <w:r w:rsidR="006B2AA8" w:rsidRPr="00537440">
        <w:t>rated carrier output power</w:t>
      </w:r>
      <w:r w:rsidR="006B2AA8" w:rsidRPr="00537440">
        <w:rPr>
          <w:rFonts w:hint="eastAsia"/>
        </w:rPr>
        <w:t xml:space="preserve"> </w:t>
      </w:r>
      <w:r w:rsidR="006B2AA8" w:rsidRPr="00537440">
        <w:t>for RATs</w:t>
      </w:r>
      <w:r w:rsidR="006B2AA8" w:rsidRPr="00537440">
        <w:rPr>
          <w:rFonts w:hint="eastAsia"/>
        </w:rPr>
        <w:t xml:space="preserve"> are different</w:t>
      </w:r>
      <w:r w:rsidR="006B2AA8">
        <w:rPr>
          <w:color w:val="C00000"/>
        </w:rPr>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9" w:name="_Toc21097820"/>
      <w:bookmarkStart w:id="1170" w:name="_Toc29765382"/>
      <w:bookmarkStart w:id="1171" w:name="_Toc37180864"/>
      <w:bookmarkStart w:id="1172" w:name="_Toc37181308"/>
      <w:bookmarkStart w:id="1173" w:name="_Toc37181752"/>
      <w:bookmarkStart w:id="1174" w:name="_Toc45881817"/>
      <w:bookmarkStart w:id="1175" w:name="_Toc52560050"/>
      <w:bookmarkStart w:id="1176" w:name="_Toc61114000"/>
      <w:bookmarkStart w:id="1177" w:name="_Toc67912505"/>
      <w:bookmarkStart w:id="1178" w:name="_Toc74903374"/>
      <w:bookmarkStart w:id="1179" w:name="_Toc76504748"/>
      <w:bookmarkStart w:id="1180" w:name="_Toc83044550"/>
      <w:bookmarkStart w:id="1181" w:name="_Toc89871133"/>
      <w:bookmarkStart w:id="1182" w:name="_Toc98699448"/>
      <w:bookmarkStart w:id="1183" w:name="_Toc115090660"/>
      <w:bookmarkStart w:id="1184" w:name="_Toc123142147"/>
      <w:bookmarkStart w:id="1185" w:name="_Toc124163522"/>
      <w:bookmarkStart w:id="1186" w:name="_Toc130735184"/>
      <w:bookmarkStart w:id="1187" w:name="_Toc137309385"/>
      <w:bookmarkStart w:id="1188" w:name="_Toc156500243"/>
      <w:r w:rsidRPr="00A46FD9">
        <w:t>4.8.4</w:t>
      </w:r>
      <w:r w:rsidRPr="00A46FD9">
        <w:tab/>
        <w:t>TC4: BC2 transmitter operation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9" w:name="_Toc21097821"/>
      <w:bookmarkStart w:id="1190" w:name="_Toc29765383"/>
      <w:bookmarkStart w:id="1191" w:name="_Toc37180865"/>
      <w:bookmarkStart w:id="1192" w:name="_Toc37181309"/>
      <w:bookmarkStart w:id="1193" w:name="_Toc37181753"/>
      <w:bookmarkStart w:id="1194" w:name="_Toc45881818"/>
      <w:bookmarkStart w:id="1195" w:name="_Toc52560051"/>
      <w:bookmarkStart w:id="1196" w:name="_Toc61114001"/>
      <w:bookmarkStart w:id="1197" w:name="_Toc67912506"/>
      <w:bookmarkStart w:id="1198" w:name="_Toc74903375"/>
      <w:bookmarkStart w:id="1199" w:name="_Toc76504749"/>
      <w:bookmarkStart w:id="1200" w:name="_Toc83044551"/>
      <w:bookmarkStart w:id="1201" w:name="_Toc89871134"/>
      <w:bookmarkStart w:id="1202" w:name="_Toc98699449"/>
      <w:bookmarkStart w:id="1203" w:name="_Toc115090661"/>
      <w:bookmarkStart w:id="1204" w:name="_Toc123142148"/>
      <w:bookmarkStart w:id="1205" w:name="_Toc124163523"/>
      <w:bookmarkStart w:id="1206" w:name="_Toc130735185"/>
      <w:bookmarkStart w:id="1207" w:name="_Toc137309386"/>
      <w:bookmarkStart w:id="1208" w:name="_Toc156500244"/>
      <w:r w:rsidRPr="00A46FD9">
        <w:t>4.8.4.1</w:t>
      </w:r>
      <w:r w:rsidRPr="00A46FD9">
        <w:tab/>
        <w:t>TC4a generation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9" w:name="_Toc21097822"/>
      <w:bookmarkStart w:id="1210" w:name="_Toc29765384"/>
      <w:bookmarkStart w:id="1211" w:name="_Toc37180866"/>
      <w:bookmarkStart w:id="1212" w:name="_Toc37181310"/>
      <w:bookmarkStart w:id="1213" w:name="_Toc37181754"/>
      <w:bookmarkStart w:id="1214" w:name="_Toc45881819"/>
      <w:bookmarkStart w:id="1215" w:name="_Toc52560052"/>
      <w:bookmarkStart w:id="1216" w:name="_Toc61114002"/>
      <w:bookmarkStart w:id="1217" w:name="_Toc67912507"/>
      <w:bookmarkStart w:id="1218" w:name="_Toc74903376"/>
      <w:bookmarkStart w:id="1219" w:name="_Toc76504750"/>
      <w:bookmarkStart w:id="1220" w:name="_Toc83044552"/>
      <w:bookmarkStart w:id="1221" w:name="_Toc89871135"/>
      <w:bookmarkStart w:id="1222" w:name="_Toc98699450"/>
      <w:bookmarkStart w:id="1223" w:name="_Toc115090662"/>
      <w:bookmarkStart w:id="1224" w:name="_Toc123142149"/>
      <w:bookmarkStart w:id="1225" w:name="_Toc124163524"/>
      <w:bookmarkStart w:id="1226" w:name="_Toc130735186"/>
      <w:bookmarkStart w:id="1227" w:name="_Toc137309387"/>
      <w:bookmarkStart w:id="1228" w:name="_Toc156500245"/>
      <w:r w:rsidRPr="00A46FD9">
        <w:t>4.8.4.2</w:t>
      </w:r>
      <w:r w:rsidRPr="00A46FD9">
        <w:tab/>
        <w:t>TC4b generation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9" w:name="_Toc21097823"/>
      <w:bookmarkStart w:id="1230" w:name="_Toc29765385"/>
      <w:bookmarkStart w:id="1231" w:name="_Toc37180867"/>
      <w:bookmarkStart w:id="1232" w:name="_Toc37181311"/>
      <w:bookmarkStart w:id="1233" w:name="_Toc37181755"/>
      <w:bookmarkStart w:id="1234" w:name="_Toc45881820"/>
      <w:bookmarkStart w:id="1235" w:name="_Toc52560053"/>
      <w:bookmarkStart w:id="1236" w:name="_Toc61114003"/>
      <w:bookmarkStart w:id="1237" w:name="_Toc67912508"/>
      <w:bookmarkStart w:id="1238" w:name="_Toc74903377"/>
      <w:bookmarkStart w:id="1239" w:name="_Toc76504751"/>
      <w:bookmarkStart w:id="1240" w:name="_Toc83044553"/>
      <w:bookmarkStart w:id="1241" w:name="_Toc89871136"/>
      <w:bookmarkStart w:id="1242" w:name="_Toc98699451"/>
      <w:bookmarkStart w:id="1243" w:name="_Toc115090663"/>
      <w:bookmarkStart w:id="1244" w:name="_Toc123142150"/>
      <w:bookmarkStart w:id="1245" w:name="_Toc124163525"/>
      <w:bookmarkStart w:id="1246" w:name="_Toc130735187"/>
      <w:bookmarkStart w:id="1247" w:name="_Toc137309388"/>
      <w:bookmarkStart w:id="1248" w:name="_Toc156500246"/>
      <w:r w:rsidRPr="00A46FD9">
        <w:t>4.8.4.3</w:t>
      </w:r>
      <w:r w:rsidRPr="00A46FD9">
        <w:tab/>
        <w:t>TC4c generation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9" w:name="_Toc21097824"/>
      <w:bookmarkStart w:id="1250" w:name="_Toc29765386"/>
      <w:bookmarkStart w:id="1251" w:name="_Toc37180868"/>
      <w:bookmarkStart w:id="1252" w:name="_Toc37181312"/>
      <w:bookmarkStart w:id="1253" w:name="_Toc37181756"/>
      <w:bookmarkStart w:id="1254" w:name="_Toc45881821"/>
      <w:bookmarkStart w:id="1255" w:name="_Toc52560054"/>
      <w:bookmarkStart w:id="1256" w:name="_Toc61114004"/>
      <w:bookmarkStart w:id="1257" w:name="_Toc67912509"/>
      <w:bookmarkStart w:id="1258" w:name="_Toc74903378"/>
      <w:bookmarkStart w:id="1259" w:name="_Toc76504752"/>
      <w:bookmarkStart w:id="1260" w:name="_Toc83044554"/>
      <w:bookmarkStart w:id="1261" w:name="_Toc89871137"/>
      <w:bookmarkStart w:id="1262" w:name="_Toc98699452"/>
      <w:bookmarkStart w:id="1263" w:name="_Toc115090664"/>
      <w:bookmarkStart w:id="1264" w:name="_Toc123142151"/>
      <w:bookmarkStart w:id="1265" w:name="_Toc124163526"/>
      <w:bookmarkStart w:id="1266" w:name="_Toc130735188"/>
      <w:bookmarkStart w:id="1267" w:name="_Toc137309389"/>
      <w:bookmarkStart w:id="1268" w:name="_Toc156500247"/>
      <w:r w:rsidRPr="00A46FD9">
        <w:t>4.8.4.4</w:t>
      </w:r>
      <w:r w:rsidRPr="00A46FD9">
        <w:tab/>
        <w:t>TC4d generation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9" w:name="_Toc21097825"/>
      <w:bookmarkStart w:id="1270" w:name="_Toc29765387"/>
      <w:bookmarkStart w:id="1271" w:name="_Toc37180869"/>
      <w:bookmarkStart w:id="1272" w:name="_Toc37181313"/>
      <w:bookmarkStart w:id="1273" w:name="_Toc37181757"/>
      <w:bookmarkStart w:id="1274" w:name="_Toc45881822"/>
      <w:bookmarkStart w:id="1275" w:name="_Toc52560055"/>
      <w:bookmarkStart w:id="1276" w:name="_Toc61114005"/>
      <w:bookmarkStart w:id="1277" w:name="_Toc67912510"/>
      <w:bookmarkStart w:id="1278" w:name="_Toc74903379"/>
      <w:bookmarkStart w:id="1279" w:name="_Toc76504753"/>
      <w:bookmarkStart w:id="1280" w:name="_Toc83044555"/>
      <w:bookmarkStart w:id="1281" w:name="_Toc89871138"/>
      <w:bookmarkStart w:id="1282" w:name="_Toc98699453"/>
      <w:bookmarkStart w:id="1283" w:name="_Toc115090665"/>
      <w:bookmarkStart w:id="1284" w:name="_Toc123142152"/>
      <w:bookmarkStart w:id="1285" w:name="_Toc124163527"/>
      <w:bookmarkStart w:id="1286" w:name="_Toc130735189"/>
      <w:bookmarkStart w:id="1287" w:name="_Toc137309390"/>
      <w:bookmarkStart w:id="1288" w:name="_Toc156500248"/>
      <w:r w:rsidRPr="00A46FD9">
        <w:t>4.8.4.5</w:t>
      </w:r>
      <w:r w:rsidRPr="00A46FD9">
        <w:tab/>
        <w:t>TC4e generation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9" w:name="_Toc21097826"/>
      <w:bookmarkStart w:id="1290" w:name="_Toc29765388"/>
      <w:bookmarkStart w:id="1291" w:name="_Toc37180870"/>
      <w:bookmarkStart w:id="1292" w:name="_Toc37181314"/>
      <w:bookmarkStart w:id="1293" w:name="_Toc37181758"/>
      <w:bookmarkStart w:id="1294" w:name="_Toc45881823"/>
      <w:bookmarkStart w:id="1295" w:name="_Toc52560056"/>
      <w:bookmarkStart w:id="1296" w:name="_Toc61114006"/>
      <w:bookmarkStart w:id="1297" w:name="_Toc67912511"/>
      <w:bookmarkStart w:id="1298" w:name="_Toc74903380"/>
      <w:bookmarkStart w:id="1299" w:name="_Toc76504754"/>
      <w:bookmarkStart w:id="1300" w:name="_Toc83044556"/>
      <w:bookmarkStart w:id="1301" w:name="_Toc89871139"/>
      <w:bookmarkStart w:id="1302" w:name="_Toc98699454"/>
      <w:bookmarkStart w:id="1303" w:name="_Toc115090666"/>
      <w:bookmarkStart w:id="1304" w:name="_Toc123142153"/>
      <w:bookmarkStart w:id="1305" w:name="_Toc124163528"/>
      <w:bookmarkStart w:id="1306" w:name="_Toc130735190"/>
      <w:bookmarkStart w:id="1307" w:name="_Toc137309391"/>
      <w:bookmarkStart w:id="1308" w:name="_Toc156500249"/>
      <w:r w:rsidRPr="00A46FD9">
        <w:t>4.8.4.6</w:t>
      </w:r>
      <w:r w:rsidRPr="00A46FD9">
        <w:tab/>
        <w:t>TC4 power allocation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9" w:name="_Toc21097827"/>
      <w:bookmarkStart w:id="1310" w:name="_Toc29765389"/>
      <w:bookmarkStart w:id="1311" w:name="_Toc37180871"/>
      <w:bookmarkStart w:id="1312" w:name="_Toc37181315"/>
      <w:bookmarkStart w:id="1313" w:name="_Toc37181759"/>
      <w:bookmarkStart w:id="1314" w:name="_Toc45881824"/>
      <w:bookmarkStart w:id="1315" w:name="_Toc52560057"/>
      <w:bookmarkStart w:id="1316" w:name="_Toc61114007"/>
      <w:bookmarkStart w:id="1317" w:name="_Toc67912512"/>
      <w:bookmarkStart w:id="1318" w:name="_Toc74903381"/>
      <w:bookmarkStart w:id="1319" w:name="_Toc76504755"/>
      <w:bookmarkStart w:id="1320" w:name="_Toc83044557"/>
      <w:bookmarkStart w:id="1321" w:name="_Toc89871140"/>
      <w:bookmarkStart w:id="1322" w:name="_Toc98699455"/>
      <w:bookmarkStart w:id="1323" w:name="_Toc115090667"/>
      <w:bookmarkStart w:id="1324" w:name="_Toc123142154"/>
      <w:bookmarkStart w:id="1325" w:name="_Toc124163529"/>
      <w:bookmarkStart w:id="1326" w:name="_Toc130735191"/>
      <w:bookmarkStart w:id="1327" w:name="_Toc137309392"/>
      <w:bookmarkStart w:id="1328" w:name="_Toc156500250"/>
      <w:r w:rsidRPr="00A46FD9">
        <w:t>4.8.4a</w:t>
      </w:r>
      <w:r w:rsidRPr="00A46FD9">
        <w:tab/>
        <w:t>NTC4: Non-contiguous multi RAT operations with GSM for the transmitter</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9" w:name="_Toc21097828"/>
      <w:bookmarkStart w:id="1330" w:name="_Toc29765390"/>
      <w:bookmarkStart w:id="1331" w:name="_Toc37180872"/>
      <w:bookmarkStart w:id="1332" w:name="_Toc37181316"/>
      <w:bookmarkStart w:id="1333" w:name="_Toc37181760"/>
      <w:bookmarkStart w:id="1334" w:name="_Toc45881825"/>
      <w:bookmarkStart w:id="1335" w:name="_Toc52560058"/>
      <w:bookmarkStart w:id="1336" w:name="_Toc61114008"/>
      <w:bookmarkStart w:id="1337" w:name="_Toc67912513"/>
      <w:bookmarkStart w:id="1338" w:name="_Toc74903382"/>
      <w:bookmarkStart w:id="1339" w:name="_Toc76504756"/>
      <w:bookmarkStart w:id="1340" w:name="_Toc83044558"/>
      <w:bookmarkStart w:id="1341" w:name="_Toc89871141"/>
      <w:bookmarkStart w:id="1342" w:name="_Toc98699456"/>
      <w:bookmarkStart w:id="1343" w:name="_Toc115090668"/>
      <w:bookmarkStart w:id="1344" w:name="_Toc123142155"/>
      <w:bookmarkStart w:id="1345" w:name="_Toc124163530"/>
      <w:bookmarkStart w:id="1346" w:name="_Toc130735192"/>
      <w:bookmarkStart w:id="1347" w:name="_Toc137309393"/>
      <w:bookmarkStart w:id="1348" w:name="_Toc156500251"/>
      <w:r w:rsidRPr="00A46FD9">
        <w:t>4.8.4a.1</w:t>
      </w:r>
      <w:r w:rsidRPr="00A46FD9">
        <w:tab/>
        <w:t>NTC4a generation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9" w:name="_Toc21097829"/>
      <w:bookmarkStart w:id="1350" w:name="_Toc29765391"/>
      <w:bookmarkStart w:id="1351" w:name="_Toc37180873"/>
      <w:bookmarkStart w:id="1352" w:name="_Toc37181317"/>
      <w:bookmarkStart w:id="1353" w:name="_Toc37181761"/>
      <w:bookmarkStart w:id="1354" w:name="_Toc45881826"/>
      <w:bookmarkStart w:id="1355" w:name="_Toc52560059"/>
      <w:bookmarkStart w:id="1356" w:name="_Toc61114009"/>
      <w:bookmarkStart w:id="1357" w:name="_Toc67912514"/>
      <w:bookmarkStart w:id="1358" w:name="_Toc74903383"/>
      <w:bookmarkStart w:id="1359" w:name="_Toc76504757"/>
      <w:bookmarkStart w:id="1360" w:name="_Toc83044559"/>
      <w:bookmarkStart w:id="1361" w:name="_Toc89871142"/>
      <w:bookmarkStart w:id="1362" w:name="_Toc98699457"/>
      <w:bookmarkStart w:id="1363" w:name="_Toc115090669"/>
      <w:bookmarkStart w:id="1364" w:name="_Toc123142156"/>
      <w:bookmarkStart w:id="1365" w:name="_Toc124163531"/>
      <w:bookmarkStart w:id="1366" w:name="_Toc130735193"/>
      <w:bookmarkStart w:id="1367" w:name="_Toc137309394"/>
      <w:bookmarkStart w:id="1368" w:name="_Toc156500252"/>
      <w:r w:rsidRPr="00A46FD9">
        <w:t>4.8.4a.2</w:t>
      </w:r>
      <w:r w:rsidRPr="00A46FD9">
        <w:tab/>
        <w:t>NTC4b generation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9" w:name="_Toc21097830"/>
      <w:bookmarkStart w:id="1370" w:name="_Toc29765392"/>
      <w:bookmarkStart w:id="1371" w:name="_Toc37180874"/>
      <w:bookmarkStart w:id="1372" w:name="_Toc37181318"/>
      <w:bookmarkStart w:id="1373" w:name="_Toc37181762"/>
      <w:bookmarkStart w:id="1374" w:name="_Toc45881827"/>
      <w:bookmarkStart w:id="1375" w:name="_Toc52560060"/>
      <w:bookmarkStart w:id="1376" w:name="_Toc61114010"/>
      <w:bookmarkStart w:id="1377" w:name="_Toc67912515"/>
      <w:bookmarkStart w:id="1378" w:name="_Toc74903384"/>
      <w:bookmarkStart w:id="1379" w:name="_Toc76504758"/>
      <w:bookmarkStart w:id="1380" w:name="_Toc83044560"/>
      <w:bookmarkStart w:id="1381" w:name="_Toc89871143"/>
      <w:bookmarkStart w:id="1382" w:name="_Toc98699458"/>
      <w:bookmarkStart w:id="1383" w:name="_Toc115090670"/>
      <w:bookmarkStart w:id="1384" w:name="_Toc123142157"/>
      <w:bookmarkStart w:id="1385" w:name="_Toc124163532"/>
      <w:bookmarkStart w:id="1386" w:name="_Toc130735194"/>
      <w:bookmarkStart w:id="1387" w:name="_Toc137309395"/>
      <w:bookmarkStart w:id="1388" w:name="_Toc156500253"/>
      <w:r w:rsidRPr="00A46FD9">
        <w:t>4.8.4a.3</w:t>
      </w:r>
      <w:r w:rsidRPr="00A46FD9">
        <w:tab/>
        <w:t>NTC4c generation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9" w:name="_Toc21097831"/>
      <w:bookmarkStart w:id="1390" w:name="_Toc29765393"/>
      <w:bookmarkStart w:id="1391" w:name="_Toc37180875"/>
      <w:bookmarkStart w:id="1392" w:name="_Toc37181319"/>
      <w:bookmarkStart w:id="1393" w:name="_Toc37181763"/>
      <w:bookmarkStart w:id="1394" w:name="_Toc45881828"/>
      <w:bookmarkStart w:id="1395" w:name="_Toc52560061"/>
      <w:bookmarkStart w:id="1396" w:name="_Toc61114011"/>
      <w:bookmarkStart w:id="1397" w:name="_Toc67912516"/>
      <w:bookmarkStart w:id="1398" w:name="_Toc74903385"/>
      <w:bookmarkStart w:id="1399" w:name="_Toc76504759"/>
      <w:bookmarkStart w:id="1400" w:name="_Toc83044561"/>
      <w:bookmarkStart w:id="1401" w:name="_Toc89871144"/>
      <w:bookmarkStart w:id="1402" w:name="_Toc98699459"/>
      <w:bookmarkStart w:id="1403" w:name="_Toc115090671"/>
      <w:bookmarkStart w:id="1404" w:name="_Toc123142158"/>
      <w:bookmarkStart w:id="1405" w:name="_Toc124163533"/>
      <w:bookmarkStart w:id="1406" w:name="_Toc130735195"/>
      <w:bookmarkStart w:id="1407" w:name="_Toc137309396"/>
      <w:bookmarkStart w:id="1408" w:name="_Toc156500254"/>
      <w:r w:rsidRPr="00A46FD9">
        <w:t>4.8.4a.4</w:t>
      </w:r>
      <w:r w:rsidRPr="00A46FD9">
        <w:tab/>
        <w:t>NTC4 power allocation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9" w:name="_Toc21097832"/>
      <w:bookmarkStart w:id="1410" w:name="_Toc29765394"/>
      <w:bookmarkStart w:id="1411" w:name="_Toc37180876"/>
      <w:bookmarkStart w:id="1412" w:name="_Toc37181320"/>
      <w:bookmarkStart w:id="1413" w:name="_Toc37181764"/>
      <w:bookmarkStart w:id="1414" w:name="_Toc45881829"/>
      <w:bookmarkStart w:id="1415" w:name="_Toc52560062"/>
      <w:bookmarkStart w:id="1416" w:name="_Toc61114012"/>
      <w:bookmarkStart w:id="1417" w:name="_Toc67912517"/>
      <w:bookmarkStart w:id="1418" w:name="_Toc74903386"/>
      <w:bookmarkStart w:id="1419" w:name="_Toc76504760"/>
      <w:bookmarkStart w:id="1420" w:name="_Toc83044562"/>
      <w:bookmarkStart w:id="1421" w:name="_Toc89871145"/>
      <w:bookmarkStart w:id="1422" w:name="_Toc98699460"/>
      <w:bookmarkStart w:id="1423" w:name="_Toc115090672"/>
      <w:bookmarkStart w:id="1424" w:name="_Toc123142159"/>
      <w:bookmarkStart w:id="1425" w:name="_Toc124163534"/>
      <w:bookmarkStart w:id="1426" w:name="_Toc130735196"/>
      <w:bookmarkStart w:id="1427" w:name="_Toc137309397"/>
      <w:bookmarkStart w:id="1428" w:name="_Toc156500255"/>
      <w:r w:rsidRPr="00A46FD9">
        <w:t>4.8.5</w:t>
      </w:r>
      <w:r w:rsidRPr="00A46FD9">
        <w:tab/>
        <w:t>TC5: BC2 receiver operation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46BD072" w14:textId="77777777" w:rsidR="00FF3259" w:rsidRPr="00A46FD9" w:rsidRDefault="00FF3259" w:rsidP="00FF3259">
      <w:pPr>
        <w:pStyle w:val="Heading4"/>
      </w:pPr>
      <w:bookmarkStart w:id="1429" w:name="_Toc21097833"/>
      <w:bookmarkStart w:id="1430" w:name="_Toc29765395"/>
      <w:bookmarkStart w:id="1431" w:name="_Toc37180877"/>
      <w:bookmarkStart w:id="1432" w:name="_Toc37181321"/>
      <w:bookmarkStart w:id="1433" w:name="_Toc37181765"/>
      <w:bookmarkStart w:id="1434" w:name="_Toc45881830"/>
      <w:bookmarkStart w:id="1435" w:name="_Toc52560063"/>
      <w:bookmarkStart w:id="1436" w:name="_Toc61114013"/>
      <w:bookmarkStart w:id="1437" w:name="_Toc67912518"/>
      <w:bookmarkStart w:id="1438" w:name="_Toc74903387"/>
      <w:bookmarkStart w:id="1439" w:name="_Toc76504761"/>
      <w:bookmarkStart w:id="1440" w:name="_Toc83044563"/>
      <w:bookmarkStart w:id="1441" w:name="_Toc89871146"/>
      <w:bookmarkStart w:id="1442" w:name="_Toc98699461"/>
      <w:bookmarkStart w:id="1443" w:name="_Toc115090673"/>
      <w:bookmarkStart w:id="1444" w:name="_Toc123142160"/>
      <w:bookmarkStart w:id="1445" w:name="_Toc124163535"/>
      <w:bookmarkStart w:id="1446" w:name="_Toc130735197"/>
      <w:bookmarkStart w:id="1447" w:name="_Toc137309398"/>
      <w:bookmarkStart w:id="1448" w:name="_Toc156500256"/>
      <w:r w:rsidRPr="00A46FD9">
        <w:t>4.8.5.1</w:t>
      </w:r>
      <w:r w:rsidRPr="00A46FD9">
        <w:tab/>
        <w:t>TC5a generation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9" w:name="_Toc21097834"/>
      <w:bookmarkStart w:id="1450" w:name="_Toc29765396"/>
      <w:bookmarkStart w:id="1451" w:name="_Toc37180878"/>
      <w:bookmarkStart w:id="1452" w:name="_Toc37181322"/>
      <w:bookmarkStart w:id="1453" w:name="_Toc37181766"/>
      <w:bookmarkStart w:id="1454" w:name="_Toc45881831"/>
      <w:bookmarkStart w:id="1455" w:name="_Toc52560064"/>
      <w:bookmarkStart w:id="1456" w:name="_Toc61114014"/>
      <w:bookmarkStart w:id="1457" w:name="_Toc67912519"/>
      <w:bookmarkStart w:id="1458" w:name="_Toc74903388"/>
      <w:bookmarkStart w:id="1459" w:name="_Toc76504762"/>
      <w:bookmarkStart w:id="1460" w:name="_Toc83044564"/>
      <w:bookmarkStart w:id="1461" w:name="_Toc89871147"/>
      <w:bookmarkStart w:id="1462" w:name="_Toc98699462"/>
      <w:bookmarkStart w:id="1463" w:name="_Toc115090674"/>
      <w:bookmarkStart w:id="1464" w:name="_Toc123142161"/>
      <w:bookmarkStart w:id="1465" w:name="_Toc124163536"/>
      <w:bookmarkStart w:id="1466" w:name="_Toc130735198"/>
      <w:bookmarkStart w:id="1467" w:name="_Toc137309399"/>
      <w:bookmarkStart w:id="1468" w:name="_Toc156500257"/>
      <w:r w:rsidRPr="00A46FD9">
        <w:t>4.8.5.2</w:t>
      </w:r>
      <w:r w:rsidRPr="00A46FD9">
        <w:tab/>
        <w:t>TC5b generation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9" w:name="_Toc21097835"/>
      <w:bookmarkStart w:id="1470" w:name="_Toc29765397"/>
      <w:bookmarkStart w:id="1471" w:name="_Toc37180879"/>
      <w:bookmarkStart w:id="1472" w:name="_Toc37181323"/>
      <w:bookmarkStart w:id="1473" w:name="_Toc37181767"/>
      <w:bookmarkStart w:id="1474" w:name="_Toc45881832"/>
      <w:bookmarkStart w:id="1475" w:name="_Toc52560065"/>
      <w:bookmarkStart w:id="1476" w:name="_Toc61114015"/>
      <w:bookmarkStart w:id="1477" w:name="_Toc67912520"/>
      <w:bookmarkStart w:id="1478" w:name="_Toc74903389"/>
      <w:bookmarkStart w:id="1479" w:name="_Toc76504763"/>
      <w:bookmarkStart w:id="1480" w:name="_Toc83044565"/>
      <w:bookmarkStart w:id="1481" w:name="_Toc89871148"/>
      <w:bookmarkStart w:id="1482" w:name="_Toc98699463"/>
      <w:bookmarkStart w:id="1483" w:name="_Toc115090675"/>
      <w:bookmarkStart w:id="1484" w:name="_Toc123142162"/>
      <w:bookmarkStart w:id="1485" w:name="_Toc124163537"/>
      <w:bookmarkStart w:id="1486" w:name="_Toc130735199"/>
      <w:bookmarkStart w:id="1487" w:name="_Toc137309400"/>
      <w:bookmarkStart w:id="1488" w:name="_Toc156500258"/>
      <w:r w:rsidRPr="00A46FD9">
        <w:t>4.8.5a</w:t>
      </w:r>
      <w:r w:rsidRPr="00A46FD9">
        <w:tab/>
        <w:t>NTC5: Non-contiguous multi RAT operations with GSM for the receiver</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9" w:name="_Toc21097836"/>
      <w:bookmarkStart w:id="1490" w:name="_Toc29765398"/>
      <w:bookmarkStart w:id="1491" w:name="_Toc37180880"/>
      <w:bookmarkStart w:id="1492" w:name="_Toc37181324"/>
      <w:bookmarkStart w:id="1493" w:name="_Toc37181768"/>
      <w:bookmarkStart w:id="1494" w:name="_Toc45881833"/>
      <w:bookmarkStart w:id="1495" w:name="_Toc52560066"/>
      <w:bookmarkStart w:id="1496" w:name="_Toc61114016"/>
      <w:bookmarkStart w:id="1497" w:name="_Toc67912521"/>
      <w:bookmarkStart w:id="1498" w:name="_Toc74903390"/>
      <w:bookmarkStart w:id="1499" w:name="_Toc76504764"/>
      <w:bookmarkStart w:id="1500" w:name="_Toc83044566"/>
      <w:bookmarkStart w:id="1501" w:name="_Toc89871149"/>
      <w:bookmarkStart w:id="1502" w:name="_Toc98699464"/>
      <w:bookmarkStart w:id="1503" w:name="_Toc115090676"/>
      <w:bookmarkStart w:id="1504" w:name="_Toc123142163"/>
      <w:bookmarkStart w:id="1505" w:name="_Toc124163538"/>
      <w:bookmarkStart w:id="1506" w:name="_Toc130735200"/>
      <w:bookmarkStart w:id="1507" w:name="_Toc137309401"/>
      <w:bookmarkStart w:id="1508" w:name="_Toc156500259"/>
      <w:r w:rsidRPr="00A46FD9">
        <w:t>4.8.5a.1</w:t>
      </w:r>
      <w:r w:rsidRPr="00A46FD9">
        <w:tab/>
        <w:t>NTC5a generation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9" w:name="_Toc21097837"/>
      <w:bookmarkStart w:id="1510" w:name="_Toc29765399"/>
      <w:bookmarkStart w:id="1511" w:name="_Toc37180881"/>
      <w:bookmarkStart w:id="1512" w:name="_Toc37181325"/>
      <w:bookmarkStart w:id="1513" w:name="_Toc37181769"/>
      <w:bookmarkStart w:id="1514" w:name="_Toc45881834"/>
      <w:bookmarkStart w:id="1515" w:name="_Toc52560067"/>
      <w:bookmarkStart w:id="1516" w:name="_Toc61114017"/>
      <w:bookmarkStart w:id="1517" w:name="_Toc67912522"/>
      <w:bookmarkStart w:id="1518" w:name="_Toc74903391"/>
      <w:bookmarkStart w:id="1519" w:name="_Toc76504765"/>
      <w:bookmarkStart w:id="1520" w:name="_Toc83044567"/>
      <w:bookmarkStart w:id="1521" w:name="_Toc89871150"/>
      <w:bookmarkStart w:id="1522" w:name="_Toc98699465"/>
      <w:bookmarkStart w:id="1523" w:name="_Toc115090677"/>
      <w:bookmarkStart w:id="1524" w:name="_Toc123142164"/>
      <w:bookmarkStart w:id="1525" w:name="_Toc124163539"/>
      <w:bookmarkStart w:id="1526" w:name="_Toc130735201"/>
      <w:bookmarkStart w:id="1527" w:name="_Toc137309402"/>
      <w:bookmarkStart w:id="1528" w:name="_Toc156500260"/>
      <w:r w:rsidRPr="00A46FD9">
        <w:t>4.8.5a.2</w:t>
      </w:r>
      <w:r w:rsidRPr="00A46FD9">
        <w:tab/>
        <w:t>NTC5b generation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9" w:name="_Toc21097838"/>
      <w:bookmarkStart w:id="1530" w:name="_Toc29765400"/>
      <w:bookmarkStart w:id="1531" w:name="_Toc37180882"/>
      <w:bookmarkStart w:id="1532" w:name="_Toc37181326"/>
      <w:bookmarkStart w:id="1533" w:name="_Toc37181770"/>
      <w:bookmarkStart w:id="1534" w:name="_Toc45881835"/>
      <w:bookmarkStart w:id="1535" w:name="_Toc52560068"/>
      <w:bookmarkStart w:id="1536" w:name="_Toc61114018"/>
      <w:bookmarkStart w:id="1537" w:name="_Toc67912523"/>
      <w:bookmarkStart w:id="1538" w:name="_Toc74903392"/>
      <w:bookmarkStart w:id="1539" w:name="_Toc76504766"/>
      <w:bookmarkStart w:id="1540" w:name="_Toc83044568"/>
      <w:bookmarkStart w:id="1541" w:name="_Toc89871151"/>
      <w:bookmarkStart w:id="1542" w:name="_Toc98699466"/>
      <w:bookmarkStart w:id="1543" w:name="_Toc115090678"/>
      <w:bookmarkStart w:id="1544" w:name="_Toc123142165"/>
      <w:bookmarkStart w:id="1545" w:name="_Toc124163540"/>
      <w:bookmarkStart w:id="1546" w:name="_Toc130735202"/>
      <w:bookmarkStart w:id="1547" w:name="_Toc137309403"/>
      <w:bookmarkStart w:id="1548" w:name="_Toc156500261"/>
      <w:r w:rsidRPr="00A46FD9">
        <w:t>4.8.5a.3</w:t>
      </w:r>
      <w:r w:rsidRPr="00A46FD9">
        <w:tab/>
        <w:t>NTC5c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9" w:name="_Toc21097839"/>
      <w:bookmarkStart w:id="1550" w:name="_Toc29765401"/>
      <w:bookmarkStart w:id="1551" w:name="_Toc37180883"/>
      <w:bookmarkStart w:id="1552" w:name="_Toc37181327"/>
      <w:bookmarkStart w:id="1553" w:name="_Toc37181771"/>
      <w:bookmarkStart w:id="1554" w:name="_Toc45881836"/>
      <w:bookmarkStart w:id="1555" w:name="_Toc52560069"/>
      <w:bookmarkStart w:id="1556" w:name="_Toc61114019"/>
      <w:bookmarkStart w:id="1557" w:name="_Toc67912524"/>
      <w:bookmarkStart w:id="1558" w:name="_Toc74903393"/>
      <w:bookmarkStart w:id="1559" w:name="_Toc76504767"/>
      <w:bookmarkStart w:id="1560" w:name="_Toc83044569"/>
      <w:bookmarkStart w:id="1561" w:name="_Toc89871152"/>
      <w:bookmarkStart w:id="1562" w:name="_Toc98699467"/>
      <w:bookmarkStart w:id="1563" w:name="_Toc115090679"/>
      <w:bookmarkStart w:id="1564" w:name="_Toc123142166"/>
      <w:bookmarkStart w:id="1565" w:name="_Toc124163541"/>
      <w:bookmarkStart w:id="1566" w:name="_Toc130735203"/>
      <w:bookmarkStart w:id="1567" w:name="_Toc137309404"/>
      <w:bookmarkStart w:id="1568" w:name="_Toc156500262"/>
      <w:r w:rsidRPr="00A46FD9">
        <w:t>4.8.6</w:t>
      </w:r>
      <w:r w:rsidRPr="00A46FD9">
        <w:tab/>
        <w:t>TC6: Single carrier for receiver tests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70D69DE5" w14:textId="77777777" w:rsidR="00FF3259" w:rsidRPr="00A46FD9" w:rsidRDefault="00FF3259" w:rsidP="00FF3259">
      <w:pPr>
        <w:pStyle w:val="Heading4"/>
      </w:pPr>
      <w:bookmarkStart w:id="1569" w:name="_Toc21097840"/>
      <w:bookmarkStart w:id="1570" w:name="_Toc29765402"/>
      <w:bookmarkStart w:id="1571" w:name="_Toc37180884"/>
      <w:bookmarkStart w:id="1572" w:name="_Toc37181328"/>
      <w:bookmarkStart w:id="1573" w:name="_Toc37181772"/>
      <w:bookmarkStart w:id="1574" w:name="_Toc45881837"/>
      <w:bookmarkStart w:id="1575" w:name="_Toc52560070"/>
      <w:bookmarkStart w:id="1576" w:name="_Toc61114020"/>
      <w:bookmarkStart w:id="1577" w:name="_Toc67912525"/>
      <w:bookmarkStart w:id="1578" w:name="_Toc74903394"/>
      <w:bookmarkStart w:id="1579" w:name="_Toc76504768"/>
      <w:bookmarkStart w:id="1580" w:name="_Toc83044570"/>
      <w:bookmarkStart w:id="1581" w:name="_Toc89871153"/>
      <w:bookmarkStart w:id="1582" w:name="_Toc98699468"/>
      <w:bookmarkStart w:id="1583" w:name="_Toc115090680"/>
      <w:bookmarkStart w:id="1584" w:name="_Toc123142167"/>
      <w:bookmarkStart w:id="1585" w:name="_Toc124163542"/>
      <w:bookmarkStart w:id="1586" w:name="_Toc130735204"/>
      <w:bookmarkStart w:id="1587" w:name="_Toc137309405"/>
      <w:bookmarkStart w:id="1588" w:name="_Toc156500263"/>
      <w:r w:rsidRPr="00A46FD9">
        <w:t>4.8.6.1</w:t>
      </w:r>
      <w:r w:rsidRPr="00A46FD9">
        <w:tab/>
        <w:t>TC6a generation</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9" w:name="_Toc21097841"/>
      <w:bookmarkStart w:id="1590" w:name="_Toc29765403"/>
      <w:bookmarkStart w:id="1591" w:name="_Toc37180885"/>
      <w:bookmarkStart w:id="1592" w:name="_Toc37181329"/>
      <w:bookmarkStart w:id="1593" w:name="_Toc37181773"/>
      <w:bookmarkStart w:id="1594" w:name="_Toc45881838"/>
      <w:bookmarkStart w:id="1595" w:name="_Toc52560071"/>
      <w:bookmarkStart w:id="1596" w:name="_Toc61114021"/>
      <w:bookmarkStart w:id="1597" w:name="_Toc67912526"/>
      <w:bookmarkStart w:id="1598" w:name="_Toc74903395"/>
      <w:bookmarkStart w:id="1599" w:name="_Toc76504769"/>
      <w:bookmarkStart w:id="1600" w:name="_Toc83044571"/>
      <w:bookmarkStart w:id="1601" w:name="_Toc89871154"/>
      <w:bookmarkStart w:id="1602" w:name="_Toc98699469"/>
      <w:bookmarkStart w:id="1603" w:name="_Toc115090681"/>
      <w:bookmarkStart w:id="1604" w:name="_Toc123142168"/>
      <w:bookmarkStart w:id="1605" w:name="_Toc124163543"/>
      <w:bookmarkStart w:id="1606" w:name="_Toc130735205"/>
      <w:bookmarkStart w:id="1607" w:name="_Toc137309406"/>
      <w:bookmarkStart w:id="1608" w:name="_Toc156500264"/>
      <w:r w:rsidRPr="00A46FD9">
        <w:t>4.8.6.2</w:t>
      </w:r>
      <w:r w:rsidRPr="00A46FD9">
        <w:tab/>
        <w:t>TC6b generation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9" w:name="_Toc21097842"/>
      <w:bookmarkStart w:id="1610" w:name="_Toc29765404"/>
      <w:bookmarkStart w:id="1611" w:name="_Toc37180886"/>
      <w:bookmarkStart w:id="1612" w:name="_Toc37181330"/>
      <w:bookmarkStart w:id="1613" w:name="_Toc37181774"/>
      <w:bookmarkStart w:id="1614" w:name="_Toc45881839"/>
      <w:bookmarkStart w:id="1615" w:name="_Toc52560072"/>
      <w:bookmarkStart w:id="1616" w:name="_Toc61114022"/>
      <w:bookmarkStart w:id="1617" w:name="_Toc67912527"/>
      <w:bookmarkStart w:id="1618" w:name="_Toc74903396"/>
      <w:bookmarkStart w:id="1619" w:name="_Toc76504770"/>
      <w:bookmarkStart w:id="1620" w:name="_Toc83044572"/>
      <w:bookmarkStart w:id="1621" w:name="_Toc89871155"/>
      <w:bookmarkStart w:id="1622" w:name="_Toc98699470"/>
      <w:bookmarkStart w:id="1623" w:name="_Toc115090682"/>
      <w:bookmarkStart w:id="1624" w:name="_Toc123142169"/>
      <w:bookmarkStart w:id="1625" w:name="_Toc124163544"/>
      <w:bookmarkStart w:id="1626" w:name="_Toc130735206"/>
      <w:bookmarkStart w:id="1627" w:name="_Toc137309407"/>
      <w:bookmarkStart w:id="1628" w:name="_Toc156500265"/>
      <w:r w:rsidRPr="00A46FD9">
        <w:t>4.8.6.3</w:t>
      </w:r>
      <w:r w:rsidRPr="00A46FD9">
        <w:tab/>
        <w:t>TC6c generation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9" w:name="_Toc21097843"/>
      <w:bookmarkStart w:id="1630" w:name="_Toc29765405"/>
      <w:bookmarkStart w:id="1631" w:name="_Toc37180887"/>
      <w:bookmarkStart w:id="1632" w:name="_Toc37181331"/>
      <w:bookmarkStart w:id="1633" w:name="_Toc37181775"/>
      <w:bookmarkStart w:id="1634" w:name="_Toc45881840"/>
      <w:bookmarkStart w:id="1635" w:name="_Toc52560073"/>
      <w:bookmarkStart w:id="1636" w:name="_Toc61114023"/>
      <w:bookmarkStart w:id="1637" w:name="_Toc67912528"/>
      <w:bookmarkStart w:id="1638" w:name="_Toc74903397"/>
      <w:bookmarkStart w:id="1639" w:name="_Toc76504771"/>
      <w:bookmarkStart w:id="1640" w:name="_Toc83044573"/>
      <w:bookmarkStart w:id="1641" w:name="_Toc89871156"/>
      <w:bookmarkStart w:id="1642" w:name="_Toc98699471"/>
      <w:bookmarkStart w:id="1643" w:name="_Toc115090683"/>
      <w:bookmarkStart w:id="1644" w:name="_Toc123142170"/>
      <w:bookmarkStart w:id="1645" w:name="_Toc124163545"/>
      <w:bookmarkStart w:id="1646" w:name="_Toc130735207"/>
      <w:bookmarkStart w:id="1647" w:name="_Toc137309408"/>
      <w:bookmarkStart w:id="1648" w:name="_Toc156500266"/>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5CD572DB" w14:textId="77777777" w:rsidR="00FF3259" w:rsidRPr="00A46FD9" w:rsidRDefault="00FF3259" w:rsidP="00FF3259">
      <w:pPr>
        <w:pStyle w:val="Heading4"/>
        <w:rPr>
          <w:rFonts w:eastAsia="SimSun"/>
        </w:rPr>
      </w:pPr>
      <w:bookmarkStart w:id="1649" w:name="_Toc21097844"/>
      <w:bookmarkStart w:id="1650" w:name="_Toc29765406"/>
      <w:bookmarkStart w:id="1651" w:name="_Toc37180888"/>
      <w:bookmarkStart w:id="1652" w:name="_Toc37181332"/>
      <w:bookmarkStart w:id="1653" w:name="_Toc37181776"/>
      <w:bookmarkStart w:id="1654" w:name="_Toc45881841"/>
      <w:bookmarkStart w:id="1655" w:name="_Toc52560074"/>
      <w:bookmarkStart w:id="1656" w:name="_Toc61114024"/>
      <w:bookmarkStart w:id="1657" w:name="_Toc67912529"/>
      <w:bookmarkStart w:id="1658" w:name="_Toc74903398"/>
      <w:bookmarkStart w:id="1659" w:name="_Toc76504772"/>
      <w:bookmarkStart w:id="1660" w:name="_Toc83044574"/>
      <w:bookmarkStart w:id="1661" w:name="_Toc89871157"/>
      <w:bookmarkStart w:id="1662" w:name="_Toc98699472"/>
      <w:bookmarkStart w:id="1663" w:name="_Toc115090684"/>
      <w:bookmarkStart w:id="1664" w:name="_Toc123142171"/>
      <w:bookmarkStart w:id="1665" w:name="_Toc124163546"/>
      <w:bookmarkStart w:id="1666" w:name="_Toc130735208"/>
      <w:bookmarkStart w:id="1667" w:name="_Toc137309409"/>
      <w:bookmarkStart w:id="1668" w:name="_Toc15650026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9" w:name="_Toc21097845"/>
      <w:bookmarkStart w:id="1670" w:name="_Toc29765407"/>
      <w:bookmarkStart w:id="1671" w:name="_Toc37180889"/>
      <w:bookmarkStart w:id="1672" w:name="_Toc37181333"/>
      <w:bookmarkStart w:id="1673" w:name="_Toc37181777"/>
      <w:bookmarkStart w:id="1674" w:name="_Toc45881842"/>
      <w:bookmarkStart w:id="1675" w:name="_Toc52560075"/>
      <w:bookmarkStart w:id="1676" w:name="_Toc61114025"/>
      <w:bookmarkStart w:id="1677" w:name="_Toc67912530"/>
      <w:bookmarkStart w:id="1678" w:name="_Toc74903399"/>
      <w:bookmarkStart w:id="1679" w:name="_Toc76504773"/>
      <w:bookmarkStart w:id="1680" w:name="_Toc83044575"/>
      <w:bookmarkStart w:id="1681" w:name="_Toc89871158"/>
      <w:bookmarkStart w:id="1682" w:name="_Toc98699473"/>
      <w:bookmarkStart w:id="1683" w:name="_Toc115090685"/>
      <w:bookmarkStart w:id="1684" w:name="_Toc123142172"/>
      <w:bookmarkStart w:id="1685" w:name="_Toc124163547"/>
      <w:bookmarkStart w:id="1686" w:name="_Toc130735209"/>
      <w:bookmarkStart w:id="1687" w:name="_Toc137309410"/>
      <w:bookmarkStart w:id="1688" w:name="_Toc15650026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90" w:name="_Toc21097846"/>
      <w:bookmarkStart w:id="1691" w:name="_Toc29765408"/>
      <w:bookmarkStart w:id="1692" w:name="_Toc37180890"/>
      <w:bookmarkStart w:id="1693" w:name="_Toc37181334"/>
      <w:bookmarkStart w:id="1694" w:name="_Toc37181778"/>
      <w:bookmarkStart w:id="1695" w:name="_Toc45881843"/>
      <w:bookmarkStart w:id="1696" w:name="_Toc52560076"/>
      <w:bookmarkStart w:id="1697" w:name="_Toc61114026"/>
      <w:bookmarkStart w:id="1698" w:name="_Toc67912531"/>
      <w:bookmarkStart w:id="1699" w:name="_Toc74903400"/>
      <w:bookmarkStart w:id="1700" w:name="_Toc76504774"/>
      <w:bookmarkStart w:id="1701" w:name="_Toc83044576"/>
      <w:bookmarkStart w:id="1702" w:name="_Toc89871159"/>
      <w:bookmarkStart w:id="1703" w:name="_Toc98699474"/>
      <w:bookmarkStart w:id="1704" w:name="_Toc115090686"/>
      <w:bookmarkStart w:id="1705" w:name="_Toc123142173"/>
      <w:bookmarkStart w:id="1706" w:name="_Toc124163548"/>
      <w:bookmarkStart w:id="1707" w:name="_Toc130735210"/>
      <w:bookmarkStart w:id="1708" w:name="_Toc137309411"/>
      <w:bookmarkStart w:id="1709" w:name="_Toc15650026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10" w:name="_Toc21097847"/>
      <w:bookmarkStart w:id="1711" w:name="_Toc29765409"/>
      <w:bookmarkStart w:id="1712" w:name="_Toc37180891"/>
      <w:bookmarkStart w:id="1713" w:name="_Toc37181335"/>
      <w:bookmarkStart w:id="1714" w:name="_Toc37181779"/>
      <w:bookmarkStart w:id="1715" w:name="_Toc45881844"/>
      <w:bookmarkStart w:id="1716" w:name="_Toc52560077"/>
      <w:bookmarkStart w:id="1717" w:name="_Toc61114027"/>
      <w:bookmarkStart w:id="1718" w:name="_Toc67912532"/>
      <w:bookmarkStart w:id="1719" w:name="_Toc74903401"/>
      <w:bookmarkStart w:id="1720" w:name="_Toc76504775"/>
      <w:bookmarkStart w:id="1721" w:name="_Toc83044577"/>
      <w:bookmarkStart w:id="1722" w:name="_Toc89871160"/>
      <w:bookmarkStart w:id="1723" w:name="_Toc98699475"/>
      <w:bookmarkStart w:id="1724" w:name="_Toc115090687"/>
      <w:bookmarkStart w:id="1725" w:name="_Toc123142174"/>
      <w:bookmarkStart w:id="1726" w:name="_Toc124163549"/>
      <w:bookmarkStart w:id="1727" w:name="_Toc130735211"/>
      <w:bookmarkStart w:id="1728" w:name="_Toc137309412"/>
      <w:bookmarkStart w:id="1729" w:name="_Toc15650027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30" w:name="_Toc21097848"/>
      <w:bookmarkStart w:id="1731" w:name="_Toc29765410"/>
      <w:bookmarkStart w:id="1732" w:name="_Toc37180892"/>
      <w:bookmarkStart w:id="1733" w:name="_Toc37181336"/>
      <w:bookmarkStart w:id="1734" w:name="_Toc37181780"/>
      <w:bookmarkStart w:id="1735" w:name="_Toc45881845"/>
      <w:bookmarkStart w:id="1736" w:name="_Toc52560078"/>
      <w:bookmarkStart w:id="1737" w:name="_Toc61114028"/>
      <w:bookmarkStart w:id="1738" w:name="_Toc67912533"/>
      <w:bookmarkStart w:id="1739" w:name="_Toc74903402"/>
      <w:bookmarkStart w:id="1740" w:name="_Toc76504776"/>
      <w:bookmarkStart w:id="1741" w:name="_Toc83044578"/>
      <w:bookmarkStart w:id="1742" w:name="_Toc89871161"/>
      <w:bookmarkStart w:id="1743" w:name="_Toc98699476"/>
      <w:bookmarkStart w:id="1744" w:name="_Toc115090688"/>
      <w:bookmarkStart w:id="1745" w:name="_Toc123142175"/>
      <w:bookmarkStart w:id="1746" w:name="_Toc124163550"/>
      <w:bookmarkStart w:id="1747" w:name="_Toc130735212"/>
      <w:bookmarkStart w:id="1748" w:name="_Toc137309413"/>
      <w:bookmarkStart w:id="1749" w:name="_Toc15650027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50" w:name="_Toc21097849"/>
      <w:bookmarkStart w:id="1751" w:name="_Toc29765411"/>
      <w:bookmarkStart w:id="1752" w:name="_Toc37180893"/>
      <w:bookmarkStart w:id="1753" w:name="_Toc37181337"/>
      <w:bookmarkStart w:id="1754" w:name="_Toc37181781"/>
      <w:bookmarkStart w:id="1755" w:name="_Toc45881846"/>
      <w:bookmarkStart w:id="1756" w:name="_Toc52560079"/>
      <w:bookmarkStart w:id="1757" w:name="_Toc61114029"/>
      <w:bookmarkStart w:id="1758" w:name="_Toc67912534"/>
      <w:bookmarkStart w:id="1759" w:name="_Toc74903403"/>
      <w:bookmarkStart w:id="1760" w:name="_Toc76504777"/>
      <w:bookmarkStart w:id="1761" w:name="_Toc83044579"/>
      <w:bookmarkStart w:id="1762" w:name="_Toc89871162"/>
      <w:bookmarkStart w:id="1763" w:name="_Toc98699477"/>
      <w:bookmarkStart w:id="1764" w:name="_Toc115090689"/>
      <w:bookmarkStart w:id="1765" w:name="_Toc123142176"/>
      <w:bookmarkStart w:id="1766" w:name="_Toc124163551"/>
      <w:bookmarkStart w:id="1767" w:name="_Toc130735213"/>
      <w:bookmarkStart w:id="1768" w:name="_Toc137309414"/>
      <w:bookmarkStart w:id="1769" w:name="_Toc1565002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70" w:name="_Toc21097850"/>
      <w:bookmarkStart w:id="1771" w:name="_Toc29765412"/>
      <w:bookmarkStart w:id="1772" w:name="_Toc37180894"/>
      <w:bookmarkStart w:id="1773" w:name="_Toc37181338"/>
      <w:bookmarkStart w:id="1774" w:name="_Toc37181782"/>
      <w:bookmarkStart w:id="1775" w:name="_Toc45881847"/>
      <w:bookmarkStart w:id="1776" w:name="_Toc52560080"/>
      <w:bookmarkStart w:id="1777" w:name="_Toc61114030"/>
      <w:bookmarkStart w:id="1778" w:name="_Toc67912535"/>
      <w:bookmarkStart w:id="1779" w:name="_Toc74903404"/>
      <w:bookmarkStart w:id="1780" w:name="_Toc76504778"/>
      <w:bookmarkStart w:id="1781" w:name="_Toc83044580"/>
      <w:bookmarkStart w:id="1782" w:name="_Toc89871163"/>
      <w:bookmarkStart w:id="1783" w:name="_Toc98699478"/>
      <w:bookmarkStart w:id="1784" w:name="_Toc115090690"/>
      <w:bookmarkStart w:id="1785" w:name="_Toc123142177"/>
      <w:bookmarkStart w:id="1786" w:name="_Toc124163552"/>
      <w:bookmarkStart w:id="1787" w:name="_Toc130735214"/>
      <w:bookmarkStart w:id="1788" w:name="_Toc137309415"/>
      <w:bookmarkStart w:id="1789" w:name="_Toc1565002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90" w:name="_Toc21097851"/>
      <w:bookmarkStart w:id="1791" w:name="_Toc29765413"/>
      <w:bookmarkStart w:id="1792" w:name="_Toc37180895"/>
      <w:bookmarkStart w:id="1793" w:name="_Toc37181339"/>
      <w:bookmarkStart w:id="1794" w:name="_Toc37181783"/>
      <w:bookmarkStart w:id="1795" w:name="_Toc45881848"/>
      <w:bookmarkStart w:id="1796" w:name="_Toc52560081"/>
      <w:bookmarkStart w:id="1797" w:name="_Toc61114031"/>
      <w:bookmarkStart w:id="1798" w:name="_Toc67912536"/>
      <w:bookmarkStart w:id="1799" w:name="_Toc74903405"/>
      <w:bookmarkStart w:id="1800" w:name="_Toc76504779"/>
      <w:bookmarkStart w:id="1801" w:name="_Toc83044581"/>
      <w:bookmarkStart w:id="1802" w:name="_Toc89871164"/>
      <w:bookmarkStart w:id="1803" w:name="_Toc98699479"/>
      <w:bookmarkStart w:id="1804" w:name="_Toc115090691"/>
      <w:bookmarkStart w:id="1805" w:name="_Toc123142178"/>
      <w:bookmarkStart w:id="1806" w:name="_Toc124163553"/>
      <w:bookmarkStart w:id="1807" w:name="_Toc130735215"/>
      <w:bookmarkStart w:id="1808" w:name="_Toc137309416"/>
      <w:bookmarkStart w:id="1809" w:name="_Toc1565002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10" w:name="_Toc21097852"/>
      <w:bookmarkStart w:id="1811" w:name="_Toc29765414"/>
      <w:bookmarkStart w:id="1812" w:name="_Toc37180896"/>
      <w:bookmarkStart w:id="1813" w:name="_Toc37181340"/>
      <w:bookmarkStart w:id="1814" w:name="_Toc37181784"/>
      <w:bookmarkStart w:id="1815" w:name="_Toc45881849"/>
      <w:bookmarkStart w:id="1816" w:name="_Toc52560082"/>
      <w:bookmarkStart w:id="1817" w:name="_Toc61114032"/>
      <w:bookmarkStart w:id="1818" w:name="_Toc67912537"/>
      <w:bookmarkStart w:id="1819" w:name="_Toc74903406"/>
      <w:bookmarkStart w:id="1820" w:name="_Toc76504780"/>
      <w:bookmarkStart w:id="1821" w:name="_Toc83044582"/>
      <w:bookmarkStart w:id="1822" w:name="_Toc89871165"/>
      <w:bookmarkStart w:id="1823" w:name="_Toc98699480"/>
      <w:bookmarkStart w:id="1824" w:name="_Toc115090692"/>
      <w:bookmarkStart w:id="1825" w:name="_Toc123142179"/>
      <w:bookmarkStart w:id="1826" w:name="_Toc124163554"/>
      <w:bookmarkStart w:id="1827" w:name="_Toc130735216"/>
      <w:bookmarkStart w:id="1828" w:name="_Toc137309417"/>
      <w:bookmarkStart w:id="1829" w:name="_Toc1565002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30" w:name="_Toc21097853"/>
      <w:bookmarkStart w:id="1831" w:name="_Toc29765415"/>
      <w:bookmarkStart w:id="1832" w:name="_Toc37180897"/>
      <w:bookmarkStart w:id="1833" w:name="_Toc37181341"/>
      <w:bookmarkStart w:id="1834" w:name="_Toc37181785"/>
      <w:bookmarkStart w:id="1835" w:name="_Toc45881850"/>
      <w:bookmarkStart w:id="1836" w:name="_Toc52560083"/>
      <w:bookmarkStart w:id="1837" w:name="_Toc61114033"/>
      <w:bookmarkStart w:id="1838" w:name="_Toc67912538"/>
      <w:bookmarkStart w:id="1839" w:name="_Toc74903407"/>
      <w:bookmarkStart w:id="1840" w:name="_Toc76504781"/>
      <w:bookmarkStart w:id="1841" w:name="_Toc83044583"/>
      <w:bookmarkStart w:id="1842" w:name="_Toc89871166"/>
      <w:bookmarkStart w:id="1843" w:name="_Toc98699481"/>
      <w:bookmarkStart w:id="1844" w:name="_Toc115090693"/>
      <w:bookmarkStart w:id="1845" w:name="_Toc123142180"/>
      <w:bookmarkStart w:id="1846" w:name="_Toc124163555"/>
      <w:bookmarkStart w:id="1847" w:name="_Toc130735217"/>
      <w:bookmarkStart w:id="1848" w:name="_Toc137309418"/>
      <w:bookmarkStart w:id="1849" w:name="_Toc156500276"/>
      <w:r w:rsidRPr="00A46FD9">
        <w:rPr>
          <w:lang w:eastAsia="zh-CN"/>
        </w:rPr>
        <w:t>4.8.8</w:t>
      </w:r>
      <w:r w:rsidRPr="00A46FD9">
        <w:rPr>
          <w:lang w:eastAsia="zh-CN"/>
        </w:rPr>
        <w:tab/>
        <w:t>TC8: NB-IoT standalone multi-carrier operation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50" w:name="_Toc21097854"/>
      <w:bookmarkStart w:id="1851" w:name="_Toc29765416"/>
      <w:bookmarkStart w:id="1852" w:name="_Toc37180898"/>
      <w:bookmarkStart w:id="1853" w:name="_Toc37181342"/>
      <w:bookmarkStart w:id="1854" w:name="_Toc37181786"/>
      <w:bookmarkStart w:id="1855" w:name="_Toc45881851"/>
      <w:bookmarkStart w:id="1856" w:name="_Toc52560084"/>
      <w:bookmarkStart w:id="1857" w:name="_Toc61114034"/>
      <w:bookmarkStart w:id="1858" w:name="_Toc67912539"/>
      <w:bookmarkStart w:id="1859" w:name="_Toc74903408"/>
      <w:bookmarkStart w:id="1860" w:name="_Toc76504782"/>
      <w:bookmarkStart w:id="1861" w:name="_Toc83044584"/>
      <w:bookmarkStart w:id="1862" w:name="_Toc89871167"/>
      <w:bookmarkStart w:id="1863" w:name="_Toc98699482"/>
      <w:bookmarkStart w:id="1864" w:name="_Toc115090694"/>
      <w:bookmarkStart w:id="1865" w:name="_Toc123142181"/>
      <w:bookmarkStart w:id="1866" w:name="_Toc124163556"/>
      <w:bookmarkStart w:id="1867" w:name="_Toc130735218"/>
      <w:bookmarkStart w:id="1868" w:name="_Toc137309419"/>
      <w:bookmarkStart w:id="1869" w:name="_Toc156500277"/>
      <w:r w:rsidRPr="00A46FD9">
        <w:rPr>
          <w:lang w:eastAsia="zh-CN"/>
        </w:rPr>
        <w:t>4.8.8.1</w:t>
      </w:r>
      <w:r w:rsidRPr="00A46FD9">
        <w:rPr>
          <w:lang w:eastAsia="zh-CN"/>
        </w:rPr>
        <w:tab/>
        <w:t>TC8 generation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70" w:name="_Toc21097855"/>
      <w:bookmarkStart w:id="1871" w:name="_Toc29765417"/>
      <w:bookmarkStart w:id="1872" w:name="_Toc37180899"/>
      <w:bookmarkStart w:id="1873" w:name="_Toc37181343"/>
      <w:bookmarkStart w:id="1874" w:name="_Toc37181787"/>
      <w:bookmarkStart w:id="1875" w:name="_Toc45881852"/>
      <w:bookmarkStart w:id="1876" w:name="_Toc52560085"/>
      <w:bookmarkStart w:id="1877" w:name="_Toc61114035"/>
      <w:bookmarkStart w:id="1878" w:name="_Toc67912540"/>
      <w:bookmarkStart w:id="1879" w:name="_Toc74903409"/>
      <w:bookmarkStart w:id="1880" w:name="_Toc76504783"/>
      <w:bookmarkStart w:id="1881" w:name="_Toc83044585"/>
      <w:bookmarkStart w:id="1882" w:name="_Toc89871168"/>
      <w:bookmarkStart w:id="1883" w:name="_Toc98699483"/>
      <w:bookmarkStart w:id="1884" w:name="_Toc115090695"/>
      <w:bookmarkStart w:id="1885" w:name="_Toc123142182"/>
      <w:bookmarkStart w:id="1886" w:name="_Toc124163557"/>
      <w:bookmarkStart w:id="1887" w:name="_Toc130735219"/>
      <w:bookmarkStart w:id="1888" w:name="_Toc137309420"/>
      <w:bookmarkStart w:id="1889" w:name="_Toc156500278"/>
      <w:r w:rsidRPr="00A46FD9">
        <w:rPr>
          <w:lang w:eastAsia="zh-CN"/>
        </w:rPr>
        <w:t>4.8.8.2</w:t>
      </w:r>
      <w:r w:rsidRPr="00A46FD9">
        <w:rPr>
          <w:lang w:eastAsia="zh-CN"/>
        </w:rPr>
        <w:tab/>
        <w:t>TC8 power allocation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90" w:name="_Toc21097856"/>
      <w:bookmarkStart w:id="1891" w:name="_Toc29765418"/>
      <w:bookmarkStart w:id="1892" w:name="_Toc37180900"/>
      <w:bookmarkStart w:id="1893" w:name="_Toc37181344"/>
      <w:bookmarkStart w:id="1894" w:name="_Toc37181788"/>
      <w:bookmarkStart w:id="1895" w:name="_Toc45881853"/>
      <w:bookmarkStart w:id="1896" w:name="_Toc52560086"/>
      <w:bookmarkStart w:id="1897" w:name="_Toc61114036"/>
      <w:bookmarkStart w:id="1898" w:name="_Toc67912541"/>
      <w:bookmarkStart w:id="1899" w:name="_Toc74903410"/>
      <w:bookmarkStart w:id="1900" w:name="_Toc76504784"/>
      <w:bookmarkStart w:id="1901" w:name="_Toc83044586"/>
      <w:bookmarkStart w:id="1902" w:name="_Toc89871169"/>
      <w:bookmarkStart w:id="1903" w:name="_Toc98699484"/>
      <w:bookmarkStart w:id="1904" w:name="_Toc115090696"/>
      <w:bookmarkStart w:id="1905" w:name="_Toc123142183"/>
      <w:bookmarkStart w:id="1906" w:name="_Toc124163558"/>
      <w:bookmarkStart w:id="1907" w:name="_Toc130735220"/>
      <w:bookmarkStart w:id="1908" w:name="_Toc137309421"/>
      <w:bookmarkStart w:id="1909" w:name="_Toc156500279"/>
      <w:r w:rsidRPr="00A46FD9">
        <w:rPr>
          <w:lang w:eastAsia="zh-CN"/>
        </w:rPr>
        <w:t>4.8.9</w:t>
      </w:r>
      <w:r w:rsidRPr="00A46FD9">
        <w:rPr>
          <w:lang w:eastAsia="zh-CN"/>
        </w:rPr>
        <w:tab/>
        <w:t>TC9: GSM and NB-IoT standalone multi-carrier operation</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10" w:name="_Toc21097857"/>
      <w:bookmarkStart w:id="1911" w:name="_Toc29765419"/>
      <w:bookmarkStart w:id="1912" w:name="_Toc37180901"/>
      <w:bookmarkStart w:id="1913" w:name="_Toc37181345"/>
      <w:bookmarkStart w:id="1914" w:name="_Toc37181789"/>
      <w:bookmarkStart w:id="1915" w:name="_Toc45881854"/>
      <w:bookmarkStart w:id="1916" w:name="_Toc52560087"/>
      <w:bookmarkStart w:id="1917" w:name="_Toc61114037"/>
      <w:bookmarkStart w:id="1918" w:name="_Toc67912542"/>
      <w:bookmarkStart w:id="1919" w:name="_Toc74903411"/>
      <w:bookmarkStart w:id="1920" w:name="_Toc76504785"/>
      <w:bookmarkStart w:id="1921" w:name="_Toc83044587"/>
      <w:bookmarkStart w:id="1922" w:name="_Toc89871170"/>
      <w:bookmarkStart w:id="1923" w:name="_Toc98699485"/>
      <w:bookmarkStart w:id="1924" w:name="_Toc115090697"/>
      <w:bookmarkStart w:id="1925" w:name="_Toc123142184"/>
      <w:bookmarkStart w:id="1926" w:name="_Toc124163559"/>
      <w:bookmarkStart w:id="1927" w:name="_Toc130735221"/>
      <w:bookmarkStart w:id="1928" w:name="_Toc137309422"/>
      <w:bookmarkStart w:id="1929" w:name="_Toc156500280"/>
      <w:r w:rsidRPr="00A46FD9">
        <w:rPr>
          <w:lang w:eastAsia="zh-CN"/>
        </w:rPr>
        <w:t>4.8.9.1</w:t>
      </w:r>
      <w:r w:rsidRPr="00A46FD9">
        <w:rPr>
          <w:lang w:eastAsia="zh-CN"/>
        </w:rPr>
        <w:tab/>
        <w:t>TC9 generation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30" w:name="_Toc21097858"/>
      <w:bookmarkStart w:id="1931" w:name="_Toc29765420"/>
      <w:bookmarkStart w:id="1932" w:name="_Toc37180902"/>
      <w:bookmarkStart w:id="1933" w:name="_Toc37181346"/>
      <w:bookmarkStart w:id="1934" w:name="_Toc37181790"/>
      <w:bookmarkStart w:id="1935" w:name="_Toc45881855"/>
      <w:bookmarkStart w:id="1936" w:name="_Toc52560088"/>
      <w:bookmarkStart w:id="1937" w:name="_Toc61114038"/>
      <w:bookmarkStart w:id="1938" w:name="_Toc67912543"/>
      <w:bookmarkStart w:id="1939" w:name="_Toc74903412"/>
      <w:bookmarkStart w:id="1940" w:name="_Toc76504786"/>
      <w:bookmarkStart w:id="1941" w:name="_Toc83044588"/>
      <w:bookmarkStart w:id="1942" w:name="_Toc89871171"/>
      <w:bookmarkStart w:id="1943" w:name="_Toc98699486"/>
      <w:bookmarkStart w:id="1944" w:name="_Toc115090698"/>
      <w:bookmarkStart w:id="1945" w:name="_Toc123142185"/>
      <w:bookmarkStart w:id="1946" w:name="_Toc124163560"/>
      <w:bookmarkStart w:id="1947" w:name="_Toc130735222"/>
      <w:bookmarkStart w:id="1948" w:name="_Toc137309423"/>
      <w:bookmarkStart w:id="1949" w:name="_Toc156500281"/>
      <w:r w:rsidRPr="00A46FD9">
        <w:rPr>
          <w:lang w:eastAsia="zh-CN"/>
        </w:rPr>
        <w:t>4.8.9.2</w:t>
      </w:r>
      <w:r w:rsidRPr="00A46FD9">
        <w:rPr>
          <w:lang w:eastAsia="zh-CN"/>
        </w:rPr>
        <w:tab/>
        <w:t>TC9 power allocation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50" w:name="_Toc21097859"/>
      <w:bookmarkStart w:id="1951" w:name="_Toc29765421"/>
      <w:bookmarkStart w:id="1952" w:name="_Toc37180903"/>
      <w:bookmarkStart w:id="1953" w:name="_Toc37181347"/>
      <w:bookmarkStart w:id="1954" w:name="_Toc37181791"/>
      <w:bookmarkStart w:id="1955" w:name="_Toc45881856"/>
      <w:bookmarkStart w:id="1956" w:name="_Toc52560089"/>
      <w:bookmarkStart w:id="1957" w:name="_Toc61114039"/>
      <w:bookmarkStart w:id="1958" w:name="_Toc67912544"/>
      <w:bookmarkStart w:id="1959" w:name="_Toc74903413"/>
      <w:bookmarkStart w:id="1960" w:name="_Toc76504787"/>
      <w:bookmarkStart w:id="1961" w:name="_Toc83044589"/>
      <w:bookmarkStart w:id="1962" w:name="_Toc89871172"/>
      <w:bookmarkStart w:id="1963" w:name="_Toc98699487"/>
      <w:bookmarkStart w:id="1964" w:name="_Toc115090699"/>
      <w:bookmarkStart w:id="1965" w:name="_Toc123142186"/>
      <w:bookmarkStart w:id="1966" w:name="_Toc124163561"/>
      <w:bookmarkStart w:id="1967" w:name="_Toc130735223"/>
      <w:bookmarkStart w:id="1968" w:name="_Toc137309424"/>
      <w:bookmarkStart w:id="1969" w:name="_Toc156500282"/>
      <w:r w:rsidRPr="00A46FD9">
        <w:rPr>
          <w:lang w:eastAsia="zh-CN"/>
        </w:rPr>
        <w:t>4.8.10</w:t>
      </w:r>
      <w:r w:rsidRPr="00A46FD9">
        <w:rPr>
          <w:lang w:eastAsia="zh-CN"/>
        </w:rPr>
        <w:tab/>
        <w:t>TC10: UTRA and NB-IoT standalone multi-carrier operation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70" w:name="_Toc21097860"/>
      <w:bookmarkStart w:id="1971" w:name="_Toc29765422"/>
      <w:bookmarkStart w:id="1972" w:name="_Toc37180904"/>
      <w:bookmarkStart w:id="1973" w:name="_Toc37181348"/>
      <w:bookmarkStart w:id="1974" w:name="_Toc37181792"/>
      <w:bookmarkStart w:id="1975" w:name="_Toc45881857"/>
      <w:bookmarkStart w:id="1976" w:name="_Toc52560090"/>
      <w:bookmarkStart w:id="1977" w:name="_Toc61114040"/>
      <w:bookmarkStart w:id="1978" w:name="_Toc67912545"/>
      <w:bookmarkStart w:id="1979" w:name="_Toc74903414"/>
      <w:bookmarkStart w:id="1980" w:name="_Toc76504788"/>
      <w:bookmarkStart w:id="1981" w:name="_Toc83044590"/>
      <w:bookmarkStart w:id="1982" w:name="_Toc89871173"/>
      <w:bookmarkStart w:id="1983" w:name="_Toc98699488"/>
      <w:bookmarkStart w:id="1984" w:name="_Toc115090700"/>
      <w:bookmarkStart w:id="1985" w:name="_Toc123142187"/>
      <w:bookmarkStart w:id="1986" w:name="_Toc124163562"/>
      <w:bookmarkStart w:id="1987" w:name="_Toc130735224"/>
      <w:bookmarkStart w:id="1988" w:name="_Toc137309425"/>
      <w:bookmarkStart w:id="1989" w:name="_Toc156500283"/>
      <w:r w:rsidRPr="00A46FD9">
        <w:rPr>
          <w:lang w:eastAsia="zh-CN"/>
        </w:rPr>
        <w:t>4.8.10.1</w:t>
      </w:r>
      <w:r w:rsidRPr="00A46FD9">
        <w:rPr>
          <w:lang w:eastAsia="zh-CN"/>
        </w:rPr>
        <w:tab/>
        <w:t>TC10 generation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90" w:name="_Toc21097861"/>
      <w:bookmarkStart w:id="1991" w:name="_Toc29765423"/>
      <w:bookmarkStart w:id="1992" w:name="_Toc37180905"/>
      <w:bookmarkStart w:id="1993" w:name="_Toc37181349"/>
      <w:bookmarkStart w:id="1994" w:name="_Toc37181793"/>
      <w:bookmarkStart w:id="1995" w:name="_Toc45881858"/>
      <w:bookmarkStart w:id="1996" w:name="_Toc52560091"/>
      <w:bookmarkStart w:id="1997" w:name="_Toc61114041"/>
      <w:bookmarkStart w:id="1998" w:name="_Toc67912546"/>
      <w:bookmarkStart w:id="1999" w:name="_Toc74903415"/>
      <w:bookmarkStart w:id="2000" w:name="_Toc76504789"/>
      <w:bookmarkStart w:id="2001" w:name="_Toc83044591"/>
      <w:bookmarkStart w:id="2002" w:name="_Toc89871174"/>
      <w:bookmarkStart w:id="2003" w:name="_Toc98699489"/>
      <w:bookmarkStart w:id="2004" w:name="_Toc115090701"/>
      <w:bookmarkStart w:id="2005" w:name="_Toc123142188"/>
      <w:bookmarkStart w:id="2006" w:name="_Toc124163563"/>
      <w:bookmarkStart w:id="2007" w:name="_Toc130735225"/>
      <w:bookmarkStart w:id="2008" w:name="_Toc137309426"/>
      <w:bookmarkStart w:id="2009" w:name="_Toc156500284"/>
      <w:r w:rsidRPr="00A46FD9">
        <w:rPr>
          <w:lang w:eastAsia="zh-CN"/>
        </w:rPr>
        <w:t>4.8.10.2</w:t>
      </w:r>
      <w:r w:rsidRPr="00A46FD9">
        <w:rPr>
          <w:lang w:eastAsia="zh-CN"/>
        </w:rPr>
        <w:tab/>
        <w:t>TC10 power allocation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10" w:name="_Toc21097862"/>
      <w:bookmarkStart w:id="2011" w:name="_Toc29765424"/>
      <w:bookmarkStart w:id="2012" w:name="_Toc37180906"/>
      <w:bookmarkStart w:id="2013" w:name="_Toc37181350"/>
      <w:bookmarkStart w:id="2014" w:name="_Toc37181794"/>
      <w:bookmarkStart w:id="2015" w:name="_Toc45881859"/>
      <w:bookmarkStart w:id="2016" w:name="_Toc52560092"/>
      <w:bookmarkStart w:id="2017" w:name="_Toc61114042"/>
      <w:bookmarkStart w:id="2018" w:name="_Toc67912547"/>
      <w:bookmarkStart w:id="2019" w:name="_Toc74903416"/>
      <w:bookmarkStart w:id="2020" w:name="_Toc76504790"/>
      <w:bookmarkStart w:id="2021" w:name="_Toc83044592"/>
      <w:bookmarkStart w:id="2022" w:name="_Toc89871175"/>
      <w:bookmarkStart w:id="2023" w:name="_Toc98699490"/>
      <w:bookmarkStart w:id="2024" w:name="_Toc115090702"/>
      <w:bookmarkStart w:id="2025" w:name="_Toc123142189"/>
      <w:bookmarkStart w:id="2026" w:name="_Toc124163564"/>
      <w:bookmarkStart w:id="2027" w:name="_Toc130735226"/>
      <w:bookmarkStart w:id="2028" w:name="_Toc137309427"/>
      <w:bookmarkStart w:id="2029" w:name="_Toc156500285"/>
      <w:r w:rsidRPr="00A46FD9">
        <w:rPr>
          <w:lang w:eastAsia="zh-CN"/>
        </w:rPr>
        <w:t>4.8.11</w:t>
      </w:r>
      <w:r w:rsidRPr="00A46FD9">
        <w:rPr>
          <w:lang w:eastAsia="zh-CN"/>
        </w:rPr>
        <w:tab/>
        <w:t>TC11: E-UTRA and NB-IoT standalone multi-carrier operation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30" w:name="_Toc21097863"/>
      <w:bookmarkStart w:id="2031" w:name="_Toc29765425"/>
      <w:bookmarkStart w:id="2032" w:name="_Toc37180907"/>
      <w:bookmarkStart w:id="2033" w:name="_Toc37181351"/>
      <w:bookmarkStart w:id="2034" w:name="_Toc37181795"/>
      <w:bookmarkStart w:id="2035" w:name="_Toc45881860"/>
      <w:bookmarkStart w:id="2036" w:name="_Toc52560093"/>
      <w:bookmarkStart w:id="2037" w:name="_Toc61114043"/>
      <w:bookmarkStart w:id="2038" w:name="_Toc67912548"/>
      <w:bookmarkStart w:id="2039" w:name="_Toc74903417"/>
      <w:bookmarkStart w:id="2040" w:name="_Toc76504791"/>
      <w:bookmarkStart w:id="2041" w:name="_Toc83044593"/>
      <w:bookmarkStart w:id="2042" w:name="_Toc89871176"/>
      <w:bookmarkStart w:id="2043" w:name="_Toc98699491"/>
      <w:bookmarkStart w:id="2044" w:name="_Toc115090703"/>
      <w:bookmarkStart w:id="2045" w:name="_Toc123142190"/>
      <w:bookmarkStart w:id="2046" w:name="_Toc124163565"/>
      <w:bookmarkStart w:id="2047" w:name="_Toc130735227"/>
      <w:bookmarkStart w:id="2048" w:name="_Toc137309428"/>
      <w:bookmarkStart w:id="2049" w:name="_Toc156500286"/>
      <w:r w:rsidRPr="00A46FD9">
        <w:rPr>
          <w:lang w:eastAsia="zh-CN"/>
        </w:rPr>
        <w:t>4.8.11.1</w:t>
      </w:r>
      <w:r w:rsidRPr="00A46FD9">
        <w:rPr>
          <w:lang w:eastAsia="zh-CN"/>
        </w:rPr>
        <w:tab/>
        <w:t>TC11 generation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50" w:name="_Toc21097864"/>
      <w:bookmarkStart w:id="2051" w:name="_Toc29765426"/>
      <w:bookmarkStart w:id="2052" w:name="_Toc37180908"/>
      <w:bookmarkStart w:id="2053" w:name="_Toc37181352"/>
      <w:bookmarkStart w:id="2054" w:name="_Toc37181796"/>
      <w:bookmarkStart w:id="2055" w:name="_Toc45881861"/>
      <w:bookmarkStart w:id="2056" w:name="_Toc52560094"/>
      <w:bookmarkStart w:id="2057" w:name="_Toc61114044"/>
      <w:bookmarkStart w:id="2058" w:name="_Toc67912549"/>
      <w:bookmarkStart w:id="2059" w:name="_Toc74903418"/>
      <w:bookmarkStart w:id="2060" w:name="_Toc76504792"/>
      <w:bookmarkStart w:id="2061" w:name="_Toc83044594"/>
      <w:bookmarkStart w:id="2062" w:name="_Toc89871177"/>
      <w:bookmarkStart w:id="2063" w:name="_Toc98699492"/>
      <w:bookmarkStart w:id="2064" w:name="_Toc115090704"/>
      <w:bookmarkStart w:id="2065" w:name="_Toc123142191"/>
      <w:bookmarkStart w:id="2066" w:name="_Toc124163566"/>
      <w:bookmarkStart w:id="2067" w:name="_Toc130735228"/>
      <w:bookmarkStart w:id="2068" w:name="_Toc137309429"/>
      <w:bookmarkStart w:id="2069" w:name="_Toc156500287"/>
      <w:r w:rsidRPr="00A46FD9">
        <w:rPr>
          <w:lang w:eastAsia="zh-CN"/>
        </w:rPr>
        <w:t>4.8.11.2</w:t>
      </w:r>
      <w:r w:rsidRPr="00A46FD9">
        <w:rPr>
          <w:lang w:eastAsia="zh-CN"/>
        </w:rPr>
        <w:tab/>
        <w:t>TC11 power allocation</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70" w:name="_Toc21097865"/>
      <w:bookmarkStart w:id="2071" w:name="_Toc29765427"/>
      <w:bookmarkStart w:id="2072" w:name="_Toc37180909"/>
      <w:bookmarkStart w:id="2073" w:name="_Toc37181353"/>
      <w:bookmarkStart w:id="2074" w:name="_Toc37181797"/>
      <w:bookmarkStart w:id="2075" w:name="_Toc45881862"/>
      <w:bookmarkStart w:id="2076" w:name="_Toc52560095"/>
      <w:bookmarkStart w:id="2077" w:name="_Toc61114045"/>
      <w:bookmarkStart w:id="2078" w:name="_Toc67912550"/>
      <w:bookmarkStart w:id="2079" w:name="_Toc74903419"/>
      <w:bookmarkStart w:id="2080" w:name="_Toc76504793"/>
      <w:bookmarkStart w:id="2081" w:name="_Toc83044595"/>
      <w:bookmarkStart w:id="2082" w:name="_Toc89871178"/>
      <w:bookmarkStart w:id="2083" w:name="_Toc98699493"/>
      <w:bookmarkStart w:id="2084" w:name="_Toc115090705"/>
      <w:bookmarkStart w:id="2085" w:name="_Toc123142192"/>
      <w:bookmarkStart w:id="2086" w:name="_Toc124163567"/>
      <w:bookmarkStart w:id="2087" w:name="_Toc130735229"/>
      <w:bookmarkStart w:id="2088" w:name="_Toc137309430"/>
      <w:bookmarkStart w:id="2089" w:name="_Toc156500288"/>
      <w:r w:rsidRPr="00A46FD9">
        <w:rPr>
          <w:lang w:eastAsia="zh-CN"/>
        </w:rPr>
        <w:t>4.8.12</w:t>
      </w:r>
      <w:r w:rsidRPr="00A46FD9">
        <w:rPr>
          <w:lang w:eastAsia="zh-CN"/>
        </w:rPr>
        <w:tab/>
        <w:t>TC12: GSM and UTRA and NB-IoT standalone multi-carrier operation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90" w:name="_Toc21097866"/>
      <w:bookmarkStart w:id="2091" w:name="_Toc29765428"/>
      <w:bookmarkStart w:id="2092" w:name="_Toc37180910"/>
      <w:bookmarkStart w:id="2093" w:name="_Toc37181354"/>
      <w:bookmarkStart w:id="2094" w:name="_Toc37181798"/>
      <w:bookmarkStart w:id="2095" w:name="_Toc45881863"/>
      <w:bookmarkStart w:id="2096" w:name="_Toc52560096"/>
      <w:bookmarkStart w:id="2097" w:name="_Toc61114046"/>
      <w:bookmarkStart w:id="2098" w:name="_Toc67912551"/>
      <w:bookmarkStart w:id="2099" w:name="_Toc74903420"/>
      <w:bookmarkStart w:id="2100" w:name="_Toc76504794"/>
      <w:bookmarkStart w:id="2101" w:name="_Toc83044596"/>
      <w:bookmarkStart w:id="2102" w:name="_Toc89871179"/>
      <w:bookmarkStart w:id="2103" w:name="_Toc98699494"/>
      <w:bookmarkStart w:id="2104" w:name="_Toc115090706"/>
      <w:bookmarkStart w:id="2105" w:name="_Toc123142193"/>
      <w:bookmarkStart w:id="2106" w:name="_Toc124163568"/>
      <w:bookmarkStart w:id="2107" w:name="_Toc130735230"/>
      <w:bookmarkStart w:id="2108" w:name="_Toc137309431"/>
      <w:bookmarkStart w:id="2109" w:name="_Toc156500289"/>
      <w:r w:rsidRPr="00A46FD9">
        <w:rPr>
          <w:lang w:eastAsia="zh-CN"/>
        </w:rPr>
        <w:t>4.8.12.1</w:t>
      </w:r>
      <w:r w:rsidRPr="00A46FD9">
        <w:rPr>
          <w:lang w:eastAsia="zh-CN"/>
        </w:rPr>
        <w:tab/>
        <w:t>TC12 generation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10" w:name="_Toc21097867"/>
      <w:bookmarkStart w:id="2111" w:name="_Toc29765429"/>
      <w:bookmarkStart w:id="2112" w:name="_Toc37180911"/>
      <w:bookmarkStart w:id="2113" w:name="_Toc37181355"/>
      <w:bookmarkStart w:id="2114" w:name="_Toc37181799"/>
      <w:bookmarkStart w:id="2115" w:name="_Toc45881864"/>
      <w:bookmarkStart w:id="2116" w:name="_Toc52560097"/>
      <w:bookmarkStart w:id="2117" w:name="_Toc61114047"/>
      <w:bookmarkStart w:id="2118" w:name="_Toc67912552"/>
      <w:bookmarkStart w:id="2119" w:name="_Toc74903421"/>
      <w:bookmarkStart w:id="2120" w:name="_Toc76504795"/>
      <w:bookmarkStart w:id="2121" w:name="_Toc83044597"/>
      <w:bookmarkStart w:id="2122" w:name="_Toc89871180"/>
      <w:bookmarkStart w:id="2123" w:name="_Toc98699495"/>
      <w:bookmarkStart w:id="2124" w:name="_Toc115090707"/>
      <w:bookmarkStart w:id="2125" w:name="_Toc123142194"/>
      <w:bookmarkStart w:id="2126" w:name="_Toc124163569"/>
      <w:bookmarkStart w:id="2127" w:name="_Toc130735231"/>
      <w:bookmarkStart w:id="2128" w:name="_Toc137309432"/>
      <w:bookmarkStart w:id="2129" w:name="_Toc156500290"/>
      <w:r w:rsidRPr="00A46FD9">
        <w:rPr>
          <w:lang w:eastAsia="zh-CN"/>
        </w:rPr>
        <w:t>4.8.12.2</w:t>
      </w:r>
      <w:r w:rsidRPr="00A46FD9">
        <w:rPr>
          <w:lang w:eastAsia="zh-CN"/>
        </w:rPr>
        <w:tab/>
        <w:t>TC12 power allocation</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30" w:name="_Toc21097868"/>
      <w:bookmarkStart w:id="2131" w:name="_Toc29765430"/>
      <w:bookmarkStart w:id="2132" w:name="_Toc37180912"/>
      <w:bookmarkStart w:id="2133" w:name="_Toc37181356"/>
      <w:bookmarkStart w:id="2134" w:name="_Toc37181800"/>
      <w:bookmarkStart w:id="2135" w:name="_Toc45881865"/>
      <w:bookmarkStart w:id="2136" w:name="_Toc52560098"/>
      <w:bookmarkStart w:id="2137" w:name="_Toc61114048"/>
      <w:bookmarkStart w:id="2138" w:name="_Toc67912553"/>
      <w:bookmarkStart w:id="2139" w:name="_Toc74903422"/>
      <w:bookmarkStart w:id="2140" w:name="_Toc76504796"/>
      <w:bookmarkStart w:id="2141" w:name="_Toc83044598"/>
      <w:bookmarkStart w:id="2142" w:name="_Toc89871181"/>
      <w:bookmarkStart w:id="2143" w:name="_Toc98699496"/>
      <w:bookmarkStart w:id="2144" w:name="_Toc115090708"/>
      <w:bookmarkStart w:id="2145" w:name="_Toc123142195"/>
      <w:bookmarkStart w:id="2146" w:name="_Toc124163570"/>
      <w:bookmarkStart w:id="2147" w:name="_Toc130735232"/>
      <w:bookmarkStart w:id="2148" w:name="_Toc137309433"/>
      <w:bookmarkStart w:id="2149" w:name="_Toc156500291"/>
      <w:r w:rsidRPr="00A46FD9">
        <w:rPr>
          <w:lang w:eastAsia="zh-CN"/>
        </w:rPr>
        <w:t>4.8.13</w:t>
      </w:r>
      <w:r w:rsidRPr="00A46FD9">
        <w:rPr>
          <w:lang w:eastAsia="zh-CN"/>
        </w:rPr>
        <w:tab/>
        <w:t>TC13: GSM and E-UTRA and NB-IoT standalone multi-carrier operation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50" w:name="_Toc21097869"/>
      <w:bookmarkStart w:id="2151" w:name="_Toc29765431"/>
      <w:bookmarkStart w:id="2152" w:name="_Toc37180913"/>
      <w:bookmarkStart w:id="2153" w:name="_Toc37181357"/>
      <w:bookmarkStart w:id="2154" w:name="_Toc37181801"/>
      <w:bookmarkStart w:id="2155" w:name="_Toc45881866"/>
      <w:bookmarkStart w:id="2156" w:name="_Toc52560099"/>
      <w:bookmarkStart w:id="2157" w:name="_Toc61114049"/>
      <w:bookmarkStart w:id="2158" w:name="_Toc67912554"/>
      <w:bookmarkStart w:id="2159" w:name="_Toc74903423"/>
      <w:bookmarkStart w:id="2160" w:name="_Toc76504797"/>
      <w:bookmarkStart w:id="2161" w:name="_Toc83044599"/>
      <w:bookmarkStart w:id="2162" w:name="_Toc89871182"/>
      <w:bookmarkStart w:id="2163" w:name="_Toc98699497"/>
      <w:bookmarkStart w:id="2164" w:name="_Toc115090709"/>
      <w:bookmarkStart w:id="2165" w:name="_Toc123142196"/>
      <w:bookmarkStart w:id="2166" w:name="_Toc124163571"/>
      <w:bookmarkStart w:id="2167" w:name="_Toc130735233"/>
      <w:bookmarkStart w:id="2168" w:name="_Toc137309434"/>
      <w:bookmarkStart w:id="2169" w:name="_Toc156500292"/>
      <w:r w:rsidRPr="00A46FD9">
        <w:rPr>
          <w:lang w:eastAsia="zh-CN"/>
        </w:rPr>
        <w:t>4.8.13.1</w:t>
      </w:r>
      <w:r w:rsidRPr="00A46FD9">
        <w:rPr>
          <w:lang w:eastAsia="zh-CN"/>
        </w:rPr>
        <w:tab/>
        <w:t>TC13 generation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70" w:name="_Toc21097870"/>
      <w:bookmarkStart w:id="2171" w:name="_Toc29765432"/>
      <w:bookmarkStart w:id="2172" w:name="_Toc37180914"/>
      <w:bookmarkStart w:id="2173" w:name="_Toc37181358"/>
      <w:bookmarkStart w:id="2174" w:name="_Toc37181802"/>
      <w:bookmarkStart w:id="2175" w:name="_Toc45881867"/>
      <w:bookmarkStart w:id="2176" w:name="_Toc52560100"/>
      <w:bookmarkStart w:id="2177" w:name="_Toc61114050"/>
      <w:bookmarkStart w:id="2178" w:name="_Toc67912555"/>
      <w:bookmarkStart w:id="2179" w:name="_Toc74903424"/>
      <w:bookmarkStart w:id="2180" w:name="_Toc76504798"/>
      <w:bookmarkStart w:id="2181" w:name="_Toc83044600"/>
      <w:bookmarkStart w:id="2182" w:name="_Toc89871183"/>
      <w:bookmarkStart w:id="2183" w:name="_Toc98699498"/>
      <w:bookmarkStart w:id="2184" w:name="_Toc115090710"/>
      <w:bookmarkStart w:id="2185" w:name="_Toc123142197"/>
      <w:bookmarkStart w:id="2186" w:name="_Toc124163572"/>
      <w:bookmarkStart w:id="2187" w:name="_Toc130735234"/>
      <w:bookmarkStart w:id="2188" w:name="_Toc137309435"/>
      <w:bookmarkStart w:id="2189" w:name="_Toc156500293"/>
      <w:r w:rsidRPr="00A46FD9">
        <w:rPr>
          <w:lang w:eastAsia="zh-CN"/>
        </w:rPr>
        <w:t>4.8.13.2</w:t>
      </w:r>
      <w:r w:rsidRPr="00A46FD9">
        <w:rPr>
          <w:lang w:eastAsia="zh-CN"/>
        </w:rPr>
        <w:tab/>
        <w:t>TC13 power allocation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90" w:name="_Toc21097871"/>
      <w:bookmarkStart w:id="2191" w:name="_Toc29765433"/>
      <w:bookmarkStart w:id="2192" w:name="_Toc37180915"/>
      <w:bookmarkStart w:id="2193" w:name="_Toc37181359"/>
      <w:bookmarkStart w:id="2194" w:name="_Toc37181803"/>
      <w:bookmarkStart w:id="2195" w:name="_Toc45881868"/>
      <w:bookmarkStart w:id="2196" w:name="_Toc52560101"/>
      <w:bookmarkStart w:id="2197" w:name="_Toc61114051"/>
      <w:bookmarkStart w:id="2198" w:name="_Toc67912556"/>
      <w:bookmarkStart w:id="2199" w:name="_Toc74903425"/>
      <w:bookmarkStart w:id="2200" w:name="_Toc76504799"/>
      <w:bookmarkStart w:id="2201" w:name="_Toc83044601"/>
      <w:bookmarkStart w:id="2202" w:name="_Toc89871184"/>
      <w:bookmarkStart w:id="2203" w:name="_Toc98699499"/>
      <w:bookmarkStart w:id="2204" w:name="_Toc115090711"/>
      <w:bookmarkStart w:id="2205" w:name="_Toc123142198"/>
      <w:bookmarkStart w:id="2206" w:name="_Toc124163573"/>
      <w:bookmarkStart w:id="2207" w:name="_Toc130735235"/>
      <w:bookmarkStart w:id="2208" w:name="_Toc137309436"/>
      <w:bookmarkStart w:id="2209" w:name="_Toc156500294"/>
      <w:r w:rsidRPr="00A46FD9">
        <w:rPr>
          <w:lang w:eastAsia="zh-CN"/>
        </w:rPr>
        <w:t>4.8.14</w:t>
      </w:r>
      <w:r w:rsidRPr="00A46FD9">
        <w:rPr>
          <w:lang w:eastAsia="zh-CN"/>
        </w:rPr>
        <w:tab/>
        <w:t>TC14: UTRA and E-UTRA and NB-IoT standalone multi-carrier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10" w:name="_Toc21097872"/>
      <w:bookmarkStart w:id="2211" w:name="_Toc29765434"/>
      <w:bookmarkStart w:id="2212" w:name="_Toc37180916"/>
      <w:bookmarkStart w:id="2213" w:name="_Toc37181360"/>
      <w:bookmarkStart w:id="2214" w:name="_Toc37181804"/>
      <w:bookmarkStart w:id="2215" w:name="_Toc45881869"/>
      <w:bookmarkStart w:id="2216" w:name="_Toc52560102"/>
      <w:bookmarkStart w:id="2217" w:name="_Toc61114052"/>
      <w:bookmarkStart w:id="2218" w:name="_Toc67912557"/>
      <w:bookmarkStart w:id="2219" w:name="_Toc74903426"/>
      <w:bookmarkStart w:id="2220" w:name="_Toc76504800"/>
      <w:bookmarkStart w:id="2221" w:name="_Toc83044602"/>
      <w:bookmarkStart w:id="2222" w:name="_Toc89871185"/>
      <w:bookmarkStart w:id="2223" w:name="_Toc98699500"/>
      <w:bookmarkStart w:id="2224" w:name="_Toc115090712"/>
      <w:bookmarkStart w:id="2225" w:name="_Toc123142199"/>
      <w:bookmarkStart w:id="2226" w:name="_Toc124163574"/>
      <w:bookmarkStart w:id="2227" w:name="_Toc130735236"/>
      <w:bookmarkStart w:id="2228" w:name="_Toc137309437"/>
      <w:bookmarkStart w:id="2229" w:name="_Toc156500295"/>
      <w:r w:rsidRPr="00A46FD9">
        <w:rPr>
          <w:lang w:eastAsia="zh-CN"/>
        </w:rPr>
        <w:t>4.8.14.1</w:t>
      </w:r>
      <w:r w:rsidRPr="00A46FD9">
        <w:rPr>
          <w:lang w:eastAsia="zh-CN"/>
        </w:rPr>
        <w:tab/>
        <w:t>TC14 generation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30" w:name="_Toc21097873"/>
      <w:bookmarkStart w:id="2231" w:name="_Toc29765435"/>
      <w:bookmarkStart w:id="2232" w:name="_Toc37180917"/>
      <w:bookmarkStart w:id="2233" w:name="_Toc37181361"/>
      <w:bookmarkStart w:id="2234" w:name="_Toc37181805"/>
      <w:bookmarkStart w:id="2235" w:name="_Toc45881870"/>
      <w:bookmarkStart w:id="2236" w:name="_Toc52560103"/>
      <w:bookmarkStart w:id="2237" w:name="_Toc61114053"/>
      <w:bookmarkStart w:id="2238" w:name="_Toc67912558"/>
      <w:bookmarkStart w:id="2239" w:name="_Toc74903427"/>
      <w:bookmarkStart w:id="2240" w:name="_Toc76504801"/>
      <w:bookmarkStart w:id="2241" w:name="_Toc83044603"/>
      <w:bookmarkStart w:id="2242" w:name="_Toc89871186"/>
      <w:bookmarkStart w:id="2243" w:name="_Toc98699501"/>
      <w:bookmarkStart w:id="2244" w:name="_Toc115090713"/>
      <w:bookmarkStart w:id="2245" w:name="_Toc123142200"/>
      <w:bookmarkStart w:id="2246" w:name="_Toc124163575"/>
      <w:bookmarkStart w:id="2247" w:name="_Toc130735237"/>
      <w:bookmarkStart w:id="2248" w:name="_Toc137309438"/>
      <w:bookmarkStart w:id="2249" w:name="_Toc156500296"/>
      <w:r w:rsidRPr="00A46FD9">
        <w:rPr>
          <w:lang w:eastAsia="zh-CN"/>
        </w:rPr>
        <w:t>4.8.14.2</w:t>
      </w:r>
      <w:r w:rsidRPr="00A46FD9">
        <w:rPr>
          <w:lang w:eastAsia="zh-CN"/>
        </w:rPr>
        <w:tab/>
        <w:t>TC14 power allocation</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50" w:name="_Toc21097874"/>
      <w:bookmarkStart w:id="2251" w:name="_Toc29765436"/>
      <w:bookmarkStart w:id="2252" w:name="_Toc37180918"/>
      <w:bookmarkStart w:id="2253" w:name="_Toc37181362"/>
      <w:bookmarkStart w:id="2254" w:name="_Toc37181806"/>
      <w:bookmarkStart w:id="2255" w:name="_Toc45881871"/>
      <w:bookmarkStart w:id="2256" w:name="_Toc52560104"/>
      <w:bookmarkStart w:id="2257" w:name="_Toc61114054"/>
      <w:bookmarkStart w:id="2258" w:name="_Toc67912559"/>
      <w:bookmarkStart w:id="2259" w:name="_Toc74903428"/>
      <w:bookmarkStart w:id="2260" w:name="_Toc76504802"/>
      <w:bookmarkStart w:id="2261" w:name="_Toc83044604"/>
      <w:bookmarkStart w:id="2262" w:name="_Toc89871187"/>
      <w:bookmarkStart w:id="2263" w:name="_Toc98699502"/>
      <w:bookmarkStart w:id="2264" w:name="_Toc115090714"/>
      <w:bookmarkStart w:id="2265" w:name="_Toc123142201"/>
      <w:bookmarkStart w:id="2266" w:name="_Toc124163576"/>
      <w:bookmarkStart w:id="2267" w:name="_Toc130735238"/>
      <w:bookmarkStart w:id="2268" w:name="_Toc137309439"/>
      <w:bookmarkStart w:id="2269" w:name="_Toc156500297"/>
      <w:r w:rsidRPr="00A46FD9">
        <w:rPr>
          <w:lang w:eastAsia="zh-CN"/>
        </w:rPr>
        <w:t>4.8.15</w:t>
      </w:r>
      <w:r w:rsidRPr="00A46FD9">
        <w:rPr>
          <w:lang w:eastAsia="zh-CN"/>
        </w:rPr>
        <w:tab/>
        <w:t>TC15: GSM and E-UTRA with NB-IoT in-band multi-carrier operation</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70" w:name="_Toc21097875"/>
      <w:bookmarkStart w:id="2271" w:name="_Toc29765437"/>
      <w:bookmarkStart w:id="2272" w:name="_Toc37180919"/>
      <w:bookmarkStart w:id="2273" w:name="_Toc37181363"/>
      <w:bookmarkStart w:id="2274" w:name="_Toc37181807"/>
      <w:bookmarkStart w:id="2275" w:name="_Toc45881872"/>
      <w:bookmarkStart w:id="2276" w:name="_Toc52560105"/>
      <w:bookmarkStart w:id="2277" w:name="_Toc61114055"/>
      <w:bookmarkStart w:id="2278" w:name="_Toc67912560"/>
      <w:bookmarkStart w:id="2279" w:name="_Toc74903429"/>
      <w:bookmarkStart w:id="2280" w:name="_Toc76504803"/>
      <w:bookmarkStart w:id="2281" w:name="_Toc83044605"/>
      <w:bookmarkStart w:id="2282" w:name="_Toc89871188"/>
      <w:bookmarkStart w:id="2283" w:name="_Toc98699503"/>
      <w:bookmarkStart w:id="2284" w:name="_Toc115090715"/>
      <w:bookmarkStart w:id="2285" w:name="_Toc123142202"/>
      <w:bookmarkStart w:id="2286" w:name="_Toc124163577"/>
      <w:bookmarkStart w:id="2287" w:name="_Toc130735239"/>
      <w:bookmarkStart w:id="2288" w:name="_Toc137309440"/>
      <w:bookmarkStart w:id="2289" w:name="_Toc156500298"/>
      <w:r w:rsidRPr="00A46FD9">
        <w:rPr>
          <w:lang w:eastAsia="zh-CN"/>
        </w:rPr>
        <w:t>4.8.15.1</w:t>
      </w:r>
      <w:r w:rsidRPr="00A46FD9">
        <w:rPr>
          <w:lang w:eastAsia="zh-CN"/>
        </w:rPr>
        <w:tab/>
        <w:t>TC15 generation</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90" w:name="_Toc21097876"/>
      <w:bookmarkStart w:id="2291" w:name="_Toc29765438"/>
      <w:bookmarkStart w:id="2292" w:name="_Toc37180920"/>
      <w:bookmarkStart w:id="2293" w:name="_Toc37181364"/>
      <w:bookmarkStart w:id="2294" w:name="_Toc37181808"/>
      <w:bookmarkStart w:id="2295" w:name="_Toc45881873"/>
      <w:bookmarkStart w:id="2296" w:name="_Toc52560106"/>
      <w:bookmarkStart w:id="2297" w:name="_Toc61114056"/>
      <w:bookmarkStart w:id="2298" w:name="_Toc67912561"/>
      <w:bookmarkStart w:id="2299" w:name="_Toc74903430"/>
      <w:bookmarkStart w:id="2300" w:name="_Toc76504804"/>
      <w:bookmarkStart w:id="2301" w:name="_Toc83044606"/>
      <w:bookmarkStart w:id="2302" w:name="_Toc89871189"/>
      <w:bookmarkStart w:id="2303" w:name="_Toc98699504"/>
      <w:bookmarkStart w:id="2304" w:name="_Toc115090716"/>
      <w:bookmarkStart w:id="2305" w:name="_Toc123142203"/>
      <w:bookmarkStart w:id="2306" w:name="_Toc124163578"/>
      <w:bookmarkStart w:id="2307" w:name="_Toc130735240"/>
      <w:bookmarkStart w:id="2308" w:name="_Toc137309441"/>
      <w:bookmarkStart w:id="2309" w:name="_Toc156500299"/>
      <w:r w:rsidRPr="00A46FD9">
        <w:rPr>
          <w:lang w:eastAsia="zh-CN"/>
        </w:rPr>
        <w:t>4.8.15.2</w:t>
      </w:r>
      <w:r w:rsidRPr="00A46FD9">
        <w:rPr>
          <w:lang w:eastAsia="zh-CN"/>
        </w:rPr>
        <w:tab/>
        <w:t>TC15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10" w:name="_Toc21097877"/>
      <w:bookmarkStart w:id="2311" w:name="_Toc29765439"/>
      <w:bookmarkStart w:id="2312" w:name="_Toc37180921"/>
      <w:bookmarkStart w:id="2313" w:name="_Toc37181365"/>
      <w:bookmarkStart w:id="2314" w:name="_Toc37181809"/>
      <w:bookmarkStart w:id="2315" w:name="_Toc45881874"/>
      <w:bookmarkStart w:id="2316" w:name="_Toc52560107"/>
      <w:bookmarkStart w:id="2317" w:name="_Toc61114057"/>
      <w:bookmarkStart w:id="2318" w:name="_Toc67912562"/>
      <w:bookmarkStart w:id="2319" w:name="_Toc74903431"/>
      <w:bookmarkStart w:id="2320" w:name="_Toc76504805"/>
      <w:bookmarkStart w:id="2321" w:name="_Toc83044607"/>
      <w:bookmarkStart w:id="2322" w:name="_Toc89871190"/>
      <w:bookmarkStart w:id="2323" w:name="_Toc98699505"/>
      <w:bookmarkStart w:id="2324" w:name="_Toc115090717"/>
      <w:bookmarkStart w:id="2325" w:name="_Toc123142204"/>
      <w:bookmarkStart w:id="2326" w:name="_Toc124163579"/>
      <w:bookmarkStart w:id="2327" w:name="_Toc130735241"/>
      <w:bookmarkStart w:id="2328" w:name="_Toc137309442"/>
      <w:bookmarkStart w:id="2329" w:name="_Toc156500300"/>
      <w:r w:rsidRPr="00A46FD9">
        <w:rPr>
          <w:lang w:eastAsia="zh-CN"/>
        </w:rPr>
        <w:t>4.8.16</w:t>
      </w:r>
      <w:r w:rsidRPr="00A46FD9">
        <w:rPr>
          <w:lang w:eastAsia="zh-CN"/>
        </w:rPr>
        <w:tab/>
        <w:t>TC16: UTRA and E-UTRA with NB-IoT in-band multi-carrier operation</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30" w:name="_Toc21097878"/>
      <w:bookmarkStart w:id="2331" w:name="_Toc29765440"/>
      <w:bookmarkStart w:id="2332" w:name="_Toc37180922"/>
      <w:bookmarkStart w:id="2333" w:name="_Toc37181366"/>
      <w:bookmarkStart w:id="2334" w:name="_Toc37181810"/>
      <w:bookmarkStart w:id="2335" w:name="_Toc45881875"/>
      <w:bookmarkStart w:id="2336" w:name="_Toc52560108"/>
      <w:bookmarkStart w:id="2337" w:name="_Toc61114058"/>
      <w:bookmarkStart w:id="2338" w:name="_Toc67912563"/>
      <w:bookmarkStart w:id="2339" w:name="_Toc74903432"/>
      <w:bookmarkStart w:id="2340" w:name="_Toc76504806"/>
      <w:bookmarkStart w:id="2341" w:name="_Toc83044608"/>
      <w:bookmarkStart w:id="2342" w:name="_Toc89871191"/>
      <w:bookmarkStart w:id="2343" w:name="_Toc98699506"/>
      <w:bookmarkStart w:id="2344" w:name="_Toc115090718"/>
      <w:bookmarkStart w:id="2345" w:name="_Toc123142205"/>
      <w:bookmarkStart w:id="2346" w:name="_Toc124163580"/>
      <w:bookmarkStart w:id="2347" w:name="_Toc130735242"/>
      <w:bookmarkStart w:id="2348" w:name="_Toc137309443"/>
      <w:bookmarkStart w:id="2349" w:name="_Toc156500301"/>
      <w:r w:rsidRPr="00A46FD9">
        <w:rPr>
          <w:lang w:eastAsia="zh-CN"/>
        </w:rPr>
        <w:t>4.8.16.1</w:t>
      </w:r>
      <w:r w:rsidRPr="00A46FD9">
        <w:rPr>
          <w:lang w:eastAsia="zh-CN"/>
        </w:rPr>
        <w:tab/>
        <w:t>TC16 generation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50" w:name="_Toc21097879"/>
      <w:bookmarkStart w:id="2351" w:name="_Toc29765441"/>
      <w:bookmarkStart w:id="2352" w:name="_Toc37180923"/>
      <w:bookmarkStart w:id="2353" w:name="_Toc37181367"/>
      <w:bookmarkStart w:id="2354" w:name="_Toc37181811"/>
      <w:bookmarkStart w:id="2355" w:name="_Toc45881876"/>
      <w:bookmarkStart w:id="2356" w:name="_Toc52560109"/>
      <w:bookmarkStart w:id="2357" w:name="_Toc61114059"/>
      <w:bookmarkStart w:id="2358" w:name="_Toc67912564"/>
      <w:bookmarkStart w:id="2359" w:name="_Toc74903433"/>
      <w:bookmarkStart w:id="2360" w:name="_Toc76504807"/>
      <w:bookmarkStart w:id="2361" w:name="_Toc83044609"/>
      <w:bookmarkStart w:id="2362" w:name="_Toc89871192"/>
      <w:bookmarkStart w:id="2363" w:name="_Toc98699507"/>
      <w:bookmarkStart w:id="2364" w:name="_Toc115090719"/>
      <w:bookmarkStart w:id="2365" w:name="_Toc123142206"/>
      <w:bookmarkStart w:id="2366" w:name="_Toc124163581"/>
      <w:bookmarkStart w:id="2367" w:name="_Toc130735243"/>
      <w:bookmarkStart w:id="2368" w:name="_Toc137309444"/>
      <w:bookmarkStart w:id="2369" w:name="_Toc156500302"/>
      <w:r w:rsidRPr="00A46FD9">
        <w:rPr>
          <w:lang w:eastAsia="zh-CN"/>
        </w:rPr>
        <w:t>4.8.16.2</w:t>
      </w:r>
      <w:r w:rsidRPr="00A46FD9">
        <w:rPr>
          <w:lang w:eastAsia="zh-CN"/>
        </w:rPr>
        <w:tab/>
        <w:t>TC16 power allocation</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70" w:name="_Toc21097880"/>
      <w:bookmarkStart w:id="2371" w:name="_Toc29765442"/>
      <w:bookmarkStart w:id="2372" w:name="_Toc37180924"/>
      <w:bookmarkStart w:id="2373" w:name="_Toc37181368"/>
      <w:bookmarkStart w:id="2374" w:name="_Toc37181812"/>
      <w:bookmarkStart w:id="2375" w:name="_Toc45881877"/>
      <w:bookmarkStart w:id="2376" w:name="_Toc52560110"/>
      <w:bookmarkStart w:id="2377" w:name="_Toc61114060"/>
      <w:bookmarkStart w:id="2378" w:name="_Toc67912565"/>
      <w:bookmarkStart w:id="2379" w:name="_Toc74903434"/>
      <w:bookmarkStart w:id="2380" w:name="_Toc76504808"/>
      <w:bookmarkStart w:id="2381" w:name="_Toc83044610"/>
      <w:bookmarkStart w:id="2382" w:name="_Toc89871193"/>
      <w:bookmarkStart w:id="2383" w:name="_Toc98699508"/>
      <w:bookmarkStart w:id="2384" w:name="_Toc115090720"/>
      <w:bookmarkStart w:id="2385" w:name="_Toc123142207"/>
      <w:bookmarkStart w:id="2386" w:name="_Toc124163582"/>
      <w:bookmarkStart w:id="2387" w:name="_Toc130735244"/>
      <w:bookmarkStart w:id="2388" w:name="_Toc137309445"/>
      <w:bookmarkStart w:id="2389" w:name="_Toc156500303"/>
      <w:r w:rsidRPr="00A46FD9">
        <w:rPr>
          <w:lang w:eastAsia="zh-CN"/>
        </w:rPr>
        <w:t>4.8.17</w:t>
      </w:r>
      <w:r w:rsidRPr="00A46FD9">
        <w:rPr>
          <w:lang w:eastAsia="zh-CN"/>
        </w:rPr>
        <w:tab/>
        <w:t>TC17: E-UTRA and E-UTRA with NB-IoT in-band multi-carrier operation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90" w:name="_Toc21097881"/>
      <w:bookmarkStart w:id="2391" w:name="_Toc29765443"/>
      <w:bookmarkStart w:id="2392" w:name="_Toc37180925"/>
      <w:bookmarkStart w:id="2393" w:name="_Toc37181369"/>
      <w:bookmarkStart w:id="2394" w:name="_Toc37181813"/>
      <w:bookmarkStart w:id="2395" w:name="_Toc45881878"/>
      <w:bookmarkStart w:id="2396" w:name="_Toc52560111"/>
      <w:bookmarkStart w:id="2397" w:name="_Toc61114061"/>
      <w:bookmarkStart w:id="2398" w:name="_Toc67912566"/>
      <w:bookmarkStart w:id="2399" w:name="_Toc74903435"/>
      <w:bookmarkStart w:id="2400" w:name="_Toc76504809"/>
      <w:bookmarkStart w:id="2401" w:name="_Toc83044611"/>
      <w:bookmarkStart w:id="2402" w:name="_Toc89871194"/>
      <w:bookmarkStart w:id="2403" w:name="_Toc98699509"/>
      <w:bookmarkStart w:id="2404" w:name="_Toc115090721"/>
      <w:bookmarkStart w:id="2405" w:name="_Toc123142208"/>
      <w:bookmarkStart w:id="2406" w:name="_Toc124163583"/>
      <w:bookmarkStart w:id="2407" w:name="_Toc130735245"/>
      <w:bookmarkStart w:id="2408" w:name="_Toc137309446"/>
      <w:bookmarkStart w:id="2409" w:name="_Toc156500304"/>
      <w:r w:rsidRPr="00A46FD9">
        <w:rPr>
          <w:lang w:eastAsia="zh-CN"/>
        </w:rPr>
        <w:t>4.8.17.1</w:t>
      </w:r>
      <w:r w:rsidRPr="00A46FD9">
        <w:rPr>
          <w:lang w:eastAsia="zh-CN"/>
        </w:rPr>
        <w:tab/>
        <w:t>TC17 generation</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10" w:name="_Toc21097882"/>
      <w:bookmarkStart w:id="2411" w:name="_Toc29765444"/>
      <w:bookmarkStart w:id="2412" w:name="_Toc37180926"/>
      <w:bookmarkStart w:id="2413" w:name="_Toc37181370"/>
      <w:bookmarkStart w:id="2414" w:name="_Toc37181814"/>
      <w:bookmarkStart w:id="2415" w:name="_Toc45881879"/>
      <w:bookmarkStart w:id="2416" w:name="_Toc52560112"/>
      <w:bookmarkStart w:id="2417" w:name="_Toc61114062"/>
      <w:bookmarkStart w:id="2418" w:name="_Toc67912567"/>
      <w:bookmarkStart w:id="2419" w:name="_Toc74903436"/>
      <w:bookmarkStart w:id="2420" w:name="_Toc76504810"/>
      <w:bookmarkStart w:id="2421" w:name="_Toc83044612"/>
      <w:bookmarkStart w:id="2422" w:name="_Toc89871195"/>
      <w:bookmarkStart w:id="2423" w:name="_Toc98699510"/>
      <w:bookmarkStart w:id="2424" w:name="_Toc115090722"/>
      <w:bookmarkStart w:id="2425" w:name="_Toc123142209"/>
      <w:bookmarkStart w:id="2426" w:name="_Toc124163584"/>
      <w:bookmarkStart w:id="2427" w:name="_Toc130735246"/>
      <w:bookmarkStart w:id="2428" w:name="_Toc137309447"/>
      <w:bookmarkStart w:id="2429" w:name="_Toc156500305"/>
      <w:r w:rsidRPr="00A46FD9">
        <w:rPr>
          <w:lang w:eastAsia="zh-CN"/>
        </w:rPr>
        <w:t>4.8.17.2</w:t>
      </w:r>
      <w:r w:rsidRPr="00A46FD9">
        <w:rPr>
          <w:lang w:eastAsia="zh-CN"/>
        </w:rPr>
        <w:tab/>
        <w:t>TC17 power allocation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30" w:name="_Toc21097883"/>
      <w:bookmarkStart w:id="2431" w:name="_Toc29765445"/>
      <w:bookmarkStart w:id="2432" w:name="_Toc37180927"/>
      <w:bookmarkStart w:id="2433" w:name="_Toc37181371"/>
      <w:bookmarkStart w:id="2434" w:name="_Toc37181815"/>
      <w:bookmarkStart w:id="2435" w:name="_Toc45881880"/>
      <w:bookmarkStart w:id="2436" w:name="_Toc52560113"/>
      <w:bookmarkStart w:id="2437" w:name="_Toc61114063"/>
      <w:bookmarkStart w:id="2438" w:name="_Toc67912568"/>
      <w:bookmarkStart w:id="2439" w:name="_Toc74903437"/>
      <w:bookmarkStart w:id="2440" w:name="_Toc76504811"/>
      <w:bookmarkStart w:id="2441" w:name="_Toc83044613"/>
      <w:bookmarkStart w:id="2442" w:name="_Toc89871196"/>
      <w:bookmarkStart w:id="2443" w:name="_Toc98699511"/>
      <w:bookmarkStart w:id="2444" w:name="_Toc115090723"/>
      <w:bookmarkStart w:id="2445" w:name="_Toc123142210"/>
      <w:bookmarkStart w:id="2446" w:name="_Toc124163585"/>
      <w:bookmarkStart w:id="2447" w:name="_Toc130735247"/>
      <w:bookmarkStart w:id="2448" w:name="_Toc137309448"/>
      <w:bookmarkStart w:id="2449" w:name="_Toc156500306"/>
      <w:r w:rsidRPr="00A46FD9">
        <w:rPr>
          <w:lang w:eastAsia="zh-CN"/>
        </w:rPr>
        <w:t>4.8.18</w:t>
      </w:r>
      <w:r w:rsidRPr="00A46FD9">
        <w:rPr>
          <w:lang w:eastAsia="zh-CN"/>
        </w:rPr>
        <w:tab/>
        <w:t>TC18: GSM and E-UTRA with NB-IoT guard-band multi-carrier operation</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50" w:name="_Toc21097884"/>
      <w:bookmarkStart w:id="2451" w:name="_Toc29765446"/>
      <w:bookmarkStart w:id="2452" w:name="_Toc37180928"/>
      <w:bookmarkStart w:id="2453" w:name="_Toc37181372"/>
      <w:bookmarkStart w:id="2454" w:name="_Toc37181816"/>
      <w:bookmarkStart w:id="2455" w:name="_Toc45881881"/>
      <w:bookmarkStart w:id="2456" w:name="_Toc52560114"/>
      <w:bookmarkStart w:id="2457" w:name="_Toc61114064"/>
      <w:bookmarkStart w:id="2458" w:name="_Toc67912569"/>
      <w:bookmarkStart w:id="2459" w:name="_Toc74903438"/>
      <w:bookmarkStart w:id="2460" w:name="_Toc76504812"/>
      <w:bookmarkStart w:id="2461" w:name="_Toc83044614"/>
      <w:bookmarkStart w:id="2462" w:name="_Toc89871197"/>
      <w:bookmarkStart w:id="2463" w:name="_Toc98699512"/>
      <w:bookmarkStart w:id="2464" w:name="_Toc115090724"/>
      <w:bookmarkStart w:id="2465" w:name="_Toc123142211"/>
      <w:bookmarkStart w:id="2466" w:name="_Toc124163586"/>
      <w:bookmarkStart w:id="2467" w:name="_Toc130735248"/>
      <w:bookmarkStart w:id="2468" w:name="_Toc137309449"/>
      <w:bookmarkStart w:id="2469" w:name="_Toc156500307"/>
      <w:r w:rsidRPr="00A46FD9">
        <w:rPr>
          <w:lang w:eastAsia="zh-CN"/>
        </w:rPr>
        <w:t>4.8.18.1</w:t>
      </w:r>
      <w:r w:rsidRPr="00A46FD9">
        <w:rPr>
          <w:lang w:eastAsia="zh-CN"/>
        </w:rPr>
        <w:tab/>
        <w:t>TC18 generation</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70" w:name="_Toc21097885"/>
      <w:bookmarkStart w:id="2471" w:name="_Toc29765447"/>
      <w:bookmarkStart w:id="2472" w:name="_Toc37180929"/>
      <w:bookmarkStart w:id="2473" w:name="_Toc37181373"/>
      <w:bookmarkStart w:id="2474" w:name="_Toc37181817"/>
      <w:bookmarkStart w:id="2475" w:name="_Toc45881882"/>
      <w:bookmarkStart w:id="2476" w:name="_Toc52560115"/>
      <w:bookmarkStart w:id="2477" w:name="_Toc61114065"/>
      <w:bookmarkStart w:id="2478" w:name="_Toc67912570"/>
      <w:bookmarkStart w:id="2479" w:name="_Toc74903439"/>
      <w:bookmarkStart w:id="2480" w:name="_Toc76504813"/>
      <w:bookmarkStart w:id="2481" w:name="_Toc83044615"/>
      <w:bookmarkStart w:id="2482" w:name="_Toc89871198"/>
      <w:bookmarkStart w:id="2483" w:name="_Toc98699513"/>
      <w:bookmarkStart w:id="2484" w:name="_Toc115090725"/>
      <w:bookmarkStart w:id="2485" w:name="_Toc123142212"/>
      <w:bookmarkStart w:id="2486" w:name="_Toc124163587"/>
      <w:bookmarkStart w:id="2487" w:name="_Toc130735249"/>
      <w:bookmarkStart w:id="2488" w:name="_Toc137309450"/>
      <w:bookmarkStart w:id="2489" w:name="_Toc156500308"/>
      <w:r w:rsidRPr="00A46FD9">
        <w:rPr>
          <w:lang w:eastAsia="zh-CN"/>
        </w:rPr>
        <w:t>4.8.18.2</w:t>
      </w:r>
      <w:r w:rsidRPr="00A46FD9">
        <w:rPr>
          <w:lang w:eastAsia="zh-CN"/>
        </w:rPr>
        <w:tab/>
        <w:t>TC18 power allocation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90" w:name="_Toc21097886"/>
      <w:bookmarkStart w:id="2491" w:name="_Toc29765448"/>
      <w:bookmarkStart w:id="2492" w:name="_Toc37180930"/>
      <w:bookmarkStart w:id="2493" w:name="_Toc37181374"/>
      <w:bookmarkStart w:id="2494" w:name="_Toc37181818"/>
      <w:bookmarkStart w:id="2495" w:name="_Toc45881883"/>
      <w:bookmarkStart w:id="2496" w:name="_Toc52560116"/>
      <w:bookmarkStart w:id="2497" w:name="_Toc61114066"/>
      <w:bookmarkStart w:id="2498" w:name="_Toc67912571"/>
      <w:bookmarkStart w:id="2499" w:name="_Toc74903440"/>
      <w:bookmarkStart w:id="2500" w:name="_Toc76504814"/>
      <w:bookmarkStart w:id="2501" w:name="_Toc83044616"/>
      <w:bookmarkStart w:id="2502" w:name="_Toc89871199"/>
      <w:bookmarkStart w:id="2503" w:name="_Toc98699514"/>
      <w:bookmarkStart w:id="2504" w:name="_Toc115090726"/>
      <w:bookmarkStart w:id="2505" w:name="_Toc123142213"/>
      <w:bookmarkStart w:id="2506" w:name="_Toc124163588"/>
      <w:bookmarkStart w:id="2507" w:name="_Toc130735250"/>
      <w:bookmarkStart w:id="2508" w:name="_Toc137309451"/>
      <w:bookmarkStart w:id="2509" w:name="_Toc156500309"/>
      <w:r w:rsidRPr="00A46FD9">
        <w:rPr>
          <w:lang w:eastAsia="zh-CN"/>
        </w:rPr>
        <w:t>4.8.19</w:t>
      </w:r>
      <w:r w:rsidRPr="00A46FD9">
        <w:rPr>
          <w:lang w:eastAsia="zh-CN"/>
        </w:rPr>
        <w:tab/>
        <w:t>TC19: UTRA and E-UTRA with NB-IoT guard-band multi-carrier operation</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10" w:name="_Toc21097887"/>
      <w:bookmarkStart w:id="2511" w:name="_Toc29765449"/>
      <w:bookmarkStart w:id="2512" w:name="_Toc37180931"/>
      <w:bookmarkStart w:id="2513" w:name="_Toc37181375"/>
      <w:bookmarkStart w:id="2514" w:name="_Toc37181819"/>
      <w:bookmarkStart w:id="2515" w:name="_Toc45881884"/>
      <w:bookmarkStart w:id="2516" w:name="_Toc52560117"/>
      <w:bookmarkStart w:id="2517" w:name="_Toc61114067"/>
      <w:bookmarkStart w:id="2518" w:name="_Toc67912572"/>
      <w:bookmarkStart w:id="2519" w:name="_Toc74903441"/>
      <w:bookmarkStart w:id="2520" w:name="_Toc76504815"/>
      <w:bookmarkStart w:id="2521" w:name="_Toc83044617"/>
      <w:bookmarkStart w:id="2522" w:name="_Toc89871200"/>
      <w:bookmarkStart w:id="2523" w:name="_Toc98699515"/>
      <w:bookmarkStart w:id="2524" w:name="_Toc115090727"/>
      <w:bookmarkStart w:id="2525" w:name="_Toc123142214"/>
      <w:bookmarkStart w:id="2526" w:name="_Toc124163589"/>
      <w:bookmarkStart w:id="2527" w:name="_Toc130735251"/>
      <w:bookmarkStart w:id="2528" w:name="_Toc137309452"/>
      <w:bookmarkStart w:id="2529" w:name="_Toc156500310"/>
      <w:r w:rsidRPr="00A46FD9">
        <w:rPr>
          <w:lang w:eastAsia="zh-CN"/>
        </w:rPr>
        <w:t>4.8.19.1</w:t>
      </w:r>
      <w:r w:rsidRPr="00A46FD9">
        <w:rPr>
          <w:lang w:eastAsia="zh-CN"/>
        </w:rPr>
        <w:tab/>
        <w:t>TC19 generation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30" w:name="_Toc21097888"/>
      <w:bookmarkStart w:id="2531" w:name="_Toc29765450"/>
      <w:bookmarkStart w:id="2532" w:name="_Toc37180932"/>
      <w:bookmarkStart w:id="2533" w:name="_Toc37181376"/>
      <w:bookmarkStart w:id="2534" w:name="_Toc37181820"/>
      <w:bookmarkStart w:id="2535" w:name="_Toc45881885"/>
      <w:bookmarkStart w:id="2536" w:name="_Toc52560118"/>
      <w:bookmarkStart w:id="2537" w:name="_Toc61114068"/>
      <w:bookmarkStart w:id="2538" w:name="_Toc67912573"/>
      <w:bookmarkStart w:id="2539" w:name="_Toc74903442"/>
      <w:bookmarkStart w:id="2540" w:name="_Toc76504816"/>
      <w:bookmarkStart w:id="2541" w:name="_Toc83044618"/>
      <w:bookmarkStart w:id="2542" w:name="_Toc89871201"/>
      <w:bookmarkStart w:id="2543" w:name="_Toc98699516"/>
      <w:bookmarkStart w:id="2544" w:name="_Toc115090728"/>
      <w:bookmarkStart w:id="2545" w:name="_Toc123142215"/>
      <w:bookmarkStart w:id="2546" w:name="_Toc124163590"/>
      <w:bookmarkStart w:id="2547" w:name="_Toc130735252"/>
      <w:bookmarkStart w:id="2548" w:name="_Toc137309453"/>
      <w:bookmarkStart w:id="2549" w:name="_Toc156500311"/>
      <w:r w:rsidRPr="00A46FD9">
        <w:rPr>
          <w:lang w:eastAsia="zh-CN"/>
        </w:rPr>
        <w:t>4.8.19.2</w:t>
      </w:r>
      <w:r w:rsidRPr="00A46FD9">
        <w:rPr>
          <w:lang w:eastAsia="zh-CN"/>
        </w:rPr>
        <w:tab/>
        <w:t>TC19 power allocation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50" w:name="_Toc21097889"/>
      <w:bookmarkStart w:id="2551" w:name="_Toc29765451"/>
      <w:bookmarkStart w:id="2552" w:name="_Toc37180933"/>
      <w:bookmarkStart w:id="2553" w:name="_Toc37181377"/>
      <w:bookmarkStart w:id="2554" w:name="_Toc37181821"/>
      <w:bookmarkStart w:id="2555" w:name="_Toc45881886"/>
      <w:bookmarkStart w:id="2556" w:name="_Toc52560119"/>
      <w:bookmarkStart w:id="2557" w:name="_Toc61114069"/>
      <w:bookmarkStart w:id="2558" w:name="_Toc67912574"/>
      <w:bookmarkStart w:id="2559" w:name="_Toc74903443"/>
      <w:bookmarkStart w:id="2560" w:name="_Toc76504817"/>
      <w:bookmarkStart w:id="2561" w:name="_Toc83044619"/>
      <w:bookmarkStart w:id="2562" w:name="_Toc89871202"/>
      <w:bookmarkStart w:id="2563" w:name="_Toc98699517"/>
      <w:bookmarkStart w:id="2564" w:name="_Toc115090729"/>
      <w:bookmarkStart w:id="2565" w:name="_Toc123142216"/>
      <w:bookmarkStart w:id="2566" w:name="_Toc124163591"/>
      <w:bookmarkStart w:id="2567" w:name="_Toc130735253"/>
      <w:bookmarkStart w:id="2568" w:name="_Toc137309454"/>
      <w:bookmarkStart w:id="2569" w:name="_Toc156500312"/>
      <w:r w:rsidRPr="00A46FD9">
        <w:rPr>
          <w:lang w:eastAsia="zh-CN"/>
        </w:rPr>
        <w:t>4.8.20</w:t>
      </w:r>
      <w:r w:rsidRPr="00A46FD9">
        <w:rPr>
          <w:lang w:eastAsia="zh-CN"/>
        </w:rPr>
        <w:tab/>
        <w:t>TC20: E-UTRA and E-UTRA with NB-IoT guard-band multi-carrier operation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70" w:name="_Toc21097890"/>
      <w:bookmarkStart w:id="2571" w:name="_Toc29765452"/>
      <w:bookmarkStart w:id="2572" w:name="_Toc37180934"/>
      <w:bookmarkStart w:id="2573" w:name="_Toc37181378"/>
      <w:bookmarkStart w:id="2574" w:name="_Toc37181822"/>
      <w:bookmarkStart w:id="2575" w:name="_Toc45881887"/>
      <w:bookmarkStart w:id="2576" w:name="_Toc52560120"/>
      <w:bookmarkStart w:id="2577" w:name="_Toc61114070"/>
      <w:bookmarkStart w:id="2578" w:name="_Toc67912575"/>
      <w:bookmarkStart w:id="2579" w:name="_Toc74903444"/>
      <w:bookmarkStart w:id="2580" w:name="_Toc76504818"/>
      <w:bookmarkStart w:id="2581" w:name="_Toc83044620"/>
      <w:bookmarkStart w:id="2582" w:name="_Toc89871203"/>
      <w:bookmarkStart w:id="2583" w:name="_Toc98699518"/>
      <w:bookmarkStart w:id="2584" w:name="_Toc115090730"/>
      <w:bookmarkStart w:id="2585" w:name="_Toc123142217"/>
      <w:bookmarkStart w:id="2586" w:name="_Toc124163592"/>
      <w:bookmarkStart w:id="2587" w:name="_Toc130735254"/>
      <w:bookmarkStart w:id="2588" w:name="_Toc137309455"/>
      <w:bookmarkStart w:id="2589" w:name="_Toc156500313"/>
      <w:r w:rsidRPr="00A46FD9">
        <w:rPr>
          <w:lang w:eastAsia="zh-CN"/>
        </w:rPr>
        <w:t>4.8.20.1</w:t>
      </w:r>
      <w:r w:rsidRPr="00A46FD9">
        <w:rPr>
          <w:lang w:eastAsia="zh-CN"/>
        </w:rPr>
        <w:tab/>
        <w:t>TC20 generation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90" w:name="_Toc21097891"/>
      <w:bookmarkStart w:id="2591" w:name="_Toc29765453"/>
      <w:bookmarkStart w:id="2592" w:name="_Toc37180935"/>
      <w:bookmarkStart w:id="2593" w:name="_Toc37181379"/>
      <w:bookmarkStart w:id="2594" w:name="_Toc37181823"/>
      <w:bookmarkStart w:id="2595" w:name="_Toc45881888"/>
      <w:bookmarkStart w:id="2596" w:name="_Toc52560121"/>
      <w:bookmarkStart w:id="2597" w:name="_Toc61114071"/>
      <w:bookmarkStart w:id="2598" w:name="_Toc67912576"/>
      <w:bookmarkStart w:id="2599" w:name="_Toc74903445"/>
      <w:bookmarkStart w:id="2600" w:name="_Toc76504819"/>
      <w:bookmarkStart w:id="2601" w:name="_Toc83044621"/>
      <w:bookmarkStart w:id="2602" w:name="_Toc89871204"/>
      <w:bookmarkStart w:id="2603" w:name="_Toc98699519"/>
      <w:bookmarkStart w:id="2604" w:name="_Toc115090731"/>
      <w:bookmarkStart w:id="2605" w:name="_Toc123142218"/>
      <w:bookmarkStart w:id="2606" w:name="_Toc124163593"/>
      <w:bookmarkStart w:id="2607" w:name="_Toc130735255"/>
      <w:bookmarkStart w:id="2608" w:name="_Toc137309456"/>
      <w:bookmarkStart w:id="2609" w:name="_Toc156500314"/>
      <w:r w:rsidRPr="00A46FD9">
        <w:rPr>
          <w:lang w:eastAsia="zh-CN"/>
        </w:rPr>
        <w:t>4.8.20.2</w:t>
      </w:r>
      <w:r w:rsidRPr="00A46FD9">
        <w:rPr>
          <w:lang w:eastAsia="zh-CN"/>
        </w:rPr>
        <w:tab/>
        <w:t>TC20 power allocation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10" w:name="_Toc21097892"/>
      <w:bookmarkStart w:id="2611" w:name="_Toc29765454"/>
      <w:bookmarkStart w:id="2612" w:name="_Toc37180936"/>
      <w:bookmarkStart w:id="2613" w:name="_Toc37181380"/>
      <w:bookmarkStart w:id="2614" w:name="_Toc37181824"/>
      <w:bookmarkStart w:id="2615" w:name="_Toc45881889"/>
      <w:bookmarkStart w:id="2616" w:name="_Toc52560122"/>
      <w:bookmarkStart w:id="2617" w:name="_Toc61114072"/>
      <w:bookmarkStart w:id="2618" w:name="_Toc67912577"/>
      <w:bookmarkStart w:id="2619" w:name="_Toc74903446"/>
      <w:bookmarkStart w:id="2620" w:name="_Toc76504820"/>
      <w:bookmarkStart w:id="2621" w:name="_Toc83044622"/>
      <w:bookmarkStart w:id="2622" w:name="_Toc89871205"/>
      <w:bookmarkStart w:id="2623" w:name="_Toc98699520"/>
      <w:bookmarkStart w:id="2624" w:name="_Toc115090732"/>
      <w:bookmarkStart w:id="2625" w:name="_Toc123142219"/>
      <w:bookmarkStart w:id="2626" w:name="_Toc124163594"/>
      <w:bookmarkStart w:id="2627" w:name="_Toc130735256"/>
      <w:bookmarkStart w:id="2628" w:name="_Toc137309457"/>
      <w:bookmarkStart w:id="2629" w:name="_Toc156500315"/>
      <w:r w:rsidRPr="00A46FD9">
        <w:rPr>
          <w:lang w:eastAsia="zh-CN"/>
        </w:rPr>
        <w:t>4.8.21</w:t>
      </w:r>
      <w:r w:rsidRPr="00A46FD9">
        <w:rPr>
          <w:lang w:eastAsia="zh-CN"/>
        </w:rPr>
        <w:tab/>
        <w:t>TC21: Contiguous operation in CS16, 18, 19</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5A4C92A6" w14:textId="77777777" w:rsidR="00FF3259" w:rsidRPr="00A46FD9" w:rsidRDefault="00FF3259" w:rsidP="00FF3259">
      <w:pPr>
        <w:pStyle w:val="Heading4"/>
        <w:rPr>
          <w:lang w:eastAsia="zh-CN"/>
        </w:rPr>
      </w:pPr>
      <w:bookmarkStart w:id="2630" w:name="_Toc21097893"/>
      <w:bookmarkStart w:id="2631" w:name="_Toc29765455"/>
      <w:bookmarkStart w:id="2632" w:name="_Toc37180937"/>
      <w:bookmarkStart w:id="2633" w:name="_Toc37181381"/>
      <w:bookmarkStart w:id="2634" w:name="_Toc37181825"/>
      <w:bookmarkStart w:id="2635" w:name="_Toc45881890"/>
      <w:bookmarkStart w:id="2636" w:name="_Toc52560123"/>
      <w:bookmarkStart w:id="2637" w:name="_Toc61114073"/>
      <w:bookmarkStart w:id="2638" w:name="_Toc67912578"/>
      <w:bookmarkStart w:id="2639" w:name="_Toc74903447"/>
      <w:bookmarkStart w:id="2640" w:name="_Toc76504821"/>
      <w:bookmarkStart w:id="2641" w:name="_Toc83044623"/>
      <w:bookmarkStart w:id="2642" w:name="_Toc89871206"/>
      <w:bookmarkStart w:id="2643" w:name="_Toc98699521"/>
      <w:bookmarkStart w:id="2644" w:name="_Toc115090733"/>
      <w:bookmarkStart w:id="2645" w:name="_Toc123142220"/>
      <w:bookmarkStart w:id="2646" w:name="_Toc124163595"/>
      <w:bookmarkStart w:id="2647" w:name="_Toc130735257"/>
      <w:bookmarkStart w:id="2648" w:name="_Toc137309458"/>
      <w:bookmarkStart w:id="2649" w:name="_Toc156500316"/>
      <w:r w:rsidRPr="00A46FD9">
        <w:rPr>
          <w:lang w:eastAsia="zh-CN"/>
        </w:rPr>
        <w:t>4.8.21.0</w:t>
      </w:r>
      <w:r w:rsidRPr="00A46FD9">
        <w:rPr>
          <w:lang w:eastAsia="zh-CN"/>
        </w:rPr>
        <w:tab/>
        <w:t>General</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50" w:name="_Toc21097894"/>
      <w:bookmarkStart w:id="2651" w:name="_Toc29765456"/>
      <w:bookmarkStart w:id="2652" w:name="_Toc37180938"/>
      <w:bookmarkStart w:id="2653" w:name="_Toc37181382"/>
      <w:bookmarkStart w:id="2654" w:name="_Toc37181826"/>
      <w:bookmarkStart w:id="2655" w:name="_Toc45881891"/>
      <w:bookmarkStart w:id="2656" w:name="_Toc52560124"/>
      <w:bookmarkStart w:id="2657" w:name="_Toc61114074"/>
      <w:bookmarkStart w:id="2658" w:name="_Toc67912579"/>
      <w:bookmarkStart w:id="2659" w:name="_Toc74903448"/>
      <w:bookmarkStart w:id="2660" w:name="_Toc76504822"/>
      <w:bookmarkStart w:id="2661" w:name="_Toc83044624"/>
      <w:bookmarkStart w:id="2662" w:name="_Toc89871207"/>
      <w:bookmarkStart w:id="2663" w:name="_Toc98699522"/>
      <w:bookmarkStart w:id="2664" w:name="_Toc115090734"/>
      <w:bookmarkStart w:id="2665" w:name="_Toc123142221"/>
      <w:bookmarkStart w:id="2666" w:name="_Toc124163596"/>
      <w:bookmarkStart w:id="2667" w:name="_Toc130735258"/>
      <w:bookmarkStart w:id="2668" w:name="_Toc137309459"/>
      <w:bookmarkStart w:id="2669" w:name="_Toc156500317"/>
      <w:r w:rsidRPr="00A46FD9">
        <w:rPr>
          <w:lang w:eastAsia="zh-CN"/>
        </w:rPr>
        <w:t>4.8.21.1</w:t>
      </w:r>
      <w:r w:rsidRPr="00A46FD9">
        <w:rPr>
          <w:lang w:eastAsia="zh-CN"/>
        </w:rPr>
        <w:tab/>
        <w:t>TC21 generation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7AE93815" w14:textId="77777777" w:rsidR="007A6E4B" w:rsidRPr="00A46FD9" w:rsidRDefault="007A6E4B" w:rsidP="007A6E4B">
      <w:pPr>
        <w:rPr>
          <w:rFonts w:cs="Arial"/>
        </w:rPr>
      </w:pPr>
      <w:bookmarkStart w:id="2670" w:name="_Toc21097895"/>
      <w:bookmarkStart w:id="2671"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2" w:name="OLE_LINK47"/>
      <w:bookmarkStart w:id="2673" w:name="OLE_LINK26"/>
      <w:bookmarkStart w:id="2674"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2"/>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3"/>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5" w:name="OLE_LINK12"/>
      <w:r w:rsidRPr="00A46FD9">
        <w:t xml:space="preserve">. The specified </w:t>
      </w:r>
      <w:r w:rsidRPr="00A46FD9">
        <w:rPr>
          <w:lang w:eastAsia="en-GB"/>
        </w:rPr>
        <w:t>F</w:t>
      </w:r>
      <w:r w:rsidRPr="00A46FD9">
        <w:rPr>
          <w:vertAlign w:val="subscript"/>
          <w:lang w:eastAsia="en-GB"/>
        </w:rPr>
        <w:t>Offset-RAT</w:t>
      </w:r>
      <w:bookmarkEnd w:id="2675"/>
      <w:r w:rsidRPr="00A46FD9">
        <w:rPr>
          <w:lang w:eastAsia="en-GB"/>
        </w:rPr>
        <w:t xml:space="preserve"> shall apply.</w:t>
      </w:r>
      <w:bookmarkEnd w:id="2674"/>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6" w:name="_Toc37180939"/>
      <w:bookmarkStart w:id="2677" w:name="_Toc37181383"/>
      <w:bookmarkStart w:id="2678" w:name="_Toc37181827"/>
      <w:bookmarkStart w:id="2679" w:name="_Toc45881892"/>
      <w:bookmarkStart w:id="2680" w:name="_Toc52560125"/>
      <w:bookmarkStart w:id="2681" w:name="_Toc61114075"/>
      <w:bookmarkStart w:id="2682" w:name="_Toc67912580"/>
      <w:bookmarkStart w:id="2683" w:name="_Toc74903449"/>
      <w:bookmarkStart w:id="2684" w:name="_Toc76504823"/>
      <w:bookmarkStart w:id="2685" w:name="_Toc83044625"/>
      <w:bookmarkStart w:id="2686" w:name="_Toc89871208"/>
      <w:bookmarkStart w:id="2687" w:name="_Toc98699523"/>
      <w:bookmarkStart w:id="2688" w:name="_Toc115090735"/>
      <w:bookmarkStart w:id="2689" w:name="_Toc123142222"/>
      <w:bookmarkStart w:id="2690" w:name="_Toc124163597"/>
      <w:bookmarkStart w:id="2691" w:name="_Toc130735259"/>
      <w:bookmarkStart w:id="2692" w:name="_Toc137309460"/>
      <w:bookmarkStart w:id="2693" w:name="_Toc156500318"/>
      <w:r w:rsidRPr="00A46FD9">
        <w:rPr>
          <w:lang w:eastAsia="zh-CN"/>
        </w:rPr>
        <w:t>4.8.21.1A</w:t>
      </w:r>
      <w:r w:rsidRPr="00A46FD9">
        <w:rPr>
          <w:lang w:eastAsia="zh-CN"/>
        </w:rPr>
        <w:tab/>
        <w:t>TC21a generation</w:t>
      </w:r>
      <w:bookmarkEnd w:id="2670"/>
      <w:bookmarkEnd w:id="2671"/>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4" w:name="_Toc21097896"/>
      <w:bookmarkStart w:id="269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7" w:name="OLE_LINK50"/>
      <w:r w:rsidRPr="00A46FD9">
        <w:t>-</w:t>
      </w:r>
      <w:r w:rsidRPr="00A46FD9">
        <w:tab/>
        <w:t>If NB-IoT</w:t>
      </w:r>
      <w:r w:rsidRPr="00A46FD9">
        <w:rPr>
          <w:lang w:eastAsia="en-GB"/>
        </w:rPr>
        <w:t xml:space="preserve"> operation in NR</w:t>
      </w:r>
      <w:r w:rsidRPr="00A46FD9">
        <w:t xml:space="preserve"> in-band</w:t>
      </w:r>
      <w:bookmarkEnd w:id="269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8" w:name="_Toc37180940"/>
      <w:bookmarkStart w:id="2699" w:name="_Toc37181384"/>
      <w:bookmarkStart w:id="2700" w:name="_Toc37181828"/>
      <w:bookmarkStart w:id="2701" w:name="_Toc45881893"/>
      <w:bookmarkStart w:id="2702" w:name="_Toc52560126"/>
      <w:bookmarkStart w:id="2703" w:name="_Toc61114076"/>
      <w:bookmarkStart w:id="2704" w:name="_Toc67912581"/>
      <w:bookmarkStart w:id="2705" w:name="_Toc74903450"/>
      <w:bookmarkStart w:id="2706" w:name="_Toc76504824"/>
      <w:bookmarkStart w:id="2707" w:name="_Toc83044626"/>
      <w:bookmarkStart w:id="2708" w:name="_Toc89871209"/>
      <w:bookmarkStart w:id="2709" w:name="_Toc98699524"/>
      <w:bookmarkStart w:id="2710" w:name="_Toc115090736"/>
      <w:bookmarkStart w:id="2711" w:name="_Toc123142223"/>
      <w:bookmarkStart w:id="2712" w:name="_Toc124163598"/>
      <w:bookmarkStart w:id="2713" w:name="_Toc130735260"/>
      <w:bookmarkStart w:id="2714" w:name="_Toc137309461"/>
      <w:bookmarkStart w:id="2715" w:name="_Toc156500319"/>
      <w:r w:rsidRPr="00A46FD9">
        <w:rPr>
          <w:lang w:eastAsia="zh-CN"/>
        </w:rPr>
        <w:t>4.8.21.1B</w:t>
      </w:r>
      <w:r w:rsidRPr="00A46FD9">
        <w:rPr>
          <w:lang w:eastAsia="zh-CN"/>
        </w:rPr>
        <w:tab/>
        <w:t>TC21b generation</w:t>
      </w:r>
      <w:bookmarkEnd w:id="2694"/>
      <w:bookmarkEnd w:id="2695"/>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6" w:name="_Toc21097897"/>
      <w:bookmarkStart w:id="2717"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8" w:name="OLE_LINK51"/>
      <w:r w:rsidRPr="00A46FD9">
        <w:t>-</w:t>
      </w:r>
      <w:r w:rsidRPr="00A46FD9">
        <w:tab/>
        <w:t>If NB-IoT</w:t>
      </w:r>
      <w:r w:rsidRPr="00A46FD9">
        <w:rPr>
          <w:lang w:eastAsia="en-GB"/>
        </w:rPr>
        <w:t xml:space="preserve"> operation in NR</w:t>
      </w:r>
      <w:r w:rsidRPr="00A46FD9">
        <w:t xml:space="preserve"> in-band</w:t>
      </w:r>
      <w:bookmarkEnd w:id="271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9" w:name="_Toc37180941"/>
      <w:bookmarkStart w:id="2720" w:name="_Toc37181385"/>
      <w:bookmarkStart w:id="2721" w:name="_Toc37181829"/>
      <w:bookmarkStart w:id="2722" w:name="_Toc45881894"/>
      <w:bookmarkStart w:id="2723" w:name="_Toc52560127"/>
      <w:bookmarkStart w:id="2724" w:name="_Toc61114077"/>
      <w:bookmarkStart w:id="2725" w:name="_Toc67912582"/>
      <w:bookmarkStart w:id="2726" w:name="_Toc74903451"/>
      <w:bookmarkStart w:id="2727" w:name="_Toc76504825"/>
      <w:bookmarkStart w:id="2728" w:name="_Toc83044627"/>
      <w:bookmarkStart w:id="2729" w:name="_Toc89871210"/>
      <w:bookmarkStart w:id="2730" w:name="_Toc98699525"/>
      <w:bookmarkStart w:id="2731" w:name="_Toc115090737"/>
      <w:bookmarkStart w:id="2732" w:name="_Toc123142224"/>
      <w:bookmarkStart w:id="2733" w:name="_Toc124163599"/>
      <w:bookmarkStart w:id="2734" w:name="_Toc130735261"/>
      <w:bookmarkStart w:id="2735" w:name="_Toc137309462"/>
      <w:bookmarkStart w:id="2736" w:name="_Toc156500320"/>
      <w:r w:rsidRPr="00A46FD9">
        <w:rPr>
          <w:lang w:eastAsia="zh-CN"/>
        </w:rPr>
        <w:t>4.8.21.2</w:t>
      </w:r>
      <w:r w:rsidRPr="00A46FD9">
        <w:rPr>
          <w:lang w:eastAsia="zh-CN"/>
        </w:rPr>
        <w:tab/>
        <w:t>TC21 power allocation</w:t>
      </w:r>
      <w:bookmarkEnd w:id="2716"/>
      <w:bookmarkEnd w:id="2717"/>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7" w:name="_Toc21097898"/>
      <w:bookmarkStart w:id="2738" w:name="_Toc29765460"/>
      <w:bookmarkStart w:id="2739" w:name="_Toc37180942"/>
      <w:bookmarkStart w:id="2740" w:name="_Toc37181386"/>
      <w:bookmarkStart w:id="2741" w:name="_Toc37181830"/>
      <w:bookmarkStart w:id="2742" w:name="_Toc45881895"/>
      <w:bookmarkStart w:id="2743" w:name="_Toc52560128"/>
      <w:bookmarkStart w:id="2744" w:name="_Toc61114078"/>
      <w:bookmarkStart w:id="2745" w:name="_Toc67912583"/>
      <w:bookmarkStart w:id="2746" w:name="_Toc74903452"/>
      <w:bookmarkStart w:id="2747" w:name="_Toc76504826"/>
      <w:bookmarkStart w:id="2748" w:name="_Toc83044628"/>
      <w:bookmarkStart w:id="2749" w:name="_Toc89871211"/>
      <w:bookmarkStart w:id="2750" w:name="_Toc98699526"/>
      <w:bookmarkStart w:id="2751" w:name="_Toc115090738"/>
      <w:bookmarkStart w:id="2752" w:name="_Toc123142225"/>
      <w:bookmarkStart w:id="2753" w:name="_Toc124163600"/>
      <w:bookmarkStart w:id="2754" w:name="_Toc130735262"/>
      <w:bookmarkStart w:id="2755" w:name="_Toc137309463"/>
      <w:bookmarkStart w:id="2756" w:name="_Toc156500321"/>
      <w:r w:rsidRPr="00A46FD9">
        <w:rPr>
          <w:lang w:eastAsia="zh-CN"/>
        </w:rPr>
        <w:t>4.8.22</w:t>
      </w:r>
      <w:r w:rsidRPr="00A46FD9">
        <w:rPr>
          <w:lang w:eastAsia="zh-CN"/>
        </w:rPr>
        <w:tab/>
        <w:t>NTC21: Non-contiguous operation in CS16, 18, 19</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6E660159" w14:textId="77777777" w:rsidR="00FF3259" w:rsidRPr="00A46FD9" w:rsidRDefault="00FF3259" w:rsidP="00FF3259">
      <w:pPr>
        <w:pStyle w:val="Heading4"/>
        <w:rPr>
          <w:lang w:eastAsia="zh-CN"/>
        </w:rPr>
      </w:pPr>
      <w:bookmarkStart w:id="2757" w:name="_Toc21097899"/>
      <w:bookmarkStart w:id="2758" w:name="_Toc29765461"/>
      <w:bookmarkStart w:id="2759" w:name="_Toc37180943"/>
      <w:bookmarkStart w:id="2760" w:name="_Toc37181387"/>
      <w:bookmarkStart w:id="2761" w:name="_Toc37181831"/>
      <w:bookmarkStart w:id="2762" w:name="_Toc45881896"/>
      <w:bookmarkStart w:id="2763" w:name="_Toc52560129"/>
      <w:bookmarkStart w:id="2764" w:name="_Toc61114079"/>
      <w:bookmarkStart w:id="2765" w:name="_Toc67912584"/>
      <w:bookmarkStart w:id="2766" w:name="_Toc74903453"/>
      <w:bookmarkStart w:id="2767" w:name="_Toc76504827"/>
      <w:bookmarkStart w:id="2768" w:name="_Toc83044629"/>
      <w:bookmarkStart w:id="2769" w:name="_Toc89871212"/>
      <w:bookmarkStart w:id="2770" w:name="_Toc98699527"/>
      <w:bookmarkStart w:id="2771" w:name="_Toc115090739"/>
      <w:bookmarkStart w:id="2772" w:name="_Toc123142226"/>
      <w:bookmarkStart w:id="2773" w:name="_Toc124163601"/>
      <w:bookmarkStart w:id="2774" w:name="_Toc130735263"/>
      <w:bookmarkStart w:id="2775" w:name="_Toc137309464"/>
      <w:bookmarkStart w:id="2776" w:name="_Toc156500322"/>
      <w:r w:rsidRPr="00A46FD9">
        <w:rPr>
          <w:lang w:eastAsia="zh-CN"/>
        </w:rPr>
        <w:t>4.8.22.0</w:t>
      </w:r>
      <w:r w:rsidRPr="00A46FD9">
        <w:rPr>
          <w:lang w:eastAsia="zh-CN"/>
        </w:rPr>
        <w:tab/>
        <w:t>General</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7" w:name="_Toc21097900"/>
      <w:bookmarkStart w:id="2778" w:name="_Toc29765462"/>
      <w:bookmarkStart w:id="2779" w:name="_Toc37180944"/>
      <w:bookmarkStart w:id="2780" w:name="_Toc37181388"/>
      <w:bookmarkStart w:id="2781" w:name="_Toc37181832"/>
      <w:bookmarkStart w:id="2782" w:name="_Toc45881897"/>
      <w:bookmarkStart w:id="2783" w:name="_Toc52560130"/>
      <w:bookmarkStart w:id="2784" w:name="_Toc61114080"/>
      <w:bookmarkStart w:id="2785" w:name="_Toc67912585"/>
      <w:bookmarkStart w:id="2786" w:name="_Toc74903454"/>
      <w:bookmarkStart w:id="2787" w:name="_Toc76504828"/>
      <w:bookmarkStart w:id="2788" w:name="_Toc83044630"/>
      <w:bookmarkStart w:id="2789" w:name="_Toc89871213"/>
      <w:bookmarkStart w:id="2790" w:name="_Toc98699528"/>
      <w:bookmarkStart w:id="2791" w:name="_Toc115090740"/>
      <w:bookmarkStart w:id="2792" w:name="_Toc123142227"/>
      <w:bookmarkStart w:id="2793" w:name="_Toc124163602"/>
      <w:bookmarkStart w:id="2794" w:name="_Toc130735264"/>
      <w:bookmarkStart w:id="2795" w:name="_Toc137309465"/>
      <w:bookmarkStart w:id="2796" w:name="_Toc156500323"/>
      <w:r w:rsidRPr="00A46FD9">
        <w:rPr>
          <w:lang w:eastAsia="zh-CN"/>
        </w:rPr>
        <w:t>4.8.22.1</w:t>
      </w:r>
      <w:r w:rsidRPr="00A46FD9">
        <w:rPr>
          <w:lang w:eastAsia="zh-CN"/>
        </w:rPr>
        <w:tab/>
        <w:t>NTC21 generation</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7" w:name="_Toc21097901"/>
      <w:bookmarkStart w:id="279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63959DD6" w:rsidR="003F7B54" w:rsidRPr="00165EA9" w:rsidRDefault="003F7B54" w:rsidP="003F7B54">
      <w:pPr>
        <w:pStyle w:val="B10"/>
      </w:pPr>
      <w:r w:rsidRPr="00165EA9">
        <w:t>-</w:t>
      </w:r>
      <w:r w:rsidRPr="00165EA9">
        <w:tab/>
      </w:r>
      <w:r w:rsidRPr="004E4FDC">
        <w:t xml:space="preserve">In case rated total output power is not reached, the narrowest E-UTRA </w:t>
      </w:r>
      <w:r>
        <w:t>and</w:t>
      </w:r>
      <w:r w:rsidR="00A4466E">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bookmarkStart w:id="2800" w:name="_Hlk101788970"/>
      <w:r>
        <w:t xml:space="preserve">of this BW </w:t>
      </w:r>
      <w:bookmarkEnd w:id="2800"/>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801" w:name="_Toc37180945"/>
      <w:bookmarkStart w:id="2802" w:name="_Toc37181389"/>
      <w:bookmarkStart w:id="2803" w:name="_Toc37181833"/>
      <w:bookmarkStart w:id="2804" w:name="_Toc45881898"/>
      <w:bookmarkStart w:id="2805" w:name="_Toc52560131"/>
      <w:bookmarkStart w:id="2806" w:name="_Toc61114081"/>
      <w:bookmarkStart w:id="2807" w:name="_Toc67912586"/>
      <w:bookmarkStart w:id="2808" w:name="_Toc74903455"/>
      <w:bookmarkStart w:id="2809" w:name="_Toc76504829"/>
      <w:bookmarkStart w:id="2810" w:name="_Toc83044631"/>
      <w:bookmarkStart w:id="2811" w:name="_Toc89871214"/>
      <w:bookmarkStart w:id="2812" w:name="_Toc98699529"/>
      <w:bookmarkStart w:id="2813" w:name="_Toc115090741"/>
      <w:bookmarkStart w:id="2814" w:name="_Toc123142228"/>
      <w:bookmarkStart w:id="2815" w:name="_Toc124163603"/>
      <w:bookmarkStart w:id="2816" w:name="_Toc130735265"/>
      <w:bookmarkStart w:id="2817" w:name="_Toc137309466"/>
      <w:bookmarkStart w:id="2818" w:name="_Toc156500324"/>
      <w:r w:rsidRPr="00A46FD9">
        <w:rPr>
          <w:lang w:eastAsia="zh-CN"/>
        </w:rPr>
        <w:t>4.8.22.1A</w:t>
      </w:r>
      <w:r w:rsidRPr="00A46FD9">
        <w:rPr>
          <w:lang w:eastAsia="zh-CN"/>
        </w:rPr>
        <w:tab/>
        <w:t>NTC21a generation</w:t>
      </w:r>
      <w:bookmarkEnd w:id="2797"/>
      <w:bookmarkEnd w:id="2798"/>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4B37873E" w14:textId="77777777" w:rsidR="004E0DB1" w:rsidRPr="00A46FD9" w:rsidRDefault="004E0DB1" w:rsidP="004E0DB1">
      <w:pPr>
        <w:rPr>
          <w:rFonts w:cs="Arial"/>
        </w:rPr>
      </w:pPr>
      <w:bookmarkStart w:id="2819" w:name="_Toc21097902"/>
      <w:bookmarkStart w:id="2820"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137812F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291452" w:rsidRPr="00302A67">
        <w:t xml:space="preserve"> In case rated total output power is not reached, the narrowest E-UTRA and</w:t>
      </w:r>
      <w:r w:rsidR="00291452">
        <w:t>/or</w:t>
      </w:r>
      <w:r w:rsidR="00291452"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21" w:name="_Toc37180946"/>
      <w:bookmarkStart w:id="2822" w:name="_Toc37181390"/>
      <w:bookmarkStart w:id="2823" w:name="_Toc37181834"/>
      <w:bookmarkStart w:id="2824" w:name="_Toc45881899"/>
      <w:bookmarkStart w:id="2825" w:name="_Toc52560132"/>
      <w:bookmarkStart w:id="2826" w:name="_Toc61114082"/>
      <w:bookmarkStart w:id="2827" w:name="_Toc67912587"/>
      <w:bookmarkStart w:id="2828" w:name="_Toc74903456"/>
      <w:bookmarkStart w:id="2829" w:name="_Toc76504830"/>
      <w:bookmarkStart w:id="2830" w:name="_Toc83044632"/>
      <w:bookmarkStart w:id="2831" w:name="_Toc89871215"/>
      <w:bookmarkStart w:id="2832" w:name="_Toc98699530"/>
      <w:bookmarkStart w:id="2833" w:name="_Toc115090742"/>
      <w:bookmarkStart w:id="2834" w:name="_Toc123142229"/>
      <w:bookmarkStart w:id="2835" w:name="_Toc124163604"/>
      <w:bookmarkStart w:id="2836" w:name="_Toc130735266"/>
      <w:bookmarkStart w:id="2837" w:name="_Toc137309467"/>
      <w:bookmarkStart w:id="2838" w:name="_Toc156500325"/>
      <w:r w:rsidRPr="00A46FD9">
        <w:rPr>
          <w:lang w:eastAsia="zh-CN"/>
        </w:rPr>
        <w:t>4.8.22.1B</w:t>
      </w:r>
      <w:r w:rsidRPr="00A46FD9">
        <w:rPr>
          <w:lang w:eastAsia="zh-CN"/>
        </w:rPr>
        <w:tab/>
        <w:t>NTC21b generation</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4AACA614" w14:textId="77777777" w:rsidR="004E0DB1" w:rsidRPr="00A46FD9" w:rsidRDefault="004E0DB1" w:rsidP="004E0DB1">
      <w:pPr>
        <w:rPr>
          <w:rFonts w:cs="Arial"/>
        </w:rPr>
      </w:pPr>
      <w:bookmarkStart w:id="2839" w:name="_Toc21097903"/>
      <w:bookmarkStart w:id="2840"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37AEA626"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6420A" w:rsidRPr="00302A67">
        <w:t xml:space="preserve"> In case rated total output power is not reached, the narrowest E-UTRA and</w:t>
      </w:r>
      <w:r w:rsidR="00F6420A">
        <w:t>/or</w:t>
      </w:r>
      <w:r w:rsidR="00F6420A"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41" w:name="_Toc37180947"/>
      <w:bookmarkStart w:id="2842" w:name="_Toc37181391"/>
      <w:bookmarkStart w:id="2843" w:name="_Toc37181835"/>
      <w:bookmarkStart w:id="2844" w:name="_Toc45881900"/>
      <w:bookmarkStart w:id="2845" w:name="_Toc52560133"/>
      <w:bookmarkStart w:id="2846" w:name="_Toc61114083"/>
      <w:bookmarkStart w:id="2847" w:name="_Toc67912588"/>
      <w:bookmarkStart w:id="2848" w:name="_Toc74903457"/>
      <w:bookmarkStart w:id="2849" w:name="_Toc76504831"/>
      <w:bookmarkStart w:id="2850" w:name="_Toc83044633"/>
      <w:bookmarkStart w:id="2851" w:name="_Toc89871216"/>
      <w:bookmarkStart w:id="2852" w:name="_Toc98699531"/>
      <w:bookmarkStart w:id="2853" w:name="_Toc115090743"/>
      <w:bookmarkStart w:id="2854" w:name="_Toc123142230"/>
      <w:bookmarkStart w:id="2855" w:name="_Toc124163605"/>
      <w:bookmarkStart w:id="2856" w:name="_Toc130735267"/>
      <w:bookmarkStart w:id="2857" w:name="_Toc137309468"/>
      <w:bookmarkStart w:id="2858" w:name="_Toc156500326"/>
      <w:r w:rsidRPr="00A46FD9">
        <w:rPr>
          <w:lang w:eastAsia="zh-CN"/>
        </w:rPr>
        <w:t>4.8.22.2</w:t>
      </w:r>
      <w:r w:rsidRPr="00A46FD9">
        <w:rPr>
          <w:lang w:eastAsia="zh-CN"/>
        </w:rPr>
        <w:tab/>
        <w:t>NTC21 power allocation</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61DA5009" w14:textId="5A988F35" w:rsidR="00FF3259" w:rsidRPr="00A46FD9" w:rsidRDefault="00FF3259" w:rsidP="00FF3259">
      <w:pPr>
        <w:pStyle w:val="B10"/>
      </w:pPr>
      <w:r w:rsidRPr="00A46FD9">
        <w:t>a)</w:t>
      </w:r>
      <w:r w:rsidRPr="00A46FD9">
        <w:tab/>
        <w:t xml:space="preserve">Unless otherwise stated, set each carrier to the same power </w:t>
      </w:r>
      <w:r w:rsidR="00400E73" w:rsidRPr="00537440">
        <w:rPr>
          <w:rFonts w:hint="eastAsia"/>
        </w:rPr>
        <w:t xml:space="preserve">unless the </w:t>
      </w:r>
      <w:r w:rsidR="00400E73" w:rsidRPr="00537440">
        <w:t>rated carrier output power</w:t>
      </w:r>
      <w:r w:rsidR="00400E73" w:rsidRPr="00537440">
        <w:rPr>
          <w:rFonts w:hint="eastAsia"/>
        </w:rPr>
        <w:t xml:space="preserve"> </w:t>
      </w:r>
      <w:r w:rsidR="00400E73" w:rsidRPr="00537440">
        <w:t>for RATs</w:t>
      </w:r>
      <w:r w:rsidR="00400E73" w:rsidRPr="00537440">
        <w:rPr>
          <w:rFonts w:hint="eastAsia"/>
        </w:rPr>
        <w:t xml:space="preserve"> are different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9" w:name="_Toc21097904"/>
      <w:bookmarkStart w:id="2860" w:name="_Toc29765466"/>
      <w:bookmarkStart w:id="2861" w:name="_Toc37180948"/>
      <w:bookmarkStart w:id="2862" w:name="_Toc37181392"/>
      <w:bookmarkStart w:id="2863" w:name="_Toc37181836"/>
      <w:bookmarkStart w:id="2864" w:name="_Toc45881901"/>
      <w:bookmarkStart w:id="2865" w:name="_Toc52560134"/>
      <w:bookmarkStart w:id="2866" w:name="_Toc61114084"/>
      <w:bookmarkStart w:id="2867" w:name="_Toc67912589"/>
      <w:bookmarkStart w:id="2868" w:name="_Toc74903458"/>
      <w:bookmarkStart w:id="2869" w:name="_Toc76504832"/>
      <w:bookmarkStart w:id="2870" w:name="_Toc83044634"/>
      <w:bookmarkStart w:id="2871" w:name="_Toc89871217"/>
      <w:bookmarkStart w:id="2872" w:name="_Toc98699532"/>
      <w:bookmarkStart w:id="2873" w:name="_Toc115090744"/>
      <w:bookmarkStart w:id="2874" w:name="_Toc123142231"/>
      <w:bookmarkStart w:id="2875" w:name="_Toc124163606"/>
      <w:bookmarkStart w:id="2876" w:name="_Toc130735268"/>
      <w:bookmarkStart w:id="2877" w:name="_Toc137309469"/>
      <w:bookmarkStart w:id="2878" w:name="_Toc156500327"/>
      <w:r w:rsidRPr="00A46FD9">
        <w:rPr>
          <w:lang w:eastAsia="zh-CN"/>
        </w:rPr>
        <w:t>4.8.23</w:t>
      </w:r>
      <w:r w:rsidRPr="00A46FD9">
        <w:rPr>
          <w:lang w:eastAsia="zh-CN"/>
        </w:rPr>
        <w:tab/>
        <w:t>TC22: Contiguous operation in CS17</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7862DFDD" w14:textId="77777777" w:rsidR="00FF3259" w:rsidRPr="00A46FD9" w:rsidRDefault="00FF3259" w:rsidP="00FF3259">
      <w:pPr>
        <w:pStyle w:val="Heading4"/>
        <w:rPr>
          <w:lang w:eastAsia="zh-CN"/>
        </w:rPr>
      </w:pPr>
      <w:bookmarkStart w:id="2879" w:name="_Toc21097905"/>
      <w:bookmarkStart w:id="2880" w:name="_Toc29765467"/>
      <w:bookmarkStart w:id="2881" w:name="_Toc37180949"/>
      <w:bookmarkStart w:id="2882" w:name="_Toc37181393"/>
      <w:bookmarkStart w:id="2883" w:name="_Toc37181837"/>
      <w:bookmarkStart w:id="2884" w:name="_Toc45881902"/>
      <w:bookmarkStart w:id="2885" w:name="_Toc52560135"/>
      <w:bookmarkStart w:id="2886" w:name="_Toc61114085"/>
      <w:bookmarkStart w:id="2887" w:name="_Toc67912590"/>
      <w:bookmarkStart w:id="2888" w:name="_Toc74903459"/>
      <w:bookmarkStart w:id="2889" w:name="_Toc76504833"/>
      <w:bookmarkStart w:id="2890" w:name="_Toc83044635"/>
      <w:bookmarkStart w:id="2891" w:name="_Toc89871218"/>
      <w:bookmarkStart w:id="2892" w:name="_Toc98699533"/>
      <w:bookmarkStart w:id="2893" w:name="_Toc115090745"/>
      <w:bookmarkStart w:id="2894" w:name="_Toc123142232"/>
      <w:bookmarkStart w:id="2895" w:name="_Toc124163607"/>
      <w:bookmarkStart w:id="2896" w:name="_Toc130735269"/>
      <w:bookmarkStart w:id="2897" w:name="_Toc137309470"/>
      <w:bookmarkStart w:id="2898" w:name="_Toc156500328"/>
      <w:r w:rsidRPr="00A46FD9">
        <w:rPr>
          <w:lang w:eastAsia="zh-CN"/>
        </w:rPr>
        <w:t>4.8.23.1</w:t>
      </w:r>
      <w:r w:rsidRPr="00A46FD9">
        <w:rPr>
          <w:lang w:eastAsia="zh-CN"/>
        </w:rPr>
        <w:tab/>
        <w:t>TC22 generation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9" w:name="OLE_LINK14"/>
      <w:bookmarkStart w:id="2900" w:name="OLE_LINK59"/>
      <w:r w:rsidRPr="00A46FD9">
        <w:t>-</w:t>
      </w:r>
      <w:r w:rsidRPr="00A46FD9">
        <w:tab/>
      </w:r>
      <w:r w:rsidRPr="00A46FD9">
        <w:rPr>
          <w:lang w:eastAsia="zh-CN"/>
        </w:rPr>
        <w:t>If NB-IoT operation in NR in-band is supported, plac</w:t>
      </w:r>
      <w:bookmarkEnd w:id="2899"/>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900"/>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10CA58F3" w:rsidR="00FF3259" w:rsidRPr="00A46FD9" w:rsidRDefault="001F4A5E"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901" w:name="_Toc21097906"/>
      <w:bookmarkStart w:id="2902" w:name="_Toc29765468"/>
      <w:bookmarkStart w:id="2903" w:name="_Toc37180950"/>
      <w:bookmarkStart w:id="2904" w:name="_Toc37181394"/>
      <w:bookmarkStart w:id="2905" w:name="_Toc37181838"/>
      <w:bookmarkStart w:id="2906" w:name="_Toc45881903"/>
      <w:bookmarkStart w:id="2907" w:name="_Toc52560136"/>
      <w:bookmarkStart w:id="2908" w:name="_Toc61114086"/>
      <w:bookmarkStart w:id="2909" w:name="_Toc67912591"/>
      <w:bookmarkStart w:id="2910" w:name="_Toc74903460"/>
      <w:bookmarkStart w:id="2911" w:name="_Toc76504834"/>
      <w:bookmarkStart w:id="2912" w:name="_Toc83044636"/>
      <w:bookmarkStart w:id="2913" w:name="_Toc89871219"/>
      <w:bookmarkStart w:id="2914" w:name="_Toc98699534"/>
      <w:bookmarkStart w:id="2915" w:name="_Toc115090746"/>
      <w:bookmarkStart w:id="2916" w:name="_Toc123142233"/>
      <w:bookmarkStart w:id="2917" w:name="_Toc124163608"/>
      <w:bookmarkStart w:id="2918" w:name="_Toc130735270"/>
      <w:bookmarkStart w:id="2919" w:name="_Toc137309471"/>
      <w:bookmarkStart w:id="2920" w:name="_Toc156500329"/>
      <w:r w:rsidRPr="00A46FD9">
        <w:rPr>
          <w:lang w:eastAsia="zh-CN"/>
        </w:rPr>
        <w:t>4.8.23.2</w:t>
      </w:r>
      <w:r w:rsidRPr="00A46FD9">
        <w:rPr>
          <w:lang w:eastAsia="zh-CN"/>
        </w:rPr>
        <w:tab/>
        <w:t>TC22 power allocation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21" w:name="_Toc21097907"/>
      <w:bookmarkStart w:id="2922" w:name="_Toc29765469"/>
      <w:bookmarkStart w:id="2923" w:name="_Toc37180951"/>
      <w:bookmarkStart w:id="2924" w:name="_Toc37181395"/>
      <w:bookmarkStart w:id="2925" w:name="_Toc37181839"/>
      <w:bookmarkStart w:id="2926" w:name="_Toc45881904"/>
      <w:bookmarkStart w:id="2927" w:name="_Toc52560137"/>
      <w:bookmarkStart w:id="2928" w:name="_Toc61114087"/>
      <w:bookmarkStart w:id="2929" w:name="_Toc67912592"/>
      <w:bookmarkStart w:id="2930" w:name="_Toc74903461"/>
      <w:bookmarkStart w:id="2931" w:name="_Toc76504835"/>
      <w:bookmarkStart w:id="2932" w:name="_Toc83044637"/>
      <w:bookmarkStart w:id="2933" w:name="_Toc89871220"/>
      <w:bookmarkStart w:id="2934" w:name="_Toc98699535"/>
      <w:bookmarkStart w:id="2935" w:name="_Toc115090747"/>
      <w:bookmarkStart w:id="2936" w:name="_Toc123142234"/>
      <w:bookmarkStart w:id="2937" w:name="_Toc124163609"/>
      <w:bookmarkStart w:id="2938" w:name="_Toc130735271"/>
      <w:bookmarkStart w:id="2939" w:name="_Toc137309472"/>
      <w:bookmarkStart w:id="2940" w:name="_Toc156500330"/>
      <w:r w:rsidRPr="00A46FD9">
        <w:t>4.9</w:t>
      </w:r>
      <w:r w:rsidRPr="00A46FD9">
        <w:tab/>
        <w:t>RF channels and test models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7D22B1BF" w14:textId="77777777" w:rsidR="00FF3259" w:rsidRPr="00A46FD9" w:rsidRDefault="00FF3259" w:rsidP="00FF3259">
      <w:pPr>
        <w:pStyle w:val="Heading3"/>
      </w:pPr>
      <w:bookmarkStart w:id="2941" w:name="_Toc21097908"/>
      <w:bookmarkStart w:id="2942" w:name="_Toc29765470"/>
      <w:bookmarkStart w:id="2943" w:name="_Toc37180952"/>
      <w:bookmarkStart w:id="2944" w:name="_Toc37181396"/>
      <w:bookmarkStart w:id="2945" w:name="_Toc37181840"/>
      <w:bookmarkStart w:id="2946" w:name="_Toc45881905"/>
      <w:bookmarkStart w:id="2947" w:name="_Toc52560138"/>
      <w:bookmarkStart w:id="2948" w:name="_Toc61114088"/>
      <w:bookmarkStart w:id="2949" w:name="_Toc67912593"/>
      <w:bookmarkStart w:id="2950" w:name="_Toc74903462"/>
      <w:bookmarkStart w:id="2951" w:name="_Toc76504836"/>
      <w:bookmarkStart w:id="2952" w:name="_Toc83044638"/>
      <w:bookmarkStart w:id="2953" w:name="_Toc89871221"/>
      <w:bookmarkStart w:id="2954" w:name="_Toc98699536"/>
      <w:bookmarkStart w:id="2955" w:name="_Toc115090748"/>
      <w:bookmarkStart w:id="2956" w:name="_Toc123142235"/>
      <w:bookmarkStart w:id="2957" w:name="_Toc124163610"/>
      <w:bookmarkStart w:id="2958" w:name="_Toc130735272"/>
      <w:bookmarkStart w:id="2959" w:name="_Toc137309473"/>
      <w:bookmarkStart w:id="2960" w:name="_Toc156500331"/>
      <w:r w:rsidRPr="00A46FD9">
        <w:t>4.9.1</w:t>
      </w:r>
      <w:r w:rsidRPr="00A46FD9">
        <w:tab/>
        <w:t>RF channels</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61" w:name="_Toc21097909"/>
      <w:bookmarkStart w:id="2962" w:name="_Toc29765471"/>
      <w:bookmarkStart w:id="2963" w:name="_Toc37180953"/>
      <w:bookmarkStart w:id="2964" w:name="_Toc37181397"/>
      <w:bookmarkStart w:id="2965" w:name="_Toc37181841"/>
      <w:bookmarkStart w:id="2966" w:name="_Toc45881906"/>
      <w:bookmarkStart w:id="2967" w:name="_Toc52560139"/>
      <w:bookmarkStart w:id="2968" w:name="_Toc61114089"/>
      <w:bookmarkStart w:id="2969" w:name="_Toc67912594"/>
      <w:bookmarkStart w:id="2970" w:name="_Toc74903463"/>
      <w:bookmarkStart w:id="2971" w:name="_Toc76504837"/>
      <w:bookmarkStart w:id="2972" w:name="_Toc83044639"/>
      <w:bookmarkStart w:id="2973" w:name="_Toc89871222"/>
      <w:bookmarkStart w:id="2974" w:name="_Toc98699537"/>
      <w:bookmarkStart w:id="2975" w:name="_Toc115090749"/>
      <w:bookmarkStart w:id="2976" w:name="_Toc123142236"/>
      <w:bookmarkStart w:id="2977" w:name="_Toc124163611"/>
      <w:bookmarkStart w:id="2978" w:name="_Toc130735273"/>
      <w:bookmarkStart w:id="2979" w:name="_Toc137309474"/>
      <w:bookmarkStart w:id="2980" w:name="_Toc156500332"/>
      <w:r w:rsidRPr="00A46FD9">
        <w:t>4.9.2</w:t>
      </w:r>
      <w:r w:rsidRPr="00A46FD9">
        <w:tab/>
        <w:t>Test models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81" w:name="_Toc21097910"/>
      <w:bookmarkStart w:id="2982" w:name="_Toc29765472"/>
      <w:bookmarkStart w:id="2983" w:name="_Toc37180954"/>
      <w:bookmarkStart w:id="2984" w:name="_Toc37181398"/>
      <w:bookmarkStart w:id="2985" w:name="_Toc37181842"/>
      <w:bookmarkStart w:id="2986" w:name="_Toc45881907"/>
      <w:bookmarkStart w:id="2987" w:name="_Toc52560140"/>
      <w:bookmarkStart w:id="2988" w:name="_Toc61114090"/>
      <w:bookmarkStart w:id="2989" w:name="_Toc67912595"/>
      <w:bookmarkStart w:id="2990" w:name="_Toc74903464"/>
      <w:bookmarkStart w:id="2991" w:name="_Toc76504838"/>
      <w:bookmarkStart w:id="2992" w:name="_Toc83044640"/>
      <w:bookmarkStart w:id="2993" w:name="_Toc89871223"/>
      <w:bookmarkStart w:id="2994" w:name="_Toc98699538"/>
      <w:bookmarkStart w:id="2995" w:name="_Toc115090750"/>
      <w:bookmarkStart w:id="2996" w:name="_Toc123142237"/>
      <w:bookmarkStart w:id="2997" w:name="_Toc124163612"/>
      <w:bookmarkStart w:id="2998" w:name="_Toc130735274"/>
      <w:bookmarkStart w:id="2999" w:name="_Toc137309475"/>
      <w:bookmarkStart w:id="3000" w:name="_Toc156500333"/>
      <w:r w:rsidRPr="00A46FD9">
        <w:t>4.10</w:t>
      </w:r>
      <w:r w:rsidRPr="00A46FD9">
        <w:tab/>
        <w:t>BS configurations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2E94EC8D" w14:textId="77777777" w:rsidR="00FF3259" w:rsidRPr="00A46FD9" w:rsidRDefault="00FF3259" w:rsidP="00FF3259">
      <w:pPr>
        <w:pStyle w:val="Heading3"/>
      </w:pPr>
      <w:bookmarkStart w:id="3001" w:name="_Toc21097911"/>
      <w:bookmarkStart w:id="3002" w:name="_Toc29765473"/>
      <w:bookmarkStart w:id="3003" w:name="_Toc37180955"/>
      <w:bookmarkStart w:id="3004" w:name="_Toc37181399"/>
      <w:bookmarkStart w:id="3005" w:name="_Toc37181843"/>
      <w:bookmarkStart w:id="3006" w:name="_Toc45881908"/>
      <w:bookmarkStart w:id="3007" w:name="_Toc52560141"/>
      <w:bookmarkStart w:id="3008" w:name="_Toc61114091"/>
      <w:bookmarkStart w:id="3009" w:name="_Toc67912596"/>
      <w:bookmarkStart w:id="3010" w:name="_Toc74903465"/>
      <w:bookmarkStart w:id="3011" w:name="_Toc76504839"/>
      <w:bookmarkStart w:id="3012" w:name="_Toc83044641"/>
      <w:bookmarkStart w:id="3013" w:name="_Toc89871224"/>
      <w:bookmarkStart w:id="3014" w:name="_Toc98699539"/>
      <w:bookmarkStart w:id="3015" w:name="_Toc115090751"/>
      <w:bookmarkStart w:id="3016" w:name="_Toc123142238"/>
      <w:bookmarkStart w:id="3017" w:name="_Toc124163613"/>
      <w:bookmarkStart w:id="3018" w:name="_Toc130735275"/>
      <w:bookmarkStart w:id="3019" w:name="_Toc137309476"/>
      <w:bookmarkStart w:id="3020" w:name="_Toc156500334"/>
      <w:r w:rsidRPr="00A46FD9">
        <w:t>4.10.1</w:t>
      </w:r>
      <w:r w:rsidRPr="00A46FD9">
        <w:tab/>
        <w:t>Transmit configurations</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21" w:name="_MON_1106051040"/>
    <w:bookmarkStart w:id="3022" w:name="_MON_1106136882"/>
    <w:bookmarkStart w:id="3023" w:name="_MON_1105856707"/>
    <w:bookmarkEnd w:id="3021"/>
    <w:bookmarkEnd w:id="3022"/>
    <w:bookmarkEnd w:id="3023"/>
    <w:bookmarkStart w:id="3024" w:name="_MON_1106037551"/>
    <w:bookmarkEnd w:id="3024"/>
    <w:p w14:paraId="19BEBEE7" w14:textId="77777777" w:rsidR="00FF3259" w:rsidRPr="00A46FD9" w:rsidRDefault="00FF3259" w:rsidP="00FF3259">
      <w:pPr>
        <w:pStyle w:val="TH"/>
      </w:pPr>
      <w:r w:rsidRPr="00A46FD9">
        <w:object w:dxaOrig="8805" w:dyaOrig="2520" w14:anchorId="3CB4D9FB">
          <v:shape id="_x0000_i1029" type="#_x0000_t75" style="width:442pt;height:128.35pt" o:ole="" fillcolor="window">
            <v:imagedata r:id="rId19" o:title=""/>
          </v:shape>
          <o:OLEObject Type="Embed" ProgID="Word.Picture.8" ShapeID="_x0000_i1029" DrawAspect="Content" ObjectID="_1774167891"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5" w:name="_Toc21097912"/>
      <w:bookmarkStart w:id="3026" w:name="_Toc29765474"/>
      <w:bookmarkStart w:id="3027" w:name="_Toc37180956"/>
      <w:bookmarkStart w:id="3028" w:name="_Toc37181400"/>
      <w:bookmarkStart w:id="3029" w:name="_Toc37181844"/>
      <w:bookmarkStart w:id="3030" w:name="_Toc45881909"/>
      <w:bookmarkStart w:id="3031" w:name="_Toc52560142"/>
      <w:bookmarkStart w:id="3032" w:name="_Toc61114092"/>
      <w:bookmarkStart w:id="3033" w:name="_Toc67912597"/>
      <w:bookmarkStart w:id="3034" w:name="_Toc74903466"/>
      <w:bookmarkStart w:id="3035" w:name="_Toc76504840"/>
      <w:bookmarkStart w:id="3036" w:name="_Toc83044642"/>
      <w:bookmarkStart w:id="3037" w:name="_Toc89871225"/>
      <w:bookmarkStart w:id="3038" w:name="_Toc98699540"/>
      <w:bookmarkStart w:id="3039" w:name="_Toc115090752"/>
      <w:bookmarkStart w:id="3040" w:name="_Toc123142239"/>
      <w:bookmarkStart w:id="3041" w:name="_Toc124163614"/>
      <w:bookmarkStart w:id="3042" w:name="_Toc130735276"/>
      <w:bookmarkStart w:id="3043" w:name="_Toc137309477"/>
      <w:bookmarkStart w:id="3044" w:name="_Toc156500335"/>
      <w:r w:rsidRPr="00A46FD9">
        <w:t>4.10.1.1</w:t>
      </w:r>
      <w:r w:rsidRPr="00A46FD9">
        <w:tab/>
        <w:t>Transmission with multiple transmitter antenna connectors</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5" w:name="_Toc21097913"/>
      <w:bookmarkStart w:id="3046" w:name="_Toc29765475"/>
      <w:bookmarkStart w:id="3047" w:name="_Toc37180957"/>
      <w:bookmarkStart w:id="3048" w:name="_Toc37181401"/>
      <w:bookmarkStart w:id="3049" w:name="_Toc37181845"/>
      <w:bookmarkStart w:id="3050" w:name="_Toc45881910"/>
      <w:bookmarkStart w:id="3051" w:name="_Toc52560143"/>
      <w:bookmarkStart w:id="3052" w:name="_Toc61114093"/>
      <w:bookmarkStart w:id="3053" w:name="_Toc67912598"/>
      <w:bookmarkStart w:id="3054" w:name="_Toc74903467"/>
      <w:bookmarkStart w:id="3055" w:name="_Toc76504841"/>
      <w:bookmarkStart w:id="3056" w:name="_Toc83044643"/>
      <w:bookmarkStart w:id="3057" w:name="_Toc89871226"/>
      <w:bookmarkStart w:id="3058" w:name="_Toc98699541"/>
      <w:bookmarkStart w:id="3059" w:name="_Toc115090753"/>
      <w:bookmarkStart w:id="3060" w:name="_Toc123142240"/>
      <w:bookmarkStart w:id="3061" w:name="_Toc124163615"/>
      <w:bookmarkStart w:id="3062" w:name="_Toc130735277"/>
      <w:bookmarkStart w:id="3063" w:name="_Toc137309478"/>
      <w:bookmarkStart w:id="3064" w:name="_Toc156500336"/>
      <w:r w:rsidRPr="00A46FD9">
        <w:t>4.10.2</w:t>
      </w:r>
      <w:r w:rsidRPr="00A46FD9">
        <w:tab/>
        <w:t>Receive configurations</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5" w:name="_MON_1106037602"/>
    <w:bookmarkStart w:id="3066" w:name="_MON_1106051095"/>
    <w:bookmarkEnd w:id="3065"/>
    <w:bookmarkEnd w:id="3066"/>
    <w:bookmarkStart w:id="3067" w:name="_MON_1105856815"/>
    <w:bookmarkEnd w:id="3067"/>
    <w:p w14:paraId="22573724" w14:textId="77777777" w:rsidR="00FF3259" w:rsidRPr="00A46FD9" w:rsidRDefault="00FF3259" w:rsidP="00FF3259">
      <w:pPr>
        <w:pStyle w:val="TH"/>
      </w:pPr>
      <w:r w:rsidRPr="00A46FD9">
        <w:object w:dxaOrig="8880" w:dyaOrig="2520" w14:anchorId="54AFA9EB">
          <v:shape id="_x0000_i1030" type="#_x0000_t75" style="width:447.05pt;height:128.35pt" o:ole="" fillcolor="window">
            <v:imagedata r:id="rId21" o:title=""/>
          </v:shape>
          <o:OLEObject Type="Embed" ProgID="Word.Picture.8" ShapeID="_x0000_i1030" DrawAspect="Content" ObjectID="_1774167892"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8" w:name="_Toc21097914"/>
      <w:bookmarkStart w:id="3069" w:name="_Toc29765476"/>
      <w:bookmarkStart w:id="3070" w:name="_Toc37180958"/>
      <w:bookmarkStart w:id="3071" w:name="_Toc37181402"/>
      <w:bookmarkStart w:id="3072" w:name="_Toc37181846"/>
      <w:bookmarkStart w:id="3073" w:name="_Toc45881911"/>
      <w:bookmarkStart w:id="3074" w:name="_Toc52560144"/>
      <w:bookmarkStart w:id="3075" w:name="_Toc61114094"/>
      <w:bookmarkStart w:id="3076" w:name="_Toc67912599"/>
      <w:bookmarkStart w:id="3077" w:name="_Toc74903468"/>
      <w:bookmarkStart w:id="3078" w:name="_Toc76504842"/>
      <w:bookmarkStart w:id="3079" w:name="_Toc83044644"/>
      <w:bookmarkStart w:id="3080" w:name="_Toc89871227"/>
      <w:bookmarkStart w:id="3081" w:name="_Toc98699542"/>
      <w:bookmarkStart w:id="3082" w:name="_Toc115090754"/>
      <w:bookmarkStart w:id="3083" w:name="_Toc123142241"/>
      <w:bookmarkStart w:id="3084" w:name="_Toc124163616"/>
      <w:bookmarkStart w:id="3085" w:name="_Toc130735278"/>
      <w:bookmarkStart w:id="3086" w:name="_Toc137309479"/>
      <w:bookmarkStart w:id="3087" w:name="_Toc156500337"/>
      <w:r w:rsidRPr="00A46FD9">
        <w:t>4.10.2.1</w:t>
      </w:r>
      <w:r w:rsidRPr="00A46FD9">
        <w:tab/>
        <w:t>Reception with multiple receiver antenna connectors, receiver diversity</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8" w:name="_Toc21097915"/>
      <w:bookmarkStart w:id="3089" w:name="_Toc29765477"/>
      <w:bookmarkStart w:id="3090" w:name="_Toc37180959"/>
      <w:bookmarkStart w:id="3091" w:name="_Toc37181403"/>
      <w:bookmarkStart w:id="3092" w:name="_Toc37181847"/>
      <w:bookmarkStart w:id="3093" w:name="_Toc45881912"/>
      <w:bookmarkStart w:id="3094" w:name="_Toc52560145"/>
      <w:bookmarkStart w:id="3095" w:name="_Toc61114095"/>
      <w:bookmarkStart w:id="3096" w:name="_Toc67912600"/>
      <w:bookmarkStart w:id="3097" w:name="_Toc74903469"/>
      <w:bookmarkStart w:id="3098" w:name="_Toc76504843"/>
      <w:bookmarkStart w:id="3099" w:name="_Toc83044645"/>
      <w:bookmarkStart w:id="3100" w:name="_Toc89871228"/>
      <w:bookmarkStart w:id="3101" w:name="_Toc98699543"/>
      <w:bookmarkStart w:id="3102" w:name="_Toc115090755"/>
      <w:bookmarkStart w:id="3103" w:name="_Toc123142242"/>
      <w:bookmarkStart w:id="3104" w:name="_Toc124163617"/>
      <w:bookmarkStart w:id="3105" w:name="_Toc130735279"/>
      <w:bookmarkStart w:id="3106" w:name="_Toc137309480"/>
      <w:bookmarkStart w:id="3107" w:name="_Toc156500338"/>
      <w:r w:rsidRPr="00A46FD9">
        <w:t>4.10.3</w:t>
      </w:r>
      <w:r w:rsidRPr="00A46FD9">
        <w:tab/>
        <w:t>Duplexers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8" w:name="_Toc21097916"/>
      <w:bookmarkStart w:id="3109" w:name="_Toc29765478"/>
      <w:bookmarkStart w:id="3110" w:name="_Toc37180960"/>
      <w:bookmarkStart w:id="3111" w:name="_Toc37181404"/>
      <w:bookmarkStart w:id="3112" w:name="_Toc37181848"/>
      <w:bookmarkStart w:id="3113" w:name="_Toc45881913"/>
      <w:bookmarkStart w:id="3114" w:name="_Toc52560146"/>
      <w:bookmarkStart w:id="3115" w:name="_Toc61114096"/>
      <w:bookmarkStart w:id="3116" w:name="_Toc67912601"/>
      <w:bookmarkStart w:id="3117" w:name="_Toc74903470"/>
      <w:bookmarkStart w:id="3118" w:name="_Toc76504844"/>
      <w:bookmarkStart w:id="3119" w:name="_Toc83044646"/>
      <w:bookmarkStart w:id="3120" w:name="_Toc89871229"/>
      <w:bookmarkStart w:id="3121" w:name="_Toc98699544"/>
      <w:bookmarkStart w:id="3122" w:name="_Toc115090756"/>
      <w:bookmarkStart w:id="3123" w:name="_Toc123142243"/>
      <w:bookmarkStart w:id="3124" w:name="_Toc124163618"/>
      <w:bookmarkStart w:id="3125" w:name="_Toc130735280"/>
      <w:bookmarkStart w:id="3126" w:name="_Toc137309481"/>
      <w:bookmarkStart w:id="3127" w:name="_Toc156500339"/>
      <w:r w:rsidRPr="00A46FD9">
        <w:t>4.10.4</w:t>
      </w:r>
      <w:r w:rsidRPr="00A46FD9">
        <w:tab/>
        <w:t>Power supply options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8" w:name="_Toc21097917"/>
      <w:bookmarkStart w:id="3129" w:name="_Toc29765479"/>
      <w:bookmarkStart w:id="3130" w:name="_Toc37180961"/>
      <w:bookmarkStart w:id="3131" w:name="_Toc37181405"/>
      <w:bookmarkStart w:id="3132" w:name="_Toc37181849"/>
      <w:bookmarkStart w:id="3133" w:name="_Toc45881914"/>
      <w:bookmarkStart w:id="3134" w:name="_Toc52560147"/>
      <w:bookmarkStart w:id="3135" w:name="_Toc61114097"/>
      <w:bookmarkStart w:id="3136" w:name="_Toc67912602"/>
      <w:bookmarkStart w:id="3137" w:name="_Toc74903471"/>
      <w:bookmarkStart w:id="3138" w:name="_Toc76504845"/>
      <w:bookmarkStart w:id="3139" w:name="_Toc83044647"/>
      <w:bookmarkStart w:id="3140" w:name="_Toc89871230"/>
      <w:bookmarkStart w:id="3141" w:name="_Toc98699545"/>
      <w:bookmarkStart w:id="3142" w:name="_Toc115090757"/>
      <w:bookmarkStart w:id="3143" w:name="_Toc123142244"/>
      <w:bookmarkStart w:id="3144" w:name="_Toc124163619"/>
      <w:bookmarkStart w:id="3145" w:name="_Toc130735281"/>
      <w:bookmarkStart w:id="3146" w:name="_Toc137309482"/>
      <w:bookmarkStart w:id="3147" w:name="_Toc156500340"/>
      <w:r w:rsidRPr="00A46FD9">
        <w:t>4.10.5</w:t>
      </w:r>
      <w:r w:rsidRPr="00A46FD9">
        <w:tab/>
        <w:t>Ancillary RF amplifiers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8" w:name="_Toc21097918"/>
      <w:bookmarkStart w:id="3149" w:name="_Toc29765480"/>
      <w:bookmarkStart w:id="3150" w:name="_Toc37180962"/>
      <w:bookmarkStart w:id="3151" w:name="_Toc37181406"/>
      <w:bookmarkStart w:id="3152" w:name="_Toc37181850"/>
      <w:bookmarkStart w:id="3153" w:name="_Toc45881915"/>
      <w:bookmarkStart w:id="3154" w:name="_Toc52560148"/>
      <w:bookmarkStart w:id="3155" w:name="_Toc61114098"/>
      <w:bookmarkStart w:id="3156" w:name="_Toc67912603"/>
      <w:bookmarkStart w:id="3157" w:name="_Toc74903472"/>
      <w:bookmarkStart w:id="3158" w:name="_Toc76504846"/>
      <w:bookmarkStart w:id="3159" w:name="_Toc83044648"/>
      <w:bookmarkStart w:id="3160" w:name="_Toc89871231"/>
      <w:bookmarkStart w:id="3161" w:name="_Toc98699546"/>
      <w:bookmarkStart w:id="3162" w:name="_Toc115090758"/>
      <w:bookmarkStart w:id="3163" w:name="_Toc123142245"/>
      <w:bookmarkStart w:id="3164" w:name="_Toc124163620"/>
      <w:bookmarkStart w:id="3165" w:name="_Toc130735282"/>
      <w:bookmarkStart w:id="3166" w:name="_Toc137309483"/>
      <w:bookmarkStart w:id="3167" w:name="_Toc156500341"/>
      <w:r w:rsidRPr="00A46FD9">
        <w:t>4.10.6</w:t>
      </w:r>
      <w:r w:rsidRPr="00A46FD9">
        <w:tab/>
        <w:t>BS with integrated Iuant BS modem</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8" w:name="_Toc21097919"/>
      <w:bookmarkStart w:id="3169" w:name="_Toc29765481"/>
      <w:bookmarkStart w:id="3170" w:name="_Toc37180963"/>
      <w:bookmarkStart w:id="3171" w:name="_Toc37181407"/>
      <w:bookmarkStart w:id="3172" w:name="_Toc37181851"/>
      <w:bookmarkStart w:id="3173" w:name="_Toc45881916"/>
      <w:bookmarkStart w:id="3174" w:name="_Toc52560149"/>
      <w:bookmarkStart w:id="3175" w:name="_Toc61114099"/>
      <w:bookmarkStart w:id="3176" w:name="_Toc67912604"/>
      <w:bookmarkStart w:id="3177" w:name="_Toc74903473"/>
      <w:bookmarkStart w:id="3178" w:name="_Toc76504847"/>
      <w:bookmarkStart w:id="3179" w:name="_Toc83044649"/>
      <w:bookmarkStart w:id="3180" w:name="_Toc89871232"/>
      <w:bookmarkStart w:id="3181" w:name="_Toc98699547"/>
      <w:bookmarkStart w:id="3182" w:name="_Toc115090759"/>
      <w:bookmarkStart w:id="3183" w:name="_Toc123142246"/>
      <w:bookmarkStart w:id="3184" w:name="_Toc124163621"/>
      <w:bookmarkStart w:id="3185" w:name="_Toc130735283"/>
      <w:bookmarkStart w:id="3186" w:name="_Toc137309484"/>
      <w:bookmarkStart w:id="3187" w:name="_Toc156500342"/>
      <w:r w:rsidRPr="00A46FD9">
        <w:t>4.10.7</w:t>
      </w:r>
      <w:r w:rsidRPr="00A46FD9">
        <w:tab/>
        <w:t>BS using antenna arrays</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8" w:name="_Toc21097920"/>
      <w:bookmarkStart w:id="3189" w:name="_Toc29765482"/>
      <w:bookmarkStart w:id="3190" w:name="_Toc37180964"/>
      <w:bookmarkStart w:id="3191" w:name="_Toc37181408"/>
      <w:bookmarkStart w:id="3192" w:name="_Toc37181852"/>
      <w:bookmarkStart w:id="3193" w:name="_Toc45881917"/>
      <w:bookmarkStart w:id="3194" w:name="_Toc52560150"/>
      <w:bookmarkStart w:id="3195" w:name="_Toc61114100"/>
      <w:bookmarkStart w:id="3196" w:name="_Toc67912605"/>
      <w:bookmarkStart w:id="3197" w:name="_Toc74903474"/>
      <w:bookmarkStart w:id="3198" w:name="_Toc76504848"/>
      <w:bookmarkStart w:id="3199" w:name="_Toc83044650"/>
      <w:bookmarkStart w:id="3200" w:name="_Toc89871233"/>
      <w:bookmarkStart w:id="3201" w:name="_Toc98699548"/>
      <w:bookmarkStart w:id="3202" w:name="_Toc115090760"/>
      <w:bookmarkStart w:id="3203" w:name="_Toc123142247"/>
      <w:bookmarkStart w:id="3204" w:name="_Toc124163622"/>
      <w:bookmarkStart w:id="3205" w:name="_Toc130735284"/>
      <w:bookmarkStart w:id="3206" w:name="_Toc137309485"/>
      <w:bookmarkStart w:id="3207" w:name="_Toc156500343"/>
      <w:r w:rsidRPr="00A46FD9">
        <w:t>4.10.7.1</w:t>
      </w:r>
      <w:r w:rsidRPr="00A46FD9">
        <w:tab/>
        <w:t>Receiver tests</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8" w:name="_MON_1380699930"/>
    <w:bookmarkStart w:id="3209" w:name="_MON_1383985414"/>
    <w:bookmarkStart w:id="3210" w:name="_MON_1378799470"/>
    <w:bookmarkEnd w:id="3208"/>
    <w:bookmarkEnd w:id="3209"/>
    <w:bookmarkEnd w:id="3210"/>
    <w:bookmarkStart w:id="3211" w:name="_MON_1378814151"/>
    <w:bookmarkEnd w:id="3211"/>
    <w:p w14:paraId="62609436" w14:textId="77777777" w:rsidR="00FF3259" w:rsidRPr="00A46FD9" w:rsidRDefault="00FF3259" w:rsidP="00FF3259">
      <w:pPr>
        <w:pStyle w:val="TH"/>
      </w:pPr>
      <w:r w:rsidRPr="00A46FD9">
        <w:object w:dxaOrig="9025" w:dyaOrig="2842" w14:anchorId="6F3C2290">
          <v:shape id="_x0000_i1031" type="#_x0000_t75" style="width:390.05pt;height:123.95pt" o:ole="">
            <v:imagedata r:id="rId23" o:title=""/>
          </v:shape>
          <o:OLEObject Type="Embed" ProgID="Word.Picture.8" ShapeID="_x0000_i1031" DrawAspect="Content" ObjectID="_1774167893"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12" w:name="_Toc21097921"/>
      <w:bookmarkStart w:id="3213" w:name="_Toc29765483"/>
      <w:bookmarkStart w:id="3214" w:name="_Toc37180965"/>
      <w:bookmarkStart w:id="3215" w:name="_Toc37181409"/>
      <w:bookmarkStart w:id="3216" w:name="_Toc37181853"/>
      <w:bookmarkStart w:id="3217" w:name="_Toc45881918"/>
      <w:bookmarkStart w:id="3218" w:name="_Toc52560151"/>
      <w:bookmarkStart w:id="3219" w:name="_Toc61114101"/>
      <w:bookmarkStart w:id="3220" w:name="_Toc67912606"/>
      <w:bookmarkStart w:id="3221" w:name="_Toc74903475"/>
      <w:bookmarkStart w:id="3222" w:name="_Toc76504849"/>
      <w:bookmarkStart w:id="3223" w:name="_Toc83044651"/>
      <w:bookmarkStart w:id="3224" w:name="_Toc89871234"/>
      <w:bookmarkStart w:id="3225" w:name="_Toc98699549"/>
      <w:bookmarkStart w:id="3226" w:name="_Toc115090761"/>
      <w:bookmarkStart w:id="3227" w:name="_Toc123142248"/>
      <w:bookmarkStart w:id="3228" w:name="_Toc124163623"/>
      <w:bookmarkStart w:id="3229" w:name="_Toc130735285"/>
      <w:bookmarkStart w:id="3230" w:name="_Toc137309486"/>
      <w:bookmarkStart w:id="3231" w:name="_Toc156500344"/>
      <w:r w:rsidRPr="00A46FD9">
        <w:t>4.10.7.2</w:t>
      </w:r>
      <w:r w:rsidRPr="00A46FD9">
        <w:tab/>
        <w:t>Transmitter tests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32" w:name="_MON_1520073873"/>
    <w:bookmarkEnd w:id="3232"/>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774167894"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3" w:name="_Toc21097922"/>
      <w:bookmarkStart w:id="3234" w:name="_Toc29765484"/>
      <w:bookmarkStart w:id="3235" w:name="_Toc37180966"/>
      <w:bookmarkStart w:id="3236" w:name="_Toc37181410"/>
      <w:bookmarkStart w:id="3237" w:name="_Toc37181854"/>
      <w:bookmarkStart w:id="3238" w:name="_Toc45881919"/>
      <w:bookmarkStart w:id="3239" w:name="_Toc52560152"/>
      <w:bookmarkStart w:id="3240" w:name="_Toc61114102"/>
      <w:bookmarkStart w:id="3241" w:name="_Toc67912607"/>
      <w:bookmarkStart w:id="3242" w:name="_Toc74903476"/>
      <w:bookmarkStart w:id="3243" w:name="_Toc76504850"/>
      <w:bookmarkStart w:id="3244" w:name="_Toc83044652"/>
      <w:bookmarkStart w:id="3245" w:name="_Toc89871235"/>
      <w:bookmarkStart w:id="3246" w:name="_Toc98699550"/>
      <w:bookmarkStart w:id="3247" w:name="_Toc115090762"/>
      <w:bookmarkStart w:id="3248" w:name="_Toc123142249"/>
      <w:bookmarkStart w:id="3249" w:name="_Toc124163624"/>
      <w:bookmarkStart w:id="3250" w:name="_Toc130735286"/>
      <w:bookmarkStart w:id="3251" w:name="_Toc137309487"/>
      <w:bookmarkStart w:id="3252" w:name="_Toc156500345"/>
      <w:r w:rsidRPr="00A46FD9">
        <w:t>4.11</w:t>
      </w:r>
      <w:r w:rsidRPr="00A46FD9">
        <w:tab/>
        <w:t>Format and interpretation of tests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3" w:name="_Toc21097923"/>
      <w:bookmarkStart w:id="3254" w:name="_Toc29765485"/>
      <w:bookmarkStart w:id="3255" w:name="_Toc37180967"/>
      <w:bookmarkStart w:id="3256" w:name="_Toc37181411"/>
      <w:bookmarkStart w:id="3257" w:name="_Toc37181855"/>
      <w:bookmarkStart w:id="3258" w:name="_Toc45881920"/>
      <w:bookmarkStart w:id="3259" w:name="_Toc52560153"/>
      <w:bookmarkStart w:id="3260" w:name="_Toc61114103"/>
      <w:bookmarkStart w:id="3261" w:name="_Toc67912608"/>
      <w:bookmarkStart w:id="3262" w:name="_Toc74903477"/>
      <w:bookmarkStart w:id="3263" w:name="_Toc76504851"/>
      <w:bookmarkStart w:id="3264" w:name="_Toc83044653"/>
      <w:bookmarkStart w:id="3265" w:name="_Toc89871236"/>
      <w:bookmarkStart w:id="3266" w:name="_Toc98699551"/>
      <w:bookmarkStart w:id="3267" w:name="_Toc115090763"/>
      <w:bookmarkStart w:id="3268" w:name="_Toc123142250"/>
      <w:bookmarkStart w:id="3269" w:name="_Toc124163625"/>
      <w:bookmarkStart w:id="3270" w:name="_Toc130735287"/>
      <w:bookmarkStart w:id="3271" w:name="_Toc137309488"/>
      <w:bookmarkStart w:id="3272" w:name="_Toc156500346"/>
      <w:r w:rsidRPr="00A46FD9">
        <w:t>4.</w:t>
      </w:r>
      <w:r w:rsidRPr="00A46FD9">
        <w:rPr>
          <w:lang w:eastAsia="zh-CN"/>
        </w:rPr>
        <w:t>12</w:t>
      </w:r>
      <w:r w:rsidRPr="00A46FD9">
        <w:tab/>
        <w:t>Requirements for BS capable of multi-band operation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41A981CF" w:rsidR="00FF3259" w:rsidRPr="00A46FD9" w:rsidRDefault="00FF3259" w:rsidP="00591D95">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591D95" w:rsidRPr="00591D95">
        <w:t xml:space="preserve"> </w:t>
      </w:r>
      <w:r w:rsidR="00591D95">
        <w:t xml:space="preserve">In case there are carrier(s) transmitted </w:t>
      </w:r>
      <w:r w:rsidR="00591D95">
        <w:rPr>
          <w:lang w:val="en-US"/>
        </w:rPr>
        <w:t>simultaneously</w:t>
      </w:r>
      <w:r w:rsidR="00591D95">
        <w:t xml:space="preserve"> in another supported </w:t>
      </w:r>
      <w:r w:rsidR="00591D95">
        <w:rPr>
          <w:i/>
        </w:rPr>
        <w:t>operating band</w:t>
      </w:r>
      <w:r w:rsidR="00591D95">
        <w:t xml:space="preserve"> in common active RF components, when the RF signals of these antenna connectors cover the same </w:t>
      </w:r>
      <w:r w:rsidR="00591D95" w:rsidRPr="0045548B">
        <w:t>geographical area</w:t>
      </w:r>
      <w:r w:rsidR="00591D95">
        <w:t>, the frequency range of the Base Station RF bandwidth in the other supported band to this antenna connector should be excluded from the unwanted emission requirements.</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3" w:name="_Toc21097924"/>
      <w:bookmarkStart w:id="3274" w:name="_Toc29765486"/>
      <w:bookmarkStart w:id="3275" w:name="_Toc37180968"/>
      <w:bookmarkStart w:id="3276" w:name="_Toc37181412"/>
      <w:bookmarkStart w:id="3277" w:name="_Toc37181856"/>
      <w:bookmarkStart w:id="3278" w:name="_Toc45881921"/>
      <w:bookmarkStart w:id="3279" w:name="_Toc52560154"/>
      <w:bookmarkStart w:id="3280" w:name="_Toc61114104"/>
      <w:bookmarkStart w:id="3281" w:name="_Toc67912609"/>
      <w:bookmarkStart w:id="3282" w:name="_Toc74903478"/>
      <w:bookmarkStart w:id="3283" w:name="_Toc76504852"/>
      <w:bookmarkStart w:id="3284" w:name="_Toc83044654"/>
      <w:bookmarkStart w:id="3285" w:name="_Toc89871237"/>
      <w:bookmarkStart w:id="3286" w:name="_Toc98699552"/>
      <w:bookmarkStart w:id="3287" w:name="_Toc115090764"/>
      <w:bookmarkStart w:id="3288" w:name="_Toc123142251"/>
      <w:bookmarkStart w:id="3289" w:name="_Toc124163626"/>
      <w:bookmarkStart w:id="3290" w:name="_Toc130735288"/>
      <w:bookmarkStart w:id="3291" w:name="_Toc137309489"/>
      <w:bookmarkStart w:id="3292" w:name="_Toc156500347"/>
      <w:r w:rsidRPr="00A46FD9">
        <w:t>4.1</w:t>
      </w:r>
      <w:r w:rsidRPr="00A46FD9">
        <w:rPr>
          <w:lang w:eastAsia="zh-CN"/>
        </w:rPr>
        <w:t>3</w:t>
      </w:r>
      <w:r w:rsidRPr="00A46FD9">
        <w:tab/>
        <w:t>Tests for BS capable of multi-band operation with three or more bands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3" w:name="_Toc21097925"/>
      <w:bookmarkStart w:id="3294" w:name="_Toc29765487"/>
      <w:bookmarkStart w:id="3295" w:name="_Toc37180969"/>
      <w:bookmarkStart w:id="3296" w:name="_Toc37181413"/>
      <w:bookmarkStart w:id="3297" w:name="_Toc37181857"/>
      <w:bookmarkStart w:id="3298" w:name="_Toc45881922"/>
      <w:bookmarkStart w:id="3299" w:name="_Toc52560155"/>
      <w:bookmarkStart w:id="3300" w:name="_Toc61114105"/>
      <w:bookmarkStart w:id="3301" w:name="_Toc67912610"/>
      <w:bookmarkStart w:id="3302" w:name="_Toc74903479"/>
      <w:bookmarkStart w:id="3303" w:name="_Toc76504853"/>
      <w:bookmarkStart w:id="3304" w:name="_Toc83044655"/>
      <w:bookmarkStart w:id="3305" w:name="_Toc89871238"/>
      <w:bookmarkStart w:id="3306" w:name="_Toc98699553"/>
      <w:bookmarkStart w:id="3307" w:name="_Toc115090765"/>
      <w:bookmarkStart w:id="3308" w:name="_Toc123142252"/>
      <w:bookmarkStart w:id="3309" w:name="_Toc124163627"/>
      <w:bookmarkStart w:id="3310" w:name="_Toc130735289"/>
      <w:bookmarkStart w:id="3311" w:name="_Toc137309490"/>
      <w:bookmarkStart w:id="3312" w:name="_Toc156500348"/>
      <w:r w:rsidRPr="00A46FD9">
        <w:t>5</w:t>
      </w:r>
      <w:r w:rsidRPr="00A46FD9">
        <w:tab/>
        <w:t>Applicability of requirements and test configurations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3" w:name="_Toc21097926"/>
      <w:bookmarkStart w:id="3314" w:name="_Toc29765488"/>
      <w:bookmarkStart w:id="3315" w:name="_Toc37180970"/>
      <w:bookmarkStart w:id="3316" w:name="_Toc37181414"/>
      <w:bookmarkStart w:id="3317" w:name="_Toc37181858"/>
      <w:bookmarkStart w:id="3318" w:name="_Toc45881923"/>
      <w:bookmarkStart w:id="3319" w:name="_Toc52560156"/>
      <w:bookmarkStart w:id="3320" w:name="_Toc61114106"/>
      <w:bookmarkStart w:id="3321" w:name="_Toc67912611"/>
      <w:bookmarkStart w:id="3322" w:name="_Toc74903480"/>
      <w:bookmarkStart w:id="3323" w:name="_Toc76504854"/>
      <w:bookmarkStart w:id="3324" w:name="_Toc83044656"/>
      <w:bookmarkStart w:id="3325" w:name="_Toc89871239"/>
      <w:bookmarkStart w:id="3326" w:name="_Toc98699554"/>
      <w:bookmarkStart w:id="3327" w:name="_Toc115090766"/>
      <w:bookmarkStart w:id="3328" w:name="_Toc123142253"/>
      <w:bookmarkStart w:id="3329" w:name="_Toc124163628"/>
      <w:bookmarkStart w:id="3330" w:name="_Toc130735290"/>
      <w:bookmarkStart w:id="3331" w:name="_Toc137309491"/>
      <w:bookmarkStart w:id="3332" w:name="_Toc156500349"/>
      <w:r w:rsidRPr="00A46FD9">
        <w:t>5.1</w:t>
      </w:r>
      <w:r w:rsidRPr="00A46FD9">
        <w:tab/>
        <w:t>Multi-RAT capable Base Stations</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591D9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t>General requirement for Band Categories 1 and 3</w:t>
            </w:r>
          </w:p>
        </w:tc>
        <w:tc>
          <w:tcPr>
            <w:tcW w:w="1278" w:type="dxa"/>
          </w:tcPr>
          <w:p w14:paraId="4BFDA2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5C5A2A58"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0A175674" w14:textId="034AC82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C5C4382" w14:textId="66EC229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A96A1E0"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3C33F093"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2FA11118" w14:textId="0BF869E2"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1198974" w14:textId="5402B7D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BBB08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591D9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591D9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452A978C" w14:textId="3B2F36CD" w:rsidR="003F7B54" w:rsidRPr="00BA05F8" w:rsidRDefault="003F7B54" w:rsidP="003F7B54">
            <w:pPr>
              <w:pStyle w:val="TAL"/>
              <w:rPr>
                <w:rFonts w:cs="Arial"/>
                <w:lang w:val="fr-FR"/>
              </w:rPr>
            </w:pPr>
            <w:r w:rsidRPr="00BA05F8">
              <w:rPr>
                <w:rFonts w:cs="Arial"/>
                <w:lang w:val="fr-FR"/>
              </w:rPr>
              <w:t>C/NC: NTC3</w:t>
            </w:r>
          </w:p>
        </w:tc>
        <w:tc>
          <w:tcPr>
            <w:tcW w:w="1278" w:type="dxa"/>
          </w:tcPr>
          <w:p w14:paraId="57907C79" w14:textId="1D561D6F"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663C8788" w14:textId="0BB3DF54" w:rsidR="003F7B54" w:rsidRPr="00BA05F8" w:rsidRDefault="003F7B54" w:rsidP="003F7B54">
            <w:pPr>
              <w:pStyle w:val="TAL"/>
              <w:rPr>
                <w:rFonts w:cs="Arial"/>
                <w:lang w:val="fr-FR"/>
              </w:rPr>
            </w:pPr>
            <w:r w:rsidRPr="00BA05F8">
              <w:rPr>
                <w:rFonts w:cs="Arial"/>
                <w:lang w:val="fr-FR"/>
              </w:rPr>
              <w:t>C/NC: NTC3</w:t>
            </w:r>
          </w:p>
        </w:tc>
        <w:tc>
          <w:tcPr>
            <w:tcW w:w="1278" w:type="dxa"/>
          </w:tcPr>
          <w:p w14:paraId="3B285BC0" w14:textId="77777777" w:rsidR="003F7B54" w:rsidRPr="00BA05F8" w:rsidRDefault="003F7B54" w:rsidP="003F7B54">
            <w:pPr>
              <w:pStyle w:val="TAL"/>
              <w:rPr>
                <w:rFonts w:cs="Arial"/>
                <w:lang w:val="fr-FR"/>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5AD38C31" w14:textId="116BBA12" w:rsidR="003F7B54" w:rsidRPr="00BA05F8" w:rsidRDefault="003F7B54" w:rsidP="003F7B54">
            <w:pPr>
              <w:pStyle w:val="TAL"/>
              <w:rPr>
                <w:rFonts w:cs="Arial"/>
                <w:lang w:val="fr-FR"/>
              </w:rPr>
            </w:pPr>
            <w:r w:rsidRPr="00BA05F8">
              <w:rPr>
                <w:rFonts w:cs="Arial"/>
                <w:lang w:val="fr-FR"/>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4FC42BF4" w:rsidR="00FF3259" w:rsidRPr="00A46FD9" w:rsidRDefault="00FF3259" w:rsidP="00FF3259">
      <w:pPr>
        <w:pStyle w:val="TH"/>
      </w:pPr>
      <w:r w:rsidRPr="00A46FD9">
        <w:t>Table 5.1-1a: Test configurations for capability sets (</w:t>
      </w:r>
      <w:r w:rsidR="00BD6594" w:rsidRPr="00A46FD9">
        <w:t>CS</w:t>
      </w:r>
      <w:r w:rsidR="00BD6594">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591D9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591D9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591D9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591D9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591D9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3" w:name="_Toc21097927"/>
      <w:bookmarkStart w:id="3334" w:name="_Toc29765489"/>
      <w:bookmarkStart w:id="3335" w:name="_Toc37180971"/>
      <w:bookmarkStart w:id="3336" w:name="_Toc37181415"/>
      <w:bookmarkStart w:id="3337" w:name="_Toc37181859"/>
      <w:bookmarkStart w:id="3338" w:name="_Toc45881924"/>
      <w:bookmarkStart w:id="3339" w:name="_Toc52560157"/>
      <w:bookmarkStart w:id="3340" w:name="_Toc61114107"/>
      <w:bookmarkStart w:id="3341" w:name="_Toc67912612"/>
      <w:bookmarkStart w:id="3342" w:name="_Toc74903481"/>
      <w:bookmarkStart w:id="3343" w:name="_Toc76504855"/>
      <w:bookmarkStart w:id="3344" w:name="_Toc83044657"/>
      <w:bookmarkStart w:id="3345" w:name="_Toc89871240"/>
      <w:bookmarkStart w:id="3346" w:name="_Toc98699555"/>
      <w:bookmarkStart w:id="3347" w:name="_Toc115090767"/>
      <w:bookmarkStart w:id="3348" w:name="_Toc123142254"/>
      <w:bookmarkStart w:id="3349" w:name="_Toc124163629"/>
      <w:bookmarkStart w:id="3350" w:name="_Toc130735291"/>
      <w:bookmarkStart w:id="3351" w:name="_Toc137309492"/>
      <w:bookmarkStart w:id="3352" w:name="_Toc156500350"/>
      <w:r w:rsidRPr="00A46FD9">
        <w:t>5.2</w:t>
      </w:r>
      <w:r w:rsidRPr="00A46FD9">
        <w:tab/>
        <w:t>Single-RAT Multi-carrier capable Base Stations</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BD6594"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BD6594"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3" w:name="_Toc21097928"/>
      <w:bookmarkStart w:id="3354" w:name="_Toc29765490"/>
      <w:bookmarkStart w:id="3355" w:name="_Toc37180972"/>
      <w:bookmarkStart w:id="3356" w:name="_Toc37181416"/>
      <w:bookmarkStart w:id="3357" w:name="_Toc37181860"/>
      <w:bookmarkStart w:id="3358" w:name="_Toc45881925"/>
      <w:bookmarkStart w:id="3359" w:name="_Toc52560158"/>
      <w:bookmarkStart w:id="3360" w:name="_Toc61114108"/>
      <w:bookmarkStart w:id="3361" w:name="_Toc67912613"/>
      <w:bookmarkStart w:id="3362" w:name="_Toc74903482"/>
      <w:bookmarkStart w:id="3363" w:name="_Toc76504856"/>
      <w:bookmarkStart w:id="3364" w:name="_Toc83044658"/>
      <w:bookmarkStart w:id="3365" w:name="_Toc89871241"/>
      <w:bookmarkStart w:id="3366" w:name="_Toc98699556"/>
      <w:bookmarkStart w:id="3367" w:name="_Toc115090768"/>
      <w:bookmarkStart w:id="3368" w:name="_Toc123142255"/>
      <w:bookmarkStart w:id="3369" w:name="_Toc124163630"/>
      <w:bookmarkStart w:id="3370" w:name="_Toc130735292"/>
      <w:bookmarkStart w:id="3371" w:name="_Toc137309493"/>
      <w:bookmarkStart w:id="3372" w:name="_Toc156500351"/>
      <w:r w:rsidRPr="00A46FD9">
        <w:t>5.</w:t>
      </w:r>
      <w:r w:rsidRPr="00A46FD9">
        <w:rPr>
          <w:lang w:eastAsia="zh-CN"/>
        </w:rPr>
        <w:t>3</w:t>
      </w:r>
      <w:r w:rsidRPr="00A46FD9">
        <w:tab/>
      </w:r>
      <w:r w:rsidRPr="00A46FD9">
        <w:rPr>
          <w:lang w:eastAsia="zh-CN"/>
        </w:rPr>
        <w:t>Multi-band</w:t>
      </w:r>
      <w:r w:rsidRPr="00A46FD9">
        <w:t xml:space="preserve"> capable Base Stations</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3" w:name="_Toc21097929"/>
      <w:bookmarkStart w:id="3374" w:name="_Toc29765491"/>
      <w:bookmarkStart w:id="3375" w:name="_Toc37180973"/>
      <w:bookmarkStart w:id="3376" w:name="_Toc37181417"/>
      <w:bookmarkStart w:id="3377" w:name="_Toc37181861"/>
      <w:bookmarkStart w:id="3378" w:name="_Toc45881926"/>
      <w:bookmarkStart w:id="3379" w:name="_Toc52560159"/>
      <w:bookmarkStart w:id="3380" w:name="_Toc61114109"/>
      <w:bookmarkStart w:id="3381" w:name="_Toc67912614"/>
      <w:bookmarkStart w:id="3382" w:name="_Toc74903483"/>
      <w:bookmarkStart w:id="3383" w:name="_Toc76504857"/>
      <w:bookmarkStart w:id="3384" w:name="_Toc83044659"/>
      <w:bookmarkStart w:id="3385" w:name="_Toc89871242"/>
      <w:bookmarkStart w:id="3386" w:name="_Toc98699557"/>
      <w:bookmarkStart w:id="3387" w:name="_Toc115090769"/>
      <w:bookmarkStart w:id="3388" w:name="_Toc123142256"/>
      <w:bookmarkStart w:id="3389" w:name="_Toc124163631"/>
      <w:bookmarkStart w:id="3390" w:name="_Toc130735293"/>
      <w:bookmarkStart w:id="3391" w:name="_Toc137309494"/>
      <w:bookmarkStart w:id="3392" w:name="_Toc156500352"/>
      <w:r w:rsidRPr="00A46FD9">
        <w:t>6</w:t>
      </w:r>
      <w:r w:rsidRPr="00A46FD9">
        <w:tab/>
        <w:t>Transmitter characteristics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100B8BE1" w14:textId="77777777" w:rsidR="00FF3259" w:rsidRPr="00A46FD9" w:rsidRDefault="00FF3259" w:rsidP="00FF3259">
      <w:pPr>
        <w:pStyle w:val="Heading2"/>
      </w:pPr>
      <w:bookmarkStart w:id="3393" w:name="_Toc21097930"/>
      <w:bookmarkStart w:id="3394" w:name="_Toc29765492"/>
      <w:bookmarkStart w:id="3395" w:name="_Toc37180974"/>
      <w:bookmarkStart w:id="3396" w:name="_Toc37181418"/>
      <w:bookmarkStart w:id="3397" w:name="_Toc37181862"/>
      <w:bookmarkStart w:id="3398" w:name="_Toc45881927"/>
      <w:bookmarkStart w:id="3399" w:name="_Toc52560160"/>
      <w:bookmarkStart w:id="3400" w:name="_Toc61114110"/>
      <w:bookmarkStart w:id="3401" w:name="_Toc67912615"/>
      <w:bookmarkStart w:id="3402" w:name="_Toc74903484"/>
      <w:bookmarkStart w:id="3403" w:name="_Toc76504858"/>
      <w:bookmarkStart w:id="3404" w:name="_Toc83044660"/>
      <w:bookmarkStart w:id="3405" w:name="_Toc89871243"/>
      <w:bookmarkStart w:id="3406" w:name="_Toc98699558"/>
      <w:bookmarkStart w:id="3407" w:name="_Toc115090770"/>
      <w:bookmarkStart w:id="3408" w:name="_Toc123142257"/>
      <w:bookmarkStart w:id="3409" w:name="_Toc124163632"/>
      <w:bookmarkStart w:id="3410" w:name="_Toc130735294"/>
      <w:bookmarkStart w:id="3411" w:name="_Toc137309495"/>
      <w:bookmarkStart w:id="3412" w:name="_Toc156500353"/>
      <w:r w:rsidRPr="00A46FD9">
        <w:t>6.1</w:t>
      </w:r>
      <w:r w:rsidRPr="00A46FD9">
        <w:tab/>
        <w:t>General</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3" w:name="OLE_LINK44"/>
      <w:r w:rsidRPr="00A46FD9">
        <w:rPr>
          <w:rFonts w:hint="eastAsia"/>
          <w:lang w:val="en-US" w:eastAsia="zh-CN"/>
        </w:rPr>
        <w:t>NB-IoT operation in NR in-band</w:t>
      </w:r>
      <w:bookmarkEnd w:id="341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4" w:name="_Toc21097931"/>
      <w:bookmarkStart w:id="3415" w:name="_Toc29765493"/>
      <w:bookmarkStart w:id="3416" w:name="_Toc37180975"/>
      <w:bookmarkStart w:id="3417" w:name="_Toc37181419"/>
      <w:bookmarkStart w:id="3418" w:name="_Toc37181863"/>
      <w:bookmarkStart w:id="3419" w:name="_Toc45881928"/>
      <w:bookmarkStart w:id="3420" w:name="_Toc52560161"/>
      <w:bookmarkStart w:id="3421" w:name="_Toc61114111"/>
      <w:bookmarkStart w:id="3422" w:name="_Toc67912616"/>
      <w:bookmarkStart w:id="3423" w:name="_Toc74903485"/>
      <w:bookmarkStart w:id="3424" w:name="_Toc76504859"/>
      <w:bookmarkStart w:id="3425" w:name="_Toc83044661"/>
      <w:bookmarkStart w:id="3426" w:name="_Toc89871244"/>
      <w:bookmarkStart w:id="3427" w:name="_Toc98699559"/>
      <w:bookmarkStart w:id="3428" w:name="_Toc115090771"/>
      <w:bookmarkStart w:id="3429" w:name="_Toc123142258"/>
      <w:bookmarkStart w:id="3430" w:name="_Toc124163633"/>
      <w:bookmarkStart w:id="3431" w:name="_Toc130735295"/>
      <w:bookmarkStart w:id="3432" w:name="_Toc137309496"/>
      <w:bookmarkStart w:id="3433" w:name="_Toc156500354"/>
      <w:r w:rsidRPr="00A46FD9">
        <w:t>6.2</w:t>
      </w:r>
      <w:r w:rsidRPr="00A46FD9">
        <w:tab/>
        <w:t>Base Station output power</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7728BF5D" w14:textId="77777777" w:rsidR="00FF3259" w:rsidRPr="00A46FD9" w:rsidRDefault="00FF3259" w:rsidP="00FF3259">
      <w:pPr>
        <w:pStyle w:val="Heading3"/>
      </w:pPr>
      <w:bookmarkStart w:id="3434" w:name="_Toc21097932"/>
      <w:bookmarkStart w:id="3435" w:name="_Toc29765494"/>
      <w:bookmarkStart w:id="3436" w:name="_Toc37180976"/>
      <w:bookmarkStart w:id="3437" w:name="_Toc37181420"/>
      <w:bookmarkStart w:id="3438" w:name="_Toc37181864"/>
      <w:bookmarkStart w:id="3439" w:name="_Toc45881929"/>
      <w:bookmarkStart w:id="3440" w:name="_Toc52560162"/>
      <w:bookmarkStart w:id="3441" w:name="_Toc61114112"/>
      <w:bookmarkStart w:id="3442" w:name="_Toc67912617"/>
      <w:bookmarkStart w:id="3443" w:name="_Toc74903486"/>
      <w:bookmarkStart w:id="3444" w:name="_Toc76504860"/>
      <w:bookmarkStart w:id="3445" w:name="_Toc83044662"/>
      <w:bookmarkStart w:id="3446" w:name="_Toc89871245"/>
      <w:bookmarkStart w:id="3447" w:name="_Toc98699560"/>
      <w:bookmarkStart w:id="3448" w:name="_Toc115090772"/>
      <w:bookmarkStart w:id="3449" w:name="_Toc123142259"/>
      <w:bookmarkStart w:id="3450" w:name="_Toc124163634"/>
      <w:bookmarkStart w:id="3451" w:name="_Toc130735296"/>
      <w:bookmarkStart w:id="3452" w:name="_Toc137309497"/>
      <w:bookmarkStart w:id="3453" w:name="_Toc156500355"/>
      <w:r w:rsidRPr="00A46FD9">
        <w:t>6.2.1</w:t>
      </w:r>
      <w:r w:rsidRPr="00A46FD9">
        <w:tab/>
        <w:t>Base Station maximum output power</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71424FFD" w14:textId="77777777" w:rsidR="00FF3259" w:rsidRPr="00A46FD9" w:rsidRDefault="00FF3259" w:rsidP="00FF3259">
      <w:pPr>
        <w:pStyle w:val="Heading4"/>
      </w:pPr>
      <w:bookmarkStart w:id="3454" w:name="_Toc21097933"/>
      <w:bookmarkStart w:id="3455" w:name="_Toc29765495"/>
      <w:bookmarkStart w:id="3456" w:name="_Toc37180977"/>
      <w:bookmarkStart w:id="3457" w:name="_Toc37181421"/>
      <w:bookmarkStart w:id="3458" w:name="_Toc37181865"/>
      <w:bookmarkStart w:id="3459" w:name="_Toc45881930"/>
      <w:bookmarkStart w:id="3460" w:name="_Toc52560163"/>
      <w:bookmarkStart w:id="3461" w:name="_Toc61114113"/>
      <w:bookmarkStart w:id="3462" w:name="_Toc67912618"/>
      <w:bookmarkStart w:id="3463" w:name="_Toc74903487"/>
      <w:bookmarkStart w:id="3464" w:name="_Toc76504861"/>
      <w:bookmarkStart w:id="3465" w:name="_Toc83044663"/>
      <w:bookmarkStart w:id="3466" w:name="_Toc89871246"/>
      <w:bookmarkStart w:id="3467" w:name="_Toc98699561"/>
      <w:bookmarkStart w:id="3468" w:name="_Toc115090773"/>
      <w:bookmarkStart w:id="3469" w:name="_Toc123142260"/>
      <w:bookmarkStart w:id="3470" w:name="_Toc124163635"/>
      <w:bookmarkStart w:id="3471" w:name="_Toc130735297"/>
      <w:bookmarkStart w:id="3472" w:name="_Toc137309498"/>
      <w:bookmarkStart w:id="3473" w:name="_Toc156500356"/>
      <w:r w:rsidRPr="00A46FD9">
        <w:t>6.2.1.1</w:t>
      </w:r>
      <w:r w:rsidRPr="00A46FD9">
        <w:tab/>
        <w:t>Definition and applicability</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4" w:name="_Toc21097934"/>
      <w:bookmarkStart w:id="3475" w:name="_Toc29765496"/>
      <w:bookmarkStart w:id="3476" w:name="_Toc37180978"/>
      <w:bookmarkStart w:id="3477" w:name="_Toc37181422"/>
      <w:bookmarkStart w:id="3478" w:name="_Toc37181866"/>
      <w:bookmarkStart w:id="3479" w:name="_Toc45881931"/>
      <w:bookmarkStart w:id="3480" w:name="_Toc52560164"/>
      <w:bookmarkStart w:id="3481" w:name="_Toc61114114"/>
      <w:bookmarkStart w:id="3482" w:name="_Toc67912619"/>
      <w:bookmarkStart w:id="3483" w:name="_Toc74903488"/>
      <w:bookmarkStart w:id="3484" w:name="_Toc76504862"/>
      <w:bookmarkStart w:id="3485" w:name="_Toc83044664"/>
      <w:bookmarkStart w:id="3486" w:name="_Toc89871247"/>
      <w:bookmarkStart w:id="3487" w:name="_Toc98699562"/>
      <w:bookmarkStart w:id="3488" w:name="_Toc115090774"/>
      <w:bookmarkStart w:id="3489" w:name="_Toc123142261"/>
      <w:bookmarkStart w:id="3490" w:name="_Toc124163636"/>
      <w:bookmarkStart w:id="3491" w:name="_Toc130735298"/>
      <w:bookmarkStart w:id="3492" w:name="_Toc137309499"/>
      <w:bookmarkStart w:id="3493" w:name="_Toc156500357"/>
      <w:r w:rsidRPr="00A46FD9">
        <w:t>6.2.1.2</w:t>
      </w:r>
      <w:r w:rsidRPr="00A46FD9">
        <w:tab/>
        <w:t>Minimum requirement</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3494" w:name="_Toc21097306"/>
      <w:bookmarkStart w:id="3495" w:name="_Toc29765190"/>
      <w:bookmarkStart w:id="3496" w:name="_Toc37180655"/>
      <w:bookmarkStart w:id="3497" w:name="_Toc45881644"/>
      <w:bookmarkStart w:id="3498" w:name="_Toc52557127"/>
      <w:bookmarkStart w:id="3499" w:name="_Toc61113867"/>
      <w:bookmarkStart w:id="3500" w:name="_Toc74903489"/>
      <w:bookmarkStart w:id="3501" w:name="_Toc76504863"/>
      <w:bookmarkStart w:id="3502" w:name="_Toc83044665"/>
      <w:bookmarkStart w:id="3503" w:name="_Toc89871248"/>
      <w:bookmarkStart w:id="3504" w:name="_Toc98699563"/>
      <w:bookmarkStart w:id="3505" w:name="_Toc115090775"/>
      <w:bookmarkStart w:id="3506" w:name="_Toc123142262"/>
      <w:bookmarkStart w:id="3507" w:name="_Toc124163637"/>
      <w:bookmarkStart w:id="3508" w:name="_Toc130735299"/>
      <w:bookmarkStart w:id="3509" w:name="_Toc137309500"/>
      <w:bookmarkStart w:id="3510" w:name="_Toc156500358"/>
      <w:r w:rsidRPr="00FE44C9">
        <w:t>6.2.1.2</w:t>
      </w:r>
      <w:r>
        <w:t>A</w:t>
      </w:r>
      <w:r w:rsidRPr="00FE44C9">
        <w:tab/>
      </w:r>
      <w:bookmarkEnd w:id="3494"/>
      <w:bookmarkEnd w:id="3495"/>
      <w:bookmarkEnd w:id="3496"/>
      <w:bookmarkEnd w:id="3497"/>
      <w:bookmarkEnd w:id="3498"/>
      <w:bookmarkEnd w:id="3499"/>
      <w:r w:rsidRPr="00A07190">
        <w:t>Additional requirement (regional)</w:t>
      </w:r>
      <w:bookmarkEnd w:id="3500"/>
      <w:bookmarkEnd w:id="3501"/>
      <w:bookmarkEnd w:id="3502"/>
      <w:bookmarkEnd w:id="3503"/>
      <w:bookmarkEnd w:id="3504"/>
      <w:bookmarkEnd w:id="3505"/>
      <w:bookmarkEnd w:id="3506"/>
      <w:bookmarkEnd w:id="3507"/>
      <w:bookmarkEnd w:id="3508"/>
      <w:bookmarkEnd w:id="3509"/>
      <w:bookmarkEnd w:id="3510"/>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1114115"/>
      <w:bookmarkStart w:id="3519" w:name="_Toc67912620"/>
      <w:bookmarkStart w:id="3520" w:name="_Toc74903490"/>
      <w:bookmarkStart w:id="3521" w:name="_Toc76504864"/>
      <w:bookmarkStart w:id="3522" w:name="_Toc83044666"/>
      <w:bookmarkStart w:id="3523" w:name="_Toc89871249"/>
      <w:bookmarkStart w:id="3524" w:name="_Toc98699564"/>
      <w:bookmarkStart w:id="3525" w:name="_Toc115090776"/>
      <w:bookmarkStart w:id="3526" w:name="_Toc123142263"/>
      <w:bookmarkStart w:id="3527" w:name="_Toc124163638"/>
      <w:bookmarkStart w:id="3528" w:name="_Toc130735300"/>
      <w:bookmarkStart w:id="3529" w:name="_Toc137309501"/>
      <w:bookmarkStart w:id="3530" w:name="_Toc156500359"/>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1114116"/>
      <w:bookmarkStart w:id="3539" w:name="_Toc67912621"/>
      <w:bookmarkStart w:id="3540" w:name="_Toc74903491"/>
      <w:bookmarkStart w:id="3541" w:name="_Toc76504865"/>
      <w:bookmarkStart w:id="3542" w:name="_Toc83044667"/>
      <w:bookmarkStart w:id="3543" w:name="_Toc89871250"/>
      <w:bookmarkStart w:id="3544" w:name="_Toc98699565"/>
      <w:bookmarkStart w:id="3545" w:name="_Toc115090777"/>
      <w:bookmarkStart w:id="3546" w:name="_Toc123142264"/>
      <w:bookmarkStart w:id="3547" w:name="_Toc124163639"/>
      <w:bookmarkStart w:id="3548" w:name="_Toc130735301"/>
      <w:bookmarkStart w:id="3549" w:name="_Toc137309502"/>
      <w:bookmarkStart w:id="3550" w:name="_Toc156500360"/>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1114117"/>
      <w:bookmarkStart w:id="3559" w:name="_Toc67912622"/>
      <w:bookmarkStart w:id="3560" w:name="_Toc74903492"/>
      <w:bookmarkStart w:id="3561" w:name="_Toc76504866"/>
      <w:bookmarkStart w:id="3562" w:name="_Toc83044668"/>
      <w:bookmarkStart w:id="3563" w:name="_Toc89871251"/>
      <w:bookmarkStart w:id="3564" w:name="_Toc98699566"/>
      <w:bookmarkStart w:id="3565" w:name="_Toc115090778"/>
      <w:bookmarkStart w:id="3566" w:name="_Toc123142265"/>
      <w:bookmarkStart w:id="3567" w:name="_Toc124163640"/>
      <w:bookmarkStart w:id="3568" w:name="_Toc130735302"/>
      <w:bookmarkStart w:id="3569" w:name="_Toc137309503"/>
      <w:bookmarkStart w:id="3570" w:name="_Toc156500361"/>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1114118"/>
      <w:bookmarkStart w:id="3579" w:name="_Toc67912623"/>
      <w:bookmarkStart w:id="3580" w:name="_Toc74903493"/>
      <w:bookmarkStart w:id="3581" w:name="_Toc76504867"/>
      <w:bookmarkStart w:id="3582" w:name="_Toc83044669"/>
      <w:bookmarkStart w:id="3583" w:name="_Toc89871252"/>
      <w:bookmarkStart w:id="3584" w:name="_Toc98699567"/>
      <w:bookmarkStart w:id="3585" w:name="_Toc115090779"/>
      <w:bookmarkStart w:id="3586" w:name="_Toc123142266"/>
      <w:bookmarkStart w:id="3587" w:name="_Toc124163641"/>
      <w:bookmarkStart w:id="3588" w:name="_Toc130735303"/>
      <w:bookmarkStart w:id="3589" w:name="_Toc137309504"/>
      <w:bookmarkStart w:id="3590" w:name="_Toc156500362"/>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1114119"/>
      <w:bookmarkStart w:id="3599" w:name="_Toc67912624"/>
      <w:bookmarkStart w:id="3600" w:name="_Toc74903494"/>
      <w:bookmarkStart w:id="3601" w:name="_Toc76504868"/>
      <w:bookmarkStart w:id="3602" w:name="_Toc83044670"/>
      <w:bookmarkStart w:id="3603" w:name="_Toc89871253"/>
      <w:bookmarkStart w:id="3604" w:name="_Toc98699568"/>
      <w:bookmarkStart w:id="3605" w:name="_Toc115090780"/>
      <w:bookmarkStart w:id="3606" w:name="_Toc123142267"/>
      <w:bookmarkStart w:id="3607" w:name="_Toc124163642"/>
      <w:bookmarkStart w:id="3608" w:name="_Toc130735304"/>
      <w:bookmarkStart w:id="3609" w:name="_Toc137309505"/>
      <w:bookmarkStart w:id="3610" w:name="_Toc156500363"/>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1114120"/>
      <w:bookmarkStart w:id="3619" w:name="_Toc67912625"/>
      <w:bookmarkStart w:id="3620" w:name="_Toc74903495"/>
      <w:bookmarkStart w:id="3621" w:name="_Toc76504869"/>
      <w:bookmarkStart w:id="3622" w:name="_Toc83044671"/>
      <w:bookmarkStart w:id="3623" w:name="_Toc89871254"/>
      <w:bookmarkStart w:id="3624" w:name="_Toc98699569"/>
      <w:bookmarkStart w:id="3625" w:name="_Toc115090781"/>
      <w:bookmarkStart w:id="3626" w:name="_Toc123142268"/>
      <w:bookmarkStart w:id="3627" w:name="_Toc124163643"/>
      <w:bookmarkStart w:id="3628" w:name="_Toc130735305"/>
      <w:bookmarkStart w:id="3629" w:name="_Toc137309506"/>
      <w:bookmarkStart w:id="3630" w:name="_Toc156500364"/>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1114121"/>
      <w:bookmarkStart w:id="3639" w:name="_Toc67912626"/>
      <w:bookmarkStart w:id="3640" w:name="_Toc74903496"/>
      <w:bookmarkStart w:id="3641" w:name="_Toc76504870"/>
      <w:bookmarkStart w:id="3642" w:name="_Toc83044672"/>
      <w:bookmarkStart w:id="3643" w:name="_Toc89871255"/>
      <w:bookmarkStart w:id="3644" w:name="_Toc98699570"/>
      <w:bookmarkStart w:id="3645" w:name="_Toc115090782"/>
      <w:bookmarkStart w:id="3646" w:name="_Toc123142269"/>
      <w:bookmarkStart w:id="3647" w:name="_Toc124163644"/>
      <w:bookmarkStart w:id="3648" w:name="_Toc130735306"/>
      <w:bookmarkStart w:id="3649" w:name="_Toc137309507"/>
      <w:bookmarkStart w:id="3650" w:name="_Toc156500365"/>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1114122"/>
      <w:bookmarkStart w:id="3659" w:name="_Toc67912627"/>
      <w:bookmarkStart w:id="3660" w:name="_Toc74903497"/>
      <w:bookmarkStart w:id="3661" w:name="_Toc76504871"/>
      <w:bookmarkStart w:id="3662" w:name="_Toc83044673"/>
      <w:bookmarkStart w:id="3663" w:name="_Toc89871256"/>
      <w:bookmarkStart w:id="3664" w:name="_Toc98699571"/>
      <w:bookmarkStart w:id="3665" w:name="_Toc115090783"/>
      <w:bookmarkStart w:id="3666" w:name="_Toc123142270"/>
      <w:bookmarkStart w:id="3667" w:name="_Toc124163645"/>
      <w:bookmarkStart w:id="3668" w:name="_Toc130735307"/>
      <w:bookmarkStart w:id="3669" w:name="_Toc137309508"/>
      <w:bookmarkStart w:id="3670" w:name="_Toc156500366"/>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1114123"/>
      <w:bookmarkStart w:id="3679" w:name="_Toc67912628"/>
      <w:bookmarkStart w:id="3680" w:name="_Toc74903498"/>
      <w:bookmarkStart w:id="3681" w:name="_Toc76504872"/>
      <w:bookmarkStart w:id="3682" w:name="_Toc83044674"/>
      <w:bookmarkStart w:id="3683" w:name="_Toc89871257"/>
      <w:bookmarkStart w:id="3684" w:name="_Toc98699572"/>
      <w:bookmarkStart w:id="3685" w:name="_Toc115090784"/>
      <w:bookmarkStart w:id="3686" w:name="_Toc123142271"/>
      <w:bookmarkStart w:id="3687" w:name="_Toc124163646"/>
      <w:bookmarkStart w:id="3688" w:name="_Toc130735308"/>
      <w:bookmarkStart w:id="3689" w:name="_Toc137309509"/>
      <w:bookmarkStart w:id="3690" w:name="_Toc156500367"/>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1114124"/>
      <w:bookmarkStart w:id="3699" w:name="_Toc67912629"/>
      <w:bookmarkStart w:id="3700" w:name="_Toc74903499"/>
      <w:bookmarkStart w:id="3701" w:name="_Toc76504873"/>
      <w:bookmarkStart w:id="3702" w:name="_Toc83044675"/>
      <w:bookmarkStart w:id="3703" w:name="_Toc89871258"/>
      <w:bookmarkStart w:id="3704" w:name="_Toc98699573"/>
      <w:bookmarkStart w:id="3705" w:name="_Toc115090785"/>
      <w:bookmarkStart w:id="3706" w:name="_Toc123142272"/>
      <w:bookmarkStart w:id="3707" w:name="_Toc124163647"/>
      <w:bookmarkStart w:id="3708" w:name="_Toc130735309"/>
      <w:bookmarkStart w:id="3709" w:name="_Toc137309510"/>
      <w:bookmarkStart w:id="3710" w:name="_Toc156500368"/>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1114125"/>
      <w:bookmarkStart w:id="3719" w:name="_Toc67912630"/>
      <w:bookmarkStart w:id="3720" w:name="_Toc74903500"/>
      <w:bookmarkStart w:id="3721" w:name="_Toc76504874"/>
      <w:bookmarkStart w:id="3722" w:name="_Toc83044676"/>
      <w:bookmarkStart w:id="3723" w:name="_Toc89871259"/>
      <w:bookmarkStart w:id="3724" w:name="_Toc98699574"/>
      <w:bookmarkStart w:id="3725" w:name="_Toc115090786"/>
      <w:bookmarkStart w:id="3726" w:name="_Toc123142273"/>
      <w:bookmarkStart w:id="3727" w:name="_Toc124163648"/>
      <w:bookmarkStart w:id="3728" w:name="_Toc130735310"/>
      <w:bookmarkStart w:id="3729" w:name="_Toc137309511"/>
      <w:bookmarkStart w:id="3730" w:name="_Toc156500369"/>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1114126"/>
      <w:bookmarkStart w:id="3739" w:name="_Toc67912631"/>
      <w:bookmarkStart w:id="3740" w:name="_Toc74903501"/>
      <w:bookmarkStart w:id="3741" w:name="_Toc76504875"/>
      <w:bookmarkStart w:id="3742" w:name="_Toc83044677"/>
      <w:bookmarkStart w:id="3743" w:name="_Toc89871260"/>
      <w:bookmarkStart w:id="3744" w:name="_Toc98699575"/>
      <w:bookmarkStart w:id="3745" w:name="_Toc115090787"/>
      <w:bookmarkStart w:id="3746" w:name="_Toc123142274"/>
      <w:bookmarkStart w:id="3747" w:name="_Toc124163649"/>
      <w:bookmarkStart w:id="3748" w:name="_Toc130735311"/>
      <w:bookmarkStart w:id="3749" w:name="_Toc137309512"/>
      <w:bookmarkStart w:id="3750" w:name="_Toc156500370"/>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1114127"/>
      <w:bookmarkStart w:id="3759" w:name="_Toc67912632"/>
      <w:bookmarkStart w:id="3760" w:name="_Toc74903502"/>
      <w:bookmarkStart w:id="3761" w:name="_Toc76504876"/>
      <w:bookmarkStart w:id="3762" w:name="_Toc83044678"/>
      <w:bookmarkStart w:id="3763" w:name="_Toc89871261"/>
      <w:bookmarkStart w:id="3764" w:name="_Toc98699576"/>
      <w:bookmarkStart w:id="3765" w:name="_Toc115090788"/>
      <w:bookmarkStart w:id="3766" w:name="_Toc123142275"/>
      <w:bookmarkStart w:id="3767" w:name="_Toc124163650"/>
      <w:bookmarkStart w:id="3768" w:name="_Toc130735312"/>
      <w:bookmarkStart w:id="3769" w:name="_Toc137309513"/>
      <w:bookmarkStart w:id="3770" w:name="_Toc156500371"/>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1114128"/>
      <w:bookmarkStart w:id="3779" w:name="_Toc67912633"/>
      <w:bookmarkStart w:id="3780" w:name="_Toc74903503"/>
      <w:bookmarkStart w:id="3781" w:name="_Toc76504877"/>
      <w:bookmarkStart w:id="3782" w:name="_Toc83044679"/>
      <w:bookmarkStart w:id="3783" w:name="_Toc89871262"/>
      <w:bookmarkStart w:id="3784" w:name="_Toc98699577"/>
      <w:bookmarkStart w:id="3785" w:name="_Toc115090789"/>
      <w:bookmarkStart w:id="3786" w:name="_Toc123142276"/>
      <w:bookmarkStart w:id="3787" w:name="_Toc124163651"/>
      <w:bookmarkStart w:id="3788" w:name="_Toc130735313"/>
      <w:bookmarkStart w:id="3789" w:name="_Toc137309514"/>
      <w:bookmarkStart w:id="3790" w:name="_Toc156500372"/>
      <w:r w:rsidRPr="00A46FD9">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1114129"/>
      <w:bookmarkStart w:id="3799" w:name="_Toc67912634"/>
      <w:bookmarkStart w:id="3800" w:name="_Toc74903504"/>
      <w:bookmarkStart w:id="3801" w:name="_Toc76504878"/>
      <w:bookmarkStart w:id="3802" w:name="_Toc83044680"/>
      <w:bookmarkStart w:id="3803" w:name="_Toc89871263"/>
      <w:bookmarkStart w:id="3804" w:name="_Toc98699578"/>
      <w:bookmarkStart w:id="3805" w:name="_Toc115090790"/>
      <w:bookmarkStart w:id="3806" w:name="_Toc123142277"/>
      <w:bookmarkStart w:id="3807" w:name="_Toc124163652"/>
      <w:bookmarkStart w:id="3808" w:name="_Toc130735314"/>
      <w:bookmarkStart w:id="3809" w:name="_Toc137309515"/>
      <w:bookmarkStart w:id="3810" w:name="_Toc156500373"/>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1114130"/>
      <w:bookmarkStart w:id="3819" w:name="_Toc67912635"/>
      <w:bookmarkStart w:id="3820" w:name="_Toc74903505"/>
      <w:bookmarkStart w:id="3821" w:name="_Toc76504879"/>
      <w:bookmarkStart w:id="3822" w:name="_Toc83044681"/>
      <w:bookmarkStart w:id="3823" w:name="_Toc89871264"/>
      <w:bookmarkStart w:id="3824" w:name="_Toc98699579"/>
      <w:bookmarkStart w:id="3825" w:name="_Toc115090791"/>
      <w:bookmarkStart w:id="3826" w:name="_Toc123142278"/>
      <w:bookmarkStart w:id="3827" w:name="_Toc124163653"/>
      <w:bookmarkStart w:id="3828" w:name="_Toc130735315"/>
      <w:bookmarkStart w:id="3829" w:name="_Toc137309516"/>
      <w:bookmarkStart w:id="3830" w:name="_Toc156500374"/>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1114131"/>
      <w:bookmarkStart w:id="3839" w:name="_Toc67912636"/>
      <w:bookmarkStart w:id="3840" w:name="_Toc74903506"/>
      <w:bookmarkStart w:id="3841" w:name="_Toc76504880"/>
      <w:bookmarkStart w:id="3842" w:name="_Toc83044682"/>
      <w:bookmarkStart w:id="3843" w:name="_Toc89871265"/>
      <w:bookmarkStart w:id="3844" w:name="_Toc98699580"/>
      <w:bookmarkStart w:id="3845" w:name="_Toc115090792"/>
      <w:bookmarkStart w:id="3846" w:name="_Toc123142279"/>
      <w:bookmarkStart w:id="3847" w:name="_Toc124163654"/>
      <w:bookmarkStart w:id="3848" w:name="_Toc130735316"/>
      <w:bookmarkStart w:id="3849" w:name="_Toc137309517"/>
      <w:bookmarkStart w:id="3850" w:name="_Toc156500375"/>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1114132"/>
      <w:bookmarkStart w:id="3859" w:name="_Toc67912637"/>
      <w:bookmarkStart w:id="3860" w:name="_Toc74903507"/>
      <w:bookmarkStart w:id="3861" w:name="_Toc76504881"/>
      <w:bookmarkStart w:id="3862" w:name="_Toc83044683"/>
      <w:bookmarkStart w:id="3863" w:name="_Toc89871266"/>
      <w:bookmarkStart w:id="3864" w:name="_Toc98699581"/>
      <w:bookmarkStart w:id="3865" w:name="_Toc115090793"/>
      <w:bookmarkStart w:id="3866" w:name="_Toc123142280"/>
      <w:bookmarkStart w:id="3867" w:name="_Toc124163655"/>
      <w:bookmarkStart w:id="3868" w:name="_Toc130735317"/>
      <w:bookmarkStart w:id="3869" w:name="_Toc137309518"/>
      <w:bookmarkStart w:id="3870" w:name="_Toc156500376"/>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1114133"/>
      <w:bookmarkStart w:id="3879" w:name="_Toc67912638"/>
      <w:bookmarkStart w:id="3880" w:name="_Toc74903508"/>
      <w:bookmarkStart w:id="3881" w:name="_Toc76504882"/>
      <w:bookmarkStart w:id="3882" w:name="_Toc83044684"/>
      <w:bookmarkStart w:id="3883" w:name="_Toc89871267"/>
      <w:bookmarkStart w:id="3884" w:name="_Toc98699582"/>
      <w:bookmarkStart w:id="3885" w:name="_Toc115090794"/>
      <w:bookmarkStart w:id="3886" w:name="_Toc123142281"/>
      <w:bookmarkStart w:id="3887" w:name="_Toc124163656"/>
      <w:bookmarkStart w:id="3888" w:name="_Toc130735318"/>
      <w:bookmarkStart w:id="3889" w:name="_Toc137309519"/>
      <w:bookmarkStart w:id="3890" w:name="_Toc156500377"/>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1114134"/>
      <w:bookmarkStart w:id="3899" w:name="_Toc67912639"/>
      <w:bookmarkStart w:id="3900" w:name="_Toc74903509"/>
      <w:bookmarkStart w:id="3901" w:name="_Toc76504883"/>
      <w:bookmarkStart w:id="3902" w:name="_Toc83044685"/>
      <w:bookmarkStart w:id="3903" w:name="_Toc89871268"/>
      <w:bookmarkStart w:id="3904" w:name="_Toc98699583"/>
      <w:bookmarkStart w:id="3905" w:name="_Toc115090795"/>
      <w:bookmarkStart w:id="3906" w:name="_Toc123142282"/>
      <w:bookmarkStart w:id="3907" w:name="_Toc124163657"/>
      <w:bookmarkStart w:id="3908" w:name="_Toc130735319"/>
      <w:bookmarkStart w:id="3909" w:name="_Toc137309520"/>
      <w:bookmarkStart w:id="3910" w:name="_Toc156500378"/>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1114135"/>
      <w:bookmarkStart w:id="3919" w:name="_Toc67912640"/>
      <w:bookmarkStart w:id="3920" w:name="_Toc74903510"/>
      <w:bookmarkStart w:id="3921" w:name="_Toc76504884"/>
      <w:bookmarkStart w:id="3922" w:name="_Toc83044686"/>
      <w:bookmarkStart w:id="3923" w:name="_Toc89871269"/>
      <w:bookmarkStart w:id="3924" w:name="_Toc98699584"/>
      <w:bookmarkStart w:id="3925" w:name="_Toc115090796"/>
      <w:bookmarkStart w:id="3926" w:name="_Toc123142283"/>
      <w:bookmarkStart w:id="3927" w:name="_Toc124163658"/>
      <w:bookmarkStart w:id="3928" w:name="_Toc130735320"/>
      <w:bookmarkStart w:id="3929" w:name="_Toc137309521"/>
      <w:bookmarkStart w:id="3930" w:name="_Toc156500379"/>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1114136"/>
      <w:bookmarkStart w:id="3939" w:name="_Toc67912641"/>
      <w:bookmarkStart w:id="3940" w:name="_Toc74903511"/>
      <w:bookmarkStart w:id="3941" w:name="_Toc76504885"/>
      <w:bookmarkStart w:id="3942" w:name="_Toc83044687"/>
      <w:bookmarkStart w:id="3943" w:name="_Toc89871270"/>
      <w:bookmarkStart w:id="3944" w:name="_Toc98699585"/>
      <w:bookmarkStart w:id="3945" w:name="_Toc115090797"/>
      <w:bookmarkStart w:id="3946" w:name="_Toc123142284"/>
      <w:bookmarkStart w:id="3947" w:name="_Toc124163659"/>
      <w:bookmarkStart w:id="3948" w:name="_Toc130735321"/>
      <w:bookmarkStart w:id="3949" w:name="_Toc137309522"/>
      <w:bookmarkStart w:id="3950" w:name="_Toc156500380"/>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1114137"/>
      <w:bookmarkStart w:id="3959" w:name="_Toc67912642"/>
      <w:bookmarkStart w:id="3960" w:name="_Toc74903512"/>
      <w:bookmarkStart w:id="3961" w:name="_Toc76504886"/>
      <w:bookmarkStart w:id="3962" w:name="_Toc83044688"/>
      <w:bookmarkStart w:id="3963" w:name="_Toc89871271"/>
      <w:bookmarkStart w:id="3964" w:name="_Toc98699586"/>
      <w:bookmarkStart w:id="3965" w:name="_Toc115090798"/>
      <w:bookmarkStart w:id="3966" w:name="_Toc123142285"/>
      <w:bookmarkStart w:id="3967" w:name="_Toc124163660"/>
      <w:bookmarkStart w:id="3968" w:name="_Toc130735322"/>
      <w:bookmarkStart w:id="3969" w:name="_Toc137309523"/>
      <w:bookmarkStart w:id="3970" w:name="_Toc156500381"/>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1114138"/>
      <w:bookmarkStart w:id="3979" w:name="_Toc67912643"/>
      <w:bookmarkStart w:id="3980" w:name="_Toc74903513"/>
      <w:bookmarkStart w:id="3981" w:name="_Toc76504887"/>
      <w:bookmarkStart w:id="3982" w:name="_Toc83044689"/>
      <w:bookmarkStart w:id="3983" w:name="_Toc89871272"/>
      <w:bookmarkStart w:id="3984" w:name="_Toc98699587"/>
      <w:bookmarkStart w:id="3985" w:name="_Toc115090799"/>
      <w:bookmarkStart w:id="3986" w:name="_Toc123142286"/>
      <w:bookmarkStart w:id="3987" w:name="_Toc124163661"/>
      <w:bookmarkStart w:id="3988" w:name="_Toc130735323"/>
      <w:bookmarkStart w:id="3989" w:name="_Toc137309524"/>
      <w:bookmarkStart w:id="3990" w:name="_Toc156500382"/>
      <w:r w:rsidRPr="00A46FD9">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1114139"/>
      <w:bookmarkStart w:id="3999" w:name="_Toc67912644"/>
      <w:bookmarkStart w:id="4000" w:name="_Toc74903514"/>
      <w:bookmarkStart w:id="4001" w:name="_Toc76504888"/>
      <w:bookmarkStart w:id="4002" w:name="_Toc83044690"/>
      <w:bookmarkStart w:id="4003" w:name="_Toc89871273"/>
      <w:bookmarkStart w:id="4004" w:name="_Toc98699588"/>
      <w:bookmarkStart w:id="4005" w:name="_Toc115090800"/>
      <w:bookmarkStart w:id="4006" w:name="_Toc123142287"/>
      <w:bookmarkStart w:id="4007" w:name="_Toc124163662"/>
      <w:bookmarkStart w:id="4008" w:name="_Toc130735324"/>
      <w:bookmarkStart w:id="4009" w:name="_Toc137309525"/>
      <w:bookmarkStart w:id="4010" w:name="_Toc156500383"/>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1114140"/>
      <w:bookmarkStart w:id="4019" w:name="_Toc67912645"/>
      <w:bookmarkStart w:id="4020" w:name="_Toc74903515"/>
      <w:bookmarkStart w:id="4021" w:name="_Toc76504889"/>
      <w:bookmarkStart w:id="4022" w:name="_Toc83044691"/>
      <w:bookmarkStart w:id="4023" w:name="_Toc89871274"/>
      <w:bookmarkStart w:id="4024" w:name="_Toc98699589"/>
      <w:bookmarkStart w:id="4025" w:name="_Toc115090801"/>
      <w:bookmarkStart w:id="4026" w:name="_Toc123142288"/>
      <w:bookmarkStart w:id="4027" w:name="_Toc124163663"/>
      <w:bookmarkStart w:id="4028" w:name="_Toc130735325"/>
      <w:bookmarkStart w:id="4029" w:name="_Toc137309526"/>
      <w:bookmarkStart w:id="4030" w:name="_Toc156500384"/>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1114141"/>
      <w:bookmarkStart w:id="4039" w:name="_Toc67912646"/>
      <w:bookmarkStart w:id="4040" w:name="_Toc74903516"/>
      <w:bookmarkStart w:id="4041" w:name="_Toc76504890"/>
      <w:bookmarkStart w:id="4042" w:name="_Toc83044692"/>
      <w:bookmarkStart w:id="4043" w:name="_Toc89871275"/>
      <w:bookmarkStart w:id="4044" w:name="_Toc98699590"/>
      <w:bookmarkStart w:id="4045" w:name="_Toc115090802"/>
      <w:bookmarkStart w:id="4046" w:name="_Toc123142289"/>
      <w:bookmarkStart w:id="4047" w:name="_Toc124163664"/>
      <w:bookmarkStart w:id="4048" w:name="_Toc130735326"/>
      <w:bookmarkStart w:id="4049" w:name="_Toc137309527"/>
      <w:bookmarkStart w:id="4050" w:name="_Toc156500385"/>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1114142"/>
      <w:bookmarkStart w:id="4059" w:name="_Toc67912647"/>
      <w:bookmarkStart w:id="4060" w:name="_Toc74903517"/>
      <w:bookmarkStart w:id="4061" w:name="_Toc76504891"/>
      <w:bookmarkStart w:id="4062" w:name="_Toc83044693"/>
      <w:bookmarkStart w:id="4063" w:name="_Toc89871276"/>
      <w:bookmarkStart w:id="4064" w:name="_Toc98699591"/>
      <w:bookmarkStart w:id="4065" w:name="_Toc115090803"/>
      <w:bookmarkStart w:id="4066" w:name="_Toc123142290"/>
      <w:bookmarkStart w:id="4067" w:name="_Toc124163665"/>
      <w:bookmarkStart w:id="4068" w:name="_Toc130735327"/>
      <w:bookmarkStart w:id="4069" w:name="_Toc137309528"/>
      <w:bookmarkStart w:id="4070" w:name="_Toc156500386"/>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1114143"/>
      <w:bookmarkStart w:id="4079" w:name="_Toc67912648"/>
      <w:bookmarkStart w:id="4080" w:name="_Toc74903518"/>
      <w:bookmarkStart w:id="4081" w:name="_Toc76504892"/>
      <w:bookmarkStart w:id="4082" w:name="_Toc83044694"/>
      <w:bookmarkStart w:id="4083" w:name="_Toc89871277"/>
      <w:bookmarkStart w:id="4084" w:name="_Toc98699592"/>
      <w:bookmarkStart w:id="4085" w:name="_Toc115090804"/>
      <w:bookmarkStart w:id="4086" w:name="_Toc123142291"/>
      <w:bookmarkStart w:id="4087" w:name="_Toc124163666"/>
      <w:bookmarkStart w:id="4088" w:name="_Toc130735328"/>
      <w:bookmarkStart w:id="4089" w:name="_Toc137309529"/>
      <w:bookmarkStart w:id="4090" w:name="_Toc156500387"/>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1114144"/>
      <w:bookmarkStart w:id="4099" w:name="_Toc67912649"/>
      <w:bookmarkStart w:id="4100" w:name="_Toc74903519"/>
      <w:bookmarkStart w:id="4101" w:name="_Toc76504893"/>
      <w:bookmarkStart w:id="4102" w:name="_Toc83044695"/>
      <w:bookmarkStart w:id="4103" w:name="_Toc89871278"/>
      <w:bookmarkStart w:id="4104" w:name="_Toc98699593"/>
      <w:bookmarkStart w:id="4105" w:name="_Toc115090805"/>
      <w:bookmarkStart w:id="4106" w:name="_Toc123142292"/>
      <w:bookmarkStart w:id="4107" w:name="_Toc124163667"/>
      <w:bookmarkStart w:id="4108" w:name="_Toc130735329"/>
      <w:bookmarkStart w:id="4109" w:name="_Toc137309530"/>
      <w:bookmarkStart w:id="4110" w:name="_Toc156500388"/>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1114145"/>
      <w:bookmarkStart w:id="4119" w:name="_Toc67912650"/>
      <w:bookmarkStart w:id="4120" w:name="_Toc74903520"/>
      <w:bookmarkStart w:id="4121" w:name="_Toc76504894"/>
      <w:bookmarkStart w:id="4122" w:name="_Toc83044696"/>
      <w:bookmarkStart w:id="4123" w:name="_Toc89871279"/>
      <w:bookmarkStart w:id="4124" w:name="_Toc98699594"/>
      <w:bookmarkStart w:id="4125" w:name="_Toc115090806"/>
      <w:bookmarkStart w:id="4126" w:name="_Toc123142293"/>
      <w:bookmarkStart w:id="4127" w:name="_Toc124163668"/>
      <w:bookmarkStart w:id="4128" w:name="_Toc130735330"/>
      <w:bookmarkStart w:id="4129" w:name="_Toc137309531"/>
      <w:bookmarkStart w:id="4130" w:name="_Toc156500389"/>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1114146"/>
      <w:bookmarkStart w:id="4139" w:name="_Toc67912651"/>
      <w:bookmarkStart w:id="4140" w:name="_Toc74903521"/>
      <w:bookmarkStart w:id="4141" w:name="_Toc76504895"/>
      <w:bookmarkStart w:id="4142" w:name="_Toc83044697"/>
      <w:bookmarkStart w:id="4143" w:name="_Toc89871280"/>
      <w:bookmarkStart w:id="4144" w:name="_Toc98699595"/>
      <w:bookmarkStart w:id="4145" w:name="_Toc115090807"/>
      <w:bookmarkStart w:id="4146" w:name="_Toc123142294"/>
      <w:bookmarkStart w:id="4147" w:name="_Toc124163669"/>
      <w:bookmarkStart w:id="4148" w:name="_Toc130735331"/>
      <w:bookmarkStart w:id="4149" w:name="_Toc137309532"/>
      <w:bookmarkStart w:id="4150" w:name="_Toc156500390"/>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1114147"/>
      <w:bookmarkStart w:id="4159" w:name="_Toc67912652"/>
      <w:bookmarkStart w:id="4160" w:name="_Toc74903522"/>
      <w:bookmarkStart w:id="4161" w:name="_Toc76504896"/>
      <w:bookmarkStart w:id="4162" w:name="_Toc83044698"/>
      <w:bookmarkStart w:id="4163" w:name="_Toc89871281"/>
      <w:bookmarkStart w:id="4164" w:name="_Toc98699596"/>
      <w:bookmarkStart w:id="4165" w:name="_Toc115090808"/>
      <w:bookmarkStart w:id="4166" w:name="_Toc123142295"/>
      <w:bookmarkStart w:id="4167" w:name="_Toc124163670"/>
      <w:bookmarkStart w:id="4168" w:name="_Toc130735332"/>
      <w:bookmarkStart w:id="4169" w:name="_Toc137309533"/>
      <w:bookmarkStart w:id="4170" w:name="_Toc156500391"/>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1114148"/>
      <w:bookmarkStart w:id="4179" w:name="_Toc67912653"/>
      <w:bookmarkStart w:id="4180" w:name="_Toc74903523"/>
      <w:bookmarkStart w:id="4181" w:name="_Toc76504897"/>
      <w:bookmarkStart w:id="4182" w:name="_Toc83044699"/>
      <w:bookmarkStart w:id="4183" w:name="_Toc89871282"/>
      <w:bookmarkStart w:id="4184" w:name="_Toc98699597"/>
      <w:bookmarkStart w:id="4185" w:name="_Toc115090809"/>
      <w:bookmarkStart w:id="4186" w:name="_Toc123142296"/>
      <w:bookmarkStart w:id="4187" w:name="_Toc124163671"/>
      <w:bookmarkStart w:id="4188" w:name="_Toc130735333"/>
      <w:bookmarkStart w:id="4189" w:name="_Toc137309534"/>
      <w:bookmarkStart w:id="4190" w:name="_Toc156500392"/>
      <w:r w:rsidRPr="00A46FD9">
        <w:rPr>
          <w:rFonts w:eastAsia="SimSun"/>
          <w:lang w:eastAsia="zh-CN"/>
        </w:rPr>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1114149"/>
      <w:bookmarkStart w:id="4199" w:name="_Toc67912654"/>
      <w:bookmarkStart w:id="4200" w:name="_Toc74903524"/>
      <w:bookmarkStart w:id="4201" w:name="_Toc76504898"/>
      <w:bookmarkStart w:id="4202" w:name="_Toc83044700"/>
      <w:bookmarkStart w:id="4203" w:name="_Toc89871283"/>
      <w:bookmarkStart w:id="4204" w:name="_Toc98699598"/>
      <w:bookmarkStart w:id="4205" w:name="_Toc115090810"/>
      <w:bookmarkStart w:id="4206" w:name="_Toc123142297"/>
      <w:bookmarkStart w:id="4207" w:name="_Toc124163672"/>
      <w:bookmarkStart w:id="4208" w:name="_Toc130735334"/>
      <w:bookmarkStart w:id="4209" w:name="_Toc137309535"/>
      <w:bookmarkStart w:id="4210" w:name="_Toc156500393"/>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1114150"/>
      <w:bookmarkStart w:id="4219" w:name="_Toc67912655"/>
      <w:bookmarkStart w:id="4220" w:name="_Toc74903525"/>
      <w:bookmarkStart w:id="4221" w:name="_Toc76504899"/>
      <w:bookmarkStart w:id="4222" w:name="_Toc83044701"/>
      <w:bookmarkStart w:id="4223" w:name="_Toc89871284"/>
      <w:bookmarkStart w:id="4224" w:name="_Toc98699599"/>
      <w:bookmarkStart w:id="4225" w:name="_Toc115090811"/>
      <w:bookmarkStart w:id="4226" w:name="_Toc123142298"/>
      <w:bookmarkStart w:id="4227" w:name="_Toc124163673"/>
      <w:bookmarkStart w:id="4228" w:name="_Toc130735335"/>
      <w:bookmarkStart w:id="4229" w:name="_Toc137309536"/>
      <w:bookmarkStart w:id="4230" w:name="_Toc156500394"/>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1114151"/>
      <w:bookmarkStart w:id="4239" w:name="_Toc67912656"/>
      <w:bookmarkStart w:id="4240" w:name="_Toc74903526"/>
      <w:bookmarkStart w:id="4241" w:name="_Toc76504900"/>
      <w:bookmarkStart w:id="4242" w:name="_Toc83044702"/>
      <w:bookmarkStart w:id="4243" w:name="_Toc89871285"/>
      <w:bookmarkStart w:id="4244" w:name="_Toc98699600"/>
      <w:bookmarkStart w:id="4245" w:name="_Toc115090812"/>
      <w:bookmarkStart w:id="4246" w:name="_Toc123142299"/>
      <w:bookmarkStart w:id="4247" w:name="_Toc124163674"/>
      <w:bookmarkStart w:id="4248" w:name="_Toc130735336"/>
      <w:bookmarkStart w:id="4249" w:name="_Toc137309537"/>
      <w:bookmarkStart w:id="4250" w:name="_Toc156500395"/>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1114152"/>
      <w:bookmarkStart w:id="4259" w:name="_Toc67912657"/>
      <w:bookmarkStart w:id="4260" w:name="_Toc74903527"/>
      <w:bookmarkStart w:id="4261" w:name="_Toc76504901"/>
      <w:bookmarkStart w:id="4262" w:name="_Toc83044703"/>
      <w:bookmarkStart w:id="4263" w:name="_Toc89871286"/>
      <w:bookmarkStart w:id="4264" w:name="_Toc98699601"/>
      <w:bookmarkStart w:id="4265" w:name="_Toc115090813"/>
      <w:bookmarkStart w:id="4266" w:name="_Toc123142300"/>
      <w:bookmarkStart w:id="4267" w:name="_Toc124163675"/>
      <w:bookmarkStart w:id="4268" w:name="_Toc130735337"/>
      <w:bookmarkStart w:id="4269" w:name="_Toc137309538"/>
      <w:bookmarkStart w:id="4270" w:name="_Toc156500396"/>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1114153"/>
      <w:bookmarkStart w:id="4279" w:name="_Toc67912658"/>
      <w:bookmarkStart w:id="4280" w:name="_Toc74903528"/>
      <w:bookmarkStart w:id="4281" w:name="_Toc76504902"/>
      <w:bookmarkStart w:id="4282" w:name="_Toc83044704"/>
      <w:bookmarkStart w:id="4283" w:name="_Toc89871287"/>
      <w:bookmarkStart w:id="4284" w:name="_Toc98699602"/>
      <w:bookmarkStart w:id="4285" w:name="_Toc115090814"/>
      <w:bookmarkStart w:id="4286" w:name="_Toc123142301"/>
      <w:bookmarkStart w:id="4287" w:name="_Toc124163676"/>
      <w:bookmarkStart w:id="4288" w:name="_Toc130735338"/>
      <w:bookmarkStart w:id="4289" w:name="_Toc137309539"/>
      <w:bookmarkStart w:id="4290" w:name="_Toc156500397"/>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1114154"/>
      <w:bookmarkStart w:id="4299" w:name="_Toc67912659"/>
      <w:bookmarkStart w:id="4300" w:name="_Toc74903529"/>
      <w:bookmarkStart w:id="4301" w:name="_Toc76504903"/>
      <w:bookmarkStart w:id="4302" w:name="_Toc83044705"/>
      <w:bookmarkStart w:id="4303" w:name="_Toc89871288"/>
      <w:bookmarkStart w:id="4304" w:name="_Toc98699603"/>
      <w:bookmarkStart w:id="4305" w:name="_Toc115090815"/>
      <w:bookmarkStart w:id="4306" w:name="_Toc123142302"/>
      <w:bookmarkStart w:id="4307" w:name="_Toc124163677"/>
      <w:bookmarkStart w:id="4308" w:name="_Toc130735339"/>
      <w:bookmarkStart w:id="4309" w:name="_Toc137309540"/>
      <w:bookmarkStart w:id="4310" w:name="_Toc156500398"/>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1114155"/>
      <w:bookmarkStart w:id="4319" w:name="_Toc67912660"/>
      <w:bookmarkStart w:id="4320" w:name="_Toc74903530"/>
      <w:bookmarkStart w:id="4321" w:name="_Toc76504904"/>
      <w:bookmarkStart w:id="4322" w:name="_Toc83044706"/>
      <w:bookmarkStart w:id="4323" w:name="_Toc89871289"/>
      <w:bookmarkStart w:id="4324" w:name="_Toc98699604"/>
      <w:bookmarkStart w:id="4325" w:name="_Toc115090816"/>
      <w:bookmarkStart w:id="4326" w:name="_Toc123142303"/>
      <w:bookmarkStart w:id="4327" w:name="_Toc124163678"/>
      <w:bookmarkStart w:id="4328" w:name="_Toc130735340"/>
      <w:bookmarkStart w:id="4329" w:name="_Toc137309541"/>
      <w:bookmarkStart w:id="4330" w:name="_Toc156500399"/>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1114156"/>
      <w:bookmarkStart w:id="4339" w:name="_Toc67912661"/>
      <w:bookmarkStart w:id="4340" w:name="_Toc74903531"/>
      <w:bookmarkStart w:id="4341" w:name="_Toc76504905"/>
      <w:bookmarkStart w:id="4342" w:name="_Toc83044707"/>
      <w:bookmarkStart w:id="4343" w:name="_Toc89871290"/>
      <w:bookmarkStart w:id="4344" w:name="_Toc98699605"/>
      <w:bookmarkStart w:id="4345" w:name="_Toc115090817"/>
      <w:bookmarkStart w:id="4346" w:name="_Toc123142304"/>
      <w:bookmarkStart w:id="4347" w:name="_Toc124163679"/>
      <w:bookmarkStart w:id="4348" w:name="_Toc130735341"/>
      <w:bookmarkStart w:id="4349" w:name="_Toc137309542"/>
      <w:bookmarkStart w:id="4350" w:name="_Toc156500400"/>
      <w:r w:rsidRPr="00A46FD9">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1114157"/>
      <w:bookmarkStart w:id="4359" w:name="_Toc67912662"/>
      <w:bookmarkStart w:id="4360" w:name="_Toc74903532"/>
      <w:bookmarkStart w:id="4361" w:name="_Toc76504906"/>
      <w:bookmarkStart w:id="4362" w:name="_Toc83044708"/>
      <w:bookmarkStart w:id="4363" w:name="_Toc89871291"/>
      <w:bookmarkStart w:id="4364" w:name="_Toc98699606"/>
      <w:bookmarkStart w:id="4365" w:name="_Toc115090818"/>
      <w:bookmarkStart w:id="4366" w:name="_Toc123142305"/>
      <w:bookmarkStart w:id="4367" w:name="_Toc124163680"/>
      <w:bookmarkStart w:id="4368" w:name="_Toc130735342"/>
      <w:bookmarkStart w:id="4369" w:name="_Toc137309543"/>
      <w:bookmarkStart w:id="4370" w:name="_Toc156500401"/>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1114158"/>
      <w:bookmarkStart w:id="4379" w:name="_Toc67912663"/>
      <w:bookmarkStart w:id="4380" w:name="_Toc74903533"/>
      <w:bookmarkStart w:id="4381" w:name="_Toc76504907"/>
      <w:bookmarkStart w:id="4382" w:name="_Toc83044709"/>
      <w:bookmarkStart w:id="4383" w:name="_Toc89871292"/>
      <w:bookmarkStart w:id="4384" w:name="_Toc98699607"/>
      <w:bookmarkStart w:id="4385" w:name="_Toc115090819"/>
      <w:bookmarkStart w:id="4386" w:name="_Toc123142306"/>
      <w:bookmarkStart w:id="4387" w:name="_Toc124163681"/>
      <w:bookmarkStart w:id="4388" w:name="_Toc130735343"/>
      <w:bookmarkStart w:id="4389" w:name="_Toc137309544"/>
      <w:bookmarkStart w:id="4390" w:name="_Toc156500402"/>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1114159"/>
      <w:bookmarkStart w:id="4399" w:name="_Toc67912664"/>
      <w:bookmarkStart w:id="4400" w:name="_Toc74903534"/>
      <w:bookmarkStart w:id="4401" w:name="_Toc76504908"/>
      <w:bookmarkStart w:id="4402" w:name="_Toc83044710"/>
      <w:bookmarkStart w:id="4403" w:name="_Toc89871293"/>
      <w:bookmarkStart w:id="4404" w:name="_Toc98699608"/>
      <w:bookmarkStart w:id="4405" w:name="_Toc115090820"/>
      <w:bookmarkStart w:id="4406" w:name="_Toc123142307"/>
      <w:bookmarkStart w:id="4407" w:name="_Toc124163682"/>
      <w:bookmarkStart w:id="4408" w:name="_Toc130735344"/>
      <w:bookmarkStart w:id="4409" w:name="_Toc137309545"/>
      <w:bookmarkStart w:id="4410" w:name="_Toc156500403"/>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3.35pt;height:231.65pt" o:ole="">
            <v:imagedata r:id="rId27" o:title=""/>
          </v:shape>
          <o:OLEObject Type="Embed" ProgID="Word.Picture.8" ShapeID="_x0000_i1033" DrawAspect="Content" ObjectID="_1774167895" r:id="rId28"/>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1114160"/>
      <w:bookmarkStart w:id="4419" w:name="_Toc67912665"/>
      <w:bookmarkStart w:id="4420" w:name="_Toc74903535"/>
      <w:bookmarkStart w:id="4421" w:name="_Toc76504909"/>
      <w:bookmarkStart w:id="4422" w:name="_Toc83044711"/>
      <w:bookmarkStart w:id="4423" w:name="_Toc89871294"/>
      <w:bookmarkStart w:id="4424" w:name="_Toc98699609"/>
      <w:bookmarkStart w:id="4425" w:name="_Toc115090821"/>
      <w:bookmarkStart w:id="4426" w:name="_Toc123142308"/>
      <w:bookmarkStart w:id="4427" w:name="_Toc124163683"/>
      <w:bookmarkStart w:id="4428" w:name="_Toc130735345"/>
      <w:bookmarkStart w:id="4429" w:name="_Toc137309546"/>
      <w:bookmarkStart w:id="4430" w:name="_Toc156500404"/>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1114161"/>
      <w:bookmarkStart w:id="4439" w:name="_Toc67912666"/>
      <w:bookmarkStart w:id="4440" w:name="_Toc74903536"/>
      <w:bookmarkStart w:id="4441" w:name="_Toc76504910"/>
      <w:bookmarkStart w:id="4442" w:name="_Toc83044712"/>
      <w:bookmarkStart w:id="4443" w:name="_Toc89871295"/>
      <w:bookmarkStart w:id="4444" w:name="_Toc98699610"/>
      <w:bookmarkStart w:id="4445" w:name="_Toc115090822"/>
      <w:bookmarkStart w:id="4446" w:name="_Toc123142309"/>
      <w:bookmarkStart w:id="4447" w:name="_Toc124163684"/>
      <w:bookmarkStart w:id="4448" w:name="_Toc130735346"/>
      <w:bookmarkStart w:id="4449" w:name="_Toc137309547"/>
      <w:bookmarkStart w:id="4450" w:name="_Toc156500405"/>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1114162"/>
      <w:bookmarkStart w:id="4459" w:name="_Toc67912667"/>
      <w:bookmarkStart w:id="4460" w:name="_Toc74903537"/>
      <w:bookmarkStart w:id="4461" w:name="_Toc76504911"/>
      <w:bookmarkStart w:id="4462" w:name="_Toc83044713"/>
      <w:bookmarkStart w:id="4463" w:name="_Toc89871296"/>
      <w:bookmarkStart w:id="4464" w:name="_Toc98699611"/>
      <w:bookmarkStart w:id="4465" w:name="_Toc115090823"/>
      <w:bookmarkStart w:id="4466" w:name="_Toc123142310"/>
      <w:bookmarkStart w:id="4467" w:name="_Toc124163685"/>
      <w:bookmarkStart w:id="4468" w:name="_Toc130735347"/>
      <w:bookmarkStart w:id="4469" w:name="_Toc137309548"/>
      <w:bookmarkStart w:id="4470" w:name="_Toc156500406"/>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1114163"/>
      <w:bookmarkStart w:id="4479" w:name="_Toc67912668"/>
      <w:bookmarkStart w:id="4480" w:name="_Toc74903538"/>
      <w:bookmarkStart w:id="4481" w:name="_Toc76504912"/>
      <w:bookmarkStart w:id="4482" w:name="_Toc83044714"/>
      <w:bookmarkStart w:id="4483" w:name="_Toc89871297"/>
      <w:bookmarkStart w:id="4484" w:name="_Toc98699612"/>
      <w:bookmarkStart w:id="4485" w:name="_Toc115090824"/>
      <w:bookmarkStart w:id="4486" w:name="_Toc123142311"/>
      <w:bookmarkStart w:id="4487" w:name="_Toc124163686"/>
      <w:bookmarkStart w:id="4488" w:name="_Toc130735348"/>
      <w:bookmarkStart w:id="4489" w:name="_Toc137309549"/>
      <w:bookmarkStart w:id="4490" w:name="_Toc156500407"/>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1114164"/>
      <w:bookmarkStart w:id="4499" w:name="_Toc67912669"/>
      <w:bookmarkStart w:id="4500" w:name="_Toc74903539"/>
      <w:bookmarkStart w:id="4501" w:name="_Toc76504913"/>
      <w:bookmarkStart w:id="4502" w:name="_Toc83044715"/>
      <w:bookmarkStart w:id="4503" w:name="_Toc89871298"/>
      <w:bookmarkStart w:id="4504" w:name="_Toc98699613"/>
      <w:bookmarkStart w:id="4505" w:name="_Toc115090825"/>
      <w:bookmarkStart w:id="4506" w:name="_Toc123142312"/>
      <w:bookmarkStart w:id="4507" w:name="_Toc124163687"/>
      <w:bookmarkStart w:id="4508" w:name="_Toc130735349"/>
      <w:bookmarkStart w:id="4509" w:name="_Toc137309550"/>
      <w:bookmarkStart w:id="4510" w:name="_Toc15650040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1114165"/>
      <w:bookmarkStart w:id="4519" w:name="_Toc67912670"/>
      <w:bookmarkStart w:id="4520" w:name="_Toc74903540"/>
      <w:bookmarkStart w:id="4521" w:name="_Toc76504914"/>
      <w:bookmarkStart w:id="4522" w:name="_Toc83044716"/>
      <w:bookmarkStart w:id="4523" w:name="_Toc89871299"/>
      <w:bookmarkStart w:id="4524" w:name="_Toc98699614"/>
      <w:bookmarkStart w:id="4525" w:name="_Toc115090826"/>
      <w:bookmarkStart w:id="4526" w:name="_Toc123142313"/>
      <w:bookmarkStart w:id="4527" w:name="_Toc124163688"/>
      <w:bookmarkStart w:id="4528" w:name="_Toc130735350"/>
      <w:bookmarkStart w:id="4529" w:name="_Toc137309551"/>
      <w:bookmarkStart w:id="4530" w:name="_Toc156500409"/>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1114166"/>
      <w:bookmarkStart w:id="4539" w:name="_Toc67912671"/>
      <w:bookmarkStart w:id="4540" w:name="_Toc74903541"/>
      <w:bookmarkStart w:id="4541" w:name="_Toc76504915"/>
      <w:bookmarkStart w:id="4542" w:name="_Toc83044717"/>
      <w:bookmarkStart w:id="4543" w:name="_Toc89871300"/>
      <w:bookmarkStart w:id="4544" w:name="_Toc98699615"/>
      <w:bookmarkStart w:id="4545" w:name="_Toc115090827"/>
      <w:bookmarkStart w:id="4546" w:name="_Toc123142314"/>
      <w:bookmarkStart w:id="4547" w:name="_Toc124163689"/>
      <w:bookmarkStart w:id="4548" w:name="_Toc130735351"/>
      <w:bookmarkStart w:id="4549" w:name="_Toc137309552"/>
      <w:bookmarkStart w:id="4550" w:name="_Toc156500410"/>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1114167"/>
      <w:bookmarkStart w:id="4559" w:name="_Toc67912672"/>
      <w:bookmarkStart w:id="4560" w:name="_Toc74903542"/>
      <w:bookmarkStart w:id="4561" w:name="_Toc76504916"/>
      <w:bookmarkStart w:id="4562" w:name="_Toc83044718"/>
      <w:bookmarkStart w:id="4563" w:name="_Toc89871301"/>
      <w:bookmarkStart w:id="4564" w:name="_Toc98699616"/>
      <w:bookmarkStart w:id="4565" w:name="_Toc115090828"/>
      <w:bookmarkStart w:id="4566" w:name="_Toc123142315"/>
      <w:bookmarkStart w:id="4567" w:name="_Toc124163690"/>
      <w:bookmarkStart w:id="4568" w:name="_Toc130735352"/>
      <w:bookmarkStart w:id="4569" w:name="_Toc137309553"/>
      <w:bookmarkStart w:id="4570" w:name="_Toc156500411"/>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1114168"/>
      <w:bookmarkStart w:id="4579" w:name="_Toc67912673"/>
      <w:bookmarkStart w:id="4580" w:name="_Toc74903543"/>
      <w:bookmarkStart w:id="4581" w:name="_Toc76504917"/>
      <w:bookmarkStart w:id="4582" w:name="_Toc83044719"/>
      <w:bookmarkStart w:id="4583" w:name="_Toc89871302"/>
      <w:bookmarkStart w:id="4584" w:name="_Toc98699617"/>
      <w:bookmarkStart w:id="4585" w:name="_Toc115090829"/>
      <w:bookmarkStart w:id="4586" w:name="_Toc123142316"/>
      <w:bookmarkStart w:id="4587" w:name="_Toc124163691"/>
      <w:bookmarkStart w:id="4588" w:name="_Toc130735353"/>
      <w:bookmarkStart w:id="4589" w:name="_Toc137309554"/>
      <w:bookmarkStart w:id="4590" w:name="_Toc156500412"/>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1114169"/>
      <w:bookmarkStart w:id="4599" w:name="_Toc67912674"/>
      <w:bookmarkStart w:id="4600" w:name="_Toc74903544"/>
      <w:bookmarkStart w:id="4601" w:name="_Toc76504918"/>
      <w:bookmarkStart w:id="4602" w:name="_Toc83044720"/>
      <w:bookmarkStart w:id="4603" w:name="_Toc89871303"/>
      <w:bookmarkStart w:id="4604" w:name="_Toc98699618"/>
      <w:bookmarkStart w:id="4605" w:name="_Toc115090830"/>
      <w:bookmarkStart w:id="4606" w:name="_Toc123142317"/>
      <w:bookmarkStart w:id="4607" w:name="_Toc124163692"/>
      <w:bookmarkStart w:id="4608" w:name="_Toc130735354"/>
      <w:bookmarkStart w:id="4609" w:name="_Toc137309555"/>
      <w:bookmarkStart w:id="4610" w:name="_Toc156500413"/>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1114170"/>
      <w:bookmarkStart w:id="4619" w:name="_Toc67912675"/>
      <w:bookmarkStart w:id="4620" w:name="_Toc74903545"/>
      <w:bookmarkStart w:id="4621" w:name="_Toc76504919"/>
      <w:bookmarkStart w:id="4622" w:name="_Toc83044721"/>
      <w:bookmarkStart w:id="4623" w:name="_Toc89871304"/>
      <w:bookmarkStart w:id="4624" w:name="_Toc98699619"/>
      <w:bookmarkStart w:id="4625" w:name="_Toc115090831"/>
      <w:bookmarkStart w:id="4626" w:name="_Toc123142318"/>
      <w:bookmarkStart w:id="4627" w:name="_Toc124163693"/>
      <w:bookmarkStart w:id="4628" w:name="_Toc130735355"/>
      <w:bookmarkStart w:id="4629" w:name="_Toc137309556"/>
      <w:bookmarkStart w:id="4630" w:name="_Toc156500414"/>
      <w:r w:rsidRPr="00A46FD9">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1114171"/>
      <w:bookmarkStart w:id="4639" w:name="_Toc67912676"/>
      <w:bookmarkStart w:id="4640" w:name="_Toc74903546"/>
      <w:bookmarkStart w:id="4641" w:name="_Toc76504920"/>
      <w:bookmarkStart w:id="4642" w:name="_Toc83044722"/>
      <w:bookmarkStart w:id="4643" w:name="_Toc89871305"/>
      <w:bookmarkStart w:id="4644" w:name="_Toc98699620"/>
      <w:bookmarkStart w:id="4645" w:name="_Toc115090832"/>
      <w:bookmarkStart w:id="4646" w:name="_Toc123142319"/>
      <w:bookmarkStart w:id="4647" w:name="_Toc124163694"/>
      <w:bookmarkStart w:id="4648" w:name="_Toc130735356"/>
      <w:bookmarkStart w:id="4649" w:name="_Toc137309557"/>
      <w:bookmarkStart w:id="4650" w:name="_Toc156500415"/>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1114172"/>
      <w:bookmarkStart w:id="4659" w:name="_Toc67912677"/>
      <w:bookmarkStart w:id="4660" w:name="_Toc74903547"/>
      <w:bookmarkStart w:id="4661" w:name="_Toc76504921"/>
      <w:bookmarkStart w:id="4662" w:name="_Toc83044723"/>
      <w:bookmarkStart w:id="4663" w:name="_Toc89871306"/>
      <w:bookmarkStart w:id="4664" w:name="_Toc98699621"/>
      <w:bookmarkStart w:id="4665" w:name="_Toc115090833"/>
      <w:bookmarkStart w:id="4666" w:name="_Toc123142320"/>
      <w:bookmarkStart w:id="4667" w:name="_Toc124163695"/>
      <w:bookmarkStart w:id="4668" w:name="_Toc130735357"/>
      <w:bookmarkStart w:id="4669" w:name="_Toc137309558"/>
      <w:bookmarkStart w:id="4670" w:name="_Toc156500416"/>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1114173"/>
      <w:bookmarkStart w:id="4679" w:name="_Toc67912678"/>
      <w:bookmarkStart w:id="4680" w:name="_Toc74903548"/>
      <w:bookmarkStart w:id="4681" w:name="_Toc76504922"/>
      <w:bookmarkStart w:id="4682" w:name="_Toc83044724"/>
      <w:bookmarkStart w:id="4683" w:name="_Toc89871307"/>
      <w:bookmarkStart w:id="4684" w:name="_Toc98699622"/>
      <w:bookmarkStart w:id="4685" w:name="_Toc115090834"/>
      <w:bookmarkStart w:id="4686" w:name="_Toc123142321"/>
      <w:bookmarkStart w:id="4687" w:name="_Toc124163696"/>
      <w:bookmarkStart w:id="4688" w:name="_Toc130735358"/>
      <w:bookmarkStart w:id="4689" w:name="_Toc137309559"/>
      <w:bookmarkStart w:id="4690" w:name="_Toc156500417"/>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1114174"/>
      <w:bookmarkStart w:id="4699" w:name="_Toc67912679"/>
      <w:bookmarkStart w:id="4700" w:name="_Toc74903549"/>
      <w:bookmarkStart w:id="4701" w:name="_Toc76504923"/>
      <w:bookmarkStart w:id="4702" w:name="_Toc83044725"/>
      <w:bookmarkStart w:id="4703" w:name="_Toc89871308"/>
      <w:bookmarkStart w:id="4704" w:name="_Toc98699623"/>
      <w:bookmarkStart w:id="4705" w:name="_Toc115090835"/>
      <w:bookmarkStart w:id="4706" w:name="_Toc123142322"/>
      <w:bookmarkStart w:id="4707" w:name="_Toc124163697"/>
      <w:bookmarkStart w:id="4708" w:name="_Toc130735359"/>
      <w:bookmarkStart w:id="4709" w:name="_Toc137309560"/>
      <w:bookmarkStart w:id="4710" w:name="_Toc156500418"/>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1114175"/>
      <w:bookmarkStart w:id="4719" w:name="_Toc67912680"/>
      <w:bookmarkStart w:id="4720" w:name="_Toc74903550"/>
      <w:bookmarkStart w:id="4721" w:name="_Toc76504924"/>
      <w:bookmarkStart w:id="4722" w:name="_Toc83044726"/>
      <w:bookmarkStart w:id="4723" w:name="_Toc89871309"/>
      <w:bookmarkStart w:id="4724" w:name="_Toc98699624"/>
      <w:bookmarkStart w:id="4725" w:name="_Toc115090836"/>
      <w:bookmarkStart w:id="4726" w:name="_Toc123142323"/>
      <w:bookmarkStart w:id="4727" w:name="_Toc124163698"/>
      <w:bookmarkStart w:id="4728" w:name="_Toc130735360"/>
      <w:bookmarkStart w:id="4729" w:name="_Toc137309561"/>
      <w:bookmarkStart w:id="4730" w:name="_Toc156500419"/>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1114176"/>
      <w:bookmarkStart w:id="4739" w:name="_Toc67912681"/>
      <w:bookmarkStart w:id="4740" w:name="_Toc74903551"/>
      <w:bookmarkStart w:id="4741" w:name="_Toc76504925"/>
      <w:bookmarkStart w:id="4742" w:name="_Toc83044727"/>
      <w:bookmarkStart w:id="4743" w:name="_Toc89871310"/>
      <w:bookmarkStart w:id="4744" w:name="_Toc98699625"/>
      <w:bookmarkStart w:id="4745" w:name="_Toc115090837"/>
      <w:bookmarkStart w:id="4746" w:name="_Toc123142324"/>
      <w:bookmarkStart w:id="4747" w:name="_Toc124163699"/>
      <w:bookmarkStart w:id="4748" w:name="_Toc130735361"/>
      <w:bookmarkStart w:id="4749" w:name="_Toc137309562"/>
      <w:bookmarkStart w:id="4750" w:name="_Toc156500420"/>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1114177"/>
      <w:bookmarkStart w:id="4759" w:name="_Toc67912682"/>
      <w:bookmarkStart w:id="4760" w:name="_Toc74903552"/>
      <w:bookmarkStart w:id="4761" w:name="_Toc76504926"/>
      <w:bookmarkStart w:id="4762" w:name="_Toc83044728"/>
      <w:bookmarkStart w:id="4763" w:name="_Toc89871311"/>
      <w:bookmarkStart w:id="4764" w:name="_Toc98699626"/>
      <w:bookmarkStart w:id="4765" w:name="_Toc115090838"/>
      <w:bookmarkStart w:id="4766" w:name="_Toc123142325"/>
      <w:bookmarkStart w:id="4767" w:name="_Toc124163700"/>
      <w:bookmarkStart w:id="4768" w:name="_Toc130735362"/>
      <w:bookmarkStart w:id="4769" w:name="_Toc137309563"/>
      <w:bookmarkStart w:id="4770" w:name="_Toc156500421"/>
      <w:r w:rsidRPr="00A46FD9">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1114178"/>
      <w:bookmarkStart w:id="4779" w:name="_Toc67912683"/>
      <w:bookmarkStart w:id="4780" w:name="_Toc74903553"/>
      <w:bookmarkStart w:id="4781" w:name="_Toc76504927"/>
      <w:bookmarkStart w:id="4782" w:name="_Toc83044729"/>
      <w:bookmarkStart w:id="4783" w:name="_Toc89871312"/>
      <w:bookmarkStart w:id="4784" w:name="_Toc98699627"/>
      <w:bookmarkStart w:id="4785" w:name="_Toc115090839"/>
      <w:bookmarkStart w:id="4786" w:name="_Toc123142326"/>
      <w:bookmarkStart w:id="4787" w:name="_Toc124163701"/>
      <w:bookmarkStart w:id="4788" w:name="_Toc130735363"/>
      <w:bookmarkStart w:id="4789" w:name="_Toc137309564"/>
      <w:bookmarkStart w:id="4790" w:name="_Toc156500422"/>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1114179"/>
      <w:bookmarkStart w:id="4801" w:name="_Toc67912684"/>
      <w:bookmarkStart w:id="4802" w:name="_Toc74903554"/>
      <w:bookmarkStart w:id="4803" w:name="_Toc76504928"/>
      <w:bookmarkStart w:id="4804" w:name="_Toc83044730"/>
      <w:bookmarkStart w:id="4805" w:name="_Toc89871313"/>
      <w:bookmarkStart w:id="4806" w:name="_Toc98699628"/>
      <w:bookmarkStart w:id="4807" w:name="_Toc115090840"/>
      <w:bookmarkStart w:id="4808" w:name="_Toc123142327"/>
      <w:bookmarkStart w:id="4809" w:name="_Toc124163702"/>
      <w:bookmarkStart w:id="4810" w:name="_Toc130735364"/>
      <w:bookmarkStart w:id="4811" w:name="_Toc137309565"/>
      <w:bookmarkStart w:id="4812" w:name="_Toc156500423"/>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1114180"/>
      <w:bookmarkStart w:id="4821" w:name="_Toc67912685"/>
      <w:bookmarkStart w:id="4822" w:name="_Toc74903555"/>
      <w:bookmarkStart w:id="4823" w:name="_Toc76504929"/>
      <w:bookmarkStart w:id="4824" w:name="_Toc83044731"/>
      <w:bookmarkStart w:id="4825" w:name="_Toc89871314"/>
      <w:bookmarkStart w:id="4826" w:name="_Toc98699629"/>
      <w:bookmarkStart w:id="4827" w:name="_Toc115090841"/>
      <w:bookmarkStart w:id="4828" w:name="_Toc123142328"/>
      <w:bookmarkStart w:id="4829" w:name="_Toc124163703"/>
      <w:bookmarkStart w:id="4830" w:name="_Toc130735365"/>
      <w:bookmarkStart w:id="4831" w:name="_Toc137309566"/>
      <w:bookmarkStart w:id="4832" w:name="_Toc156500424"/>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1114181"/>
      <w:bookmarkStart w:id="4841" w:name="_Toc67912686"/>
      <w:bookmarkStart w:id="4842" w:name="_Toc74903556"/>
      <w:bookmarkStart w:id="4843" w:name="_Toc76504930"/>
      <w:bookmarkStart w:id="4844" w:name="_Toc83044732"/>
      <w:bookmarkStart w:id="4845" w:name="_Toc89871315"/>
      <w:bookmarkStart w:id="4846" w:name="_Toc98699630"/>
      <w:bookmarkStart w:id="4847" w:name="_Toc115090842"/>
      <w:bookmarkStart w:id="4848" w:name="_Toc123142329"/>
      <w:bookmarkStart w:id="4849" w:name="_Toc124163704"/>
      <w:bookmarkStart w:id="4850" w:name="_Toc130735366"/>
      <w:bookmarkStart w:id="4851" w:name="_Toc137309567"/>
      <w:bookmarkStart w:id="4852" w:name="_Toc156500425"/>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1114182"/>
      <w:bookmarkStart w:id="4861" w:name="_Toc67912687"/>
      <w:bookmarkStart w:id="4862" w:name="_Toc74903557"/>
      <w:bookmarkStart w:id="4863" w:name="_Toc76504931"/>
      <w:bookmarkStart w:id="4864" w:name="_Toc83044733"/>
      <w:bookmarkStart w:id="4865" w:name="_Toc89871316"/>
      <w:bookmarkStart w:id="4866" w:name="_Toc98699631"/>
      <w:bookmarkStart w:id="4867" w:name="_Toc115090843"/>
      <w:bookmarkStart w:id="4868" w:name="_Toc123142330"/>
      <w:bookmarkStart w:id="4869" w:name="_Toc124163705"/>
      <w:bookmarkStart w:id="4870" w:name="_Toc130735367"/>
      <w:bookmarkStart w:id="4871" w:name="_Toc137309568"/>
      <w:bookmarkStart w:id="4872" w:name="_Toc156500426"/>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1114183"/>
      <w:bookmarkStart w:id="4881" w:name="_Toc67912688"/>
      <w:bookmarkStart w:id="4882" w:name="_Toc74903558"/>
      <w:bookmarkStart w:id="4883" w:name="_Toc76504932"/>
      <w:bookmarkStart w:id="4884" w:name="_Toc83044734"/>
      <w:bookmarkStart w:id="4885" w:name="_Toc89871317"/>
      <w:bookmarkStart w:id="4886" w:name="_Toc98699632"/>
      <w:bookmarkStart w:id="4887" w:name="_Toc115090844"/>
      <w:bookmarkStart w:id="4888" w:name="_Toc123142331"/>
      <w:bookmarkStart w:id="4889" w:name="_Toc124163706"/>
      <w:bookmarkStart w:id="4890" w:name="_Toc130735368"/>
      <w:bookmarkStart w:id="4891" w:name="_Toc137309569"/>
      <w:bookmarkStart w:id="4892" w:name="_Toc156500427"/>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1114184"/>
      <w:bookmarkStart w:id="4901" w:name="_Toc67912689"/>
      <w:bookmarkStart w:id="4902" w:name="_Toc74903559"/>
      <w:bookmarkStart w:id="4903" w:name="_Toc76504933"/>
      <w:bookmarkStart w:id="4904" w:name="_Toc83044735"/>
      <w:bookmarkStart w:id="4905" w:name="_Toc89871318"/>
      <w:bookmarkStart w:id="4906" w:name="_Toc98699633"/>
      <w:bookmarkStart w:id="4907" w:name="_Toc115090845"/>
      <w:bookmarkStart w:id="4908" w:name="_Toc123142332"/>
      <w:bookmarkStart w:id="4909" w:name="_Toc124163707"/>
      <w:bookmarkStart w:id="4910" w:name="_Toc130735369"/>
      <w:bookmarkStart w:id="4911" w:name="_Toc137309570"/>
      <w:bookmarkStart w:id="4912" w:name="_Toc156500428"/>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1114185"/>
      <w:bookmarkStart w:id="4921" w:name="_Toc67912690"/>
      <w:bookmarkStart w:id="4922" w:name="_Toc74903560"/>
      <w:bookmarkStart w:id="4923" w:name="_Toc76504934"/>
      <w:bookmarkStart w:id="4924" w:name="_Toc83044736"/>
      <w:bookmarkStart w:id="4925" w:name="_Toc89871319"/>
      <w:bookmarkStart w:id="4926" w:name="_Toc98699634"/>
      <w:bookmarkStart w:id="4927" w:name="_Toc115090846"/>
      <w:bookmarkStart w:id="4928" w:name="_Toc123142333"/>
      <w:bookmarkStart w:id="4929" w:name="_Toc124163708"/>
      <w:bookmarkStart w:id="4930" w:name="_Toc130735370"/>
      <w:bookmarkStart w:id="4931" w:name="_Toc137309571"/>
      <w:bookmarkStart w:id="4932" w:name="_Toc156500429"/>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1114186"/>
      <w:bookmarkStart w:id="4941" w:name="_Toc67912691"/>
      <w:bookmarkStart w:id="4942" w:name="_Toc74903561"/>
      <w:bookmarkStart w:id="4943" w:name="_Toc76504935"/>
      <w:bookmarkStart w:id="4944" w:name="_Toc83044737"/>
      <w:bookmarkStart w:id="4945" w:name="_Toc89871320"/>
      <w:bookmarkStart w:id="4946" w:name="_Toc98699635"/>
      <w:bookmarkStart w:id="4947" w:name="_Toc115090847"/>
      <w:bookmarkStart w:id="4948" w:name="_Toc123142334"/>
      <w:bookmarkStart w:id="4949" w:name="_Toc124163709"/>
      <w:bookmarkStart w:id="4950" w:name="_Toc130735371"/>
      <w:bookmarkStart w:id="4951" w:name="_Toc137309572"/>
      <w:bookmarkStart w:id="4952" w:name="_Toc156500430"/>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1114187"/>
      <w:bookmarkStart w:id="4961" w:name="_Toc67912692"/>
      <w:bookmarkStart w:id="4962" w:name="_Toc74903562"/>
      <w:bookmarkStart w:id="4963" w:name="_Toc76504936"/>
      <w:bookmarkStart w:id="4964" w:name="_Toc83044738"/>
      <w:bookmarkStart w:id="4965" w:name="_Toc89871321"/>
      <w:bookmarkStart w:id="4966" w:name="_Toc98699636"/>
      <w:bookmarkStart w:id="4967" w:name="_Toc115090848"/>
      <w:bookmarkStart w:id="4968" w:name="_Toc123142335"/>
      <w:bookmarkStart w:id="4969" w:name="_Toc124163710"/>
      <w:bookmarkStart w:id="4970" w:name="_Toc130735372"/>
      <w:bookmarkStart w:id="4971" w:name="_Toc137309573"/>
      <w:bookmarkStart w:id="4972" w:name="_Toc156500431"/>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1114188"/>
      <w:bookmarkStart w:id="4981" w:name="_Toc67912693"/>
      <w:bookmarkStart w:id="4982" w:name="_Toc74903563"/>
      <w:bookmarkStart w:id="4983" w:name="_Toc76504937"/>
      <w:bookmarkStart w:id="4984" w:name="_Toc83044739"/>
      <w:bookmarkStart w:id="4985" w:name="_Toc89871322"/>
      <w:bookmarkStart w:id="4986" w:name="_Toc98699637"/>
      <w:bookmarkStart w:id="4987" w:name="_Toc115090849"/>
      <w:bookmarkStart w:id="4988" w:name="_Toc123142336"/>
      <w:bookmarkStart w:id="4989" w:name="_Toc124163711"/>
      <w:bookmarkStart w:id="4990" w:name="_Toc130735373"/>
      <w:bookmarkStart w:id="4991" w:name="_Toc137309574"/>
      <w:bookmarkStart w:id="4992" w:name="_Toc156500432"/>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1114189"/>
      <w:bookmarkStart w:id="5001" w:name="_Toc67912694"/>
      <w:bookmarkStart w:id="5002" w:name="_Toc74903564"/>
      <w:bookmarkStart w:id="5003" w:name="_Toc76504938"/>
      <w:bookmarkStart w:id="5004" w:name="_Toc83044740"/>
      <w:bookmarkStart w:id="5005" w:name="_Toc89871323"/>
      <w:bookmarkStart w:id="5006" w:name="_Toc98699638"/>
      <w:bookmarkStart w:id="5007" w:name="_Toc115090850"/>
      <w:bookmarkStart w:id="5008" w:name="_Toc123142337"/>
      <w:bookmarkStart w:id="5009" w:name="_Toc124163712"/>
      <w:bookmarkStart w:id="5010" w:name="_Toc130735374"/>
      <w:bookmarkStart w:id="5011" w:name="_Toc137309575"/>
      <w:bookmarkStart w:id="5012" w:name="_Toc156500433"/>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1114190"/>
      <w:bookmarkStart w:id="5021" w:name="_Toc67912695"/>
      <w:bookmarkStart w:id="5022" w:name="_Toc74903565"/>
      <w:bookmarkStart w:id="5023" w:name="_Toc76504939"/>
      <w:bookmarkStart w:id="5024" w:name="_Toc83044741"/>
      <w:bookmarkStart w:id="5025" w:name="_Toc89871324"/>
      <w:bookmarkStart w:id="5026" w:name="_Toc98699639"/>
      <w:bookmarkStart w:id="5027" w:name="_Toc115090851"/>
      <w:bookmarkStart w:id="5028" w:name="_Toc123142338"/>
      <w:bookmarkStart w:id="5029" w:name="_Toc124163713"/>
      <w:bookmarkStart w:id="5030" w:name="_Toc130735375"/>
      <w:bookmarkStart w:id="5031" w:name="_Toc137309576"/>
      <w:bookmarkStart w:id="5032" w:name="_Toc156500434"/>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1114191"/>
      <w:bookmarkStart w:id="5041" w:name="_Toc67912696"/>
      <w:bookmarkStart w:id="5042" w:name="_Toc74903566"/>
      <w:bookmarkStart w:id="5043" w:name="_Toc76504940"/>
      <w:bookmarkStart w:id="5044" w:name="_Toc83044742"/>
      <w:bookmarkStart w:id="5045" w:name="_Toc89871325"/>
      <w:bookmarkStart w:id="5046" w:name="_Toc98699640"/>
      <w:bookmarkStart w:id="5047" w:name="_Toc115090852"/>
      <w:bookmarkStart w:id="5048" w:name="_Toc123142339"/>
      <w:bookmarkStart w:id="5049" w:name="_Toc124163714"/>
      <w:bookmarkStart w:id="5050" w:name="_Toc130735376"/>
      <w:bookmarkStart w:id="5051" w:name="_Toc137309577"/>
      <w:bookmarkStart w:id="5052" w:name="_Toc156500435"/>
      <w:r w:rsidRPr="00A46FD9">
        <w:rPr>
          <w:rFonts w:eastAsia="SimSun"/>
          <w:lang w:eastAsia="zh-CN"/>
        </w:rPr>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1114192"/>
      <w:bookmarkStart w:id="5061" w:name="_Toc67912697"/>
      <w:bookmarkStart w:id="5062" w:name="_Toc74903567"/>
      <w:bookmarkStart w:id="5063" w:name="_Toc76504941"/>
      <w:bookmarkStart w:id="5064" w:name="_Toc83044743"/>
      <w:bookmarkStart w:id="5065" w:name="_Toc89871326"/>
      <w:bookmarkStart w:id="5066" w:name="_Toc98699641"/>
      <w:bookmarkStart w:id="5067" w:name="_Toc115090853"/>
      <w:bookmarkStart w:id="5068" w:name="_Toc123142340"/>
      <w:bookmarkStart w:id="5069" w:name="_Toc124163715"/>
      <w:bookmarkStart w:id="5070" w:name="_Toc130735377"/>
      <w:bookmarkStart w:id="5071" w:name="_Toc137309578"/>
      <w:bookmarkStart w:id="5072" w:name="_Toc156500436"/>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1114193"/>
      <w:bookmarkStart w:id="5081" w:name="_Toc67912698"/>
      <w:bookmarkStart w:id="5082" w:name="_Toc74903568"/>
      <w:bookmarkStart w:id="5083" w:name="_Toc76504942"/>
      <w:bookmarkStart w:id="5084" w:name="_Toc83044744"/>
      <w:bookmarkStart w:id="5085" w:name="_Toc89871327"/>
      <w:bookmarkStart w:id="5086" w:name="_Toc98699642"/>
      <w:bookmarkStart w:id="5087" w:name="_Toc115090854"/>
      <w:bookmarkStart w:id="5088" w:name="_Toc123142341"/>
      <w:bookmarkStart w:id="5089" w:name="_Toc124163716"/>
      <w:bookmarkStart w:id="5090" w:name="_Toc130735378"/>
      <w:bookmarkStart w:id="5091" w:name="_Toc137309579"/>
      <w:bookmarkStart w:id="5092" w:name="_Toc156500437"/>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1114194"/>
      <w:bookmarkStart w:id="5101" w:name="_Toc67912699"/>
      <w:bookmarkStart w:id="5102" w:name="_Toc74903569"/>
      <w:bookmarkStart w:id="5103" w:name="_Toc76504943"/>
      <w:bookmarkStart w:id="5104" w:name="_Toc83044745"/>
      <w:bookmarkStart w:id="5105" w:name="_Toc89871328"/>
      <w:bookmarkStart w:id="5106" w:name="_Toc98699643"/>
      <w:bookmarkStart w:id="5107" w:name="_Toc115090855"/>
      <w:bookmarkStart w:id="5108" w:name="_Toc123142342"/>
      <w:bookmarkStart w:id="5109" w:name="_Toc124163717"/>
      <w:bookmarkStart w:id="5110" w:name="_Toc130735379"/>
      <w:bookmarkStart w:id="5111" w:name="_Toc137309580"/>
      <w:bookmarkStart w:id="5112" w:name="_Toc156500438"/>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1114195"/>
      <w:bookmarkStart w:id="5121" w:name="_Toc67912700"/>
      <w:bookmarkStart w:id="5122" w:name="_Toc74903570"/>
      <w:bookmarkStart w:id="5123" w:name="_Toc76504944"/>
      <w:bookmarkStart w:id="5124" w:name="_Toc83044746"/>
      <w:bookmarkStart w:id="5125" w:name="_Toc89871329"/>
      <w:bookmarkStart w:id="5126" w:name="_Toc98699644"/>
      <w:bookmarkStart w:id="5127" w:name="_Toc115090856"/>
      <w:bookmarkStart w:id="5128" w:name="_Toc123142343"/>
      <w:bookmarkStart w:id="5129" w:name="_Toc124163718"/>
      <w:bookmarkStart w:id="5130" w:name="_Toc130735380"/>
      <w:bookmarkStart w:id="5131" w:name="_Toc137309581"/>
      <w:bookmarkStart w:id="5132" w:name="_Toc156500439"/>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1114196"/>
      <w:bookmarkStart w:id="5141" w:name="_Toc67912701"/>
      <w:bookmarkStart w:id="5142" w:name="_Toc74903571"/>
      <w:bookmarkStart w:id="5143" w:name="_Toc76504945"/>
      <w:bookmarkStart w:id="5144" w:name="_Toc83044747"/>
      <w:bookmarkStart w:id="5145" w:name="_Toc89871330"/>
      <w:bookmarkStart w:id="5146" w:name="_Toc98699645"/>
      <w:bookmarkStart w:id="5147" w:name="_Toc115090857"/>
      <w:bookmarkStart w:id="5148" w:name="_Toc123142344"/>
      <w:bookmarkStart w:id="5149" w:name="_Toc124163719"/>
      <w:bookmarkStart w:id="5150" w:name="_Toc130735381"/>
      <w:bookmarkStart w:id="5151" w:name="_Toc137309582"/>
      <w:bookmarkStart w:id="5152" w:name="_Toc156500440"/>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1114197"/>
      <w:bookmarkStart w:id="5161" w:name="_Toc67912702"/>
      <w:bookmarkStart w:id="5162" w:name="_Toc74903572"/>
      <w:bookmarkStart w:id="5163" w:name="_Toc76504946"/>
      <w:bookmarkStart w:id="5164" w:name="_Toc83044748"/>
      <w:bookmarkStart w:id="5165" w:name="_Toc89871331"/>
      <w:bookmarkStart w:id="5166" w:name="_Toc98699646"/>
      <w:bookmarkStart w:id="5167" w:name="_Toc115090858"/>
      <w:bookmarkStart w:id="5168" w:name="_Toc123142345"/>
      <w:bookmarkStart w:id="5169" w:name="_Toc124163720"/>
      <w:bookmarkStart w:id="5170" w:name="_Toc130735382"/>
      <w:bookmarkStart w:id="5171" w:name="_Toc137309583"/>
      <w:bookmarkStart w:id="5172" w:name="_Toc156500441"/>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1114198"/>
      <w:bookmarkStart w:id="5181" w:name="_Toc67912703"/>
      <w:bookmarkStart w:id="5182" w:name="_Toc74903573"/>
      <w:bookmarkStart w:id="5183" w:name="_Toc76504947"/>
      <w:bookmarkStart w:id="5184" w:name="_Toc83044749"/>
      <w:bookmarkStart w:id="5185" w:name="_Toc89871332"/>
      <w:bookmarkStart w:id="5186" w:name="_Toc98699647"/>
      <w:bookmarkStart w:id="5187" w:name="_Toc115090859"/>
      <w:bookmarkStart w:id="5188" w:name="_Toc123142346"/>
      <w:bookmarkStart w:id="5189" w:name="_Toc124163721"/>
      <w:bookmarkStart w:id="5190" w:name="_Toc130735383"/>
      <w:bookmarkStart w:id="5191" w:name="_Toc137309584"/>
      <w:bookmarkStart w:id="5192" w:name="_Toc156500442"/>
      <w:r w:rsidRPr="00A46FD9">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1114199"/>
      <w:bookmarkStart w:id="5201" w:name="_Toc67912704"/>
      <w:bookmarkStart w:id="5202" w:name="_Toc74903574"/>
      <w:bookmarkStart w:id="5203" w:name="_Toc76504948"/>
      <w:bookmarkStart w:id="5204" w:name="_Toc83044750"/>
      <w:bookmarkStart w:id="5205" w:name="_Toc89871333"/>
      <w:bookmarkStart w:id="5206" w:name="_Toc98699648"/>
      <w:bookmarkStart w:id="5207" w:name="_Toc115090860"/>
      <w:bookmarkStart w:id="5208" w:name="_Toc123142347"/>
      <w:bookmarkStart w:id="5209" w:name="_Toc124163722"/>
      <w:bookmarkStart w:id="5210" w:name="_Toc130735384"/>
      <w:bookmarkStart w:id="5211" w:name="_Toc137309585"/>
      <w:bookmarkStart w:id="5212" w:name="_Toc156500443"/>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1114200"/>
      <w:bookmarkStart w:id="5224" w:name="_Toc67912705"/>
      <w:bookmarkStart w:id="5225" w:name="_Toc74903575"/>
      <w:bookmarkStart w:id="5226" w:name="_Toc76504949"/>
      <w:bookmarkStart w:id="5227" w:name="_Toc83044751"/>
      <w:bookmarkStart w:id="5228" w:name="_Toc89871334"/>
      <w:bookmarkStart w:id="5229" w:name="_Toc98699649"/>
      <w:bookmarkStart w:id="5230" w:name="_Toc115090861"/>
      <w:bookmarkStart w:id="5231" w:name="_Toc123142348"/>
      <w:bookmarkStart w:id="5232" w:name="_Toc124163723"/>
      <w:bookmarkStart w:id="5233" w:name="_Toc130735385"/>
      <w:bookmarkStart w:id="5234" w:name="_Toc137309586"/>
      <w:bookmarkStart w:id="5235" w:name="_Toc156500444"/>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1114201"/>
      <w:bookmarkStart w:id="5244" w:name="_Toc67912706"/>
      <w:bookmarkStart w:id="5245" w:name="_Toc74903576"/>
      <w:bookmarkStart w:id="5246" w:name="_Toc76504950"/>
      <w:bookmarkStart w:id="5247" w:name="_Toc83044752"/>
      <w:bookmarkStart w:id="5248" w:name="_Toc89871335"/>
      <w:bookmarkStart w:id="5249" w:name="_Toc98699650"/>
      <w:bookmarkStart w:id="5250" w:name="_Toc115090862"/>
      <w:bookmarkStart w:id="5251" w:name="_Toc123142349"/>
      <w:bookmarkStart w:id="5252" w:name="_Toc124163724"/>
      <w:bookmarkStart w:id="5253" w:name="_Toc130735386"/>
      <w:bookmarkStart w:id="5254" w:name="_Toc137309587"/>
      <w:bookmarkStart w:id="5255" w:name="_Toc156500445"/>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1114202"/>
      <w:bookmarkStart w:id="5264" w:name="_Toc67912707"/>
      <w:bookmarkStart w:id="5265" w:name="_Toc74903577"/>
      <w:bookmarkStart w:id="5266" w:name="_Toc76504951"/>
      <w:bookmarkStart w:id="5267" w:name="_Toc83044753"/>
      <w:bookmarkStart w:id="5268" w:name="_Toc89871336"/>
      <w:bookmarkStart w:id="5269" w:name="_Toc98699651"/>
      <w:bookmarkStart w:id="5270" w:name="_Toc115090863"/>
      <w:bookmarkStart w:id="5271" w:name="_Toc123142350"/>
      <w:bookmarkStart w:id="5272" w:name="_Toc124163725"/>
      <w:bookmarkStart w:id="5273" w:name="_Toc130735387"/>
      <w:bookmarkStart w:id="5274" w:name="_Toc137309588"/>
      <w:bookmarkStart w:id="5275" w:name="_Toc156500446"/>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1114203"/>
      <w:bookmarkStart w:id="5284" w:name="_Toc67912708"/>
      <w:bookmarkStart w:id="5285" w:name="_Toc74903578"/>
      <w:bookmarkStart w:id="5286" w:name="_Toc76504952"/>
      <w:bookmarkStart w:id="5287" w:name="_Toc83044754"/>
      <w:bookmarkStart w:id="5288" w:name="_Toc89871337"/>
      <w:bookmarkStart w:id="5289" w:name="_Toc98699652"/>
      <w:bookmarkStart w:id="5290" w:name="_Toc115090864"/>
      <w:bookmarkStart w:id="5291" w:name="_Toc123142351"/>
      <w:bookmarkStart w:id="5292" w:name="_Toc124163726"/>
      <w:bookmarkStart w:id="5293" w:name="_Toc130735388"/>
      <w:bookmarkStart w:id="5294" w:name="_Toc137309589"/>
      <w:bookmarkStart w:id="5295" w:name="_Toc156500447"/>
      <w:r w:rsidRPr="00A46FD9">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1114204"/>
      <w:bookmarkStart w:id="5304" w:name="_Toc67912709"/>
      <w:bookmarkStart w:id="5305" w:name="_Toc74903579"/>
      <w:bookmarkStart w:id="5306" w:name="_Toc76504953"/>
      <w:bookmarkStart w:id="5307" w:name="_Toc83044755"/>
      <w:bookmarkStart w:id="5308" w:name="_Toc89871338"/>
      <w:bookmarkStart w:id="5309" w:name="_Toc98699653"/>
      <w:bookmarkStart w:id="5310" w:name="_Toc115090865"/>
      <w:bookmarkStart w:id="5311" w:name="_Toc123142352"/>
      <w:bookmarkStart w:id="5312" w:name="_Toc124163727"/>
      <w:bookmarkStart w:id="5313" w:name="_Toc130735389"/>
      <w:bookmarkStart w:id="5314" w:name="_Toc137309590"/>
      <w:bookmarkStart w:id="5315" w:name="_Toc156500448"/>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1114205"/>
      <w:bookmarkStart w:id="5324" w:name="_Toc67912710"/>
      <w:bookmarkStart w:id="5325" w:name="_Toc74903580"/>
      <w:bookmarkStart w:id="5326" w:name="_Toc76504954"/>
      <w:bookmarkStart w:id="5327" w:name="_Toc83044756"/>
      <w:bookmarkStart w:id="5328" w:name="_Toc89871339"/>
      <w:bookmarkStart w:id="5329" w:name="_Toc98699654"/>
      <w:bookmarkStart w:id="5330" w:name="_Toc115090866"/>
      <w:bookmarkStart w:id="5331" w:name="_Toc123142353"/>
      <w:bookmarkStart w:id="5332" w:name="_Toc124163728"/>
      <w:bookmarkStart w:id="5333" w:name="_Toc130735390"/>
      <w:bookmarkStart w:id="5334" w:name="_Toc137309591"/>
      <w:bookmarkStart w:id="5335" w:name="_Toc156500449"/>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1114206"/>
      <w:bookmarkStart w:id="5344" w:name="_Toc67912711"/>
      <w:bookmarkStart w:id="5345" w:name="_Toc74903581"/>
      <w:bookmarkStart w:id="5346" w:name="_Toc76504955"/>
      <w:bookmarkStart w:id="5347" w:name="_Toc83044757"/>
      <w:bookmarkStart w:id="5348" w:name="_Toc89871340"/>
      <w:bookmarkStart w:id="5349" w:name="_Toc98699655"/>
      <w:bookmarkStart w:id="5350" w:name="_Toc115090867"/>
      <w:bookmarkStart w:id="5351" w:name="_Toc123142354"/>
      <w:bookmarkStart w:id="5352" w:name="_Toc124163729"/>
      <w:bookmarkStart w:id="5353" w:name="_Toc130735391"/>
      <w:bookmarkStart w:id="5354" w:name="_Toc137309592"/>
      <w:bookmarkStart w:id="5355" w:name="_Toc156500450"/>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1114207"/>
      <w:bookmarkStart w:id="5364" w:name="_Toc67912712"/>
      <w:bookmarkStart w:id="5365" w:name="_Toc74903582"/>
      <w:bookmarkStart w:id="5366" w:name="_Toc76504956"/>
      <w:bookmarkStart w:id="5367" w:name="_Toc83044758"/>
      <w:bookmarkStart w:id="5368" w:name="_Toc89871341"/>
      <w:bookmarkStart w:id="5369" w:name="_Toc98699656"/>
      <w:bookmarkStart w:id="5370" w:name="_Toc115090868"/>
      <w:bookmarkStart w:id="5371" w:name="_Toc123142355"/>
      <w:bookmarkStart w:id="5372" w:name="_Toc124163730"/>
      <w:bookmarkStart w:id="5373" w:name="_Toc130735392"/>
      <w:bookmarkStart w:id="5374" w:name="_Toc137309593"/>
      <w:bookmarkStart w:id="5375" w:name="_Toc156500451"/>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1114208"/>
      <w:bookmarkStart w:id="5384" w:name="_Toc67912713"/>
      <w:bookmarkStart w:id="5385" w:name="_Toc74903583"/>
      <w:bookmarkStart w:id="5386" w:name="_Toc76504957"/>
      <w:bookmarkStart w:id="5387" w:name="_Toc83044759"/>
      <w:bookmarkStart w:id="5388" w:name="_Toc89871342"/>
      <w:bookmarkStart w:id="5389" w:name="_Toc98699657"/>
      <w:bookmarkStart w:id="5390" w:name="_Toc115090869"/>
      <w:bookmarkStart w:id="5391" w:name="_Toc123142356"/>
      <w:bookmarkStart w:id="5392" w:name="_Toc124163731"/>
      <w:bookmarkStart w:id="5393" w:name="_Toc130735393"/>
      <w:bookmarkStart w:id="5394" w:name="_Toc137309594"/>
      <w:bookmarkStart w:id="5395" w:name="_Toc156500452"/>
      <w:r w:rsidRPr="00A46FD9">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1114209"/>
      <w:bookmarkStart w:id="5404" w:name="_Toc67912714"/>
      <w:bookmarkStart w:id="5405" w:name="_Toc74903584"/>
      <w:bookmarkStart w:id="5406" w:name="_Toc76504958"/>
      <w:bookmarkStart w:id="5407" w:name="_Toc83044760"/>
      <w:bookmarkStart w:id="5408" w:name="_Toc89871343"/>
      <w:bookmarkStart w:id="5409" w:name="_Toc98699658"/>
      <w:bookmarkStart w:id="5410" w:name="_Toc115090870"/>
      <w:bookmarkStart w:id="5411" w:name="_Toc123142357"/>
      <w:bookmarkStart w:id="5412" w:name="_Toc124163732"/>
      <w:bookmarkStart w:id="5413" w:name="_Toc130735394"/>
      <w:bookmarkStart w:id="5414" w:name="_Toc137309595"/>
      <w:bookmarkStart w:id="5415" w:name="_Toc156500453"/>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1114210"/>
      <w:bookmarkStart w:id="5424" w:name="_Toc67912715"/>
      <w:bookmarkStart w:id="5425" w:name="_Toc74903585"/>
      <w:bookmarkStart w:id="5426" w:name="_Toc76504959"/>
      <w:bookmarkStart w:id="5427" w:name="_Toc83044761"/>
      <w:bookmarkStart w:id="5428" w:name="_Toc89871344"/>
      <w:bookmarkStart w:id="5429" w:name="_Toc98699659"/>
      <w:bookmarkStart w:id="5430" w:name="_Toc115090871"/>
      <w:bookmarkStart w:id="5431" w:name="_Toc123142358"/>
      <w:bookmarkStart w:id="5432" w:name="_Toc124163733"/>
      <w:bookmarkStart w:id="5433" w:name="_Toc130735395"/>
      <w:bookmarkStart w:id="5434" w:name="_Toc137309596"/>
      <w:bookmarkStart w:id="5435" w:name="_Toc156500454"/>
      <w:r w:rsidRPr="00A46FD9">
        <w:t>6.6.1.5.3</w:t>
      </w:r>
      <w:r w:rsidRPr="00A46FD9">
        <w:tab/>
        <w:t>Additional test requirement for BC2 (category B)</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1114211"/>
      <w:bookmarkStart w:id="5444" w:name="_Toc67912716"/>
      <w:bookmarkStart w:id="5445" w:name="_Toc74903586"/>
      <w:bookmarkStart w:id="5446" w:name="_Toc76504960"/>
      <w:bookmarkStart w:id="5447" w:name="_Toc83044762"/>
      <w:bookmarkStart w:id="5448" w:name="_Toc89871345"/>
      <w:bookmarkStart w:id="5449" w:name="_Toc98699660"/>
      <w:bookmarkStart w:id="5450" w:name="_Toc115090872"/>
      <w:bookmarkStart w:id="5451" w:name="_Toc123142359"/>
      <w:bookmarkStart w:id="5452" w:name="_Toc124163734"/>
      <w:bookmarkStart w:id="5453" w:name="_Toc130735396"/>
      <w:bookmarkStart w:id="5454" w:name="_Toc137309597"/>
      <w:bookmarkStart w:id="5455" w:name="_Toc156500455"/>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1114212"/>
      <w:bookmarkStart w:id="5464" w:name="_Toc67912717"/>
      <w:bookmarkStart w:id="5465" w:name="_Toc74903587"/>
      <w:bookmarkStart w:id="5466" w:name="_Toc76504961"/>
      <w:bookmarkStart w:id="5467" w:name="_Toc83044763"/>
      <w:bookmarkStart w:id="5468" w:name="_Toc89871346"/>
      <w:bookmarkStart w:id="5469" w:name="_Toc98699661"/>
      <w:bookmarkStart w:id="5470" w:name="_Toc115090873"/>
      <w:bookmarkStart w:id="5471" w:name="_Toc123142360"/>
      <w:bookmarkStart w:id="5472" w:name="_Toc124163735"/>
      <w:bookmarkStart w:id="5473" w:name="_Toc130735397"/>
      <w:bookmarkStart w:id="5474" w:name="_Toc137309598"/>
      <w:bookmarkStart w:id="5475" w:name="_Toc156500456"/>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1114213"/>
      <w:bookmarkStart w:id="5484" w:name="_Toc67912718"/>
      <w:bookmarkStart w:id="5485" w:name="_Toc74903588"/>
      <w:bookmarkStart w:id="5486" w:name="_Toc76504962"/>
      <w:bookmarkStart w:id="5487" w:name="_Toc83044764"/>
      <w:bookmarkStart w:id="5488" w:name="_Toc89871347"/>
      <w:bookmarkStart w:id="5489" w:name="_Toc98699662"/>
      <w:bookmarkStart w:id="5490" w:name="_Toc115090874"/>
      <w:bookmarkStart w:id="5491" w:name="_Toc123142361"/>
      <w:bookmarkStart w:id="5492" w:name="_Toc124163736"/>
      <w:bookmarkStart w:id="5493" w:name="_Toc130735398"/>
      <w:bookmarkStart w:id="5494" w:name="_Toc137309599"/>
      <w:bookmarkStart w:id="5495" w:name="_Toc156500457"/>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1114214"/>
      <w:bookmarkStart w:id="5504" w:name="_Toc67912719"/>
      <w:bookmarkStart w:id="5505" w:name="_Toc74903589"/>
      <w:bookmarkStart w:id="5506" w:name="_Toc76504963"/>
      <w:bookmarkStart w:id="5507" w:name="_Toc83044765"/>
      <w:bookmarkStart w:id="5508" w:name="_Toc89871348"/>
      <w:bookmarkStart w:id="5509" w:name="_Toc98699663"/>
      <w:bookmarkStart w:id="5510" w:name="_Toc115090875"/>
      <w:bookmarkStart w:id="5511" w:name="_Toc123142362"/>
      <w:bookmarkStart w:id="5512" w:name="_Toc124163737"/>
      <w:bookmarkStart w:id="5513" w:name="_Toc130735399"/>
      <w:bookmarkStart w:id="5514" w:name="_Toc137309600"/>
      <w:bookmarkStart w:id="5515" w:name="_Toc156500458"/>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1114215"/>
      <w:bookmarkStart w:id="5524" w:name="_Toc67912720"/>
      <w:bookmarkStart w:id="5525" w:name="_Toc74903590"/>
      <w:bookmarkStart w:id="5526" w:name="_Toc76504964"/>
      <w:bookmarkStart w:id="5527" w:name="_Toc83044766"/>
      <w:bookmarkStart w:id="5528" w:name="_Toc89871349"/>
      <w:bookmarkStart w:id="5529" w:name="_Toc98699664"/>
      <w:bookmarkStart w:id="5530" w:name="_Toc115090876"/>
      <w:bookmarkStart w:id="5531" w:name="_Toc123142363"/>
      <w:bookmarkStart w:id="5532" w:name="_Toc124163738"/>
      <w:bookmarkStart w:id="5533" w:name="_Toc130735400"/>
      <w:bookmarkStart w:id="5534" w:name="_Toc137309601"/>
      <w:bookmarkStart w:id="5535" w:name="_Toc156500459"/>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1114216"/>
      <w:bookmarkStart w:id="5544" w:name="_Toc67912721"/>
      <w:bookmarkStart w:id="5545" w:name="_Toc74903591"/>
      <w:bookmarkStart w:id="5546" w:name="_Toc76504965"/>
      <w:bookmarkStart w:id="5547" w:name="_Toc83044767"/>
      <w:bookmarkStart w:id="5548" w:name="_Toc89871350"/>
      <w:bookmarkStart w:id="5549" w:name="_Toc98699665"/>
      <w:bookmarkStart w:id="5550" w:name="_Toc115090877"/>
      <w:bookmarkStart w:id="5551" w:name="_Toc123142364"/>
      <w:bookmarkStart w:id="5552" w:name="_Toc124163739"/>
      <w:bookmarkStart w:id="5553" w:name="_Toc130735401"/>
      <w:bookmarkStart w:id="5554" w:name="_Toc137309602"/>
      <w:bookmarkStart w:id="5555" w:name="_Toc156500460"/>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1114217"/>
      <w:bookmarkStart w:id="5564" w:name="_Toc67912722"/>
      <w:bookmarkStart w:id="5565" w:name="_Toc74903592"/>
      <w:bookmarkStart w:id="5566" w:name="_Toc76504966"/>
      <w:bookmarkStart w:id="5567" w:name="_Toc83044768"/>
      <w:bookmarkStart w:id="5568" w:name="_Toc89871351"/>
      <w:bookmarkStart w:id="5569" w:name="_Toc98699666"/>
      <w:bookmarkStart w:id="5570" w:name="_Toc115090878"/>
      <w:bookmarkStart w:id="5571" w:name="_Toc123142365"/>
      <w:bookmarkStart w:id="5572" w:name="_Toc124163740"/>
      <w:bookmarkStart w:id="5573" w:name="_Toc130735402"/>
      <w:bookmarkStart w:id="5574" w:name="_Toc137309603"/>
      <w:bookmarkStart w:id="5575" w:name="_Toc156500461"/>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1114218"/>
      <w:bookmarkStart w:id="5584" w:name="_Toc67912723"/>
      <w:bookmarkStart w:id="5585" w:name="_Toc74903593"/>
      <w:bookmarkStart w:id="5586" w:name="_Toc76504967"/>
      <w:bookmarkStart w:id="5587" w:name="_Toc83044769"/>
      <w:bookmarkStart w:id="5588" w:name="_Toc89871352"/>
      <w:bookmarkStart w:id="5589" w:name="_Toc98699667"/>
      <w:bookmarkStart w:id="5590" w:name="_Toc115090879"/>
      <w:bookmarkStart w:id="5591" w:name="_Toc123142366"/>
      <w:bookmarkStart w:id="5592" w:name="_Toc124163741"/>
      <w:bookmarkStart w:id="5593" w:name="_Toc130735403"/>
      <w:bookmarkStart w:id="5594" w:name="_Toc137309604"/>
      <w:bookmarkStart w:id="5595" w:name="_Toc156500462"/>
      <w:r w:rsidRPr="00A46FD9">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1114219"/>
      <w:bookmarkStart w:id="5604" w:name="_Toc67912724"/>
      <w:bookmarkStart w:id="5605" w:name="_Toc74903594"/>
      <w:bookmarkStart w:id="5606" w:name="_Toc76504968"/>
      <w:bookmarkStart w:id="5607" w:name="_Toc83044770"/>
      <w:bookmarkStart w:id="5608" w:name="_Toc89871353"/>
      <w:bookmarkStart w:id="5609" w:name="_Toc98699668"/>
      <w:bookmarkStart w:id="5610" w:name="_Toc115090880"/>
      <w:bookmarkStart w:id="5611" w:name="_Toc123142367"/>
      <w:bookmarkStart w:id="5612" w:name="_Toc124163742"/>
      <w:bookmarkStart w:id="5613" w:name="_Toc130735404"/>
      <w:bookmarkStart w:id="5614" w:name="_Toc137309605"/>
      <w:bookmarkStart w:id="5615" w:name="_Toc156500463"/>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1114220"/>
      <w:bookmarkStart w:id="5624" w:name="_Toc67912725"/>
      <w:bookmarkStart w:id="5625" w:name="_Toc74903595"/>
      <w:bookmarkStart w:id="5626" w:name="_Toc76504969"/>
      <w:bookmarkStart w:id="5627" w:name="_Toc83044771"/>
      <w:bookmarkStart w:id="5628" w:name="_Toc89871354"/>
      <w:bookmarkStart w:id="5629" w:name="_Toc98699669"/>
      <w:bookmarkStart w:id="5630" w:name="_Toc115090881"/>
      <w:bookmarkStart w:id="5631" w:name="_Toc123142368"/>
      <w:bookmarkStart w:id="5632" w:name="_Toc124163743"/>
      <w:bookmarkStart w:id="5633" w:name="_Toc130735405"/>
      <w:bookmarkStart w:id="5634" w:name="_Toc137309606"/>
      <w:bookmarkStart w:id="5635" w:name="_Toc156500464"/>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1114221"/>
      <w:bookmarkStart w:id="5644" w:name="_Toc67912726"/>
      <w:bookmarkStart w:id="5645" w:name="_Toc74903596"/>
      <w:bookmarkStart w:id="5646" w:name="_Toc76504970"/>
      <w:bookmarkStart w:id="5647" w:name="_Toc83044772"/>
      <w:bookmarkStart w:id="5648" w:name="_Toc89871355"/>
      <w:bookmarkStart w:id="5649" w:name="_Toc98699670"/>
      <w:bookmarkStart w:id="5650" w:name="_Toc115090882"/>
      <w:bookmarkStart w:id="5651" w:name="_Toc123142369"/>
      <w:bookmarkStart w:id="5652" w:name="_Toc124163744"/>
      <w:bookmarkStart w:id="5653" w:name="_Toc130735406"/>
      <w:bookmarkStart w:id="5654" w:name="_Toc137309607"/>
      <w:bookmarkStart w:id="5655" w:name="_Toc156500465"/>
      <w:r w:rsidRPr="00A46FD9">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1114222"/>
      <w:bookmarkStart w:id="5664" w:name="_Toc67912727"/>
      <w:bookmarkStart w:id="5665" w:name="_Toc74903597"/>
      <w:bookmarkStart w:id="5666" w:name="_Toc76504971"/>
      <w:bookmarkStart w:id="5667" w:name="_Toc83044773"/>
      <w:bookmarkStart w:id="5668" w:name="_Toc89871356"/>
      <w:bookmarkStart w:id="5669" w:name="_Toc98699671"/>
      <w:bookmarkStart w:id="5670" w:name="_Toc115090883"/>
      <w:bookmarkStart w:id="5671" w:name="_Toc123142370"/>
      <w:bookmarkStart w:id="5672" w:name="_Toc124163745"/>
      <w:bookmarkStart w:id="5673" w:name="_Toc130735407"/>
      <w:bookmarkStart w:id="5674" w:name="_Toc137309608"/>
      <w:bookmarkStart w:id="5675" w:name="_Toc156500466"/>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3pt;height:30.7pt" o:ole="" fillcolor="window">
                  <v:imagedata r:id="rId30" o:title=""/>
                </v:shape>
                <o:OLEObject Type="Embed" ProgID="Equation.DSMT4" ShapeID="_x0000_i1034" DrawAspect="Content" ObjectID="_1774167896"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543AE568" w:rsidR="00FF3259" w:rsidRPr="00A46FD9" w:rsidRDefault="003E1A47"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For operation with a standalone NB-IoT carrier adjacent to the Base Station RF Bandwidth edge</w:t>
            </w:r>
            <w:r>
              <w:rPr>
                <w:rFonts w:cs="Arial"/>
                <w:szCs w:val="18"/>
                <w:lang w:eastAsia="ja-JP"/>
              </w:rPr>
              <w:t xml:space="preserve"> or the sub-block edge</w:t>
            </w:r>
            <w:r w:rsidRPr="00A46FD9">
              <w:rPr>
                <w:rFonts w:cs="Arial"/>
                <w:szCs w:val="18"/>
                <w:lang w:eastAsia="ja-JP"/>
              </w:rPr>
              <w:t xml:space="preserv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65pt;height:30.7pt" o:ole="" fillcolor="window">
                  <v:imagedata r:id="rId32" o:title=""/>
                </v:shape>
                <o:OLEObject Type="Embed" ProgID="Equation.3" ShapeID="_x0000_i1035" DrawAspect="Content" ObjectID="_1774167897"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2D5B476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1AE6F132" w:rsidR="00FF3259" w:rsidRPr="00A46FD9" w:rsidRDefault="003E1A47"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r>
              <w:t xml:space="preserve"> or the sub-block edge</w:t>
            </w:r>
            <w:r w:rsidRPr="00A46FD9">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567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AEB2F7"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149A983"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5677" w:name="_Hlk61613724"/>
      <w:r w:rsidR="004C72F0" w:rsidRPr="00A07190">
        <w:t xml:space="preserve">BS </w:t>
      </w:r>
      <w:r w:rsidR="004C72F0">
        <w:t xml:space="preserve">with </w:t>
      </w:r>
      <w:r w:rsidR="004C72F0" w:rsidRPr="00A07190">
        <w:t xml:space="preserve">maximum output power </w:t>
      </w:r>
      <w:bookmarkEnd w:id="567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26D71F0E"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5F4A2ED8" w:rsidR="00FF3259" w:rsidRPr="00A46FD9" w:rsidRDefault="003E1A47" w:rsidP="002D0F15">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05pt;height:30.7pt" o:ole="">
                  <v:imagedata r:id="rId36" o:title=""/>
                </v:shape>
                <o:OLEObject Type="Embed" ProgID="Equation.DSMT4" ShapeID="_x0000_i1036" DrawAspect="Content" ObjectID="_1774167898"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3pt;height:30.7pt" o:ole="" fillcolor="window">
                  <v:imagedata r:id="rId38" o:title=""/>
                </v:shape>
                <o:OLEObject Type="Embed" ProgID="Equation.DSMT4" ShapeID="_x0000_i1037" DrawAspect="Content" ObjectID="_1774167899"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6175E7FC"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05pt;height:30.7pt" o:ole="">
                  <v:imagedata r:id="rId40" o:title=""/>
                </v:shape>
                <o:OLEObject Type="Embed" ProgID="Equation.DSMT4" ShapeID="_x0000_i1038" DrawAspect="Content" ObjectID="_1774167900"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65pt;height:30.7pt" o:ole="" fillcolor="window">
                  <v:imagedata r:id="rId42" o:title=""/>
                </v:shape>
                <o:OLEObject Type="Embed" ProgID="Equation.DSMT4" ShapeID="_x0000_i1039" DrawAspect="Content" ObjectID="_1774167901"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09B62E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5.25pt;height:41.3pt" o:ole="" fillcolor="window">
                  <v:imagedata r:id="rId44" o:title=""/>
                </v:shape>
                <o:OLEObject Type="Embed" ProgID="Equation.3" ShapeID="_x0000_i1040" DrawAspect="Content" ObjectID="_1774167902"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49pt;height:41.3pt" o:ole="" fillcolor="window">
                  <v:imagedata r:id="rId46" o:title=""/>
                </v:shape>
                <o:OLEObject Type="Embed" ProgID="Equation.3" ShapeID="_x0000_i1041" DrawAspect="Content" ObjectID="_1774167903"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065FB267"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7BD68C42" w:rsidR="00FF3259" w:rsidRPr="00A46FD9" w:rsidRDefault="003E1A47" w:rsidP="001049E2">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05pt;height:30.7pt" o:ole="">
                  <v:imagedata r:id="rId48" o:title=""/>
                </v:shape>
                <o:OLEObject Type="Embed" ProgID="Equation.3" ShapeID="_x0000_i1042" DrawAspect="Content" ObjectID="_1774167904"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3DD873C5"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05pt;height:30.7pt" o:ole="">
                  <v:imagedata r:id="rId50" o:title=""/>
                </v:shape>
                <o:OLEObject Type="Embed" ProgID="Equation.3" ShapeID="_x0000_i1043" DrawAspect="Content" ObjectID="_1774167905"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025CF02"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65pt;height:41.3pt" o:ole="" fillcolor="window">
                  <v:imagedata r:id="rId52" o:title=""/>
                </v:shape>
                <o:OLEObject Type="Embed" ProgID="Equation.3" ShapeID="_x0000_i1044" DrawAspect="Content" ObjectID="_1774167906"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3pt" o:ole="" fillcolor="window">
                  <v:imagedata r:id="rId54" o:title=""/>
                </v:shape>
                <o:OLEObject Type="Embed" ProgID="Equation.3" ShapeID="_x0000_i1045" DrawAspect="Content" ObjectID="_1774167907"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58996864"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1114223"/>
      <w:bookmarkStart w:id="5686" w:name="_Toc67912728"/>
      <w:bookmarkStart w:id="5687" w:name="_Toc74903598"/>
      <w:bookmarkStart w:id="5688" w:name="_Toc76504972"/>
      <w:bookmarkStart w:id="5689" w:name="_Toc83044774"/>
      <w:bookmarkStart w:id="5690" w:name="_Toc89871357"/>
      <w:bookmarkStart w:id="5691" w:name="_Toc98699672"/>
      <w:bookmarkStart w:id="5692" w:name="_Toc115090884"/>
      <w:bookmarkStart w:id="5693" w:name="_Toc123142371"/>
      <w:bookmarkStart w:id="5694" w:name="_Toc124163746"/>
      <w:bookmarkStart w:id="5695" w:name="_Toc130735408"/>
      <w:bookmarkStart w:id="5696" w:name="_Toc137309609"/>
      <w:bookmarkStart w:id="5697" w:name="_Toc156500467"/>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60.3pt;height:30.7pt" o:ole="" fillcolor="window">
                  <v:imagedata r:id="rId56" o:title=""/>
                </v:shape>
                <o:OLEObject Type="Embed" ProgID="Equation.DSMT4" ShapeID="_x0000_i1046" DrawAspect="Content" ObjectID="_1774167908"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5CB2B5FF" w:rsidR="00FF3259" w:rsidRPr="00A46FD9" w:rsidRDefault="003E1A47" w:rsidP="00FF3259">
            <w:pPr>
              <w:pStyle w:val="TAN"/>
            </w:pPr>
            <w:r w:rsidRPr="00A46FD9">
              <w:t>NOTE 1:</w:t>
            </w:r>
            <w:r w:rsidRPr="00A46FD9">
              <w:tab/>
              <w:t>For operation with a GSM/EDGE or standalone NB-IoT or an E-UTRA 1.4 or 3 MHz carrier adjacent to the Base Station RF Bandwidth edge</w:t>
            </w:r>
            <w:r>
              <w:t xml:space="preserve"> or the sub-block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BAC13F6"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r w:rsidR="003E1A47">
        <w:t xml:space="preserve"> 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3pt;height:41.3pt" o:ole="" fillcolor="window">
                  <v:imagedata r:id="rId58" o:title=""/>
                </v:shape>
                <o:OLEObject Type="Embed" ProgID="Equation.3" ShapeID="_x0000_i1047" DrawAspect="Content" ObjectID="_1774167909"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5.3pt;height:41.3pt" o:ole="" fillcolor="window">
                  <v:imagedata r:id="rId60" o:title=""/>
                </v:shape>
                <o:OLEObject Type="Embed" ProgID="Equation.3" ShapeID="_x0000_i1048" DrawAspect="Content" ObjectID="_1774167910"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25E29277" w14:textId="77777777" w:rsidR="003E1A47" w:rsidRDefault="003E1A47" w:rsidP="003E1A47">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or the sub-block edge</w:t>
            </w:r>
            <w:r>
              <w:rPr>
                <w:rFonts w:cs="Arial"/>
              </w:rPr>
              <w:t>.</w:t>
            </w:r>
          </w:p>
          <w:p w14:paraId="0019AFEF" w14:textId="77777777" w:rsidR="003E1A47" w:rsidRDefault="003E1A47" w:rsidP="003E1A47">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747F08FC" w14:textId="77777777" w:rsidR="003E1A47" w:rsidRDefault="003E1A47" w:rsidP="003E1A47">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888AF59" w14:textId="77777777" w:rsidR="003E1A47" w:rsidRDefault="003E1A47" w:rsidP="003E1A47">
            <w:pPr>
              <w:pStyle w:val="TAN"/>
              <w:rPr>
                <w:rFonts w:cs="Arial"/>
              </w:rPr>
            </w:pPr>
            <w:r>
              <w:rPr>
                <w:rFonts w:cs="Arial"/>
              </w:rPr>
              <w:t>NOTE 4:</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2C3BD725" w14:textId="3EBBBDED" w:rsidR="00FF3259" w:rsidRPr="00A46FD9" w:rsidRDefault="003E1A47" w:rsidP="003E1A47">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6C9C0B4C" w:rsidR="00FF3259" w:rsidRPr="00A46FD9" w:rsidRDefault="003E1A47" w:rsidP="0078745B">
            <w:pPr>
              <w:pStyle w:val="TAN"/>
              <w:rPr>
                <w:rFonts w:cs="Arial"/>
              </w:rPr>
            </w:pPr>
            <w:r w:rsidRPr="00FE44C9">
              <w:t>NOTE 3:</w:t>
            </w:r>
            <w:r w:rsidRPr="00FE44C9">
              <w:tab/>
              <w:t>For operation with an E-UTRA 1.4 or 3MHz carrier adjacent to the Base Station RF Bandwidth edge</w:t>
            </w:r>
            <w:r>
              <w:t xml:space="preserve"> or the sub-block edge</w:t>
            </w:r>
            <w:r w:rsidRPr="00FE44C9">
              <w:t xml:space="preserv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CBDD9D2" w:rsidR="00FF3259" w:rsidRPr="00A46FD9" w:rsidRDefault="003E1A47" w:rsidP="00FF3259">
            <w:pPr>
              <w:pStyle w:val="TAN"/>
              <w:rPr>
                <w:rFonts w:cs="Arial"/>
              </w:rPr>
            </w:pPr>
            <w:r w:rsidRPr="00A46FD9">
              <w:t>NOTE 3:</w:t>
            </w:r>
            <w:r w:rsidRPr="00A46FD9">
              <w:tab/>
              <w:t>For operation with an E-UTRA 1.4 or 3MHz carrier adjacent to the Base Station RF Bandwidth edge</w:t>
            </w:r>
            <w:r>
              <w:t xml:space="preserve"> or the sub-block edge</w:t>
            </w:r>
            <w:r w:rsidRPr="00A46FD9">
              <w:t xml:space="preserv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2362574"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138E408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9.65pt;height:30.7pt" o:ole="">
                  <v:imagedata r:id="rId62" o:title=""/>
                </v:shape>
                <o:OLEObject Type="Embed" ProgID="Equation.DSMT4" ShapeID="_x0000_i1049" DrawAspect="Content" ObjectID="_1774167911"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60.3pt;height:30.7pt" o:ole="" fillcolor="window">
                  <v:imagedata r:id="rId64" o:title=""/>
                </v:shape>
                <o:OLEObject Type="Embed" ProgID="Equation.DSMT4" ShapeID="_x0000_i1050" DrawAspect="Content" ObjectID="_1774167912"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18BFF1D6"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058E42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1BDCC2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r w:rsidR="003E1A47">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06710759" w:rsidR="004F70B8" w:rsidRDefault="00266BB2"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9398CDD"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r w:rsidR="00266BB2">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4.05pt;height:41.3pt" o:ole="" fillcolor="window">
                  <v:imagedata r:id="rId66" o:title=""/>
                </v:shape>
                <o:OLEObject Type="Embed" ProgID="Equation.3" ShapeID="_x0000_i1051" DrawAspect="Content" ObjectID="_1774167913"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4.7pt;height:41.3pt" o:ole="" fillcolor="window">
                  <v:imagedata r:id="rId68" o:title=""/>
                </v:shape>
                <o:OLEObject Type="Embed" ProgID="Equation.3" ShapeID="_x0000_i1052" DrawAspect="Content" ObjectID="_1774167914"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41FD29C1" w14:textId="77777777" w:rsidR="00266BB2" w:rsidRDefault="00266BB2" w:rsidP="00266BB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2837B12C"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94B993"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3A03F61"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5424682A" w14:textId="05AC3333"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0.7pt" o:ole="">
                  <v:imagedata r:id="rId70" o:title=""/>
                </v:shape>
                <o:OLEObject Type="Embed" ProgID="Equation.3" ShapeID="_x0000_i1053" DrawAspect="Content" ObjectID="_1774167915"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719CE11" w:rsidR="00FF3259" w:rsidRPr="00A46FD9" w:rsidRDefault="00266BB2"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rPr>
              <w:t>,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207B97E"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r w:rsidR="00266BB2">
        <w:t xml:space="preserve"> 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65pt;height:41.3pt" o:ole="" fillcolor="window">
                  <v:imagedata r:id="rId72" o:title=""/>
                </v:shape>
                <o:OLEObject Type="Embed" ProgID="Equation.3" ShapeID="_x0000_i1054" DrawAspect="Content" ObjectID="_1774167916"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1.3pt" o:ole="" fillcolor="window">
                  <v:imagedata r:id="rId74" o:title=""/>
                </v:shape>
                <o:OLEObject Type="Embed" ProgID="Equation.3" ShapeID="_x0000_i1055" DrawAspect="Content" ObjectID="_1774167917"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ABCD02D" w14:textId="77777777" w:rsidR="00266BB2" w:rsidRDefault="00266BB2" w:rsidP="00266BB2">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88B4196"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15FFF45"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AD0C380"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06541FFC" w14:textId="55E8B946"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1114224"/>
      <w:bookmarkStart w:id="5707" w:name="_Toc67912729"/>
      <w:bookmarkStart w:id="5708" w:name="_Toc74903599"/>
      <w:bookmarkStart w:id="5709" w:name="_Toc76504973"/>
      <w:bookmarkStart w:id="5710" w:name="_Toc83044775"/>
      <w:bookmarkStart w:id="5711" w:name="_Toc89871358"/>
      <w:bookmarkStart w:id="5712" w:name="_Toc98699673"/>
      <w:bookmarkStart w:id="5713" w:name="_Toc115090885"/>
      <w:bookmarkStart w:id="5714" w:name="_Toc123142372"/>
      <w:bookmarkStart w:id="5715" w:name="_Toc124163747"/>
      <w:bookmarkStart w:id="5716" w:name="_Toc130735409"/>
      <w:bookmarkStart w:id="5717" w:name="_Toc137309610"/>
      <w:bookmarkStart w:id="5718" w:name="_Toc156500468"/>
      <w:r w:rsidRPr="00A46FD9">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1114225"/>
      <w:bookmarkStart w:id="5727" w:name="_Toc67912730"/>
      <w:bookmarkStart w:id="5728" w:name="_Toc74903600"/>
      <w:bookmarkStart w:id="5729" w:name="_Toc76504974"/>
      <w:bookmarkStart w:id="5730" w:name="_Toc83044776"/>
      <w:bookmarkStart w:id="5731" w:name="_Toc89871359"/>
      <w:bookmarkStart w:id="5732" w:name="_Toc98699674"/>
      <w:bookmarkStart w:id="5733" w:name="_Toc115090886"/>
      <w:bookmarkStart w:id="5734" w:name="_Toc123142373"/>
      <w:bookmarkStart w:id="5735" w:name="_Toc124163748"/>
      <w:bookmarkStart w:id="5736" w:name="_Toc130735410"/>
      <w:bookmarkStart w:id="5737" w:name="_Toc137309611"/>
      <w:bookmarkStart w:id="5738" w:name="_Toc156500469"/>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5739"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1114226"/>
      <w:bookmarkStart w:id="5751" w:name="_Toc67912731"/>
      <w:bookmarkStart w:id="5752" w:name="_Toc74903601"/>
      <w:bookmarkStart w:id="5753" w:name="_Toc76504975"/>
      <w:bookmarkStart w:id="5754" w:name="_Toc83044777"/>
      <w:bookmarkStart w:id="5755" w:name="_Toc89871360"/>
      <w:bookmarkStart w:id="5756" w:name="_Toc98699675"/>
      <w:bookmarkStart w:id="5757" w:name="_Toc115090887"/>
      <w:bookmarkStart w:id="5758" w:name="_Toc123142374"/>
      <w:bookmarkStart w:id="5759" w:name="_Toc124163749"/>
      <w:bookmarkStart w:id="5760" w:name="_Toc130735411"/>
      <w:bookmarkStart w:id="5761" w:name="_Toc137309612"/>
      <w:bookmarkStart w:id="5762" w:name="_Toc156500470"/>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1114227"/>
      <w:bookmarkStart w:id="5771" w:name="_Toc67912732"/>
      <w:bookmarkStart w:id="5772" w:name="_Toc74903602"/>
      <w:bookmarkStart w:id="5773" w:name="_Toc76504976"/>
      <w:bookmarkStart w:id="5774" w:name="_Toc83044778"/>
      <w:bookmarkStart w:id="5775" w:name="_Toc89871361"/>
      <w:bookmarkStart w:id="5776" w:name="_Toc98699676"/>
      <w:bookmarkStart w:id="5777" w:name="_Toc115090888"/>
      <w:bookmarkStart w:id="5778" w:name="_Toc123142375"/>
      <w:bookmarkStart w:id="5779" w:name="_Toc124163750"/>
      <w:bookmarkStart w:id="5780" w:name="_Toc130735412"/>
      <w:bookmarkStart w:id="5781" w:name="_Toc137309613"/>
      <w:bookmarkStart w:id="5782" w:name="_Toc156500471"/>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1114228"/>
      <w:bookmarkStart w:id="5791" w:name="_Toc67912733"/>
      <w:bookmarkStart w:id="5792" w:name="_Toc74903603"/>
      <w:bookmarkStart w:id="5793" w:name="_Toc76504977"/>
      <w:bookmarkStart w:id="5794" w:name="_Toc83044779"/>
      <w:bookmarkStart w:id="5795" w:name="_Toc89871362"/>
      <w:bookmarkStart w:id="5796" w:name="_Toc98699677"/>
      <w:bookmarkStart w:id="5797" w:name="_Toc115090889"/>
      <w:bookmarkStart w:id="5798" w:name="_Toc123142376"/>
      <w:bookmarkStart w:id="5799" w:name="_Toc124163751"/>
      <w:bookmarkStart w:id="5800" w:name="_Toc130735413"/>
      <w:bookmarkStart w:id="5801" w:name="_Toc137309614"/>
      <w:bookmarkStart w:id="5802" w:name="_Toc156500472"/>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1114229"/>
      <w:bookmarkStart w:id="5811" w:name="_Toc67912734"/>
      <w:bookmarkStart w:id="5812" w:name="_Toc74903604"/>
      <w:bookmarkStart w:id="5813" w:name="_Toc76504978"/>
      <w:bookmarkStart w:id="5814" w:name="_Toc83044780"/>
      <w:bookmarkStart w:id="5815" w:name="_Toc89871363"/>
      <w:bookmarkStart w:id="5816" w:name="_Toc98699678"/>
      <w:bookmarkStart w:id="5817" w:name="_Toc115090890"/>
      <w:bookmarkStart w:id="5818" w:name="_Toc123142377"/>
      <w:bookmarkStart w:id="5819" w:name="_Toc124163752"/>
      <w:bookmarkStart w:id="5820" w:name="_Toc130735414"/>
      <w:bookmarkStart w:id="5821" w:name="_Toc137309615"/>
      <w:bookmarkStart w:id="5822" w:name="_Toc156500473"/>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1114230"/>
      <w:bookmarkStart w:id="5831" w:name="_Toc67912735"/>
      <w:bookmarkStart w:id="5832" w:name="_Toc74903605"/>
      <w:bookmarkStart w:id="5833" w:name="_Toc76504979"/>
      <w:bookmarkStart w:id="5834" w:name="_Toc83044781"/>
      <w:bookmarkStart w:id="5835" w:name="_Toc89871364"/>
      <w:bookmarkStart w:id="5836" w:name="_Toc98699679"/>
      <w:bookmarkStart w:id="5837" w:name="_Toc115090891"/>
      <w:bookmarkStart w:id="5838" w:name="_Toc123142378"/>
      <w:bookmarkStart w:id="5839" w:name="_Toc124163753"/>
      <w:bookmarkStart w:id="5840" w:name="_Toc130735415"/>
      <w:bookmarkStart w:id="5841" w:name="_Toc137309616"/>
      <w:bookmarkStart w:id="5842" w:name="_Toc156500474"/>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1114231"/>
      <w:bookmarkStart w:id="5851" w:name="_Toc67912736"/>
      <w:bookmarkStart w:id="5852" w:name="_Toc74903606"/>
      <w:bookmarkStart w:id="5853" w:name="_Toc76504980"/>
      <w:bookmarkStart w:id="5854" w:name="_Toc83044782"/>
      <w:bookmarkStart w:id="5855" w:name="_Toc89871365"/>
      <w:bookmarkStart w:id="5856" w:name="_Toc98699680"/>
      <w:bookmarkStart w:id="5857" w:name="_Toc115090892"/>
      <w:bookmarkStart w:id="5858" w:name="_Toc123142379"/>
      <w:bookmarkStart w:id="5859" w:name="_Toc124163754"/>
      <w:bookmarkStart w:id="5860" w:name="_Toc130735416"/>
      <w:bookmarkStart w:id="5861" w:name="_Toc137309617"/>
      <w:bookmarkStart w:id="5862" w:name="_Toc156500475"/>
      <w:r w:rsidRPr="00A46FD9">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1114232"/>
      <w:bookmarkStart w:id="5871" w:name="_Toc67912737"/>
      <w:bookmarkStart w:id="5872" w:name="_Toc74903607"/>
      <w:bookmarkStart w:id="5873" w:name="_Toc76504981"/>
      <w:bookmarkStart w:id="5874" w:name="_Toc83044783"/>
      <w:bookmarkStart w:id="5875" w:name="_Toc89871366"/>
      <w:bookmarkStart w:id="5876" w:name="_Toc98699681"/>
      <w:bookmarkStart w:id="5877" w:name="_Toc115090893"/>
      <w:bookmarkStart w:id="5878" w:name="_Toc123142380"/>
      <w:bookmarkStart w:id="5879" w:name="_Toc124163755"/>
      <w:bookmarkStart w:id="5880" w:name="_Toc130735417"/>
      <w:bookmarkStart w:id="5881" w:name="_Toc137309618"/>
      <w:bookmarkStart w:id="5882" w:name="_Toc156500476"/>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1114233"/>
      <w:bookmarkStart w:id="5891" w:name="_Toc67912738"/>
      <w:bookmarkStart w:id="5892" w:name="_Toc74903608"/>
      <w:bookmarkStart w:id="5893" w:name="_Toc76504982"/>
      <w:bookmarkStart w:id="5894" w:name="_Toc83044784"/>
      <w:bookmarkStart w:id="5895" w:name="_Toc89871367"/>
      <w:bookmarkStart w:id="5896" w:name="_Toc98699682"/>
      <w:bookmarkStart w:id="5897" w:name="_Toc115090894"/>
      <w:bookmarkStart w:id="5898" w:name="_Toc123142381"/>
      <w:bookmarkStart w:id="5899" w:name="_Toc124163756"/>
      <w:bookmarkStart w:id="5900" w:name="_Toc130735418"/>
      <w:bookmarkStart w:id="5901" w:name="_Toc137309619"/>
      <w:bookmarkStart w:id="5902" w:name="_Toc156500477"/>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1114234"/>
      <w:bookmarkStart w:id="5911" w:name="_Toc67912739"/>
      <w:bookmarkStart w:id="5912" w:name="_Toc74903609"/>
      <w:bookmarkStart w:id="5913" w:name="_Toc76504983"/>
      <w:bookmarkStart w:id="5914" w:name="_Toc83044785"/>
      <w:bookmarkStart w:id="5915" w:name="_Toc89871368"/>
      <w:bookmarkStart w:id="5916" w:name="_Toc98699683"/>
      <w:bookmarkStart w:id="5917" w:name="_Toc115090895"/>
      <w:bookmarkStart w:id="5918" w:name="_Toc123142382"/>
      <w:bookmarkStart w:id="5919" w:name="_Toc124163757"/>
      <w:bookmarkStart w:id="5920" w:name="_Toc130735419"/>
      <w:bookmarkStart w:id="5921" w:name="_Toc137309620"/>
      <w:bookmarkStart w:id="5922" w:name="_Toc156500478"/>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1114235"/>
      <w:bookmarkStart w:id="5931" w:name="_Toc67912740"/>
      <w:bookmarkStart w:id="5932" w:name="_Toc74903610"/>
      <w:bookmarkStart w:id="5933" w:name="_Toc76504984"/>
      <w:bookmarkStart w:id="5934" w:name="_Toc83044786"/>
      <w:bookmarkStart w:id="5935" w:name="_Toc89871369"/>
      <w:bookmarkStart w:id="5936" w:name="_Toc98699684"/>
      <w:bookmarkStart w:id="5937" w:name="_Toc115090896"/>
      <w:bookmarkStart w:id="5938" w:name="_Toc123142383"/>
      <w:bookmarkStart w:id="5939" w:name="_Toc124163758"/>
      <w:bookmarkStart w:id="5940" w:name="_Toc130735420"/>
      <w:bookmarkStart w:id="5941" w:name="_Toc137309621"/>
      <w:bookmarkStart w:id="5942" w:name="_Toc156500479"/>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1114236"/>
      <w:bookmarkStart w:id="5951" w:name="_Toc67912741"/>
      <w:bookmarkStart w:id="5952" w:name="_Toc74903611"/>
      <w:bookmarkStart w:id="5953" w:name="_Toc76504985"/>
      <w:bookmarkStart w:id="5954" w:name="_Toc83044787"/>
      <w:bookmarkStart w:id="5955" w:name="_Toc89871370"/>
      <w:bookmarkStart w:id="5956" w:name="_Toc98699685"/>
      <w:bookmarkStart w:id="5957" w:name="_Toc115090897"/>
      <w:bookmarkStart w:id="5958" w:name="_Toc123142384"/>
      <w:bookmarkStart w:id="5959" w:name="_Toc124163759"/>
      <w:bookmarkStart w:id="5960" w:name="_Toc130735421"/>
      <w:bookmarkStart w:id="5961" w:name="_Toc137309622"/>
      <w:bookmarkStart w:id="5962" w:name="_Toc156500480"/>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1114237"/>
      <w:bookmarkStart w:id="5971" w:name="_Toc67912742"/>
      <w:bookmarkStart w:id="5972" w:name="_Toc74903612"/>
      <w:bookmarkStart w:id="5973" w:name="_Toc76504986"/>
      <w:bookmarkStart w:id="5974" w:name="_Toc83044788"/>
      <w:bookmarkStart w:id="5975" w:name="_Toc89871371"/>
      <w:bookmarkStart w:id="5976" w:name="_Toc98699686"/>
      <w:bookmarkStart w:id="5977" w:name="_Toc115090898"/>
      <w:bookmarkStart w:id="5978" w:name="_Toc123142385"/>
      <w:bookmarkStart w:id="5979" w:name="_Toc124163760"/>
      <w:bookmarkStart w:id="5980" w:name="_Toc130735422"/>
      <w:bookmarkStart w:id="5981" w:name="_Toc137309623"/>
      <w:bookmarkStart w:id="5982" w:name="_Toc156500481"/>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1114238"/>
      <w:bookmarkStart w:id="5991" w:name="_Toc67912743"/>
      <w:bookmarkStart w:id="5992" w:name="_Toc74903613"/>
      <w:bookmarkStart w:id="5993" w:name="_Toc76504987"/>
      <w:bookmarkStart w:id="5994" w:name="_Toc83044789"/>
      <w:bookmarkStart w:id="5995" w:name="_Toc89871372"/>
      <w:bookmarkStart w:id="5996" w:name="_Toc98699687"/>
      <w:bookmarkStart w:id="5997" w:name="_Toc115090899"/>
      <w:bookmarkStart w:id="5998" w:name="_Toc123142386"/>
      <w:bookmarkStart w:id="5999" w:name="_Toc124163761"/>
      <w:bookmarkStart w:id="6000" w:name="_Toc130735423"/>
      <w:bookmarkStart w:id="6001" w:name="_Toc137309624"/>
      <w:bookmarkStart w:id="6002" w:name="_Toc156500482"/>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1114239"/>
      <w:bookmarkStart w:id="6011" w:name="_Toc67912744"/>
      <w:bookmarkStart w:id="6012" w:name="_Toc74903614"/>
      <w:bookmarkStart w:id="6013" w:name="_Toc76504988"/>
      <w:bookmarkStart w:id="6014" w:name="_Toc83044790"/>
      <w:bookmarkStart w:id="6015" w:name="_Toc89871373"/>
      <w:bookmarkStart w:id="6016" w:name="_Toc98699688"/>
      <w:bookmarkStart w:id="6017" w:name="_Toc115090900"/>
      <w:bookmarkStart w:id="6018" w:name="_Toc123142387"/>
      <w:bookmarkStart w:id="6019" w:name="_Toc124163762"/>
      <w:bookmarkStart w:id="6020" w:name="_Toc130735424"/>
      <w:bookmarkStart w:id="6021" w:name="_Toc137309625"/>
      <w:bookmarkStart w:id="6022" w:name="_Toc156500483"/>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1114240"/>
      <w:bookmarkStart w:id="6031" w:name="_Toc67912745"/>
      <w:bookmarkStart w:id="6032" w:name="_Toc74903615"/>
      <w:bookmarkStart w:id="6033" w:name="_Toc76504989"/>
      <w:bookmarkStart w:id="6034" w:name="_Toc83044791"/>
      <w:bookmarkStart w:id="6035" w:name="_Toc89871374"/>
      <w:bookmarkStart w:id="6036" w:name="_Toc98699689"/>
      <w:bookmarkStart w:id="6037" w:name="_Toc115090901"/>
      <w:bookmarkStart w:id="6038" w:name="_Toc123142388"/>
      <w:bookmarkStart w:id="6039" w:name="_Toc124163763"/>
      <w:bookmarkStart w:id="6040" w:name="_Toc130735425"/>
      <w:bookmarkStart w:id="6041" w:name="_Toc137309626"/>
      <w:bookmarkStart w:id="6042" w:name="_Toc156500484"/>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1114241"/>
      <w:bookmarkStart w:id="6051" w:name="_Toc67912746"/>
      <w:bookmarkStart w:id="6052" w:name="_Toc74903616"/>
      <w:bookmarkStart w:id="6053" w:name="_Toc76504990"/>
      <w:bookmarkStart w:id="6054" w:name="_Toc83044792"/>
      <w:bookmarkStart w:id="6055" w:name="_Toc89871375"/>
      <w:bookmarkStart w:id="6056" w:name="_Toc98699690"/>
      <w:bookmarkStart w:id="6057" w:name="_Toc115090902"/>
      <w:bookmarkStart w:id="6058" w:name="_Toc123142389"/>
      <w:bookmarkStart w:id="6059" w:name="_Toc124163764"/>
      <w:bookmarkStart w:id="6060" w:name="_Toc130735426"/>
      <w:bookmarkStart w:id="6061" w:name="_Toc137309627"/>
      <w:bookmarkStart w:id="6062" w:name="_Toc156500485"/>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1114242"/>
      <w:bookmarkStart w:id="6071" w:name="_Toc67912747"/>
      <w:bookmarkStart w:id="6072" w:name="_Toc74903617"/>
      <w:bookmarkStart w:id="6073" w:name="_Toc76504991"/>
      <w:bookmarkStart w:id="6074" w:name="_Toc83044793"/>
      <w:bookmarkStart w:id="6075" w:name="_Toc89871376"/>
      <w:bookmarkStart w:id="6076" w:name="_Toc98699691"/>
      <w:bookmarkStart w:id="6077" w:name="_Toc115090903"/>
      <w:bookmarkStart w:id="6078" w:name="_Toc123142390"/>
      <w:bookmarkStart w:id="6079" w:name="_Toc124163765"/>
      <w:bookmarkStart w:id="6080" w:name="_Toc130735427"/>
      <w:bookmarkStart w:id="6081" w:name="_Toc137309628"/>
      <w:bookmarkStart w:id="6082" w:name="_Toc156500486"/>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1114243"/>
      <w:bookmarkStart w:id="6091" w:name="_Toc67912748"/>
      <w:bookmarkStart w:id="6092" w:name="_Toc74903618"/>
      <w:bookmarkStart w:id="6093" w:name="_Toc76504992"/>
      <w:bookmarkStart w:id="6094" w:name="_Toc83044794"/>
      <w:bookmarkStart w:id="6095" w:name="_Toc89871377"/>
      <w:bookmarkStart w:id="6096" w:name="_Toc98699692"/>
      <w:bookmarkStart w:id="6097" w:name="_Toc115090904"/>
      <w:bookmarkStart w:id="6098" w:name="_Toc123142391"/>
      <w:bookmarkStart w:id="6099" w:name="_Toc124163766"/>
      <w:bookmarkStart w:id="6100" w:name="_Toc130735428"/>
      <w:bookmarkStart w:id="6101" w:name="_Toc137309629"/>
      <w:bookmarkStart w:id="6102" w:name="_Toc156500487"/>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1B2697E3"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0E3B73" w:rsidRPr="00B86A5E">
              <w:rPr>
                <w:lang w:eastAsia="zh-CN"/>
              </w:rPr>
              <w:t xml:space="preserve">adjacent to </w:t>
            </w:r>
            <w:r w:rsidR="000E3B73" w:rsidRPr="00B86A5E">
              <w:t>s</w:t>
            </w:r>
            <w:r w:rsidR="000E3B73" w:rsidRPr="004F30ED">
              <w:t>ub-block gap</w:t>
            </w:r>
            <w:r w:rsidR="000E3B73" w:rsidRPr="00B86A5E">
              <w:t xml:space="preserve"> or </w:t>
            </w:r>
            <w:r w:rsidR="000E3B73" w:rsidRPr="004F30ED">
              <w:t>inter RF Bandwidth gap</w:t>
            </w:r>
            <w:r w:rsidR="000E3B7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1114244"/>
      <w:bookmarkStart w:id="6111" w:name="_Toc67912749"/>
      <w:bookmarkStart w:id="6112" w:name="_Toc74903619"/>
      <w:bookmarkStart w:id="6113" w:name="_Toc76504993"/>
      <w:bookmarkStart w:id="6114" w:name="_Toc83044795"/>
      <w:bookmarkStart w:id="6115" w:name="_Toc89871378"/>
      <w:bookmarkStart w:id="6116" w:name="_Toc98699693"/>
      <w:bookmarkStart w:id="6117" w:name="_Toc115090905"/>
      <w:bookmarkStart w:id="6118" w:name="_Toc123142392"/>
      <w:bookmarkStart w:id="6119" w:name="_Toc124163767"/>
      <w:bookmarkStart w:id="6120" w:name="_Toc130735429"/>
      <w:bookmarkStart w:id="6121" w:name="_Toc137309630"/>
      <w:bookmarkStart w:id="6122" w:name="_Toc156500488"/>
      <w:r w:rsidRPr="00A46FD9">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1114245"/>
      <w:bookmarkStart w:id="6131" w:name="_Toc67912750"/>
      <w:bookmarkStart w:id="6132" w:name="_Toc74903620"/>
      <w:bookmarkStart w:id="6133" w:name="_Toc76504994"/>
      <w:bookmarkStart w:id="6134" w:name="_Toc83044796"/>
      <w:bookmarkStart w:id="6135" w:name="_Toc89871379"/>
      <w:bookmarkStart w:id="6136" w:name="_Toc98699694"/>
      <w:bookmarkStart w:id="6137" w:name="_Toc115090906"/>
      <w:bookmarkStart w:id="6138" w:name="_Toc123142393"/>
      <w:bookmarkStart w:id="6139" w:name="_Toc124163768"/>
      <w:bookmarkStart w:id="6140" w:name="_Toc130735430"/>
      <w:bookmarkStart w:id="6141" w:name="_Toc137309631"/>
      <w:bookmarkStart w:id="6142" w:name="_Toc156500489"/>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629693A9"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w:t>
            </w:r>
            <w:r w:rsidRPr="00A46FD9">
              <w:rPr>
                <w:rFonts w:eastAsia="SimSun" w:cs="Arial"/>
                <w:lang w:eastAsia="zh-CN"/>
              </w:rPr>
              <w:t xml:space="preserve">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C54DF5" w:rsidRPr="00B86A5E">
              <w:rPr>
                <w:lang w:eastAsia="zh-CN"/>
              </w:rPr>
              <w:t xml:space="preserve">adjacent to </w:t>
            </w:r>
            <w:r w:rsidR="00C54DF5" w:rsidRPr="00B86A5E">
              <w:t>s</w:t>
            </w:r>
            <w:r w:rsidR="00C54DF5" w:rsidRPr="004F30ED">
              <w:t>ub-block gap</w:t>
            </w:r>
            <w:r w:rsidR="00C54DF5" w:rsidRPr="00B86A5E">
              <w:t xml:space="preserve"> or </w:t>
            </w:r>
            <w:r w:rsidR="00C54DF5" w:rsidRPr="004F30ED">
              <w:t>inter RF Bandwidth gap</w:t>
            </w:r>
            <w:r w:rsidR="00C54DF5"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1114246"/>
      <w:bookmarkStart w:id="6155" w:name="_Toc67912751"/>
      <w:bookmarkStart w:id="6156" w:name="_Toc74903621"/>
      <w:bookmarkStart w:id="6157" w:name="_Toc76504995"/>
      <w:bookmarkStart w:id="6158" w:name="_Toc83044797"/>
      <w:bookmarkStart w:id="6159" w:name="_Toc89871380"/>
      <w:bookmarkStart w:id="6160" w:name="_Toc98699695"/>
      <w:bookmarkStart w:id="6161" w:name="_Toc115090907"/>
      <w:bookmarkStart w:id="6162" w:name="_Toc123142394"/>
      <w:bookmarkStart w:id="6163" w:name="_Toc124163769"/>
      <w:bookmarkStart w:id="6164" w:name="_Toc130735431"/>
      <w:bookmarkStart w:id="6165" w:name="_Toc137309632"/>
      <w:bookmarkStart w:id="6166" w:name="_Toc156500490"/>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1114247"/>
      <w:bookmarkStart w:id="6175" w:name="_Toc67912752"/>
      <w:bookmarkStart w:id="6176" w:name="_Toc74903622"/>
      <w:bookmarkStart w:id="6177" w:name="_Toc76504996"/>
      <w:bookmarkStart w:id="6178" w:name="_Toc83044798"/>
      <w:bookmarkStart w:id="6179" w:name="_Toc89871381"/>
      <w:bookmarkStart w:id="6180" w:name="_Toc98699696"/>
      <w:bookmarkStart w:id="6181" w:name="_Toc115090908"/>
      <w:bookmarkStart w:id="6182" w:name="_Toc123142395"/>
      <w:bookmarkStart w:id="6183" w:name="_Toc124163770"/>
      <w:bookmarkStart w:id="6184" w:name="_Toc130735432"/>
      <w:bookmarkStart w:id="6185" w:name="_Toc137309633"/>
      <w:bookmarkStart w:id="6186" w:name="_Toc156500491"/>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1114248"/>
      <w:bookmarkStart w:id="6195" w:name="_Toc67912753"/>
      <w:bookmarkStart w:id="6196" w:name="_Toc74903623"/>
      <w:bookmarkStart w:id="6197" w:name="_Toc76504997"/>
      <w:bookmarkStart w:id="6198" w:name="_Toc83044799"/>
      <w:bookmarkStart w:id="6199" w:name="_Toc89871382"/>
      <w:bookmarkStart w:id="6200" w:name="_Toc98699697"/>
      <w:bookmarkStart w:id="6201" w:name="_Toc115090909"/>
      <w:bookmarkStart w:id="6202" w:name="_Toc123142396"/>
      <w:bookmarkStart w:id="6203" w:name="_Toc124163771"/>
      <w:bookmarkStart w:id="6204" w:name="_Toc130735433"/>
      <w:bookmarkStart w:id="6205" w:name="_Toc137309634"/>
      <w:bookmarkStart w:id="6206" w:name="_Toc156500492"/>
      <w:r w:rsidRPr="00A46FD9">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1114249"/>
      <w:bookmarkStart w:id="6215" w:name="_Toc67912754"/>
      <w:bookmarkStart w:id="6216" w:name="_Toc74903624"/>
      <w:bookmarkStart w:id="6217" w:name="_Toc76504998"/>
      <w:bookmarkStart w:id="6218" w:name="_Toc83044800"/>
      <w:bookmarkStart w:id="6219" w:name="_Toc89871383"/>
      <w:bookmarkStart w:id="6220" w:name="_Toc98699698"/>
      <w:bookmarkStart w:id="6221" w:name="_Toc115090910"/>
      <w:bookmarkStart w:id="6222" w:name="_Toc123142397"/>
      <w:bookmarkStart w:id="6223" w:name="_Toc124163772"/>
      <w:bookmarkStart w:id="6224" w:name="_Toc130735434"/>
      <w:bookmarkStart w:id="6225" w:name="_Toc137309635"/>
      <w:bookmarkStart w:id="6226" w:name="_Toc156500493"/>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1114250"/>
      <w:bookmarkStart w:id="6235" w:name="_Toc67912755"/>
      <w:bookmarkStart w:id="6236" w:name="_Toc74903625"/>
      <w:bookmarkStart w:id="6237" w:name="_Toc76504999"/>
      <w:bookmarkStart w:id="6238" w:name="_Toc83044801"/>
      <w:bookmarkStart w:id="6239" w:name="_Toc89871384"/>
      <w:bookmarkStart w:id="6240" w:name="_Toc98699699"/>
      <w:bookmarkStart w:id="6241" w:name="_Toc115090911"/>
      <w:bookmarkStart w:id="6242" w:name="_Toc123142398"/>
      <w:bookmarkStart w:id="6243" w:name="_Toc124163773"/>
      <w:bookmarkStart w:id="6244" w:name="_Toc130735435"/>
      <w:bookmarkStart w:id="6245" w:name="_Toc137309636"/>
      <w:bookmarkStart w:id="6246" w:name="_Toc156500494"/>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1114251"/>
      <w:bookmarkStart w:id="6255" w:name="_Toc67912756"/>
      <w:bookmarkStart w:id="6256" w:name="_Toc74903626"/>
      <w:bookmarkStart w:id="6257" w:name="_Toc76505000"/>
      <w:bookmarkStart w:id="6258" w:name="_Toc83044802"/>
      <w:bookmarkStart w:id="6259" w:name="_Toc89871385"/>
      <w:bookmarkStart w:id="6260" w:name="_Toc98699700"/>
      <w:bookmarkStart w:id="6261" w:name="_Toc115090912"/>
      <w:bookmarkStart w:id="6262" w:name="_Toc123142399"/>
      <w:bookmarkStart w:id="6263" w:name="_Toc124163774"/>
      <w:bookmarkStart w:id="6264" w:name="_Toc130735436"/>
      <w:bookmarkStart w:id="6265" w:name="_Toc137309637"/>
      <w:bookmarkStart w:id="6266" w:name="_Toc156500495"/>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1114252"/>
      <w:bookmarkStart w:id="6275" w:name="_Toc67912757"/>
      <w:bookmarkStart w:id="6276" w:name="_Toc74903627"/>
      <w:bookmarkStart w:id="6277" w:name="_Toc76505001"/>
      <w:bookmarkStart w:id="6278" w:name="_Toc83044803"/>
      <w:bookmarkStart w:id="6279" w:name="_Toc89871386"/>
      <w:bookmarkStart w:id="6280" w:name="_Toc98699701"/>
      <w:bookmarkStart w:id="6281" w:name="_Toc115090913"/>
      <w:bookmarkStart w:id="6282" w:name="_Toc123142400"/>
      <w:bookmarkStart w:id="6283" w:name="_Toc124163775"/>
      <w:bookmarkStart w:id="6284" w:name="_Toc130735437"/>
      <w:bookmarkStart w:id="6285" w:name="_Toc137309638"/>
      <w:bookmarkStart w:id="6286" w:name="_Toc156500496"/>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1114253"/>
      <w:bookmarkStart w:id="6295" w:name="_Toc67912758"/>
      <w:bookmarkStart w:id="6296" w:name="_Toc74903628"/>
      <w:bookmarkStart w:id="6297" w:name="_Toc76505002"/>
      <w:bookmarkStart w:id="6298" w:name="_Toc83044804"/>
      <w:bookmarkStart w:id="6299" w:name="_Toc89871387"/>
      <w:bookmarkStart w:id="6300" w:name="_Toc98699702"/>
      <w:bookmarkStart w:id="6301" w:name="_Toc115090914"/>
      <w:bookmarkStart w:id="6302" w:name="_Toc123142401"/>
      <w:bookmarkStart w:id="6303" w:name="_Toc124163776"/>
      <w:bookmarkStart w:id="6304" w:name="_Toc130735438"/>
      <w:bookmarkStart w:id="6305" w:name="_Toc137309639"/>
      <w:bookmarkStart w:id="6306" w:name="_Toc156500497"/>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1114254"/>
      <w:bookmarkStart w:id="6315" w:name="_Toc67912759"/>
      <w:bookmarkStart w:id="6316" w:name="_Toc74903629"/>
      <w:bookmarkStart w:id="6317" w:name="_Toc76505003"/>
      <w:bookmarkStart w:id="6318" w:name="_Toc83044805"/>
      <w:bookmarkStart w:id="6319" w:name="_Toc89871388"/>
      <w:bookmarkStart w:id="6320" w:name="_Toc98699703"/>
      <w:bookmarkStart w:id="6321" w:name="_Toc115090915"/>
      <w:bookmarkStart w:id="6322" w:name="_Toc123142402"/>
      <w:bookmarkStart w:id="6323" w:name="_Toc124163777"/>
      <w:bookmarkStart w:id="6324" w:name="_Toc130735439"/>
      <w:bookmarkStart w:id="6325" w:name="_Toc137309640"/>
      <w:bookmarkStart w:id="6326" w:name="_Toc156500498"/>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1114255"/>
      <w:bookmarkStart w:id="6335" w:name="_Toc67912760"/>
      <w:bookmarkStart w:id="6336" w:name="_Toc74903630"/>
      <w:bookmarkStart w:id="6337" w:name="_Toc76505004"/>
      <w:bookmarkStart w:id="6338" w:name="_Toc83044806"/>
      <w:bookmarkStart w:id="6339" w:name="_Toc89871389"/>
      <w:bookmarkStart w:id="6340" w:name="_Toc98699704"/>
      <w:bookmarkStart w:id="6341" w:name="_Toc115090916"/>
      <w:bookmarkStart w:id="6342" w:name="_Toc123142403"/>
      <w:bookmarkStart w:id="6343" w:name="_Toc124163778"/>
      <w:bookmarkStart w:id="6344" w:name="_Toc130735440"/>
      <w:bookmarkStart w:id="6345" w:name="_Toc137309641"/>
      <w:bookmarkStart w:id="6346" w:name="_Toc156500499"/>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1114256"/>
      <w:bookmarkStart w:id="6355" w:name="_Toc67912761"/>
      <w:bookmarkStart w:id="6356" w:name="_Toc74903631"/>
      <w:bookmarkStart w:id="6357" w:name="_Toc76505005"/>
      <w:bookmarkStart w:id="6358" w:name="_Toc83044807"/>
      <w:bookmarkStart w:id="6359" w:name="_Toc89871390"/>
      <w:bookmarkStart w:id="6360" w:name="_Toc98699705"/>
      <w:bookmarkStart w:id="6361" w:name="_Toc115090917"/>
      <w:bookmarkStart w:id="6362" w:name="_Toc123142404"/>
      <w:bookmarkStart w:id="6363" w:name="_Toc124163779"/>
      <w:bookmarkStart w:id="6364" w:name="_Toc130735441"/>
      <w:bookmarkStart w:id="6365" w:name="_Toc137309642"/>
      <w:bookmarkStart w:id="6366" w:name="_Toc156500500"/>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1114257"/>
      <w:bookmarkStart w:id="6375" w:name="_Toc67912762"/>
      <w:bookmarkStart w:id="6376" w:name="_Toc74903632"/>
      <w:bookmarkStart w:id="6377" w:name="_Toc76505006"/>
      <w:bookmarkStart w:id="6378" w:name="_Toc83044808"/>
      <w:bookmarkStart w:id="6379" w:name="_Toc89871391"/>
      <w:bookmarkStart w:id="6380" w:name="_Toc98699706"/>
      <w:bookmarkStart w:id="6381" w:name="_Toc115090918"/>
      <w:bookmarkStart w:id="6382" w:name="_Toc123142405"/>
      <w:bookmarkStart w:id="6383" w:name="_Toc124163780"/>
      <w:bookmarkStart w:id="6384" w:name="_Toc130735442"/>
      <w:bookmarkStart w:id="6385" w:name="_Toc137309643"/>
      <w:bookmarkStart w:id="6386" w:name="_Toc156500501"/>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1114258"/>
      <w:bookmarkStart w:id="6395" w:name="_Toc67912763"/>
      <w:bookmarkStart w:id="6396" w:name="_Toc74903633"/>
      <w:bookmarkStart w:id="6397" w:name="_Toc76505007"/>
      <w:bookmarkStart w:id="6398" w:name="_Toc83044809"/>
      <w:bookmarkStart w:id="6399" w:name="_Toc89871392"/>
      <w:bookmarkStart w:id="6400" w:name="_Toc98699707"/>
      <w:bookmarkStart w:id="6401" w:name="_Toc115090919"/>
      <w:bookmarkStart w:id="6402" w:name="_Toc123142406"/>
      <w:bookmarkStart w:id="6403" w:name="_Toc124163781"/>
      <w:bookmarkStart w:id="6404" w:name="_Toc130735443"/>
      <w:bookmarkStart w:id="6405" w:name="_Toc137309644"/>
      <w:bookmarkStart w:id="6406" w:name="_Toc156500502"/>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1114259"/>
      <w:bookmarkStart w:id="6415" w:name="_Toc67912764"/>
      <w:bookmarkStart w:id="6416" w:name="_Toc74903634"/>
      <w:bookmarkStart w:id="6417" w:name="_Toc76505008"/>
      <w:bookmarkStart w:id="6418" w:name="_Toc83044810"/>
      <w:bookmarkStart w:id="6419" w:name="_Toc89871393"/>
      <w:bookmarkStart w:id="6420" w:name="_Toc98699708"/>
      <w:bookmarkStart w:id="6421" w:name="_Toc115090920"/>
      <w:bookmarkStart w:id="6422" w:name="_Toc123142407"/>
      <w:bookmarkStart w:id="6423" w:name="_Toc124163782"/>
      <w:bookmarkStart w:id="6424" w:name="_Toc130735444"/>
      <w:bookmarkStart w:id="6425" w:name="_Toc137309645"/>
      <w:bookmarkStart w:id="6426" w:name="_Toc156500503"/>
      <w:r w:rsidRPr="00A46FD9">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1114260"/>
      <w:bookmarkStart w:id="6435" w:name="_Toc67912765"/>
      <w:bookmarkStart w:id="6436" w:name="_Toc74903635"/>
      <w:bookmarkStart w:id="6437" w:name="_Toc76505009"/>
      <w:bookmarkStart w:id="6438" w:name="_Toc83044811"/>
      <w:bookmarkStart w:id="6439" w:name="_Toc89871394"/>
      <w:bookmarkStart w:id="6440" w:name="_Toc98699709"/>
      <w:bookmarkStart w:id="6441" w:name="_Toc115090921"/>
      <w:bookmarkStart w:id="6442" w:name="_Toc123142408"/>
      <w:bookmarkStart w:id="6443" w:name="_Toc124163783"/>
      <w:bookmarkStart w:id="6444" w:name="_Toc130735445"/>
      <w:bookmarkStart w:id="6445" w:name="_Toc137309646"/>
      <w:bookmarkStart w:id="6446" w:name="_Toc156500504"/>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533B558B" w14:textId="264D9BB3" w:rsidR="00E9036F" w:rsidRDefault="00E9036F" w:rsidP="00FF3259">
      <w:pPr>
        <w:rPr>
          <w:snapToGrid w:val="0"/>
        </w:rPr>
      </w:pPr>
      <w:r>
        <w:t>This additional requirement shall only apply for BS co-located with an UTRA TDD BS.</w:t>
      </w:r>
    </w:p>
    <w:p w14:paraId="5266A434" w14:textId="1D5EA70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1114261"/>
      <w:bookmarkStart w:id="6455" w:name="_Toc67912766"/>
      <w:bookmarkStart w:id="6456" w:name="_Toc74903636"/>
      <w:bookmarkStart w:id="6457" w:name="_Toc76505010"/>
      <w:bookmarkStart w:id="6458" w:name="_Toc83044812"/>
      <w:bookmarkStart w:id="6459" w:name="_Toc89871395"/>
      <w:bookmarkStart w:id="6460" w:name="_Toc98699710"/>
      <w:bookmarkStart w:id="6461" w:name="_Toc115090922"/>
      <w:bookmarkStart w:id="6462" w:name="_Toc123142409"/>
      <w:bookmarkStart w:id="6463" w:name="_Toc124163784"/>
      <w:bookmarkStart w:id="6464" w:name="_Toc130735446"/>
      <w:bookmarkStart w:id="6465" w:name="_Toc137309647"/>
      <w:bookmarkStart w:id="6466" w:name="_Toc156500505"/>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7C859F2D" w14:textId="572F2244" w:rsidR="003279E5" w:rsidRPr="00FE44C9" w:rsidRDefault="003279E5" w:rsidP="003279E5">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1114262"/>
      <w:bookmarkStart w:id="6475"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6" w:name="_Toc74903637"/>
      <w:bookmarkStart w:id="6477" w:name="_Toc76505011"/>
      <w:bookmarkStart w:id="6478" w:name="_Toc83044813"/>
      <w:bookmarkStart w:id="6479" w:name="_Toc89871396"/>
      <w:bookmarkStart w:id="6480" w:name="_Toc98699711"/>
      <w:bookmarkStart w:id="6481" w:name="_Toc115090923"/>
      <w:bookmarkStart w:id="6482" w:name="_Toc123142410"/>
      <w:bookmarkStart w:id="6483" w:name="_Toc124163785"/>
      <w:bookmarkStart w:id="6484" w:name="_Toc130735447"/>
      <w:bookmarkStart w:id="6485" w:name="_Toc137309648"/>
      <w:bookmarkStart w:id="6486" w:name="_Toc156500506"/>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1114263"/>
      <w:bookmarkStart w:id="6495" w:name="_Toc67912768"/>
      <w:bookmarkStart w:id="6496" w:name="_Toc74903638"/>
      <w:bookmarkStart w:id="6497" w:name="_Toc76505012"/>
      <w:bookmarkStart w:id="6498" w:name="_Toc83044814"/>
      <w:bookmarkStart w:id="6499" w:name="_Toc89871397"/>
      <w:bookmarkStart w:id="6500" w:name="_Toc98699712"/>
      <w:bookmarkStart w:id="6501" w:name="_Toc115090924"/>
      <w:bookmarkStart w:id="6502" w:name="_Toc123142411"/>
      <w:bookmarkStart w:id="6503" w:name="_Toc124163786"/>
      <w:bookmarkStart w:id="6504" w:name="_Toc130735448"/>
      <w:bookmarkStart w:id="6505" w:name="_Toc137309649"/>
      <w:bookmarkStart w:id="6506" w:name="_Toc156500507"/>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1114264"/>
      <w:bookmarkStart w:id="6515" w:name="_Toc67912769"/>
      <w:bookmarkStart w:id="6516" w:name="_Toc74903639"/>
      <w:bookmarkStart w:id="6517" w:name="_Toc76505013"/>
      <w:bookmarkStart w:id="6518" w:name="_Toc83044815"/>
      <w:bookmarkStart w:id="6519" w:name="_Toc89871398"/>
      <w:bookmarkStart w:id="6520" w:name="_Toc98699713"/>
      <w:bookmarkStart w:id="6521" w:name="_Toc115090925"/>
      <w:bookmarkStart w:id="6522" w:name="_Toc123142412"/>
      <w:bookmarkStart w:id="6523" w:name="_Toc124163787"/>
      <w:bookmarkStart w:id="6524" w:name="_Toc130735449"/>
      <w:bookmarkStart w:id="6525" w:name="_Toc137309650"/>
      <w:bookmarkStart w:id="6526" w:name="_Toc156500508"/>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1114265"/>
      <w:bookmarkStart w:id="6535" w:name="_Toc67912770"/>
      <w:bookmarkStart w:id="6536" w:name="_Toc74903640"/>
      <w:bookmarkStart w:id="6537" w:name="_Toc76505014"/>
      <w:bookmarkStart w:id="6538" w:name="_Toc83044816"/>
      <w:bookmarkStart w:id="6539" w:name="_Toc89871399"/>
      <w:bookmarkStart w:id="6540" w:name="_Toc98699714"/>
      <w:bookmarkStart w:id="6541" w:name="_Toc115090926"/>
      <w:bookmarkStart w:id="6542" w:name="_Toc123142413"/>
      <w:bookmarkStart w:id="6543" w:name="_Toc124163788"/>
      <w:bookmarkStart w:id="6544" w:name="_Toc130735450"/>
      <w:bookmarkStart w:id="6545" w:name="_Toc137309651"/>
      <w:bookmarkStart w:id="6546" w:name="_Toc156500509"/>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4E57A5DE"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1114266"/>
      <w:bookmarkStart w:id="6555" w:name="_Toc67912771"/>
      <w:bookmarkStart w:id="6556" w:name="_Toc74903641"/>
      <w:bookmarkStart w:id="6557" w:name="_Toc76505015"/>
      <w:bookmarkStart w:id="6558" w:name="_Toc83044817"/>
      <w:bookmarkStart w:id="6559" w:name="_Toc89871400"/>
      <w:bookmarkStart w:id="6560" w:name="_Toc98699715"/>
      <w:bookmarkStart w:id="6561" w:name="_Toc115090927"/>
      <w:bookmarkStart w:id="6562" w:name="_Toc123142414"/>
      <w:bookmarkStart w:id="6563" w:name="_Toc124163789"/>
      <w:bookmarkStart w:id="6564" w:name="_Toc130735451"/>
      <w:bookmarkStart w:id="6565" w:name="_Toc137309652"/>
      <w:bookmarkStart w:id="6566" w:name="_Toc156500510"/>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1114267"/>
      <w:bookmarkStart w:id="6575" w:name="_Toc67912772"/>
      <w:bookmarkStart w:id="6576" w:name="_Toc74903642"/>
      <w:bookmarkStart w:id="6577" w:name="_Toc76505016"/>
      <w:bookmarkStart w:id="6578" w:name="_Toc83044818"/>
      <w:bookmarkStart w:id="6579" w:name="_Toc89871401"/>
      <w:bookmarkStart w:id="6580" w:name="_Toc98699716"/>
      <w:bookmarkStart w:id="6581" w:name="_Toc115090928"/>
      <w:bookmarkStart w:id="6582" w:name="_Toc123142415"/>
      <w:bookmarkStart w:id="6583" w:name="_Toc124163790"/>
      <w:bookmarkStart w:id="6584" w:name="_Toc130735452"/>
      <w:bookmarkStart w:id="6585" w:name="_Toc137309653"/>
      <w:bookmarkStart w:id="6586" w:name="_Toc156500511"/>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1114268"/>
      <w:bookmarkStart w:id="6595" w:name="_Toc67912773"/>
      <w:bookmarkStart w:id="6596" w:name="_Toc74903643"/>
      <w:bookmarkStart w:id="6597" w:name="_Toc76505017"/>
      <w:bookmarkStart w:id="6598" w:name="_Toc83044819"/>
      <w:bookmarkStart w:id="6599" w:name="_Toc89871402"/>
      <w:bookmarkStart w:id="6600" w:name="_Toc98699717"/>
      <w:bookmarkStart w:id="6601" w:name="_Toc115090929"/>
      <w:bookmarkStart w:id="6602" w:name="_Toc123142416"/>
      <w:bookmarkStart w:id="6603" w:name="_Toc124163791"/>
      <w:bookmarkStart w:id="6604" w:name="_Toc130735453"/>
      <w:bookmarkStart w:id="6605" w:name="_Toc137309654"/>
      <w:bookmarkStart w:id="6606" w:name="_Toc156500512"/>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079AD90B" w14:textId="77777777" w:rsidR="002C245B" w:rsidRPr="00A46FD9" w:rsidRDefault="002C245B" w:rsidP="002C245B">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85484C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76D47C69" w14:textId="14EC202D" w:rsidR="00FF3259" w:rsidRPr="00A46FD9" w:rsidRDefault="00061C64" w:rsidP="00FF3259">
      <w:pPr>
        <w:pStyle w:val="Heading4"/>
      </w:pPr>
      <w:bookmarkStart w:id="6607" w:name="_Toc156500513"/>
      <w:r w:rsidRPr="00061C64">
        <w:t>-</w:t>
      </w:r>
      <w:r w:rsidRPr="00061C64">
        <w:tab/>
        <w:t>For testing reference to a specific test configuration TCx for GSM/EDGE reference sensitivity, the steps in clause 7.2.4.1 and 7.2.4.2 shall apply.</w:t>
      </w:r>
      <w:bookmarkStart w:id="6608" w:name="_Toc21098089"/>
      <w:bookmarkStart w:id="6609" w:name="_Toc29765651"/>
      <w:bookmarkStart w:id="6610" w:name="_Toc37181133"/>
      <w:bookmarkStart w:id="6611" w:name="_Toc37181577"/>
      <w:bookmarkStart w:id="6612" w:name="_Toc37182021"/>
      <w:bookmarkStart w:id="6613" w:name="_Toc45882086"/>
      <w:bookmarkStart w:id="6614" w:name="_Toc52560319"/>
      <w:bookmarkStart w:id="6615" w:name="_Toc61114269"/>
      <w:bookmarkStart w:id="6616" w:name="_Toc67912774"/>
      <w:bookmarkStart w:id="6617" w:name="_Toc74903644"/>
      <w:bookmarkStart w:id="6618" w:name="_Toc76505018"/>
      <w:bookmarkStart w:id="6619" w:name="_Toc83044820"/>
      <w:bookmarkStart w:id="6620" w:name="_Toc89871403"/>
      <w:bookmarkStart w:id="6621" w:name="_Toc98699718"/>
      <w:bookmarkStart w:id="6622" w:name="_Toc115090930"/>
      <w:bookmarkStart w:id="6623" w:name="_Toc123142417"/>
      <w:bookmarkStart w:id="6624" w:name="_Toc124163792"/>
      <w:bookmarkStart w:id="6625" w:name="_Toc130735454"/>
      <w:bookmarkStart w:id="6626" w:name="_Toc137309655"/>
      <w:r w:rsidR="00FF3259" w:rsidRPr="00A46FD9">
        <w:t>7.2.4.1</w:t>
      </w:r>
      <w:r w:rsidR="00FF3259" w:rsidRPr="00A46FD9">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4D7745F3"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B17CF4" w:rsidRPr="00B41890">
        <w:t xml:space="preserve">TCH/FS and PDTCH/MCS5 </w:t>
      </w:r>
      <w:r w:rsidRPr="00A46FD9">
        <w:t>to test.</w:t>
      </w:r>
    </w:p>
    <w:p w14:paraId="6DA3E650" w14:textId="1979B4CF"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1114270"/>
      <w:bookmarkStart w:id="6635" w:name="_Toc67912775"/>
      <w:bookmarkStart w:id="6636" w:name="_Toc74903645"/>
      <w:bookmarkStart w:id="6637" w:name="_Toc76505019"/>
      <w:bookmarkStart w:id="6638" w:name="_Toc83044821"/>
      <w:bookmarkStart w:id="6639" w:name="_Toc89871404"/>
      <w:bookmarkStart w:id="6640" w:name="_Toc98699719"/>
      <w:bookmarkStart w:id="6641" w:name="_Toc115090931"/>
      <w:bookmarkStart w:id="6642" w:name="_Toc123142418"/>
      <w:bookmarkStart w:id="6643" w:name="_Toc124163793"/>
      <w:bookmarkStart w:id="6644" w:name="_Toc130735455"/>
      <w:bookmarkStart w:id="6645" w:name="_Toc137309656"/>
      <w:bookmarkStart w:id="6646" w:name="_Toc156500514"/>
      <w:r w:rsidRPr="00A46FD9">
        <w:t>7.2.4.2</w:t>
      </w:r>
      <w:r w:rsidRPr="00A46FD9">
        <w:tab/>
        <w:t>Procedure for GSM/EDGE reference sensitivity</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73C34BD3"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640C19C"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1114271"/>
      <w:bookmarkStart w:id="6655" w:name="_Toc67912776"/>
      <w:bookmarkStart w:id="6656" w:name="_Toc74903646"/>
      <w:bookmarkStart w:id="6657" w:name="_Toc76505020"/>
      <w:bookmarkStart w:id="6658" w:name="_Toc83044822"/>
      <w:bookmarkStart w:id="6659" w:name="_Toc89871405"/>
      <w:bookmarkStart w:id="6660" w:name="_Toc98699720"/>
      <w:bookmarkStart w:id="6661" w:name="_Toc115090932"/>
      <w:bookmarkStart w:id="6662" w:name="_Toc123142419"/>
      <w:bookmarkStart w:id="6663" w:name="_Toc124163794"/>
      <w:bookmarkStart w:id="6664" w:name="_Toc130735456"/>
      <w:bookmarkStart w:id="6665" w:name="_Toc137309657"/>
      <w:bookmarkStart w:id="6666" w:name="_Toc156500515"/>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1D503D23"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1114272"/>
      <w:bookmarkStart w:id="6675" w:name="_Toc67912777"/>
      <w:bookmarkStart w:id="6676" w:name="_Toc74903647"/>
      <w:bookmarkStart w:id="6677" w:name="_Toc76505021"/>
      <w:bookmarkStart w:id="6678" w:name="_Toc83044823"/>
      <w:bookmarkStart w:id="6679" w:name="_Toc89871406"/>
      <w:bookmarkStart w:id="6680" w:name="_Toc98699721"/>
      <w:bookmarkStart w:id="6681" w:name="_Toc115090933"/>
      <w:bookmarkStart w:id="6682" w:name="_Toc123142420"/>
      <w:bookmarkStart w:id="6683" w:name="_Toc124163795"/>
      <w:bookmarkStart w:id="6684" w:name="_Toc130735457"/>
      <w:bookmarkStart w:id="6685" w:name="_Toc137309658"/>
      <w:bookmarkStart w:id="6686" w:name="_Toc156500516"/>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1114273"/>
      <w:bookmarkStart w:id="6695" w:name="_Toc67912778"/>
      <w:bookmarkStart w:id="6696" w:name="_Toc74903648"/>
      <w:bookmarkStart w:id="6697" w:name="_Toc76505022"/>
      <w:bookmarkStart w:id="6698" w:name="_Toc83044824"/>
      <w:bookmarkStart w:id="6699" w:name="_Toc89871407"/>
      <w:bookmarkStart w:id="6700" w:name="_Toc98699722"/>
      <w:bookmarkStart w:id="6701" w:name="_Toc115090934"/>
      <w:bookmarkStart w:id="6702" w:name="_Toc123142421"/>
      <w:bookmarkStart w:id="6703" w:name="_Toc124163796"/>
      <w:bookmarkStart w:id="6704" w:name="_Toc130735458"/>
      <w:bookmarkStart w:id="6705" w:name="_Toc137309659"/>
      <w:bookmarkStart w:id="6706" w:name="_Toc156500517"/>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1114274"/>
      <w:bookmarkStart w:id="6715" w:name="_Toc67912779"/>
      <w:bookmarkStart w:id="6716" w:name="_Toc74903649"/>
      <w:bookmarkStart w:id="6717" w:name="_Toc76505023"/>
      <w:bookmarkStart w:id="6718" w:name="_Toc83044825"/>
      <w:bookmarkStart w:id="6719" w:name="_Toc89871408"/>
      <w:bookmarkStart w:id="6720" w:name="_Toc98699723"/>
      <w:bookmarkStart w:id="6721" w:name="_Toc115090935"/>
      <w:bookmarkStart w:id="6722" w:name="_Toc123142422"/>
      <w:bookmarkStart w:id="6723" w:name="_Toc124163797"/>
      <w:bookmarkStart w:id="6724" w:name="_Toc130735459"/>
      <w:bookmarkStart w:id="6725" w:name="_Toc137309660"/>
      <w:bookmarkStart w:id="6726" w:name="_Toc156500518"/>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1114275"/>
      <w:bookmarkStart w:id="6735" w:name="_Toc67912780"/>
      <w:bookmarkStart w:id="6736" w:name="_Toc74903650"/>
      <w:bookmarkStart w:id="6737" w:name="_Toc76505024"/>
      <w:bookmarkStart w:id="6738" w:name="_Toc83044826"/>
      <w:bookmarkStart w:id="6739" w:name="_Toc89871409"/>
      <w:bookmarkStart w:id="6740" w:name="_Toc98699724"/>
      <w:bookmarkStart w:id="6741" w:name="_Toc115090936"/>
      <w:bookmarkStart w:id="6742" w:name="_Toc123142423"/>
      <w:bookmarkStart w:id="6743" w:name="_Toc124163798"/>
      <w:bookmarkStart w:id="6744" w:name="_Toc130735460"/>
      <w:bookmarkStart w:id="6745" w:name="_Toc137309661"/>
      <w:bookmarkStart w:id="6746" w:name="_Toc156500519"/>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1114276"/>
      <w:bookmarkStart w:id="6755" w:name="_Toc67912781"/>
      <w:bookmarkStart w:id="6756" w:name="_Toc74903651"/>
      <w:bookmarkStart w:id="6757" w:name="_Toc76505025"/>
      <w:bookmarkStart w:id="6758" w:name="_Toc83044827"/>
      <w:bookmarkStart w:id="6759" w:name="_Toc89871410"/>
      <w:bookmarkStart w:id="6760" w:name="_Toc98699725"/>
      <w:bookmarkStart w:id="6761" w:name="_Toc115090937"/>
      <w:bookmarkStart w:id="6762" w:name="_Toc123142424"/>
      <w:bookmarkStart w:id="6763" w:name="_Toc124163799"/>
      <w:bookmarkStart w:id="6764" w:name="_Toc130735461"/>
      <w:bookmarkStart w:id="6765" w:name="_Toc137309662"/>
      <w:bookmarkStart w:id="6766" w:name="_Toc156500520"/>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FCB3685" w14:textId="77777777" w:rsidR="00F94172" w:rsidRPr="00A46FD9" w:rsidRDefault="00F94172" w:rsidP="00F94172">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2290C7B8" w14:textId="545777C8" w:rsidR="00FF3259" w:rsidRPr="00A46FD9" w:rsidRDefault="00656917" w:rsidP="00FF3259">
      <w:pPr>
        <w:pStyle w:val="Heading4"/>
      </w:pPr>
      <w:bookmarkStart w:id="6767" w:name="_Toc156500521"/>
      <w:r w:rsidRPr="00656917">
        <w:t>-</w:t>
      </w:r>
      <w:r w:rsidRPr="00656917">
        <w:tab/>
        <w:t>For reference to a specific test configuration TCx for GSM/EDGE, the steps in clause 7.3.4.1 and 7.3.4.2.</w:t>
      </w:r>
      <w:bookmarkStart w:id="6768" w:name="_Toc21098097"/>
      <w:bookmarkStart w:id="6769" w:name="_Toc29765659"/>
      <w:bookmarkStart w:id="6770" w:name="_Toc37181141"/>
      <w:bookmarkStart w:id="6771" w:name="_Toc37181585"/>
      <w:bookmarkStart w:id="6772" w:name="_Toc37182029"/>
      <w:bookmarkStart w:id="6773" w:name="_Toc45882094"/>
      <w:bookmarkStart w:id="6774" w:name="_Toc52560327"/>
      <w:bookmarkStart w:id="6775" w:name="_Toc61114277"/>
      <w:bookmarkStart w:id="6776" w:name="_Toc67912782"/>
      <w:bookmarkStart w:id="6777" w:name="_Toc74903652"/>
      <w:bookmarkStart w:id="6778" w:name="_Toc76505026"/>
      <w:bookmarkStart w:id="6779" w:name="_Toc83044828"/>
      <w:bookmarkStart w:id="6780" w:name="_Toc89871411"/>
      <w:bookmarkStart w:id="6781" w:name="_Toc98699726"/>
      <w:bookmarkStart w:id="6782" w:name="_Toc115090938"/>
      <w:bookmarkStart w:id="6783" w:name="_Toc123142425"/>
      <w:bookmarkStart w:id="6784" w:name="_Toc124163800"/>
      <w:bookmarkStart w:id="6785" w:name="_Toc130735462"/>
      <w:bookmarkStart w:id="6786" w:name="_Toc137309663"/>
      <w:r w:rsidR="00FF3259" w:rsidRPr="00A46FD9">
        <w:t>7.3.4.1</w:t>
      </w:r>
      <w:r w:rsidR="00FF3259" w:rsidRPr="00A46FD9">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1114278"/>
      <w:bookmarkStart w:id="6795" w:name="_Toc67912783"/>
      <w:bookmarkStart w:id="6796" w:name="_Toc74903653"/>
      <w:bookmarkStart w:id="6797" w:name="_Toc76505027"/>
      <w:bookmarkStart w:id="6798" w:name="_Toc83044829"/>
      <w:bookmarkStart w:id="6799" w:name="_Toc89871412"/>
      <w:bookmarkStart w:id="6800" w:name="_Toc98699727"/>
      <w:bookmarkStart w:id="6801" w:name="_Toc115090939"/>
      <w:bookmarkStart w:id="6802" w:name="_Toc123142426"/>
      <w:bookmarkStart w:id="6803" w:name="_Toc124163801"/>
      <w:bookmarkStart w:id="6804" w:name="_Toc130735463"/>
      <w:bookmarkStart w:id="6805" w:name="_Toc137309664"/>
      <w:bookmarkStart w:id="6806" w:name="_Toc156500522"/>
      <w:r w:rsidRPr="00A46FD9">
        <w:t>7.3.4.2</w:t>
      </w:r>
      <w:r w:rsidRPr="00A46FD9">
        <w:tab/>
        <w:t>Procedure for GSM/EDGE dynamic range for CS7, CS15 or CS18</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1114279"/>
      <w:bookmarkStart w:id="6815" w:name="_Toc67912784"/>
      <w:bookmarkStart w:id="6816" w:name="_Toc74903654"/>
      <w:bookmarkStart w:id="6817" w:name="_Toc76505028"/>
      <w:bookmarkStart w:id="6818" w:name="_Toc83044830"/>
      <w:bookmarkStart w:id="6819" w:name="_Toc89871413"/>
      <w:bookmarkStart w:id="6820" w:name="_Toc98699728"/>
      <w:bookmarkStart w:id="6821" w:name="_Toc115090940"/>
      <w:bookmarkStart w:id="6822" w:name="_Toc123142427"/>
      <w:bookmarkStart w:id="6823" w:name="_Toc124163802"/>
      <w:bookmarkStart w:id="6824" w:name="_Toc130735464"/>
      <w:bookmarkStart w:id="6825" w:name="_Toc137309665"/>
      <w:bookmarkStart w:id="6826" w:name="_Toc156500523"/>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1114280"/>
      <w:bookmarkStart w:id="6835" w:name="_Toc67912785"/>
      <w:bookmarkStart w:id="6836" w:name="_Toc74903655"/>
      <w:bookmarkStart w:id="6837" w:name="_Toc76505029"/>
      <w:bookmarkStart w:id="6838" w:name="_Toc83044831"/>
      <w:bookmarkStart w:id="6839" w:name="_Toc89871414"/>
      <w:bookmarkStart w:id="6840" w:name="_Toc98699729"/>
      <w:bookmarkStart w:id="6841" w:name="_Toc115090941"/>
      <w:bookmarkStart w:id="6842" w:name="_Toc123142428"/>
      <w:bookmarkStart w:id="6843" w:name="_Toc124163803"/>
      <w:bookmarkStart w:id="6844" w:name="_Toc130735465"/>
      <w:bookmarkStart w:id="6845" w:name="_Toc137309666"/>
      <w:bookmarkStart w:id="6846" w:name="_Toc156500524"/>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1114281"/>
      <w:bookmarkStart w:id="6855" w:name="_Toc67912786"/>
      <w:bookmarkStart w:id="6856" w:name="_Toc74903656"/>
      <w:bookmarkStart w:id="6857" w:name="_Toc76505030"/>
      <w:bookmarkStart w:id="6858" w:name="_Toc83044832"/>
      <w:bookmarkStart w:id="6859" w:name="_Toc89871415"/>
      <w:bookmarkStart w:id="6860" w:name="_Toc98699730"/>
      <w:bookmarkStart w:id="6861" w:name="_Toc115090942"/>
      <w:bookmarkStart w:id="6862" w:name="_Toc123142429"/>
      <w:bookmarkStart w:id="6863" w:name="_Toc124163804"/>
      <w:bookmarkStart w:id="6864" w:name="_Toc130735466"/>
      <w:bookmarkStart w:id="6865" w:name="_Toc137309667"/>
      <w:bookmarkStart w:id="6866" w:name="_Toc156500525"/>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1114282"/>
      <w:bookmarkStart w:id="6875" w:name="_Toc67912787"/>
      <w:bookmarkStart w:id="6876" w:name="_Toc74903657"/>
      <w:bookmarkStart w:id="6877" w:name="_Toc76505031"/>
      <w:bookmarkStart w:id="6878" w:name="_Toc83044833"/>
      <w:bookmarkStart w:id="6879" w:name="_Toc89871416"/>
      <w:bookmarkStart w:id="6880" w:name="_Toc98699731"/>
      <w:bookmarkStart w:id="6881" w:name="_Toc115090943"/>
      <w:bookmarkStart w:id="6882" w:name="_Toc123142430"/>
      <w:bookmarkStart w:id="6883" w:name="_Toc124163805"/>
      <w:bookmarkStart w:id="6884" w:name="_Toc130735467"/>
      <w:bookmarkStart w:id="6885" w:name="_Toc137309668"/>
      <w:bookmarkStart w:id="6886" w:name="_Toc156500526"/>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1114283"/>
      <w:bookmarkStart w:id="6895" w:name="_Toc67912788"/>
      <w:bookmarkStart w:id="6896" w:name="_Toc74903658"/>
      <w:bookmarkStart w:id="6897" w:name="_Toc76505032"/>
      <w:bookmarkStart w:id="6898" w:name="_Toc83044834"/>
      <w:bookmarkStart w:id="6899" w:name="_Toc89871417"/>
      <w:bookmarkStart w:id="6900" w:name="_Toc98699732"/>
      <w:bookmarkStart w:id="6901" w:name="_Toc115090944"/>
      <w:bookmarkStart w:id="6902" w:name="_Toc123142431"/>
      <w:bookmarkStart w:id="6903" w:name="_Toc124163806"/>
      <w:bookmarkStart w:id="6904" w:name="_Toc130735468"/>
      <w:bookmarkStart w:id="6905" w:name="_Toc137309669"/>
      <w:bookmarkStart w:id="6906" w:name="_Toc156500527"/>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1114284"/>
      <w:bookmarkStart w:id="6915" w:name="_Toc67912789"/>
      <w:bookmarkStart w:id="6916" w:name="_Toc74903659"/>
      <w:bookmarkStart w:id="6917" w:name="_Toc76505033"/>
      <w:bookmarkStart w:id="6918" w:name="_Toc83044835"/>
      <w:bookmarkStart w:id="6919" w:name="_Toc89871418"/>
      <w:bookmarkStart w:id="6920" w:name="_Toc98699733"/>
      <w:bookmarkStart w:id="6921" w:name="_Toc115090945"/>
      <w:bookmarkStart w:id="6922" w:name="_Toc123142432"/>
      <w:bookmarkStart w:id="6923" w:name="_Toc124163807"/>
      <w:bookmarkStart w:id="6924" w:name="_Toc130735469"/>
      <w:bookmarkStart w:id="6925" w:name="_Toc137309670"/>
      <w:bookmarkStart w:id="6926" w:name="_Toc156500528"/>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1114285"/>
      <w:bookmarkStart w:id="6935" w:name="_Toc67912790"/>
      <w:bookmarkStart w:id="6936" w:name="_Toc74903660"/>
      <w:bookmarkStart w:id="6937" w:name="_Toc76505034"/>
      <w:bookmarkStart w:id="6938" w:name="_Toc83044836"/>
      <w:bookmarkStart w:id="6939" w:name="_Toc89871419"/>
      <w:bookmarkStart w:id="6940" w:name="_Toc98699734"/>
      <w:bookmarkStart w:id="6941" w:name="_Toc115090946"/>
      <w:bookmarkStart w:id="6942" w:name="_Toc123142433"/>
      <w:bookmarkStart w:id="6943" w:name="_Toc124163808"/>
      <w:bookmarkStart w:id="6944" w:name="_Toc130735470"/>
      <w:bookmarkStart w:id="6945" w:name="_Toc137309671"/>
      <w:bookmarkStart w:id="6946" w:name="_Toc156500529"/>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1114286"/>
      <w:bookmarkStart w:id="6955" w:name="_Toc67912791"/>
      <w:bookmarkStart w:id="6956" w:name="_Toc74903661"/>
      <w:bookmarkStart w:id="6957" w:name="_Toc76505035"/>
      <w:bookmarkStart w:id="6958" w:name="_Toc83044837"/>
      <w:bookmarkStart w:id="6959" w:name="_Toc89871420"/>
      <w:bookmarkStart w:id="6960" w:name="_Toc98699735"/>
      <w:bookmarkStart w:id="6961" w:name="_Toc115090947"/>
      <w:bookmarkStart w:id="6962" w:name="_Toc123142434"/>
      <w:bookmarkStart w:id="6963" w:name="_Toc124163809"/>
      <w:bookmarkStart w:id="6964" w:name="_Toc130735471"/>
      <w:bookmarkStart w:id="6965" w:name="_Toc137309672"/>
      <w:bookmarkStart w:id="6966" w:name="_Toc156500530"/>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1114287"/>
      <w:bookmarkStart w:id="6975" w:name="_Toc67912792"/>
      <w:bookmarkStart w:id="6976" w:name="_Toc74903662"/>
      <w:bookmarkStart w:id="6977" w:name="_Toc76505036"/>
      <w:bookmarkStart w:id="6978" w:name="_Toc83044838"/>
      <w:bookmarkStart w:id="6979" w:name="_Toc89871421"/>
      <w:bookmarkStart w:id="6980" w:name="_Toc98699736"/>
      <w:bookmarkStart w:id="6981" w:name="_Toc115090948"/>
      <w:bookmarkStart w:id="6982" w:name="_Toc123142435"/>
      <w:bookmarkStart w:id="6983" w:name="_Toc124163810"/>
      <w:bookmarkStart w:id="6984" w:name="_Toc130735472"/>
      <w:bookmarkStart w:id="6985" w:name="_Toc137309673"/>
      <w:bookmarkStart w:id="6986" w:name="_Toc156500531"/>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1114288"/>
      <w:bookmarkStart w:id="6995" w:name="_Toc67912793"/>
      <w:bookmarkStart w:id="6996" w:name="_Toc74903663"/>
      <w:bookmarkStart w:id="6997" w:name="_Toc76505037"/>
      <w:bookmarkStart w:id="6998" w:name="_Toc83044839"/>
      <w:bookmarkStart w:id="6999" w:name="_Toc89871422"/>
      <w:bookmarkStart w:id="7000" w:name="_Toc98699737"/>
      <w:bookmarkStart w:id="7001" w:name="_Toc115090949"/>
      <w:bookmarkStart w:id="7002" w:name="_Toc123142436"/>
      <w:bookmarkStart w:id="7003" w:name="_Toc124163811"/>
      <w:bookmarkStart w:id="7004" w:name="_Toc130735473"/>
      <w:bookmarkStart w:id="7005" w:name="_Toc137309674"/>
      <w:bookmarkStart w:id="7006" w:name="_Toc156500532"/>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64576BE2" w14:textId="77777777" w:rsidR="0056686C" w:rsidRPr="00A46FD9" w:rsidRDefault="0056686C" w:rsidP="0056686C">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8D297EB" w14:textId="77777777" w:rsidR="0056686C" w:rsidRPr="00A46FD9" w:rsidRDefault="0056686C" w:rsidP="0056686C">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121ACB8B" w14:textId="77777777" w:rsidR="0056686C" w:rsidRPr="00A46FD9" w:rsidRDefault="0056686C" w:rsidP="0056686C">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611141B7"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1114289"/>
      <w:bookmarkStart w:id="7015" w:name="_Toc67912794"/>
      <w:bookmarkStart w:id="7016" w:name="_Toc74903664"/>
      <w:bookmarkStart w:id="7017" w:name="_Toc76505038"/>
      <w:bookmarkStart w:id="7018" w:name="_Toc83044840"/>
      <w:bookmarkStart w:id="7019" w:name="_Toc89871423"/>
      <w:bookmarkStart w:id="7020" w:name="_Toc98699738"/>
      <w:bookmarkStart w:id="7021" w:name="_Toc115090950"/>
      <w:bookmarkStart w:id="7022" w:name="_Toc123142437"/>
      <w:bookmarkStart w:id="7023" w:name="_Toc124163812"/>
      <w:bookmarkStart w:id="7024" w:name="_Toc130735474"/>
      <w:bookmarkStart w:id="7025" w:name="_Toc137309675"/>
      <w:bookmarkStart w:id="7026" w:name="_Toc156500533"/>
      <w:r w:rsidRPr="00A46FD9">
        <w:t>7.4.4.4.1</w:t>
      </w:r>
      <w:r w:rsidRPr="00A46FD9">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5530F1D9"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1114290"/>
      <w:bookmarkStart w:id="7035" w:name="_Toc67912795"/>
      <w:bookmarkStart w:id="7036" w:name="_Toc74903665"/>
      <w:bookmarkStart w:id="7037" w:name="_Toc76505039"/>
      <w:bookmarkStart w:id="7038" w:name="_Toc83044841"/>
      <w:bookmarkStart w:id="7039" w:name="_Toc89871424"/>
      <w:bookmarkStart w:id="7040" w:name="_Toc98699739"/>
      <w:bookmarkStart w:id="7041" w:name="_Toc115090951"/>
      <w:bookmarkStart w:id="7042" w:name="_Toc123142438"/>
      <w:bookmarkStart w:id="7043" w:name="_Toc124163813"/>
      <w:bookmarkStart w:id="7044" w:name="_Toc130735475"/>
      <w:bookmarkStart w:id="7045" w:name="_Toc137309676"/>
      <w:bookmarkStart w:id="7046" w:name="_Toc156500534"/>
      <w:r w:rsidRPr="00A46FD9">
        <w:t>7.4.4.4.2</w:t>
      </w:r>
      <w:r w:rsidRPr="00A46FD9">
        <w:tab/>
        <w:t>Procedure for additional narrowband blocking for GSM/EDGE</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1114291"/>
      <w:bookmarkStart w:id="7055" w:name="_Toc67912796"/>
      <w:bookmarkStart w:id="7056" w:name="_Toc74903666"/>
      <w:bookmarkStart w:id="7057" w:name="_Toc76505040"/>
      <w:bookmarkStart w:id="7058" w:name="_Toc83044842"/>
      <w:bookmarkStart w:id="7059" w:name="_Toc89871425"/>
      <w:bookmarkStart w:id="7060" w:name="_Toc98699740"/>
      <w:bookmarkStart w:id="7061" w:name="_Toc115090952"/>
      <w:bookmarkStart w:id="7062" w:name="_Toc123142439"/>
      <w:bookmarkStart w:id="7063" w:name="_Toc124163814"/>
      <w:bookmarkStart w:id="7064" w:name="_Toc130735476"/>
      <w:bookmarkStart w:id="7065" w:name="_Toc137309677"/>
      <w:bookmarkStart w:id="7066" w:name="_Toc156500535"/>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182433AA" w14:textId="77777777" w:rsidR="00CD2ACF" w:rsidRDefault="00CD2ACF" w:rsidP="00CD2ACF">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3FDEB056" w14:textId="77777777" w:rsidR="00CD2ACF" w:rsidRDefault="00CD2ACF" w:rsidP="00CD2ACF">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5D1FBA31" w14:textId="77777777" w:rsidR="00CD2ACF" w:rsidRPr="00A46FD9" w:rsidRDefault="00CD2ACF" w:rsidP="00CD2ACF">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7F2718EF"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1114292"/>
      <w:bookmarkStart w:id="7075" w:name="_Toc67912797"/>
      <w:bookmarkStart w:id="7076" w:name="_Toc74903667"/>
      <w:bookmarkStart w:id="7077" w:name="_Toc76505041"/>
      <w:bookmarkStart w:id="7078" w:name="_Toc83044843"/>
      <w:bookmarkStart w:id="7079" w:name="_Toc89871426"/>
      <w:bookmarkStart w:id="7080" w:name="_Toc98699741"/>
      <w:bookmarkStart w:id="7081" w:name="_Toc115090953"/>
      <w:bookmarkStart w:id="7082" w:name="_Toc123142440"/>
      <w:bookmarkStart w:id="7083" w:name="_Toc124163815"/>
      <w:bookmarkStart w:id="7084" w:name="_Toc130735477"/>
      <w:bookmarkStart w:id="7085" w:name="_Toc137309678"/>
      <w:bookmarkStart w:id="7086" w:name="_Toc156500536"/>
      <w:r w:rsidRPr="00A46FD9">
        <w:t>7.4.4.5.1</w:t>
      </w:r>
      <w:r w:rsidRPr="00A46FD9">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D7BDAA"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1114293"/>
      <w:bookmarkStart w:id="7095" w:name="_Toc67912798"/>
      <w:bookmarkStart w:id="7096" w:name="_Toc74903668"/>
      <w:bookmarkStart w:id="7097" w:name="_Toc76505042"/>
      <w:bookmarkStart w:id="7098" w:name="_Toc83044844"/>
      <w:bookmarkStart w:id="7099" w:name="_Toc89871427"/>
      <w:bookmarkStart w:id="7100" w:name="_Toc98699742"/>
      <w:bookmarkStart w:id="7101" w:name="_Toc115090954"/>
      <w:bookmarkStart w:id="7102" w:name="_Toc123142441"/>
      <w:bookmarkStart w:id="7103" w:name="_Toc124163816"/>
      <w:bookmarkStart w:id="7104" w:name="_Toc130735478"/>
      <w:bookmarkStart w:id="7105" w:name="_Toc137309679"/>
      <w:bookmarkStart w:id="7106" w:name="_Toc156500537"/>
      <w:r w:rsidRPr="00A46FD9">
        <w:t>7.4.4.5.2</w:t>
      </w:r>
      <w:r w:rsidRPr="00A46FD9">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1114294"/>
      <w:bookmarkStart w:id="7115" w:name="_Toc67912799"/>
      <w:bookmarkStart w:id="7116" w:name="_Toc74903669"/>
      <w:bookmarkStart w:id="7117" w:name="_Toc76505043"/>
      <w:bookmarkStart w:id="7118" w:name="_Toc83044845"/>
      <w:bookmarkStart w:id="7119" w:name="_Toc89871428"/>
      <w:bookmarkStart w:id="7120" w:name="_Toc98699743"/>
      <w:bookmarkStart w:id="7121" w:name="_Toc115090955"/>
      <w:bookmarkStart w:id="7122" w:name="_Toc123142442"/>
      <w:bookmarkStart w:id="7123" w:name="_Toc124163817"/>
      <w:bookmarkStart w:id="7124" w:name="_Toc130735479"/>
      <w:bookmarkStart w:id="7125" w:name="_Toc137309680"/>
      <w:bookmarkStart w:id="7126" w:name="_Toc156500538"/>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1114295"/>
      <w:bookmarkStart w:id="7135" w:name="_Toc67912800"/>
      <w:bookmarkStart w:id="7136" w:name="_Toc74903670"/>
      <w:bookmarkStart w:id="7137" w:name="_Toc76505044"/>
      <w:bookmarkStart w:id="7138" w:name="_Toc83044846"/>
      <w:bookmarkStart w:id="7139" w:name="_Toc89871429"/>
      <w:bookmarkStart w:id="7140" w:name="_Toc98699744"/>
      <w:bookmarkStart w:id="7141" w:name="_Toc115090956"/>
      <w:bookmarkStart w:id="7142" w:name="_Toc123142443"/>
      <w:bookmarkStart w:id="7143" w:name="_Toc124163818"/>
      <w:bookmarkStart w:id="7144" w:name="_Toc130735480"/>
      <w:bookmarkStart w:id="7145" w:name="_Toc137309681"/>
      <w:bookmarkStart w:id="7146" w:name="_Toc156500539"/>
      <w:r w:rsidRPr="00A46FD9">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1114296"/>
      <w:bookmarkStart w:id="7155" w:name="_Toc67912801"/>
      <w:bookmarkStart w:id="7156" w:name="_Toc74903671"/>
      <w:bookmarkStart w:id="7157" w:name="_Toc76505045"/>
      <w:bookmarkStart w:id="7158" w:name="_Toc83044847"/>
      <w:bookmarkStart w:id="7159" w:name="_Toc89871430"/>
      <w:bookmarkStart w:id="7160" w:name="_Toc98699745"/>
      <w:bookmarkStart w:id="7161" w:name="_Toc115090957"/>
      <w:bookmarkStart w:id="7162" w:name="_Toc123142444"/>
      <w:bookmarkStart w:id="7163" w:name="_Toc124163819"/>
      <w:bookmarkStart w:id="7164" w:name="_Toc130735481"/>
      <w:bookmarkStart w:id="7165" w:name="_Toc137309682"/>
      <w:bookmarkStart w:id="7166" w:name="_Toc156500540"/>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1114297"/>
      <w:bookmarkStart w:id="7176" w:name="_Toc67912802"/>
      <w:bookmarkStart w:id="7177" w:name="_Toc74903672"/>
      <w:bookmarkStart w:id="7178" w:name="_Toc76505046"/>
      <w:bookmarkStart w:id="7179" w:name="_Toc83044848"/>
      <w:bookmarkStart w:id="7180" w:name="_Toc89871431"/>
      <w:bookmarkStart w:id="7181" w:name="_Toc98699746"/>
      <w:bookmarkStart w:id="7182" w:name="_Toc115090958"/>
      <w:bookmarkStart w:id="7183" w:name="_Toc123142445"/>
      <w:bookmarkStart w:id="7184" w:name="_Toc124163820"/>
      <w:bookmarkStart w:id="7185" w:name="_Toc130735482"/>
      <w:bookmarkStart w:id="7186" w:name="_Toc137309683"/>
      <w:bookmarkStart w:id="7187" w:name="_Toc156500541"/>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5C285A72" w:rsidR="002855B8" w:rsidRDefault="002855B8" w:rsidP="00DD3B03">
            <w:pPr>
              <w:pStyle w:val="TAC"/>
              <w:rPr>
                <w:rFonts w:cs="Arial"/>
                <w:lang w:eastAsia="en-GB"/>
              </w:rPr>
            </w:pPr>
            <w:r>
              <w:rPr>
                <w:rFonts w:cs="Arial"/>
                <w:lang w:eastAsia="en-GB"/>
              </w:rPr>
              <w:t>m=</w:t>
            </w:r>
            <w:r>
              <w:rPr>
                <w:lang w:val="en-US" w:eastAsia="en-GB"/>
              </w:rPr>
              <w:t>0, 1, 2, 3, 4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1114298"/>
      <w:bookmarkStart w:id="7196" w:name="_Toc67912803"/>
      <w:bookmarkStart w:id="7197" w:name="_Toc74903673"/>
      <w:bookmarkStart w:id="7198" w:name="_Toc76505047"/>
      <w:bookmarkStart w:id="7199" w:name="_Toc83044849"/>
      <w:bookmarkStart w:id="7200" w:name="_Toc89871432"/>
      <w:bookmarkStart w:id="7201" w:name="_Toc98699747"/>
      <w:bookmarkStart w:id="7202" w:name="_Toc115090959"/>
      <w:bookmarkStart w:id="7203" w:name="_Toc123142446"/>
      <w:bookmarkStart w:id="7204" w:name="_Toc124163821"/>
      <w:bookmarkStart w:id="7205" w:name="_Toc130735483"/>
      <w:bookmarkStart w:id="7206" w:name="_Toc137309684"/>
      <w:bookmarkStart w:id="7207" w:name="_Toc156500542"/>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1114299"/>
      <w:bookmarkStart w:id="7216" w:name="_Toc67912804"/>
      <w:bookmarkStart w:id="7217" w:name="_Toc74903674"/>
      <w:bookmarkStart w:id="7218" w:name="_Toc76505048"/>
      <w:bookmarkStart w:id="7219" w:name="_Toc83044850"/>
      <w:bookmarkStart w:id="7220" w:name="_Toc89871433"/>
      <w:bookmarkStart w:id="7221" w:name="_Toc98699748"/>
      <w:bookmarkStart w:id="7222" w:name="_Toc115090960"/>
      <w:bookmarkStart w:id="7223" w:name="_Toc123142447"/>
      <w:bookmarkStart w:id="7224" w:name="_Toc124163822"/>
      <w:bookmarkStart w:id="7225" w:name="_Toc130735484"/>
      <w:bookmarkStart w:id="7226" w:name="_Toc137309685"/>
      <w:bookmarkStart w:id="7227" w:name="_Toc156500543"/>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1114300"/>
      <w:bookmarkStart w:id="7236" w:name="_Toc67912805"/>
      <w:bookmarkStart w:id="7237" w:name="_Toc74903675"/>
      <w:bookmarkStart w:id="7238" w:name="_Toc76505049"/>
      <w:bookmarkStart w:id="7239" w:name="_Toc83044851"/>
      <w:bookmarkStart w:id="7240" w:name="_Toc89871434"/>
      <w:bookmarkStart w:id="7241" w:name="_Toc98699749"/>
      <w:bookmarkStart w:id="7242" w:name="_Toc115090961"/>
      <w:bookmarkStart w:id="7243" w:name="_Toc123142448"/>
      <w:bookmarkStart w:id="7244" w:name="_Toc124163823"/>
      <w:bookmarkStart w:id="7245" w:name="_Toc130735485"/>
      <w:bookmarkStart w:id="7246" w:name="_Toc137309686"/>
      <w:bookmarkStart w:id="7247" w:name="_Toc156500544"/>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11F91937" w14:textId="1C4906C2" w:rsidR="00E9036F" w:rsidRDefault="00E9036F" w:rsidP="00FF3259">
      <w:r>
        <w:t>This additional requirement only applies for BS operating in the same geographical area as UTRA TDD.</w:t>
      </w:r>
    </w:p>
    <w:p w14:paraId="05DB015C" w14:textId="47D00268"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1114301"/>
      <w:bookmarkStart w:id="7256" w:name="_Toc67912806"/>
      <w:bookmarkStart w:id="7257" w:name="_Toc74903676"/>
      <w:bookmarkStart w:id="7258" w:name="_Toc76505050"/>
      <w:bookmarkStart w:id="7259" w:name="_Toc83044852"/>
      <w:bookmarkStart w:id="7260" w:name="_Toc89871435"/>
      <w:bookmarkStart w:id="7261" w:name="_Toc98699750"/>
      <w:bookmarkStart w:id="7262" w:name="_Toc115090962"/>
      <w:bookmarkStart w:id="7263" w:name="_Toc123142449"/>
      <w:bookmarkStart w:id="7264" w:name="_Toc124163824"/>
      <w:bookmarkStart w:id="7265" w:name="_Toc130735486"/>
      <w:bookmarkStart w:id="7266" w:name="_Toc137309687"/>
      <w:bookmarkStart w:id="7267" w:name="_Toc156500545"/>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1114302"/>
      <w:bookmarkStart w:id="7276" w:name="_Toc67912807"/>
      <w:bookmarkStart w:id="7277" w:name="_Toc74903677"/>
      <w:bookmarkStart w:id="7278" w:name="_Toc76505051"/>
      <w:bookmarkStart w:id="7279" w:name="_Toc83044853"/>
      <w:bookmarkStart w:id="7280" w:name="_Toc89871436"/>
      <w:bookmarkStart w:id="7281" w:name="_Toc98699751"/>
      <w:bookmarkStart w:id="7282" w:name="_Toc115090963"/>
      <w:bookmarkStart w:id="7283" w:name="_Toc123142450"/>
      <w:bookmarkStart w:id="7284" w:name="_Toc124163825"/>
      <w:bookmarkStart w:id="7285" w:name="_Toc130735487"/>
      <w:bookmarkStart w:id="7286" w:name="_Toc137309688"/>
      <w:bookmarkStart w:id="7287" w:name="_Toc156500546"/>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1114303"/>
      <w:bookmarkStart w:id="7296" w:name="_Toc67912808"/>
      <w:bookmarkStart w:id="7297" w:name="_Toc74903678"/>
      <w:bookmarkStart w:id="7298" w:name="_Toc76505052"/>
      <w:bookmarkStart w:id="7299" w:name="_Toc83044854"/>
      <w:bookmarkStart w:id="7300" w:name="_Toc89871437"/>
      <w:bookmarkStart w:id="7301" w:name="_Toc98699752"/>
      <w:bookmarkStart w:id="7302" w:name="_Toc115090964"/>
      <w:bookmarkStart w:id="7303" w:name="_Toc123142451"/>
      <w:bookmarkStart w:id="7304" w:name="_Toc124163826"/>
      <w:bookmarkStart w:id="7305" w:name="_Toc130735488"/>
      <w:bookmarkStart w:id="7306" w:name="_Toc137309689"/>
      <w:bookmarkStart w:id="7307" w:name="_Toc156500547"/>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1114304"/>
      <w:bookmarkStart w:id="7316" w:name="_Toc67912809"/>
      <w:bookmarkStart w:id="7317" w:name="_Toc74903679"/>
      <w:bookmarkStart w:id="7318" w:name="_Toc76505053"/>
      <w:bookmarkStart w:id="7319" w:name="_Toc83044855"/>
      <w:bookmarkStart w:id="7320" w:name="_Toc89871438"/>
      <w:bookmarkStart w:id="7321" w:name="_Toc98699753"/>
      <w:bookmarkStart w:id="7322" w:name="_Toc115090965"/>
      <w:bookmarkStart w:id="7323" w:name="_Toc123142452"/>
      <w:bookmarkStart w:id="7324" w:name="_Toc124163827"/>
      <w:bookmarkStart w:id="7325" w:name="_Toc130735489"/>
      <w:bookmarkStart w:id="7326" w:name="_Toc137309690"/>
      <w:bookmarkStart w:id="7327" w:name="_Toc156500548"/>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1114305"/>
      <w:bookmarkStart w:id="7336" w:name="_Toc67912810"/>
      <w:bookmarkStart w:id="7337" w:name="_Toc74903680"/>
      <w:bookmarkStart w:id="7338" w:name="_Toc76505054"/>
      <w:bookmarkStart w:id="7339" w:name="_Toc83044856"/>
      <w:bookmarkStart w:id="7340" w:name="_Toc89871439"/>
      <w:bookmarkStart w:id="7341" w:name="_Toc98699754"/>
      <w:bookmarkStart w:id="7342" w:name="_Toc115090966"/>
      <w:bookmarkStart w:id="7343" w:name="_Toc123142453"/>
      <w:bookmarkStart w:id="7344" w:name="_Toc124163828"/>
      <w:bookmarkStart w:id="7345" w:name="_Toc130735490"/>
      <w:bookmarkStart w:id="7346" w:name="_Toc137309691"/>
      <w:bookmarkStart w:id="7347" w:name="_Toc156500549"/>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1114306"/>
      <w:bookmarkStart w:id="7356" w:name="_Toc67912811"/>
      <w:bookmarkStart w:id="7357" w:name="_Toc74903681"/>
      <w:bookmarkStart w:id="7358" w:name="_Toc76505055"/>
      <w:bookmarkStart w:id="7359" w:name="_Toc83044857"/>
      <w:bookmarkStart w:id="7360" w:name="_Toc89871440"/>
      <w:bookmarkStart w:id="7361" w:name="_Toc98699755"/>
      <w:bookmarkStart w:id="7362" w:name="_Toc115090967"/>
      <w:bookmarkStart w:id="7363" w:name="_Toc123142454"/>
      <w:bookmarkStart w:id="7364" w:name="_Toc124163829"/>
      <w:bookmarkStart w:id="7365" w:name="_Toc130735491"/>
      <w:bookmarkStart w:id="7366" w:name="_Toc137309692"/>
      <w:bookmarkStart w:id="7367" w:name="_Toc156500550"/>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1114307"/>
      <w:bookmarkStart w:id="7376" w:name="_Toc67912812"/>
      <w:bookmarkStart w:id="7377" w:name="_Toc74903682"/>
      <w:bookmarkStart w:id="7378" w:name="_Toc76505056"/>
      <w:bookmarkStart w:id="7379" w:name="_Toc83044858"/>
      <w:bookmarkStart w:id="7380" w:name="_Toc89871441"/>
      <w:bookmarkStart w:id="7381" w:name="_Toc98699756"/>
      <w:bookmarkStart w:id="7382" w:name="_Toc115090968"/>
      <w:bookmarkStart w:id="7383" w:name="_Toc123142455"/>
      <w:bookmarkStart w:id="7384" w:name="_Toc124163830"/>
      <w:bookmarkStart w:id="7385" w:name="_Toc130735492"/>
      <w:bookmarkStart w:id="7386" w:name="_Toc137309693"/>
      <w:bookmarkStart w:id="7387" w:name="_Toc156500551"/>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1114308"/>
      <w:bookmarkStart w:id="7396" w:name="_Toc67912813"/>
      <w:bookmarkStart w:id="7397" w:name="_Toc74903683"/>
      <w:bookmarkStart w:id="7398" w:name="_Toc76505057"/>
      <w:bookmarkStart w:id="7399" w:name="_Toc83044859"/>
      <w:bookmarkStart w:id="7400" w:name="_Toc89871442"/>
      <w:bookmarkStart w:id="7401" w:name="_Toc98699757"/>
      <w:bookmarkStart w:id="7402" w:name="_Toc115090969"/>
      <w:bookmarkStart w:id="7403" w:name="_Toc123142456"/>
      <w:bookmarkStart w:id="7404" w:name="_Toc124163831"/>
      <w:bookmarkStart w:id="7405" w:name="_Toc130735493"/>
      <w:bookmarkStart w:id="7406" w:name="_Toc137309694"/>
      <w:bookmarkStart w:id="7407" w:name="_Toc156500552"/>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1114309"/>
      <w:bookmarkStart w:id="7416" w:name="_Toc67912814"/>
      <w:bookmarkStart w:id="7417" w:name="_Toc74903684"/>
      <w:bookmarkStart w:id="7418" w:name="_Toc76505058"/>
      <w:bookmarkStart w:id="7419" w:name="_Toc83044860"/>
      <w:bookmarkStart w:id="7420" w:name="_Toc89871443"/>
      <w:bookmarkStart w:id="7421" w:name="_Toc98699758"/>
      <w:bookmarkStart w:id="7422" w:name="_Toc115090970"/>
      <w:bookmarkStart w:id="7423" w:name="_Toc123142457"/>
      <w:bookmarkStart w:id="7424" w:name="_Toc124163832"/>
      <w:bookmarkStart w:id="7425" w:name="_Toc130735494"/>
      <w:bookmarkStart w:id="7426" w:name="_Toc137309695"/>
      <w:bookmarkStart w:id="7427" w:name="_Toc156500553"/>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1114310"/>
      <w:bookmarkStart w:id="7437" w:name="_Toc67912815"/>
      <w:bookmarkStart w:id="7438" w:name="_Toc74903685"/>
      <w:bookmarkStart w:id="7439" w:name="_Toc76505059"/>
      <w:bookmarkStart w:id="7440" w:name="_Toc83044861"/>
      <w:bookmarkStart w:id="7441" w:name="_Toc89871444"/>
      <w:bookmarkStart w:id="7442" w:name="_Toc98699759"/>
      <w:bookmarkStart w:id="7443" w:name="_Toc115090971"/>
      <w:bookmarkStart w:id="7444" w:name="_Toc123142458"/>
      <w:bookmarkStart w:id="7445" w:name="_Toc124163833"/>
      <w:bookmarkStart w:id="7446" w:name="_Toc130735495"/>
      <w:bookmarkStart w:id="7447" w:name="_Toc137309696"/>
      <w:bookmarkStart w:id="7448" w:name="_Toc156500554"/>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1114311"/>
      <w:bookmarkStart w:id="7457" w:name="_Toc67912816"/>
      <w:bookmarkStart w:id="7458" w:name="_Toc74903686"/>
      <w:bookmarkStart w:id="7459" w:name="_Toc76505060"/>
      <w:bookmarkStart w:id="7460" w:name="_Toc83044862"/>
      <w:bookmarkStart w:id="7461" w:name="_Toc89871445"/>
      <w:bookmarkStart w:id="7462" w:name="_Toc98699760"/>
      <w:bookmarkStart w:id="7463" w:name="_Toc115090972"/>
      <w:bookmarkStart w:id="7464" w:name="_Toc123142459"/>
      <w:bookmarkStart w:id="7465" w:name="_Toc124163834"/>
      <w:bookmarkStart w:id="7466" w:name="_Toc130735496"/>
      <w:bookmarkStart w:id="7467" w:name="_Toc137309697"/>
      <w:bookmarkStart w:id="7468" w:name="_Toc156500555"/>
      <w:r w:rsidRPr="00A46FD9">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1114312"/>
      <w:bookmarkStart w:id="7477" w:name="_Toc67912817"/>
      <w:bookmarkStart w:id="7478" w:name="_Toc74903687"/>
      <w:bookmarkStart w:id="7479" w:name="_Toc76505061"/>
      <w:bookmarkStart w:id="7480" w:name="_Toc83044863"/>
      <w:bookmarkStart w:id="7481" w:name="_Toc89871446"/>
      <w:bookmarkStart w:id="7482" w:name="_Toc98699761"/>
      <w:bookmarkStart w:id="7483" w:name="_Toc115090973"/>
      <w:bookmarkStart w:id="7484" w:name="_Toc123142460"/>
      <w:bookmarkStart w:id="7485" w:name="_Toc124163835"/>
      <w:bookmarkStart w:id="7486" w:name="_Toc130735497"/>
      <w:bookmarkStart w:id="7487" w:name="_Toc137309698"/>
      <w:bookmarkStart w:id="7488" w:name="_Toc156500556"/>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1114313"/>
      <w:bookmarkStart w:id="7497" w:name="_Toc67912818"/>
      <w:bookmarkStart w:id="7498" w:name="_Toc74903688"/>
      <w:bookmarkStart w:id="7499" w:name="_Toc76505062"/>
      <w:bookmarkStart w:id="7500" w:name="_Toc83044864"/>
      <w:bookmarkStart w:id="7501" w:name="_Toc89871447"/>
      <w:bookmarkStart w:id="7502" w:name="_Toc98699762"/>
      <w:bookmarkStart w:id="7503" w:name="_Toc115090974"/>
      <w:bookmarkStart w:id="7504" w:name="_Toc123142461"/>
      <w:bookmarkStart w:id="7505" w:name="_Toc124163836"/>
      <w:bookmarkStart w:id="7506" w:name="_Toc130735498"/>
      <w:bookmarkStart w:id="7507" w:name="_Toc137309699"/>
      <w:bookmarkStart w:id="7508" w:name="_Toc156500557"/>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1114314"/>
      <w:bookmarkStart w:id="7517" w:name="_Toc67912819"/>
      <w:bookmarkStart w:id="7518" w:name="_Toc74903689"/>
      <w:bookmarkStart w:id="7519" w:name="_Toc76505063"/>
      <w:bookmarkStart w:id="7520" w:name="_Toc83044865"/>
      <w:bookmarkStart w:id="7521" w:name="_Toc89871448"/>
      <w:bookmarkStart w:id="7522" w:name="_Toc98699763"/>
      <w:bookmarkStart w:id="7523" w:name="_Toc115090975"/>
      <w:bookmarkStart w:id="7524" w:name="_Toc123142462"/>
      <w:bookmarkStart w:id="7525" w:name="_Toc124163837"/>
      <w:bookmarkStart w:id="7526" w:name="_Toc130735499"/>
      <w:bookmarkStart w:id="7527" w:name="_Toc137309700"/>
      <w:bookmarkStart w:id="7528" w:name="_Toc156500558"/>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1114315"/>
      <w:bookmarkStart w:id="7537" w:name="_Toc67912820"/>
      <w:bookmarkStart w:id="7538" w:name="_Toc74903690"/>
      <w:bookmarkStart w:id="7539" w:name="_Toc76505064"/>
      <w:bookmarkStart w:id="7540" w:name="_Toc83044866"/>
      <w:bookmarkStart w:id="7541" w:name="_Toc89871449"/>
      <w:bookmarkStart w:id="7542" w:name="_Toc98699764"/>
      <w:bookmarkStart w:id="7543" w:name="_Toc115090976"/>
      <w:bookmarkStart w:id="7544" w:name="_Toc123142463"/>
      <w:bookmarkStart w:id="7545" w:name="_Toc124163838"/>
      <w:bookmarkStart w:id="7546" w:name="_Toc130735500"/>
      <w:bookmarkStart w:id="7547" w:name="_Toc137309701"/>
      <w:bookmarkStart w:id="7548" w:name="_Toc156500559"/>
      <w:r w:rsidRPr="00A46FD9">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1114316"/>
      <w:bookmarkStart w:id="7557" w:name="_Toc67912821"/>
      <w:bookmarkStart w:id="7558" w:name="_Toc74903691"/>
      <w:bookmarkStart w:id="7559" w:name="_Toc76505065"/>
      <w:bookmarkStart w:id="7560" w:name="_Toc83044867"/>
      <w:bookmarkStart w:id="7561" w:name="_Toc89871450"/>
      <w:bookmarkStart w:id="7562" w:name="_Toc98699765"/>
      <w:bookmarkStart w:id="7563" w:name="_Toc115090977"/>
      <w:bookmarkStart w:id="7564" w:name="_Toc123142464"/>
      <w:bookmarkStart w:id="7565" w:name="_Toc124163839"/>
      <w:bookmarkStart w:id="7566" w:name="_Toc130735501"/>
      <w:bookmarkStart w:id="7567" w:name="_Toc137309702"/>
      <w:bookmarkStart w:id="7568" w:name="_Toc156500560"/>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1114317"/>
      <w:bookmarkStart w:id="7577" w:name="_Toc67912822"/>
      <w:bookmarkStart w:id="7578" w:name="_Toc74903692"/>
      <w:bookmarkStart w:id="7579" w:name="_Toc76505066"/>
      <w:bookmarkStart w:id="7580" w:name="_Toc83044868"/>
      <w:bookmarkStart w:id="7581" w:name="_Toc89871451"/>
      <w:bookmarkStart w:id="7582" w:name="_Toc98699766"/>
      <w:bookmarkStart w:id="7583" w:name="_Toc115090978"/>
      <w:bookmarkStart w:id="7584" w:name="_Toc123142465"/>
      <w:bookmarkStart w:id="7585" w:name="_Toc124163840"/>
      <w:bookmarkStart w:id="7586" w:name="_Toc130735502"/>
      <w:bookmarkStart w:id="7587" w:name="_Toc137309703"/>
      <w:bookmarkStart w:id="7588" w:name="_Toc156500561"/>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30E8D4EF"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6F3DAAD7" w14:textId="0A5F6D68" w:rsidR="003E1A47" w:rsidRPr="00A46FD9" w:rsidRDefault="003E1A47" w:rsidP="00FF3259">
      <w:pPr>
        <w:pStyle w:val="B10"/>
      </w:pPr>
      <w:r w:rsidRPr="000951CF">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1114318"/>
      <w:bookmarkStart w:id="7597" w:name="_Toc67912823"/>
      <w:bookmarkStart w:id="7598" w:name="_Toc74903693"/>
      <w:bookmarkStart w:id="7599" w:name="_Toc76505067"/>
      <w:bookmarkStart w:id="7600" w:name="_Toc83044869"/>
      <w:bookmarkStart w:id="7601" w:name="_Toc89871452"/>
      <w:bookmarkStart w:id="7602" w:name="_Toc98699767"/>
      <w:bookmarkStart w:id="7603" w:name="_Toc115090979"/>
      <w:bookmarkStart w:id="7604" w:name="_Toc123142466"/>
      <w:bookmarkStart w:id="7605" w:name="_Toc124163841"/>
      <w:bookmarkStart w:id="7606" w:name="_Toc130735503"/>
      <w:bookmarkStart w:id="7607" w:name="_Toc137309704"/>
      <w:bookmarkStart w:id="7608" w:name="_Toc156500562"/>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1114319"/>
      <w:bookmarkStart w:id="7617" w:name="_Toc67912824"/>
      <w:bookmarkStart w:id="7618" w:name="_Toc74903694"/>
      <w:bookmarkStart w:id="7619" w:name="_Toc76505068"/>
      <w:bookmarkStart w:id="7620" w:name="_Toc83044870"/>
      <w:bookmarkStart w:id="7621" w:name="_Toc89871453"/>
      <w:bookmarkStart w:id="7622" w:name="_Toc98699768"/>
      <w:bookmarkStart w:id="7623" w:name="_Toc115090980"/>
      <w:bookmarkStart w:id="7624" w:name="_Toc123142467"/>
      <w:bookmarkStart w:id="7625" w:name="_Toc124163842"/>
      <w:bookmarkStart w:id="7626" w:name="_Toc130735504"/>
      <w:bookmarkStart w:id="7627" w:name="_Toc137309705"/>
      <w:bookmarkStart w:id="7628" w:name="_Toc156500563"/>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1114320"/>
      <w:bookmarkStart w:id="7637" w:name="_Toc67912825"/>
      <w:bookmarkStart w:id="7638" w:name="_Toc74903695"/>
      <w:bookmarkStart w:id="7639" w:name="_Toc76505069"/>
      <w:bookmarkStart w:id="7640" w:name="_Toc83044871"/>
      <w:bookmarkStart w:id="7641" w:name="_Toc89871454"/>
      <w:bookmarkStart w:id="7642" w:name="_Toc98699769"/>
      <w:bookmarkStart w:id="7643" w:name="_Toc115090981"/>
      <w:bookmarkStart w:id="7644" w:name="_Toc123142468"/>
      <w:bookmarkStart w:id="7645" w:name="_Toc124163843"/>
      <w:bookmarkStart w:id="7646" w:name="_Toc130735505"/>
      <w:bookmarkStart w:id="7647" w:name="_Toc137309706"/>
      <w:bookmarkStart w:id="7648" w:name="_Toc156500564"/>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1114321"/>
      <w:bookmarkStart w:id="7657" w:name="_Toc67912826"/>
      <w:bookmarkStart w:id="7658" w:name="_Toc74903696"/>
      <w:bookmarkStart w:id="7659" w:name="_Toc76505070"/>
      <w:bookmarkStart w:id="7660" w:name="_Toc83044872"/>
      <w:bookmarkStart w:id="7661" w:name="_Toc89871455"/>
      <w:bookmarkStart w:id="7662" w:name="_Toc98699770"/>
      <w:bookmarkStart w:id="7663" w:name="_Toc115090982"/>
      <w:bookmarkStart w:id="7664" w:name="_Toc123142469"/>
      <w:bookmarkStart w:id="7665" w:name="_Toc124163844"/>
      <w:bookmarkStart w:id="7666" w:name="_Toc130735506"/>
      <w:bookmarkStart w:id="7667" w:name="_Toc137309707"/>
      <w:bookmarkStart w:id="7668" w:name="_Toc156500565"/>
      <w:r w:rsidRPr="00A46FD9">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1114322"/>
      <w:bookmarkStart w:id="7677" w:name="_Toc67912827"/>
      <w:bookmarkStart w:id="7678" w:name="_Toc74903697"/>
      <w:bookmarkStart w:id="7679" w:name="_Toc76505071"/>
      <w:bookmarkStart w:id="7680" w:name="_Toc83044873"/>
      <w:bookmarkStart w:id="7681" w:name="_Toc89871456"/>
      <w:bookmarkStart w:id="7682" w:name="_Toc98699771"/>
      <w:bookmarkStart w:id="7683" w:name="_Toc115090983"/>
      <w:bookmarkStart w:id="7684" w:name="_Toc123142470"/>
      <w:bookmarkStart w:id="7685" w:name="_Toc124163845"/>
      <w:bookmarkStart w:id="7686" w:name="_Toc130735507"/>
      <w:bookmarkStart w:id="7687" w:name="_Toc137309708"/>
      <w:bookmarkStart w:id="7688" w:name="_Toc156500566"/>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1114323"/>
      <w:bookmarkStart w:id="7697" w:name="_Toc67912828"/>
      <w:bookmarkStart w:id="7698" w:name="_Toc74903698"/>
      <w:bookmarkStart w:id="7699" w:name="_Toc76505072"/>
      <w:bookmarkStart w:id="7700" w:name="_Toc83044874"/>
      <w:bookmarkStart w:id="7701" w:name="_Toc89871457"/>
      <w:bookmarkStart w:id="7702" w:name="_Toc98699772"/>
      <w:bookmarkStart w:id="7703" w:name="_Toc115090984"/>
      <w:bookmarkStart w:id="7704" w:name="_Toc123142471"/>
      <w:bookmarkStart w:id="7705" w:name="_Toc124163846"/>
      <w:bookmarkStart w:id="7706" w:name="_Toc130735508"/>
      <w:bookmarkStart w:id="7707" w:name="_Toc137309709"/>
      <w:bookmarkStart w:id="7708" w:name="_Toc156500567"/>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1114324"/>
      <w:bookmarkStart w:id="7717" w:name="_Toc67912829"/>
      <w:bookmarkStart w:id="7718" w:name="_Toc74903699"/>
      <w:bookmarkStart w:id="7719" w:name="_Toc76505073"/>
      <w:bookmarkStart w:id="7720" w:name="_Toc83044875"/>
      <w:bookmarkStart w:id="7721" w:name="_Toc89871458"/>
      <w:bookmarkStart w:id="7722" w:name="_Toc98699773"/>
      <w:bookmarkStart w:id="7723" w:name="_Toc115090985"/>
      <w:bookmarkStart w:id="7724" w:name="_Toc123142472"/>
      <w:bookmarkStart w:id="7725" w:name="_Toc124163847"/>
      <w:bookmarkStart w:id="7726" w:name="_Toc130735509"/>
      <w:bookmarkStart w:id="7727" w:name="_Toc137309710"/>
      <w:bookmarkStart w:id="7728" w:name="_Toc156500568"/>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1114325"/>
      <w:bookmarkStart w:id="7737" w:name="_Toc67912830"/>
      <w:bookmarkStart w:id="7738" w:name="_Toc74903700"/>
      <w:bookmarkStart w:id="7739" w:name="_Toc76505074"/>
      <w:bookmarkStart w:id="7740" w:name="_Toc83044876"/>
      <w:bookmarkStart w:id="7741" w:name="_Toc89871459"/>
      <w:bookmarkStart w:id="7742" w:name="_Toc98699774"/>
      <w:bookmarkStart w:id="7743" w:name="_Toc115090986"/>
      <w:bookmarkStart w:id="7744" w:name="_Toc123142473"/>
      <w:bookmarkStart w:id="7745" w:name="_Toc124163848"/>
      <w:bookmarkStart w:id="7746" w:name="_Toc130735510"/>
      <w:bookmarkStart w:id="7747" w:name="_Toc137309711"/>
      <w:bookmarkStart w:id="7748" w:name="_Toc156500569"/>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1114326"/>
      <w:bookmarkStart w:id="7757" w:name="_Toc67912831"/>
      <w:bookmarkStart w:id="7758" w:name="_Toc74903701"/>
      <w:bookmarkStart w:id="7759" w:name="_Toc76505075"/>
      <w:bookmarkStart w:id="7760" w:name="_Toc83044877"/>
      <w:bookmarkStart w:id="7761" w:name="_Toc89871460"/>
      <w:bookmarkStart w:id="7762" w:name="_Toc98699775"/>
      <w:bookmarkStart w:id="7763" w:name="_Toc115090987"/>
      <w:bookmarkStart w:id="7764" w:name="_Toc123142474"/>
      <w:bookmarkStart w:id="7765" w:name="_Toc124163849"/>
      <w:bookmarkStart w:id="7766" w:name="_Toc130735511"/>
      <w:bookmarkStart w:id="7767" w:name="_Toc137309712"/>
      <w:bookmarkStart w:id="7768" w:name="_Toc156500570"/>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1114327"/>
      <w:bookmarkStart w:id="7777" w:name="_Toc67912832"/>
      <w:bookmarkStart w:id="7778" w:name="_Toc74903702"/>
      <w:bookmarkStart w:id="7779" w:name="_Toc76505076"/>
      <w:bookmarkStart w:id="7780" w:name="_Toc83044878"/>
      <w:bookmarkStart w:id="7781" w:name="_Toc89871461"/>
      <w:bookmarkStart w:id="7782" w:name="_Toc98699776"/>
      <w:bookmarkStart w:id="7783" w:name="_Toc115090988"/>
      <w:bookmarkStart w:id="7784" w:name="_Toc123142475"/>
      <w:bookmarkStart w:id="7785" w:name="_Toc124163850"/>
      <w:bookmarkStart w:id="7786" w:name="_Toc130735512"/>
      <w:bookmarkStart w:id="7787" w:name="_Toc137309713"/>
      <w:bookmarkStart w:id="7788" w:name="_Toc156500571"/>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1114328"/>
      <w:bookmarkStart w:id="7797" w:name="_Toc67912833"/>
      <w:bookmarkStart w:id="7798" w:name="_Toc74903703"/>
      <w:bookmarkStart w:id="7799" w:name="_Toc76505077"/>
      <w:bookmarkStart w:id="7800" w:name="_Toc83044879"/>
      <w:bookmarkStart w:id="7801" w:name="_Toc89871462"/>
      <w:bookmarkStart w:id="7802" w:name="_Toc98699777"/>
      <w:bookmarkStart w:id="7803" w:name="_Toc115090989"/>
      <w:bookmarkStart w:id="7804" w:name="_Toc123142476"/>
      <w:bookmarkStart w:id="7805" w:name="_Toc124163851"/>
      <w:bookmarkStart w:id="7806" w:name="_Toc130735513"/>
      <w:bookmarkStart w:id="7807" w:name="_Toc137309714"/>
      <w:bookmarkStart w:id="7808" w:name="_Toc156500572"/>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7A08F43" w14:textId="77777777" w:rsidR="00E821EC" w:rsidRPr="00A46FD9" w:rsidRDefault="00E821EC" w:rsidP="00E821EC">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65A4E5CA" w14:textId="77777777" w:rsidR="00E821EC" w:rsidRPr="00A46FD9" w:rsidRDefault="00E821EC" w:rsidP="00E821EC">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02105851" w14:textId="77777777" w:rsidR="00E821EC" w:rsidRPr="00A46FD9" w:rsidRDefault="00E821EC" w:rsidP="00E821EC">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55905203"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1114329"/>
      <w:bookmarkStart w:id="7817" w:name="_Toc67912834"/>
      <w:bookmarkStart w:id="7818" w:name="_Toc74903704"/>
      <w:bookmarkStart w:id="7819" w:name="_Toc76505078"/>
      <w:bookmarkStart w:id="7820" w:name="_Toc83044880"/>
      <w:bookmarkStart w:id="7821" w:name="_Toc89871463"/>
      <w:bookmarkStart w:id="7822" w:name="_Toc98699778"/>
      <w:bookmarkStart w:id="7823" w:name="_Toc115090990"/>
      <w:bookmarkStart w:id="7824" w:name="_Toc123142477"/>
      <w:bookmarkStart w:id="7825" w:name="_Toc124163852"/>
      <w:bookmarkStart w:id="7826" w:name="_Toc130735514"/>
      <w:bookmarkStart w:id="7827" w:name="_Toc137309715"/>
      <w:bookmarkStart w:id="7828" w:name="_Toc156500573"/>
      <w:r w:rsidRPr="00A46FD9">
        <w:t>7.7.4.3.1</w:t>
      </w:r>
      <w:r w:rsidRPr="00A46FD9">
        <w:tab/>
        <w:t>Initial conditions for additional narrowband intermodulation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48938DCD"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1114330"/>
      <w:bookmarkStart w:id="7837" w:name="_Toc67912835"/>
      <w:bookmarkStart w:id="7838" w:name="_Toc74903705"/>
      <w:bookmarkStart w:id="7839" w:name="_Toc76505079"/>
      <w:bookmarkStart w:id="7840" w:name="_Toc83044881"/>
      <w:bookmarkStart w:id="7841" w:name="_Toc89871464"/>
      <w:bookmarkStart w:id="7842" w:name="_Toc98699779"/>
      <w:bookmarkStart w:id="7843" w:name="_Toc115090991"/>
      <w:bookmarkStart w:id="7844" w:name="_Toc123142478"/>
      <w:bookmarkStart w:id="7845" w:name="_Toc124163853"/>
      <w:bookmarkStart w:id="7846" w:name="_Toc130735515"/>
      <w:bookmarkStart w:id="7847" w:name="_Toc137309716"/>
      <w:bookmarkStart w:id="7848" w:name="_Toc156500574"/>
      <w:r w:rsidRPr="00A46FD9">
        <w:t>7.7.4.3.2</w:t>
      </w:r>
      <w:r w:rsidRPr="00A46FD9">
        <w:tab/>
        <w:t>Procedure for additional narrowband intermodulation</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1114331"/>
      <w:bookmarkStart w:id="7857" w:name="_Toc67912836"/>
      <w:bookmarkStart w:id="7858" w:name="_Toc74903706"/>
      <w:bookmarkStart w:id="7859" w:name="_Toc76505080"/>
      <w:bookmarkStart w:id="7860" w:name="_Toc83044882"/>
      <w:bookmarkStart w:id="7861" w:name="_Toc89871465"/>
      <w:bookmarkStart w:id="7862" w:name="_Toc98699780"/>
      <w:bookmarkStart w:id="7863" w:name="_Toc115090992"/>
      <w:bookmarkStart w:id="7864" w:name="_Toc123142479"/>
      <w:bookmarkStart w:id="7865" w:name="_Toc124163854"/>
      <w:bookmarkStart w:id="7866" w:name="_Toc130735516"/>
      <w:bookmarkStart w:id="7867" w:name="_Toc137309717"/>
      <w:bookmarkStart w:id="7868" w:name="_Toc156500575"/>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1114332"/>
      <w:bookmarkStart w:id="7877" w:name="_Toc67912837"/>
      <w:bookmarkStart w:id="7878" w:name="_Toc74903707"/>
      <w:bookmarkStart w:id="7879" w:name="_Toc76505081"/>
      <w:bookmarkStart w:id="7880" w:name="_Toc83044883"/>
      <w:bookmarkStart w:id="7881" w:name="_Toc89871466"/>
      <w:bookmarkStart w:id="7882" w:name="_Toc98699781"/>
      <w:bookmarkStart w:id="7883" w:name="_Toc115090993"/>
      <w:bookmarkStart w:id="7884" w:name="_Toc123142480"/>
      <w:bookmarkStart w:id="7885" w:name="_Toc124163855"/>
      <w:bookmarkStart w:id="7886" w:name="_Toc130735517"/>
      <w:bookmarkStart w:id="7887" w:name="_Toc137309718"/>
      <w:bookmarkStart w:id="7888" w:name="_Toc156500576"/>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273AB043"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A13B8C">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9" w:name="OLE_LINK5"/>
            <w:r w:rsidRPr="00A46FD9">
              <w:rPr>
                <w:rFonts w:cs="Arial"/>
              </w:rPr>
              <w:t>±</w:t>
            </w:r>
            <w:bookmarkEnd w:id="788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1114333"/>
      <w:bookmarkStart w:id="7898" w:name="_Toc67912838"/>
      <w:bookmarkStart w:id="7899" w:name="_Toc74903708"/>
      <w:bookmarkStart w:id="7900" w:name="_Toc76505082"/>
      <w:bookmarkStart w:id="7901" w:name="_Toc83044884"/>
      <w:bookmarkStart w:id="7902" w:name="_Toc89871467"/>
      <w:bookmarkStart w:id="7903" w:name="_Toc98699782"/>
      <w:bookmarkStart w:id="7904" w:name="_Toc115090994"/>
      <w:bookmarkStart w:id="7905" w:name="_Toc123142481"/>
      <w:bookmarkStart w:id="7906" w:name="_Toc124163856"/>
      <w:bookmarkStart w:id="7907" w:name="_Toc130735518"/>
      <w:bookmarkStart w:id="7908" w:name="_Toc137309719"/>
      <w:bookmarkStart w:id="7909" w:name="_Toc156500577"/>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6C896E5A" w:rsidR="00FF3259" w:rsidRPr="00A46FD9" w:rsidRDefault="00C4576C" w:rsidP="00C4576C">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BD6594"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BD6594"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BD6594"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BD6594"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BD6594"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BD6594"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BD6594"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BD6594"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BD6594"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BD6594"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BD6594"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08C71298"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BD6594"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6BEB778A"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BD6594"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3BB95A03"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BD6594"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18A1A1B9"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BD6594"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5580FD2A"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BD6594"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4CC5A5CE"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BD6594"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19FFF699"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BD6594"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3FB8F46C"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BD6594"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AF5A54E"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BD6594"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3E487839"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BD6594"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573BAF74"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BD6594"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6B37B521"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BD6594"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4C9191A8" w:rsidR="005C63A9" w:rsidRPr="00A46FD9" w:rsidRDefault="00354C34"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1114334"/>
      <w:bookmarkStart w:id="7918" w:name="_Toc67912839"/>
      <w:bookmarkStart w:id="7919" w:name="_Toc74903709"/>
      <w:bookmarkStart w:id="7920" w:name="_Toc76505083"/>
      <w:bookmarkStart w:id="7921" w:name="_Toc83044885"/>
      <w:bookmarkStart w:id="7922" w:name="_Toc89871468"/>
      <w:bookmarkStart w:id="7923" w:name="_Toc98699783"/>
      <w:bookmarkStart w:id="7924" w:name="_Toc115090995"/>
      <w:bookmarkStart w:id="7925" w:name="_Toc123142482"/>
      <w:bookmarkStart w:id="7926" w:name="_Toc124163857"/>
      <w:bookmarkStart w:id="7927" w:name="_Toc130735519"/>
      <w:bookmarkStart w:id="7928" w:name="_Toc137309720"/>
      <w:bookmarkStart w:id="7929" w:name="_Toc156500578"/>
      <w:r w:rsidRPr="00A46FD9">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1114335"/>
      <w:bookmarkStart w:id="7938" w:name="_Toc67912840"/>
      <w:bookmarkStart w:id="7939" w:name="_Toc74903710"/>
      <w:bookmarkStart w:id="7940" w:name="_Toc76505084"/>
      <w:bookmarkStart w:id="7941" w:name="_Toc83044886"/>
      <w:bookmarkStart w:id="7942" w:name="_Toc89871469"/>
      <w:bookmarkStart w:id="7943" w:name="_Toc98699784"/>
      <w:bookmarkStart w:id="7944" w:name="_Toc115090996"/>
      <w:bookmarkStart w:id="7945" w:name="_Toc123142483"/>
      <w:bookmarkStart w:id="7946" w:name="_Toc124163858"/>
      <w:bookmarkStart w:id="7947" w:name="_Toc130735520"/>
      <w:bookmarkStart w:id="7948" w:name="_Toc137309721"/>
      <w:bookmarkStart w:id="7949" w:name="_Toc156500579"/>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1114336"/>
      <w:bookmarkStart w:id="7958" w:name="_Toc67912841"/>
      <w:bookmarkStart w:id="7959" w:name="_Toc74903711"/>
      <w:bookmarkStart w:id="7960" w:name="_Toc76505085"/>
      <w:bookmarkStart w:id="7961" w:name="_Toc83044887"/>
      <w:bookmarkStart w:id="7962" w:name="_Toc89871470"/>
      <w:bookmarkStart w:id="7963" w:name="_Toc98699785"/>
      <w:bookmarkStart w:id="7964" w:name="_Toc115090997"/>
      <w:bookmarkStart w:id="7965" w:name="_Toc123142484"/>
      <w:bookmarkStart w:id="7966" w:name="_Toc124163859"/>
      <w:bookmarkStart w:id="7967" w:name="_Toc130735521"/>
      <w:bookmarkStart w:id="7968" w:name="_Toc137309722"/>
      <w:bookmarkStart w:id="7969" w:name="_Toc156500580"/>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1114337"/>
      <w:bookmarkStart w:id="7978" w:name="_Toc67912842"/>
      <w:bookmarkStart w:id="7979" w:name="_Toc74903712"/>
      <w:bookmarkStart w:id="7980" w:name="_Toc76505086"/>
      <w:bookmarkStart w:id="7981" w:name="_Toc83044888"/>
      <w:bookmarkStart w:id="7982" w:name="_Toc89871471"/>
      <w:bookmarkStart w:id="7983" w:name="_Toc98699786"/>
      <w:bookmarkStart w:id="7984" w:name="_Toc115090998"/>
      <w:bookmarkStart w:id="7985" w:name="_Toc123142485"/>
      <w:bookmarkStart w:id="7986" w:name="_Toc124163860"/>
      <w:bookmarkStart w:id="7987" w:name="_Toc130735522"/>
      <w:bookmarkStart w:id="7988" w:name="_Toc137309723"/>
      <w:bookmarkStart w:id="7989" w:name="_Toc156500581"/>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1114338"/>
      <w:bookmarkStart w:id="7998" w:name="_Toc67912843"/>
      <w:bookmarkStart w:id="7999" w:name="_Toc74903713"/>
      <w:bookmarkStart w:id="8000" w:name="_Toc76505087"/>
      <w:bookmarkStart w:id="8001" w:name="_Toc83044889"/>
      <w:bookmarkStart w:id="8002" w:name="_Toc89871472"/>
      <w:bookmarkStart w:id="8003" w:name="_Toc98699787"/>
      <w:bookmarkStart w:id="8004" w:name="_Toc115090999"/>
      <w:bookmarkStart w:id="8005" w:name="_Toc123142486"/>
      <w:bookmarkStart w:id="8006" w:name="_Toc124163861"/>
      <w:bookmarkStart w:id="8007" w:name="_Toc130735523"/>
      <w:bookmarkStart w:id="8008" w:name="_Toc137309724"/>
      <w:bookmarkStart w:id="8009" w:name="_Toc156500582"/>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1114339"/>
      <w:bookmarkStart w:id="8018" w:name="_Toc67912844"/>
      <w:bookmarkStart w:id="8019" w:name="_Toc74903714"/>
      <w:bookmarkStart w:id="8020" w:name="_Toc76505088"/>
      <w:bookmarkStart w:id="8021" w:name="_Toc83044890"/>
      <w:bookmarkStart w:id="8022" w:name="_Toc89871473"/>
      <w:bookmarkStart w:id="8023" w:name="_Toc98699788"/>
      <w:bookmarkStart w:id="8024" w:name="_Toc115091000"/>
      <w:bookmarkStart w:id="8025" w:name="_Toc123142487"/>
      <w:bookmarkStart w:id="8026" w:name="_Toc124163862"/>
      <w:bookmarkStart w:id="8027" w:name="_Toc130735524"/>
      <w:bookmarkStart w:id="8028" w:name="_Toc137309725"/>
      <w:bookmarkStart w:id="8029" w:name="_Toc156500583"/>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1114340"/>
      <w:bookmarkStart w:id="8038" w:name="_Toc67912845"/>
      <w:bookmarkStart w:id="8039" w:name="_Toc74903715"/>
      <w:bookmarkStart w:id="8040" w:name="_Toc76505089"/>
      <w:bookmarkStart w:id="8041" w:name="_Toc83044891"/>
      <w:bookmarkStart w:id="8042" w:name="_Toc89871474"/>
      <w:bookmarkStart w:id="8043" w:name="_Toc98699789"/>
      <w:bookmarkStart w:id="8044" w:name="_Toc115091001"/>
      <w:bookmarkStart w:id="8045" w:name="_Toc123142488"/>
      <w:bookmarkStart w:id="8046" w:name="_Toc124163863"/>
      <w:bookmarkStart w:id="8047" w:name="_Toc130735525"/>
      <w:bookmarkStart w:id="8048" w:name="_Toc137309726"/>
      <w:bookmarkStart w:id="8049" w:name="_Toc156500584"/>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1114341"/>
      <w:bookmarkStart w:id="8058" w:name="_Toc67912846"/>
      <w:bookmarkStart w:id="8059" w:name="_Toc74903716"/>
      <w:bookmarkStart w:id="8060" w:name="_Toc76505090"/>
      <w:bookmarkStart w:id="8061" w:name="_Toc83044892"/>
      <w:bookmarkStart w:id="8062" w:name="_Toc89871475"/>
      <w:bookmarkStart w:id="8063" w:name="_Toc98699790"/>
      <w:bookmarkStart w:id="8064" w:name="_Toc115091002"/>
      <w:bookmarkStart w:id="8065" w:name="_Toc123142489"/>
      <w:bookmarkStart w:id="8066" w:name="_Toc124163864"/>
      <w:bookmarkStart w:id="8067" w:name="_Toc130735526"/>
      <w:bookmarkStart w:id="8068" w:name="_Toc137309727"/>
      <w:bookmarkStart w:id="8069" w:name="_Toc156500585"/>
      <w:bookmarkStart w:id="8070" w:name="historyclause"/>
      <w:r w:rsidRPr="00A46FD9">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1114342"/>
      <w:bookmarkStart w:id="8079" w:name="_Toc67912847"/>
      <w:bookmarkStart w:id="8080" w:name="_Toc74903717"/>
      <w:bookmarkStart w:id="8081" w:name="_Toc76505091"/>
      <w:bookmarkStart w:id="8082" w:name="_Toc83044893"/>
      <w:bookmarkStart w:id="8083" w:name="_Toc89871476"/>
      <w:bookmarkStart w:id="8084" w:name="_Toc98699791"/>
      <w:bookmarkStart w:id="8085" w:name="_Toc115091003"/>
      <w:bookmarkStart w:id="8086" w:name="_Toc123142490"/>
      <w:bookmarkStart w:id="8087" w:name="_Toc124163865"/>
      <w:bookmarkStart w:id="8088" w:name="_Toc130735527"/>
      <w:bookmarkStart w:id="8089" w:name="_Toc137309728"/>
      <w:bookmarkStart w:id="8090" w:name="_Toc156500586"/>
      <w:r w:rsidRPr="00A46FD9">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1114343"/>
      <w:bookmarkStart w:id="8099" w:name="_Toc67912848"/>
      <w:bookmarkStart w:id="8100" w:name="_Toc74903718"/>
      <w:bookmarkStart w:id="8101" w:name="_Toc76505092"/>
      <w:bookmarkStart w:id="8102" w:name="_Toc83044894"/>
      <w:bookmarkStart w:id="8103" w:name="_Toc89871477"/>
      <w:bookmarkStart w:id="8104" w:name="_Toc98699792"/>
      <w:bookmarkStart w:id="8105" w:name="_Toc115091004"/>
      <w:bookmarkStart w:id="8106" w:name="_Toc123142491"/>
      <w:bookmarkStart w:id="8107" w:name="_Toc124163866"/>
      <w:bookmarkStart w:id="8108" w:name="_Toc130735528"/>
      <w:bookmarkStart w:id="8109" w:name="_Toc137309729"/>
      <w:bookmarkStart w:id="8110" w:name="_Toc156500587"/>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1114344"/>
      <w:bookmarkStart w:id="8119" w:name="_Toc67912849"/>
      <w:bookmarkStart w:id="8120" w:name="_Toc74903719"/>
      <w:bookmarkStart w:id="8121" w:name="_Toc76505093"/>
      <w:bookmarkStart w:id="8122" w:name="_Toc83044895"/>
      <w:bookmarkStart w:id="8123" w:name="_Toc89871478"/>
      <w:bookmarkStart w:id="8124" w:name="_Toc98699793"/>
      <w:bookmarkStart w:id="8125" w:name="_Toc115091005"/>
      <w:bookmarkStart w:id="8126" w:name="_Toc123142492"/>
      <w:bookmarkStart w:id="8127" w:name="_Toc124163867"/>
      <w:bookmarkStart w:id="8128" w:name="_Toc130735529"/>
      <w:bookmarkStart w:id="8129" w:name="_Toc137309730"/>
      <w:bookmarkStart w:id="8130" w:name="_Toc156500588"/>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1114345"/>
      <w:bookmarkStart w:id="8139" w:name="_Toc67912850"/>
      <w:bookmarkStart w:id="8140" w:name="_Toc74903720"/>
      <w:bookmarkStart w:id="8141" w:name="_Toc76505094"/>
      <w:bookmarkStart w:id="8142" w:name="_Toc83044896"/>
      <w:bookmarkStart w:id="8143" w:name="_Toc89871479"/>
      <w:bookmarkStart w:id="8144" w:name="_Toc98699794"/>
      <w:bookmarkStart w:id="8145" w:name="_Toc115091006"/>
      <w:bookmarkStart w:id="8146" w:name="_Toc123142493"/>
      <w:bookmarkStart w:id="8147" w:name="_Toc124163868"/>
      <w:bookmarkStart w:id="8148" w:name="_Toc130735530"/>
      <w:bookmarkStart w:id="8149" w:name="_Toc137309731"/>
      <w:bookmarkStart w:id="8150" w:name="_Toc156500589"/>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1114346"/>
      <w:bookmarkStart w:id="8159" w:name="_Toc67912851"/>
      <w:bookmarkStart w:id="8160" w:name="_Toc74903721"/>
      <w:bookmarkStart w:id="8161" w:name="_Toc76505095"/>
      <w:bookmarkStart w:id="8162" w:name="_Toc83044897"/>
      <w:bookmarkStart w:id="8163" w:name="_Toc89871480"/>
      <w:bookmarkStart w:id="8164" w:name="_Toc98699795"/>
      <w:bookmarkStart w:id="8165" w:name="_Toc115091007"/>
      <w:bookmarkStart w:id="8166" w:name="_Toc123142494"/>
      <w:bookmarkStart w:id="8167" w:name="_Toc124163869"/>
      <w:bookmarkStart w:id="8168" w:name="_Toc130735531"/>
      <w:bookmarkStart w:id="8169" w:name="_Toc137309732"/>
      <w:bookmarkStart w:id="8170" w:name="_Toc156500590"/>
      <w:r w:rsidRPr="00A46FD9">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1114347"/>
      <w:bookmarkStart w:id="8179" w:name="_Toc67912852"/>
      <w:bookmarkStart w:id="8180" w:name="_Toc74903722"/>
      <w:bookmarkStart w:id="8181" w:name="_Toc76505096"/>
      <w:bookmarkStart w:id="8182" w:name="_Toc83044898"/>
      <w:bookmarkStart w:id="8183" w:name="_Toc89871481"/>
      <w:bookmarkStart w:id="8184" w:name="_Toc98699796"/>
      <w:bookmarkStart w:id="8185" w:name="_Toc115091008"/>
      <w:bookmarkStart w:id="8186" w:name="_Toc123142495"/>
      <w:bookmarkStart w:id="8187" w:name="_Toc124163870"/>
      <w:bookmarkStart w:id="8188" w:name="_Toc130735532"/>
      <w:bookmarkStart w:id="8189" w:name="_Toc137309733"/>
      <w:bookmarkStart w:id="8190" w:name="_Toc156500591"/>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1114348"/>
      <w:bookmarkStart w:id="8199" w:name="_Toc67912853"/>
      <w:bookmarkStart w:id="8200" w:name="_Toc74903723"/>
      <w:bookmarkStart w:id="8201" w:name="_Toc76505097"/>
      <w:bookmarkStart w:id="8202" w:name="_Toc83044899"/>
      <w:bookmarkStart w:id="8203" w:name="_Toc89871482"/>
      <w:bookmarkStart w:id="8204" w:name="_Toc98699797"/>
      <w:bookmarkStart w:id="8205" w:name="_Toc115091009"/>
      <w:bookmarkStart w:id="8206" w:name="_Toc123142496"/>
      <w:bookmarkStart w:id="8207" w:name="_Toc124163871"/>
      <w:bookmarkStart w:id="8208" w:name="_Toc130735533"/>
      <w:bookmarkStart w:id="8209" w:name="_Toc137309734"/>
      <w:bookmarkStart w:id="8210" w:name="_Toc156500592"/>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1114349"/>
      <w:bookmarkStart w:id="8219" w:name="_Toc67912854"/>
      <w:bookmarkStart w:id="8220" w:name="_Toc74903724"/>
      <w:bookmarkStart w:id="8221" w:name="_Toc76505098"/>
      <w:bookmarkStart w:id="8222" w:name="_Toc83044900"/>
      <w:bookmarkStart w:id="8223" w:name="_Toc89871483"/>
      <w:bookmarkStart w:id="8224" w:name="_Toc98699798"/>
      <w:bookmarkStart w:id="8225" w:name="_Toc115091010"/>
      <w:bookmarkStart w:id="8226" w:name="_Toc123142497"/>
      <w:bookmarkStart w:id="8227" w:name="_Toc124163872"/>
      <w:bookmarkStart w:id="8228" w:name="_Toc130735534"/>
      <w:bookmarkStart w:id="8229" w:name="_Toc137309735"/>
      <w:bookmarkStart w:id="8230" w:name="_Toc156500593"/>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1114350"/>
      <w:bookmarkStart w:id="8239" w:name="_Toc67912855"/>
      <w:bookmarkStart w:id="8240" w:name="_Toc74903725"/>
      <w:bookmarkStart w:id="8241" w:name="_Toc76505099"/>
      <w:bookmarkStart w:id="8242" w:name="_Toc83044901"/>
      <w:bookmarkStart w:id="8243" w:name="_Toc89871484"/>
      <w:bookmarkStart w:id="8244" w:name="_Toc98699799"/>
      <w:bookmarkStart w:id="8245" w:name="_Toc115091011"/>
      <w:bookmarkStart w:id="8246" w:name="_Toc123142498"/>
      <w:bookmarkStart w:id="8247" w:name="_Toc124163873"/>
      <w:bookmarkStart w:id="8248" w:name="_Toc130735535"/>
      <w:bookmarkStart w:id="8249" w:name="_Toc137309736"/>
      <w:bookmarkStart w:id="8250" w:name="_Toc156500594"/>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1114351"/>
      <w:bookmarkStart w:id="8259" w:name="_Toc67912856"/>
      <w:bookmarkStart w:id="8260" w:name="_Toc74903726"/>
      <w:bookmarkStart w:id="8261" w:name="_Toc76505100"/>
      <w:bookmarkStart w:id="8262" w:name="_Toc83044902"/>
      <w:bookmarkStart w:id="8263" w:name="_Toc89871485"/>
      <w:bookmarkStart w:id="8264" w:name="_Toc98699800"/>
      <w:bookmarkStart w:id="8265" w:name="_Toc115091012"/>
      <w:bookmarkStart w:id="8266" w:name="_Toc123142499"/>
      <w:bookmarkStart w:id="8267" w:name="_Toc124163874"/>
      <w:bookmarkStart w:id="8268" w:name="_Toc130735536"/>
      <w:bookmarkStart w:id="8269" w:name="_Toc137309737"/>
      <w:bookmarkStart w:id="8270" w:name="_Toc156500595"/>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1114352"/>
      <w:bookmarkStart w:id="8279" w:name="_Toc67912857"/>
      <w:bookmarkStart w:id="8280" w:name="_Toc74903727"/>
      <w:bookmarkStart w:id="8281" w:name="_Toc76505101"/>
      <w:bookmarkStart w:id="8282" w:name="_Toc83044903"/>
      <w:bookmarkStart w:id="8283" w:name="_Toc89871486"/>
      <w:bookmarkStart w:id="8284" w:name="_Toc98699801"/>
      <w:bookmarkStart w:id="8285" w:name="_Toc115091013"/>
      <w:bookmarkStart w:id="8286" w:name="_Toc123142500"/>
      <w:bookmarkStart w:id="8287" w:name="_Toc124163875"/>
      <w:bookmarkStart w:id="8288" w:name="_Toc130735537"/>
      <w:bookmarkStart w:id="8289" w:name="_Toc137309738"/>
      <w:bookmarkStart w:id="8290" w:name="_Toc156500596"/>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1114353"/>
      <w:bookmarkStart w:id="8299" w:name="_Toc67912858"/>
      <w:bookmarkStart w:id="8300" w:name="_Toc74903728"/>
      <w:bookmarkStart w:id="8301" w:name="_Toc76505102"/>
      <w:bookmarkStart w:id="8302" w:name="_Toc83044904"/>
      <w:bookmarkStart w:id="8303" w:name="_Toc89871487"/>
      <w:bookmarkStart w:id="8304" w:name="_Toc98699802"/>
      <w:bookmarkStart w:id="8305" w:name="_Toc115091014"/>
      <w:bookmarkStart w:id="8306" w:name="_Toc123142501"/>
      <w:bookmarkStart w:id="8307" w:name="_Toc124163876"/>
      <w:bookmarkStart w:id="8308" w:name="_Toc130735538"/>
      <w:bookmarkStart w:id="8309" w:name="_Toc137309739"/>
      <w:bookmarkStart w:id="8310" w:name="_Toc156500597"/>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1114354"/>
      <w:bookmarkStart w:id="8319" w:name="_Toc67912859"/>
      <w:bookmarkStart w:id="8320" w:name="_Toc74903729"/>
      <w:bookmarkStart w:id="8321" w:name="_Toc76505103"/>
      <w:bookmarkStart w:id="8322" w:name="_Toc83044905"/>
      <w:bookmarkStart w:id="8323" w:name="_Toc89871488"/>
      <w:bookmarkStart w:id="8324" w:name="_Toc98699803"/>
      <w:bookmarkStart w:id="8325" w:name="_Toc115091015"/>
      <w:bookmarkStart w:id="8326" w:name="_Toc123142502"/>
      <w:bookmarkStart w:id="8327" w:name="_Toc124163877"/>
      <w:bookmarkStart w:id="8328" w:name="_Toc130735539"/>
      <w:bookmarkStart w:id="8329" w:name="_Toc137309740"/>
      <w:bookmarkStart w:id="8330" w:name="_Toc156500598"/>
      <w:r w:rsidRPr="00A46FD9">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1114355"/>
      <w:bookmarkStart w:id="8339" w:name="_Toc67912860"/>
      <w:bookmarkStart w:id="8340" w:name="_Toc74903730"/>
      <w:bookmarkStart w:id="8341" w:name="_Toc76505104"/>
      <w:bookmarkStart w:id="8342" w:name="_Toc83044906"/>
      <w:bookmarkStart w:id="8343" w:name="_Toc89871489"/>
      <w:bookmarkStart w:id="8344" w:name="_Toc98699804"/>
      <w:bookmarkStart w:id="8345" w:name="_Toc115091016"/>
      <w:bookmarkStart w:id="8346" w:name="_Toc123142503"/>
      <w:bookmarkStart w:id="8347" w:name="_Toc124163878"/>
      <w:bookmarkStart w:id="8348" w:name="_Toc130735540"/>
      <w:bookmarkStart w:id="8349" w:name="_Toc137309741"/>
      <w:bookmarkStart w:id="8350" w:name="_Toc156500599"/>
      <w:r w:rsidRPr="00A46FD9">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1114356"/>
      <w:bookmarkStart w:id="8359" w:name="_Toc67912861"/>
      <w:bookmarkStart w:id="8360" w:name="_Toc74903731"/>
      <w:bookmarkStart w:id="8361" w:name="_Toc76505105"/>
      <w:bookmarkStart w:id="8362" w:name="_Toc83044907"/>
      <w:bookmarkStart w:id="8363" w:name="_Toc89871490"/>
      <w:bookmarkStart w:id="8364" w:name="_Toc98699805"/>
      <w:bookmarkStart w:id="8365" w:name="_Toc115091017"/>
      <w:bookmarkStart w:id="8366" w:name="_Toc123142504"/>
      <w:bookmarkStart w:id="8367" w:name="_Toc124163879"/>
      <w:bookmarkStart w:id="8368" w:name="_Toc130735541"/>
      <w:bookmarkStart w:id="8369" w:name="_Toc137309742"/>
      <w:bookmarkStart w:id="8370" w:name="_Toc156500600"/>
      <w:r w:rsidRPr="00A46FD9">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70"/>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1114357"/>
      <w:bookmarkStart w:id="8379" w:name="_Toc67912862"/>
      <w:bookmarkStart w:id="8380" w:name="_Toc74903732"/>
      <w:bookmarkStart w:id="8381" w:name="_Toc76505106"/>
      <w:bookmarkStart w:id="8382" w:name="_Toc83044908"/>
      <w:bookmarkStart w:id="8383" w:name="_Toc89871491"/>
      <w:bookmarkStart w:id="8384" w:name="_Toc98699806"/>
      <w:bookmarkStart w:id="8385" w:name="_Toc115091018"/>
      <w:bookmarkStart w:id="8386" w:name="_Toc123142505"/>
      <w:bookmarkStart w:id="8387" w:name="_Toc124163880"/>
      <w:bookmarkStart w:id="8388" w:name="_Toc130735542"/>
      <w:bookmarkStart w:id="8389" w:name="_Toc137309743"/>
      <w:bookmarkStart w:id="8390" w:name="_Toc156500601"/>
      <w:r w:rsidRPr="00A46FD9">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1114358"/>
      <w:bookmarkStart w:id="8399" w:name="_Toc67912863"/>
      <w:bookmarkStart w:id="8400" w:name="_Toc74903733"/>
      <w:bookmarkStart w:id="8401" w:name="_Toc76505107"/>
      <w:bookmarkStart w:id="8402" w:name="_Toc83044909"/>
      <w:bookmarkStart w:id="8403" w:name="_Toc89871492"/>
      <w:bookmarkStart w:id="8404" w:name="_Toc98699807"/>
      <w:bookmarkStart w:id="8405" w:name="_Toc115091019"/>
      <w:bookmarkStart w:id="8406" w:name="_Toc123142506"/>
      <w:bookmarkStart w:id="8407" w:name="_Toc124163881"/>
      <w:bookmarkStart w:id="8408" w:name="_Toc130735543"/>
      <w:bookmarkStart w:id="8409" w:name="_Toc137309744"/>
      <w:bookmarkStart w:id="8410" w:name="_Toc156500602"/>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1114359"/>
      <w:bookmarkStart w:id="8419" w:name="_Toc67912864"/>
      <w:bookmarkStart w:id="8420" w:name="_Toc74903734"/>
      <w:bookmarkStart w:id="8421" w:name="_Toc76505108"/>
      <w:bookmarkStart w:id="8422" w:name="_Toc83044910"/>
      <w:bookmarkStart w:id="8423" w:name="_Toc89871493"/>
      <w:bookmarkStart w:id="8424" w:name="_Toc98699808"/>
      <w:bookmarkStart w:id="8425" w:name="_Toc115091020"/>
      <w:bookmarkStart w:id="8426" w:name="_Toc123142507"/>
      <w:bookmarkStart w:id="8427" w:name="_Toc124163882"/>
      <w:bookmarkStart w:id="8428" w:name="_Toc130735544"/>
      <w:bookmarkStart w:id="8429" w:name="_Toc137309745"/>
      <w:bookmarkStart w:id="8430" w:name="_Toc156500603"/>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6" type="#_x0000_t75" style="width:281.1pt;height:93.3pt" o:ole="">
            <v:imagedata r:id="rId76" o:title="" croptop="20838f" cropbottom="32829f" cropleft="18135f" cropright="21708f"/>
          </v:shape>
          <o:OLEObject Type="Embed" ProgID="PowerPoint.Show.8" ShapeID="_x0000_i1056" DrawAspect="Content" ObjectID="_1774167918"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1114360"/>
      <w:bookmarkStart w:id="8439" w:name="_Toc67912865"/>
      <w:bookmarkStart w:id="8440" w:name="_Toc74903735"/>
      <w:bookmarkStart w:id="8441" w:name="_Toc76505109"/>
      <w:bookmarkStart w:id="8442" w:name="_Toc83044911"/>
      <w:bookmarkStart w:id="8443" w:name="_Toc89871494"/>
      <w:bookmarkStart w:id="8444" w:name="_Toc98699809"/>
      <w:bookmarkStart w:id="8445" w:name="_Toc115091021"/>
      <w:bookmarkStart w:id="8446" w:name="_Toc123142508"/>
      <w:bookmarkStart w:id="8447" w:name="_Toc124163883"/>
      <w:bookmarkStart w:id="8448" w:name="_Toc130735545"/>
      <w:bookmarkStart w:id="8449" w:name="_Toc137309746"/>
      <w:bookmarkStart w:id="8450" w:name="_Toc156500604"/>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7" type="#_x0000_t75" style="width:381.3pt;height:100.8pt" o:ole="">
            <v:imagedata r:id="rId78" o:title="" croptop="23637f" cropbottom="29099f" cropleft="15031f" cropright="15617f"/>
          </v:shape>
          <o:OLEObject Type="Embed" ProgID="PowerPoint.Show.8" ShapeID="_x0000_i1057" DrawAspect="Content" ObjectID="_1774167919"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1114361"/>
      <w:bookmarkStart w:id="8459" w:name="_Toc67912866"/>
      <w:bookmarkStart w:id="8460" w:name="_Toc74903736"/>
      <w:bookmarkStart w:id="8461" w:name="_Toc76505110"/>
      <w:bookmarkStart w:id="8462" w:name="_Toc83044912"/>
      <w:bookmarkStart w:id="8463" w:name="_Toc89871495"/>
      <w:bookmarkStart w:id="8464" w:name="_Toc98699810"/>
      <w:bookmarkStart w:id="8465" w:name="_Toc115091022"/>
      <w:bookmarkStart w:id="8466" w:name="_Toc123142509"/>
      <w:bookmarkStart w:id="8467" w:name="_Toc124163884"/>
      <w:bookmarkStart w:id="8468" w:name="_Toc130735546"/>
      <w:bookmarkStart w:id="8469" w:name="_Toc137309747"/>
      <w:bookmarkStart w:id="8470" w:name="_Toc156500605"/>
      <w:r w:rsidRPr="00A46FD9">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1114362"/>
      <w:bookmarkStart w:id="8479" w:name="_Toc67912867"/>
      <w:bookmarkStart w:id="8480" w:name="_Toc74903737"/>
      <w:bookmarkStart w:id="8481" w:name="_Toc76505111"/>
      <w:bookmarkStart w:id="8482" w:name="_Toc83044913"/>
      <w:bookmarkStart w:id="8483" w:name="_Toc89871496"/>
      <w:bookmarkStart w:id="8484" w:name="_Toc98699811"/>
      <w:bookmarkStart w:id="8485" w:name="_Toc115091023"/>
      <w:bookmarkStart w:id="8486" w:name="_Toc123142510"/>
      <w:bookmarkStart w:id="8487" w:name="_Toc124163885"/>
      <w:bookmarkStart w:id="8488" w:name="_Toc130735547"/>
      <w:bookmarkStart w:id="8489" w:name="_Toc137309748"/>
      <w:bookmarkStart w:id="8490" w:name="_Toc156500606"/>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8" type="#_x0000_t75" style="width:374.4pt;height:2in" o:ole="">
            <v:imagedata r:id="rId80" o:title="" croptop="23394f" cropbottom="25334f" cropleft="15759f" cropright="15738f"/>
          </v:shape>
          <o:OLEObject Type="Embed" ProgID="PowerPoint.Show.8" ShapeID="_x0000_i1058" DrawAspect="Content" ObjectID="_1774167920"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1114363"/>
      <w:bookmarkStart w:id="8500" w:name="_Toc67912868"/>
      <w:bookmarkStart w:id="8501" w:name="_Toc74903738"/>
      <w:bookmarkStart w:id="8502" w:name="_Toc76505112"/>
      <w:bookmarkStart w:id="8503" w:name="_Toc83044914"/>
      <w:bookmarkStart w:id="8504" w:name="_Toc89871497"/>
      <w:bookmarkStart w:id="8505" w:name="_Toc98699812"/>
      <w:bookmarkStart w:id="8506" w:name="_Toc115091024"/>
      <w:bookmarkStart w:id="8507" w:name="_Toc123142511"/>
      <w:bookmarkStart w:id="8508" w:name="_Toc124163886"/>
      <w:bookmarkStart w:id="8509" w:name="_Toc130735548"/>
      <w:bookmarkStart w:id="8510" w:name="_Toc137309749"/>
      <w:bookmarkStart w:id="8511" w:name="_Toc156500607"/>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8.8pt;height:100.8pt" o:ole="">
            <v:imagedata r:id="rId82" o:title="" croptop="26991f" cropbottom="26860f" cropleft="16412f" cropright="14145f"/>
          </v:shape>
          <o:OLEObject Type="Embed" ProgID="PowerPoint.Show.8" ShapeID="_x0000_i1059" DrawAspect="Content" ObjectID="_1774167921"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1114364"/>
      <w:bookmarkStart w:id="8520" w:name="_Toc67912869"/>
      <w:bookmarkStart w:id="8521" w:name="_Toc74903739"/>
      <w:bookmarkStart w:id="8522" w:name="_Toc76505113"/>
      <w:bookmarkStart w:id="8523" w:name="_Toc83044915"/>
      <w:bookmarkStart w:id="8524" w:name="_Toc89871498"/>
      <w:bookmarkStart w:id="8525" w:name="_Toc98699813"/>
      <w:bookmarkStart w:id="8526" w:name="_Toc115091025"/>
      <w:bookmarkStart w:id="8527" w:name="_Toc123142512"/>
      <w:bookmarkStart w:id="8528" w:name="_Toc124163887"/>
      <w:bookmarkStart w:id="8529" w:name="_Toc130735549"/>
      <w:bookmarkStart w:id="8530" w:name="_Toc137309750"/>
      <w:bookmarkStart w:id="8531" w:name="_Toc156500608"/>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0" type="#_x0000_t75" style="width:438.9pt;height:194.7pt" o:ole="">
            <v:imagedata r:id="rId84" o:title="" croptop="16816f" cropbottom="24691f" cropleft="14937f" cropright="11094f"/>
          </v:shape>
          <o:OLEObject Type="Embed" ProgID="PowerPoint.Show.8" ShapeID="_x0000_i1060" DrawAspect="Content" ObjectID="_1774167922"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1114365"/>
      <w:bookmarkStart w:id="8540" w:name="_Toc67912870"/>
      <w:bookmarkStart w:id="8541" w:name="_Toc74903740"/>
      <w:bookmarkStart w:id="8542" w:name="_Toc76505114"/>
      <w:bookmarkStart w:id="8543" w:name="_Toc83044916"/>
      <w:bookmarkStart w:id="8544" w:name="_Toc89871499"/>
      <w:bookmarkStart w:id="8545" w:name="_Toc98699814"/>
      <w:bookmarkStart w:id="8546" w:name="_Toc115091026"/>
      <w:bookmarkStart w:id="8547" w:name="_Toc123142513"/>
      <w:bookmarkStart w:id="8548" w:name="_Toc124163888"/>
      <w:bookmarkStart w:id="8549" w:name="_Toc130735550"/>
      <w:bookmarkStart w:id="8550" w:name="_Toc137309751"/>
      <w:bookmarkStart w:id="8551" w:name="_Toc156500609"/>
      <w:r w:rsidRPr="00A46FD9">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1114366"/>
      <w:bookmarkStart w:id="8560" w:name="_Toc67912871"/>
      <w:bookmarkStart w:id="8561" w:name="_Toc74903741"/>
      <w:bookmarkStart w:id="8562" w:name="_Toc76505115"/>
      <w:bookmarkStart w:id="8563" w:name="_Toc83044917"/>
      <w:bookmarkStart w:id="8564" w:name="_Toc89871500"/>
      <w:bookmarkStart w:id="8565" w:name="_Toc98699815"/>
      <w:bookmarkStart w:id="8566" w:name="_Toc115091027"/>
      <w:bookmarkStart w:id="8567" w:name="_Toc123142514"/>
      <w:bookmarkStart w:id="8568" w:name="_Toc124163889"/>
      <w:bookmarkStart w:id="8569" w:name="_Toc130735551"/>
      <w:bookmarkStart w:id="8570" w:name="_Toc137309752"/>
      <w:bookmarkStart w:id="8571" w:name="_Toc156500610"/>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3.2pt;height:14.4pt" o:ole="">
                  <v:imagedata r:id="rId86" o:title=""/>
                </v:shape>
                <o:OLEObject Type="Embed" ProgID="Equation.3" ShapeID="_x0000_i1061" DrawAspect="Content" ObjectID="_1774167923"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3pt;height:14.4pt" o:ole="">
                  <v:imagedata r:id="rId88" o:title=""/>
                </v:shape>
                <o:OLEObject Type="Embed" ProgID="Equation.3" ShapeID="_x0000_i1062" DrawAspect="Content" ObjectID="_1774167924"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3pt;height:14.4pt" o:ole="">
                  <v:imagedata r:id="rId88" o:title=""/>
                </v:shape>
                <o:OLEObject Type="Embed" ProgID="Equation.3" ShapeID="_x0000_i1063" DrawAspect="Content" ObjectID="_1774167925"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4.4pt" o:ole="">
            <v:imagedata r:id="rId91" o:title=""/>
          </v:shape>
          <o:OLEObject Type="Embed" ProgID="Equation.3" ShapeID="_x0000_i1064" DrawAspect="Content" ObjectID="_1774167926"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1114367"/>
      <w:bookmarkStart w:id="8580" w:name="_Toc67912872"/>
      <w:bookmarkStart w:id="8581" w:name="_Toc74903742"/>
      <w:bookmarkStart w:id="8582" w:name="_Toc76505116"/>
      <w:bookmarkStart w:id="8583" w:name="_Toc83044918"/>
      <w:bookmarkStart w:id="8584" w:name="_Toc89871501"/>
      <w:bookmarkStart w:id="8585" w:name="_Toc98699816"/>
      <w:bookmarkStart w:id="8586" w:name="_Toc115091028"/>
      <w:bookmarkStart w:id="8587" w:name="_Toc123142515"/>
      <w:bookmarkStart w:id="8588" w:name="_Toc124163890"/>
      <w:bookmarkStart w:id="8589" w:name="_Toc130735552"/>
      <w:bookmarkStart w:id="8590" w:name="_Toc137309753"/>
      <w:bookmarkStart w:id="8591" w:name="_Toc156500611"/>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1114368"/>
      <w:bookmarkStart w:id="8600" w:name="_Toc67912873"/>
      <w:bookmarkStart w:id="8601" w:name="_Toc74903743"/>
      <w:bookmarkStart w:id="8602" w:name="_Toc76505117"/>
      <w:bookmarkStart w:id="8603" w:name="_Toc83044919"/>
      <w:bookmarkStart w:id="8604" w:name="_Toc89871502"/>
      <w:bookmarkStart w:id="8605" w:name="_Toc98699817"/>
      <w:bookmarkStart w:id="8606" w:name="_Toc115091029"/>
      <w:bookmarkStart w:id="8607" w:name="_Toc123142516"/>
      <w:bookmarkStart w:id="8608" w:name="_Toc124163891"/>
      <w:bookmarkStart w:id="8609" w:name="_Toc130735553"/>
      <w:bookmarkStart w:id="8610" w:name="_Toc137309754"/>
      <w:bookmarkStart w:id="8611" w:name="_Toc156500612"/>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1114369"/>
      <w:bookmarkStart w:id="8620" w:name="_Toc67912874"/>
      <w:bookmarkStart w:id="8621" w:name="_Toc74903744"/>
      <w:bookmarkStart w:id="8622" w:name="_Toc76505118"/>
      <w:bookmarkStart w:id="8623" w:name="_Toc83044920"/>
      <w:bookmarkStart w:id="8624" w:name="_Toc89871503"/>
      <w:bookmarkStart w:id="8625" w:name="_Toc98699818"/>
      <w:bookmarkStart w:id="8626" w:name="_Toc115091030"/>
      <w:bookmarkStart w:id="8627" w:name="_Toc123142517"/>
      <w:bookmarkStart w:id="8628" w:name="_Toc124163892"/>
      <w:bookmarkStart w:id="8629" w:name="_Toc130735554"/>
      <w:bookmarkStart w:id="8630" w:name="_Toc137309755"/>
      <w:bookmarkStart w:id="8631" w:name="_Toc156500613"/>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1114370"/>
      <w:bookmarkStart w:id="8640" w:name="_Toc67912875"/>
      <w:bookmarkStart w:id="8641" w:name="_Toc74903745"/>
      <w:bookmarkStart w:id="8642" w:name="_Toc76505119"/>
      <w:bookmarkStart w:id="8643" w:name="_Toc83044921"/>
      <w:bookmarkStart w:id="8644" w:name="_Toc89871504"/>
      <w:bookmarkStart w:id="8645" w:name="_Toc98699819"/>
      <w:bookmarkStart w:id="8646" w:name="_Toc115091031"/>
      <w:bookmarkStart w:id="8647" w:name="_Toc123142518"/>
      <w:bookmarkStart w:id="8648" w:name="_Toc124163893"/>
      <w:bookmarkStart w:id="8649" w:name="_Toc130735555"/>
      <w:bookmarkStart w:id="8650" w:name="_Toc137309756"/>
      <w:bookmarkStart w:id="8651" w:name="_Toc156500614"/>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1114371"/>
      <w:bookmarkStart w:id="8660" w:name="_Toc67912876"/>
      <w:bookmarkStart w:id="8661" w:name="_Toc74903746"/>
      <w:bookmarkStart w:id="8662" w:name="_Toc76505120"/>
      <w:bookmarkStart w:id="8663" w:name="_Toc83044922"/>
      <w:bookmarkStart w:id="8664" w:name="_Toc89871505"/>
      <w:bookmarkStart w:id="8665" w:name="_Toc98699820"/>
      <w:bookmarkStart w:id="8666" w:name="_Toc115091032"/>
      <w:bookmarkStart w:id="8667" w:name="_Toc123142519"/>
      <w:bookmarkStart w:id="8668" w:name="_Toc124163894"/>
      <w:bookmarkStart w:id="8669" w:name="_Toc130735556"/>
      <w:bookmarkStart w:id="8670" w:name="_Toc137309757"/>
      <w:bookmarkStart w:id="8671" w:name="_Toc156500615"/>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1114372"/>
      <w:bookmarkStart w:id="8680" w:name="_Toc67912877"/>
      <w:bookmarkStart w:id="8681" w:name="_Toc74903747"/>
      <w:bookmarkStart w:id="8682" w:name="_Toc76505121"/>
      <w:bookmarkStart w:id="8683" w:name="_Toc83044923"/>
      <w:bookmarkStart w:id="8684" w:name="_Toc89871506"/>
      <w:bookmarkStart w:id="8685" w:name="_Toc98699821"/>
      <w:bookmarkStart w:id="8686" w:name="_Toc115091033"/>
      <w:bookmarkStart w:id="8687" w:name="_Toc123142520"/>
      <w:bookmarkStart w:id="8688" w:name="_Toc124163895"/>
      <w:bookmarkStart w:id="8689" w:name="_Toc130735557"/>
      <w:bookmarkStart w:id="8690" w:name="_Toc137309758"/>
      <w:bookmarkStart w:id="8691" w:name="_Toc156500616"/>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1114373"/>
      <w:bookmarkStart w:id="8700" w:name="_Toc67912878"/>
      <w:bookmarkStart w:id="8701" w:name="_Toc74903748"/>
      <w:bookmarkStart w:id="8702" w:name="_Toc76505122"/>
      <w:bookmarkStart w:id="8703" w:name="_Toc83044924"/>
      <w:bookmarkStart w:id="8704" w:name="_Toc89871507"/>
      <w:bookmarkStart w:id="8705" w:name="_Toc98699822"/>
      <w:bookmarkStart w:id="8706" w:name="_Toc115091034"/>
      <w:bookmarkStart w:id="8707" w:name="_Toc123142521"/>
      <w:bookmarkStart w:id="8708" w:name="_Toc124163896"/>
      <w:bookmarkStart w:id="8709" w:name="_Toc130735558"/>
      <w:bookmarkStart w:id="8710" w:name="_Toc137309759"/>
      <w:bookmarkStart w:id="8711" w:name="_Toc156500617"/>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1114374"/>
      <w:bookmarkStart w:id="8720" w:name="_Toc67912879"/>
      <w:bookmarkStart w:id="8721" w:name="_Toc74903749"/>
      <w:bookmarkStart w:id="8722" w:name="_Toc76505123"/>
      <w:bookmarkStart w:id="8723" w:name="_Toc83044925"/>
      <w:bookmarkStart w:id="8724" w:name="_Toc89871508"/>
      <w:bookmarkStart w:id="8725" w:name="_Toc98699823"/>
      <w:bookmarkStart w:id="8726" w:name="_Toc115091035"/>
      <w:bookmarkStart w:id="8727" w:name="_Toc123142522"/>
      <w:bookmarkStart w:id="8728" w:name="_Toc124163897"/>
      <w:bookmarkStart w:id="8729" w:name="_Toc130735559"/>
      <w:bookmarkStart w:id="8730" w:name="_Toc137309760"/>
      <w:bookmarkStart w:id="8731" w:name="_Toc156500618"/>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8732" w:name="_Toc21098195"/>
      <w:bookmarkStart w:id="8733" w:name="_Toc29765757"/>
      <w:bookmarkStart w:id="8734" w:name="_Toc37181239"/>
      <w:bookmarkStart w:id="8735" w:name="_Toc37181683"/>
      <w:bookmarkStart w:id="8736" w:name="_Toc37182127"/>
      <w:bookmarkStart w:id="8737" w:name="_Toc45882192"/>
      <w:bookmarkStart w:id="8738" w:name="_Toc52560425"/>
      <w:bookmarkStart w:id="8739" w:name="_Toc61114375"/>
      <w:bookmarkStart w:id="8740" w:name="_Toc67912880"/>
      <w:bookmarkStart w:id="8741" w:name="_Toc74903750"/>
      <w:bookmarkStart w:id="8742" w:name="_Toc76505124"/>
      <w:bookmarkStart w:id="8743" w:name="_Toc83044926"/>
      <w:bookmarkStart w:id="8744" w:name="_Toc89871509"/>
      <w:bookmarkStart w:id="8745" w:name="_Toc98699824"/>
      <w:bookmarkStart w:id="8746" w:name="_Toc115091036"/>
      <w:bookmarkStart w:id="8747" w:name="_Toc123142523"/>
      <w:bookmarkStart w:id="8748" w:name="_Toc124163898"/>
      <w:bookmarkStart w:id="8749" w:name="_Toc130735560"/>
      <w:bookmarkStart w:id="8750" w:name="_Toc137309761"/>
      <w:bookmarkStart w:id="8751" w:name="_Toc15650061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52" w:name="_Toc21098196"/>
      <w:bookmarkStart w:id="8753" w:name="_Toc29765758"/>
      <w:bookmarkStart w:id="8754" w:name="_Toc37181240"/>
      <w:bookmarkStart w:id="8755" w:name="_Toc37181684"/>
      <w:bookmarkStart w:id="8756" w:name="_Toc37182128"/>
      <w:bookmarkStart w:id="8757" w:name="_Toc45882193"/>
      <w:bookmarkStart w:id="8758" w:name="_Toc52560426"/>
      <w:bookmarkStart w:id="8759" w:name="_Toc61114376"/>
      <w:bookmarkStart w:id="8760" w:name="_Toc67912881"/>
      <w:bookmarkStart w:id="8761" w:name="_Toc74903751"/>
      <w:bookmarkStart w:id="8762" w:name="_Toc76505125"/>
      <w:bookmarkStart w:id="8763" w:name="_Toc83044927"/>
      <w:bookmarkStart w:id="8764" w:name="_Toc89871510"/>
      <w:bookmarkStart w:id="8765" w:name="_Toc98699825"/>
      <w:bookmarkStart w:id="8766" w:name="_Toc115091037"/>
      <w:bookmarkStart w:id="8767" w:name="_Toc123142524"/>
      <w:bookmarkStart w:id="8768" w:name="_Toc124163899"/>
      <w:bookmarkStart w:id="8769" w:name="_Toc130735561"/>
      <w:bookmarkStart w:id="8770" w:name="_Toc137309762"/>
      <w:bookmarkStart w:id="8771" w:name="_Toc15650062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72" w:name="_Toc21098197"/>
      <w:bookmarkStart w:id="8773" w:name="_Toc29765759"/>
      <w:bookmarkStart w:id="8774" w:name="_Toc37181241"/>
      <w:bookmarkStart w:id="8775" w:name="_Toc37181685"/>
      <w:bookmarkStart w:id="8776" w:name="_Toc37182129"/>
      <w:bookmarkStart w:id="8777" w:name="_Toc45882194"/>
      <w:bookmarkStart w:id="8778" w:name="_Toc52560427"/>
      <w:bookmarkStart w:id="8779" w:name="_Toc61114377"/>
      <w:bookmarkStart w:id="8780" w:name="_Toc67912882"/>
      <w:bookmarkStart w:id="8781" w:name="_Toc74903752"/>
      <w:bookmarkStart w:id="8782" w:name="_Toc76505126"/>
      <w:bookmarkStart w:id="8783" w:name="_Toc83044928"/>
      <w:bookmarkStart w:id="8784" w:name="_Toc89871511"/>
      <w:bookmarkStart w:id="8785" w:name="_Toc98699826"/>
      <w:bookmarkStart w:id="8786" w:name="_Toc115091038"/>
      <w:bookmarkStart w:id="8787" w:name="_Toc123142525"/>
      <w:bookmarkStart w:id="8788" w:name="_Toc124163900"/>
      <w:bookmarkStart w:id="8789" w:name="_Toc130735562"/>
      <w:bookmarkStart w:id="8790" w:name="_Toc137309763"/>
      <w:bookmarkStart w:id="8791" w:name="_Toc156500621"/>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92" w:name="_Toc21098198"/>
      <w:bookmarkStart w:id="8793" w:name="_Toc29765760"/>
      <w:bookmarkStart w:id="8794" w:name="_Toc37181242"/>
      <w:bookmarkStart w:id="8795" w:name="_Toc37181686"/>
      <w:bookmarkStart w:id="8796" w:name="_Toc37182130"/>
      <w:bookmarkStart w:id="8797" w:name="_Toc45882195"/>
      <w:bookmarkStart w:id="8798" w:name="_Toc52560428"/>
      <w:bookmarkStart w:id="8799" w:name="_Toc61114378"/>
      <w:bookmarkStart w:id="8800" w:name="_Toc67912883"/>
      <w:bookmarkStart w:id="8801" w:name="_Toc74903753"/>
      <w:bookmarkStart w:id="8802" w:name="_Toc76505127"/>
      <w:bookmarkStart w:id="8803" w:name="_Toc83044929"/>
      <w:bookmarkStart w:id="8804" w:name="_Toc89871512"/>
      <w:bookmarkStart w:id="8805" w:name="_Toc98699827"/>
      <w:bookmarkStart w:id="8806" w:name="_Toc115091039"/>
      <w:bookmarkStart w:id="8807" w:name="_Toc123142526"/>
      <w:bookmarkStart w:id="8808" w:name="_Toc124163901"/>
      <w:bookmarkStart w:id="8809" w:name="_Toc130735563"/>
      <w:bookmarkStart w:id="8810" w:name="_Toc137309764"/>
      <w:bookmarkStart w:id="8811" w:name="_Toc156500622"/>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12" w:name="_Toc21098199"/>
      <w:bookmarkStart w:id="8813" w:name="_Toc29765761"/>
      <w:bookmarkStart w:id="8814" w:name="_Toc37181243"/>
      <w:bookmarkStart w:id="8815" w:name="_Toc37181687"/>
      <w:bookmarkStart w:id="8816" w:name="_Toc37182131"/>
      <w:bookmarkStart w:id="8817" w:name="_Toc45882196"/>
      <w:bookmarkStart w:id="8818" w:name="_Toc52560429"/>
      <w:bookmarkStart w:id="8819" w:name="_Toc61114379"/>
      <w:bookmarkStart w:id="8820" w:name="_Toc67912884"/>
      <w:bookmarkStart w:id="8821" w:name="_Toc74903754"/>
      <w:bookmarkStart w:id="8822" w:name="_Toc76505128"/>
      <w:bookmarkStart w:id="8823" w:name="_Toc83044930"/>
      <w:bookmarkStart w:id="8824" w:name="_Toc89871513"/>
      <w:bookmarkStart w:id="8825" w:name="_Toc98699828"/>
      <w:bookmarkStart w:id="8826" w:name="_Toc115091040"/>
      <w:bookmarkStart w:id="8827" w:name="_Toc123142527"/>
      <w:bookmarkStart w:id="8828" w:name="_Toc124163902"/>
      <w:bookmarkStart w:id="8829" w:name="_Toc130735564"/>
      <w:bookmarkStart w:id="8830" w:name="_Toc137309765"/>
      <w:bookmarkStart w:id="8831" w:name="_Toc15650062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8832" w:name="_Toc21098200"/>
      <w:bookmarkStart w:id="8833" w:name="_Toc29765762"/>
      <w:bookmarkStart w:id="8834" w:name="_Toc37181244"/>
      <w:bookmarkStart w:id="8835" w:name="_Toc37181688"/>
      <w:bookmarkStart w:id="8836" w:name="_Toc37182132"/>
      <w:bookmarkStart w:id="8837" w:name="_Toc45882197"/>
      <w:bookmarkStart w:id="8838" w:name="_Toc52560430"/>
      <w:bookmarkStart w:id="8839" w:name="_Toc61114380"/>
      <w:bookmarkStart w:id="8840" w:name="_Toc67912885"/>
      <w:bookmarkStart w:id="8841" w:name="_Toc74903755"/>
      <w:bookmarkStart w:id="8842" w:name="_Toc76505129"/>
      <w:bookmarkStart w:id="8843" w:name="_Toc83044931"/>
      <w:bookmarkStart w:id="8844" w:name="_Toc89871514"/>
      <w:bookmarkStart w:id="8845" w:name="_Toc98699829"/>
      <w:bookmarkStart w:id="8846" w:name="_Toc115091041"/>
      <w:bookmarkStart w:id="8847" w:name="_Toc123142528"/>
      <w:bookmarkStart w:id="8848" w:name="_Toc124163903"/>
      <w:bookmarkStart w:id="8849" w:name="_Toc130735565"/>
      <w:bookmarkStart w:id="8850" w:name="_Toc137309766"/>
      <w:bookmarkStart w:id="8851" w:name="_Toc156500624"/>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8852" w:name="_Toc21098201"/>
      <w:bookmarkStart w:id="8853" w:name="_Toc29765763"/>
      <w:bookmarkStart w:id="8854" w:name="_Toc37181245"/>
      <w:bookmarkStart w:id="8855" w:name="_Toc37181689"/>
      <w:bookmarkStart w:id="8856" w:name="_Toc37182133"/>
      <w:bookmarkStart w:id="8857" w:name="_Toc45882198"/>
      <w:bookmarkStart w:id="8858" w:name="_Toc52560431"/>
      <w:bookmarkStart w:id="8859" w:name="_Toc61114381"/>
      <w:bookmarkStart w:id="8860" w:name="_Toc67912886"/>
      <w:bookmarkStart w:id="8861" w:name="_Toc74903756"/>
      <w:bookmarkStart w:id="8862" w:name="_Toc76505130"/>
      <w:bookmarkStart w:id="8863" w:name="_Toc83044932"/>
      <w:bookmarkStart w:id="8864" w:name="_Toc89871515"/>
      <w:bookmarkStart w:id="8865" w:name="_Toc98699830"/>
      <w:bookmarkStart w:id="8866" w:name="_Toc115091042"/>
      <w:bookmarkStart w:id="8867" w:name="_Toc123142529"/>
      <w:bookmarkStart w:id="8868" w:name="_Toc124163904"/>
      <w:bookmarkStart w:id="8869" w:name="_Toc130735566"/>
      <w:bookmarkStart w:id="8870" w:name="_Toc137309767"/>
      <w:bookmarkStart w:id="8871" w:name="_Toc156500625"/>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72" w:name="_Toc21098202"/>
      <w:bookmarkStart w:id="8873" w:name="_Toc29765764"/>
      <w:bookmarkStart w:id="8874" w:name="_Toc37181246"/>
      <w:bookmarkStart w:id="8875" w:name="_Toc37181690"/>
      <w:bookmarkStart w:id="8876" w:name="_Toc37182134"/>
      <w:bookmarkStart w:id="8877" w:name="_Toc45882199"/>
      <w:bookmarkStart w:id="8878" w:name="_Toc52560432"/>
      <w:bookmarkStart w:id="8879" w:name="_Toc61114382"/>
      <w:bookmarkStart w:id="8880" w:name="_Toc67912887"/>
      <w:bookmarkStart w:id="8881" w:name="_Toc74903757"/>
      <w:bookmarkStart w:id="8882" w:name="_Toc76505131"/>
      <w:bookmarkStart w:id="8883" w:name="_Toc83044933"/>
      <w:bookmarkStart w:id="8884" w:name="_Toc89871516"/>
      <w:bookmarkStart w:id="8885" w:name="_Toc98699831"/>
      <w:bookmarkStart w:id="8886" w:name="_Toc115091043"/>
      <w:bookmarkStart w:id="8887" w:name="_Toc123142530"/>
      <w:bookmarkStart w:id="8888" w:name="_Toc124163905"/>
      <w:bookmarkStart w:id="8889" w:name="_Toc130735567"/>
      <w:bookmarkStart w:id="8890" w:name="_Toc137309768"/>
      <w:bookmarkStart w:id="8891" w:name="_Toc156500626"/>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892" w:name="_Toc21098203"/>
      <w:bookmarkStart w:id="8893" w:name="_Toc29765765"/>
      <w:bookmarkStart w:id="8894" w:name="_Toc37181247"/>
      <w:bookmarkStart w:id="8895" w:name="_Toc37181691"/>
      <w:bookmarkStart w:id="8896" w:name="_Toc37182135"/>
      <w:bookmarkStart w:id="8897" w:name="_Toc45882200"/>
      <w:bookmarkStart w:id="8898" w:name="_Toc52560433"/>
      <w:bookmarkStart w:id="8899" w:name="_Toc61114383"/>
      <w:bookmarkStart w:id="8900" w:name="_Toc67912888"/>
      <w:bookmarkStart w:id="8901" w:name="_Toc74903758"/>
      <w:bookmarkStart w:id="8902" w:name="_Toc76505132"/>
      <w:bookmarkStart w:id="8903" w:name="_Toc83044934"/>
      <w:bookmarkStart w:id="8904" w:name="_Toc89871517"/>
      <w:bookmarkStart w:id="8905" w:name="_Toc98699832"/>
      <w:bookmarkStart w:id="8906" w:name="_Toc115091044"/>
      <w:bookmarkStart w:id="8907" w:name="_Toc123142531"/>
      <w:bookmarkStart w:id="8908" w:name="_Toc124163906"/>
      <w:bookmarkStart w:id="8909" w:name="_Toc130735568"/>
      <w:bookmarkStart w:id="8910" w:name="_Toc137309769"/>
      <w:bookmarkStart w:id="8911" w:name="_Toc156500627"/>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12" w:name="_Toc21098204"/>
      <w:bookmarkStart w:id="8913" w:name="_Toc29765766"/>
      <w:bookmarkStart w:id="8914" w:name="_Toc37181248"/>
      <w:bookmarkStart w:id="8915" w:name="_Toc37181692"/>
      <w:bookmarkStart w:id="8916" w:name="_Toc37182136"/>
      <w:bookmarkStart w:id="8917" w:name="_Toc45882201"/>
      <w:bookmarkStart w:id="8918" w:name="_Toc52560434"/>
      <w:bookmarkStart w:id="8919" w:name="_Toc61114384"/>
      <w:bookmarkStart w:id="8920" w:name="_Toc67912889"/>
      <w:bookmarkStart w:id="8921" w:name="_Toc74903759"/>
      <w:bookmarkStart w:id="8922" w:name="_Toc76505133"/>
      <w:bookmarkStart w:id="8923" w:name="_Toc83044935"/>
      <w:bookmarkStart w:id="8924" w:name="_Toc89871518"/>
      <w:bookmarkStart w:id="8925" w:name="_Toc98699833"/>
      <w:bookmarkStart w:id="8926" w:name="_Toc115091045"/>
      <w:bookmarkStart w:id="8927" w:name="_Toc123142532"/>
      <w:bookmarkStart w:id="8928" w:name="_Toc124163907"/>
      <w:bookmarkStart w:id="8929" w:name="_Toc130735569"/>
      <w:bookmarkStart w:id="8930" w:name="_Toc137309770"/>
      <w:bookmarkStart w:id="8931" w:name="_Toc156500628"/>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32" w:name="_Toc21098205"/>
      <w:bookmarkStart w:id="8933" w:name="_Toc29765767"/>
      <w:bookmarkStart w:id="8934" w:name="_Toc37181249"/>
      <w:bookmarkStart w:id="8935" w:name="_Toc37181693"/>
      <w:bookmarkStart w:id="8936" w:name="_Toc37182137"/>
      <w:bookmarkStart w:id="8937" w:name="_Toc45882202"/>
      <w:bookmarkStart w:id="8938" w:name="_Toc52560435"/>
      <w:bookmarkStart w:id="8939" w:name="_Toc61114385"/>
      <w:bookmarkStart w:id="8940" w:name="_Toc67912890"/>
      <w:bookmarkStart w:id="8941" w:name="_Toc74903760"/>
      <w:bookmarkStart w:id="8942" w:name="_Toc76505134"/>
      <w:bookmarkStart w:id="8943" w:name="_Toc83044936"/>
      <w:bookmarkStart w:id="8944" w:name="_Toc89871519"/>
      <w:bookmarkStart w:id="8945" w:name="_Toc98699834"/>
      <w:bookmarkStart w:id="8946" w:name="_Toc115091046"/>
      <w:bookmarkStart w:id="8947" w:name="_Toc123142533"/>
      <w:bookmarkStart w:id="8948" w:name="_Toc124163908"/>
      <w:bookmarkStart w:id="8949" w:name="_Toc130735570"/>
      <w:bookmarkStart w:id="8950" w:name="_Toc137309771"/>
      <w:bookmarkStart w:id="8951" w:name="_Toc156500629"/>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52" w:name="_Toc21098206"/>
      <w:bookmarkStart w:id="8953" w:name="_Toc29765768"/>
      <w:bookmarkStart w:id="8954" w:name="_Toc37181250"/>
      <w:bookmarkStart w:id="8955" w:name="_Toc37181694"/>
      <w:bookmarkStart w:id="8956" w:name="_Toc37182138"/>
      <w:bookmarkStart w:id="8957" w:name="_Toc45882203"/>
      <w:bookmarkStart w:id="8958" w:name="_Toc52560436"/>
      <w:bookmarkStart w:id="8959" w:name="_Toc61114386"/>
      <w:bookmarkStart w:id="8960" w:name="_Toc67912891"/>
      <w:bookmarkStart w:id="8961" w:name="_Toc74903761"/>
      <w:bookmarkStart w:id="8962" w:name="_Toc76505135"/>
      <w:bookmarkStart w:id="8963" w:name="_Toc83044937"/>
      <w:bookmarkStart w:id="8964" w:name="_Toc89871520"/>
      <w:bookmarkStart w:id="8965" w:name="_Toc98699835"/>
      <w:bookmarkStart w:id="8966" w:name="_Toc115091047"/>
      <w:bookmarkStart w:id="8967" w:name="_Toc123142534"/>
      <w:bookmarkStart w:id="8968" w:name="_Toc124163909"/>
      <w:bookmarkStart w:id="8969" w:name="_Toc130735571"/>
      <w:bookmarkStart w:id="8970" w:name="_Toc137309772"/>
      <w:bookmarkStart w:id="8971" w:name="_Toc156500630"/>
      <w:r w:rsidRPr="00A46FD9">
        <w:t>Annex F (informative):</w:t>
      </w:r>
      <w:r w:rsidRPr="00A46FD9">
        <w:br/>
        <w:t>Change history</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511735">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853"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1041"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72" w:name="OLE_LINK1"/>
            <w:bookmarkStart w:id="8973" w:name="OLE_LINK2"/>
            <w:r w:rsidRPr="00A46FD9">
              <w:rPr>
                <w:rFonts w:cs="Arial"/>
                <w:sz w:val="16"/>
                <w:szCs w:val="16"/>
              </w:rPr>
              <w:t>Agreed Text Proposals in RAN4#53:</w:t>
            </w:r>
          </w:p>
          <w:bookmarkEnd w:id="8972"/>
          <w:bookmarkEnd w:id="8973"/>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511735">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853"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1041"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511735">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511735">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511735">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511735">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sz w:val="16"/>
                <w:szCs w:val="16"/>
              </w:rPr>
            </w:pPr>
            <w:r>
              <w:rPr>
                <w:sz w:val="16"/>
                <w:szCs w:val="16"/>
              </w:rPr>
              <w:t>RAN#97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sz w:val="16"/>
                <w:szCs w:val="16"/>
              </w:rPr>
            </w:pPr>
            <w:r w:rsidRPr="0030356F">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sz w:val="16"/>
                <w:szCs w:val="16"/>
              </w:rPr>
            </w:pPr>
            <w:r>
              <w:rPr>
                <w:sz w:val="16"/>
                <w:szCs w:val="16"/>
              </w:rPr>
              <w:t>1019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sz w:val="16"/>
                <w:szCs w:val="16"/>
              </w:rPr>
            </w:pPr>
            <w:r w:rsidRPr="0030356F">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6D618FDC" w:rsidR="00241394" w:rsidRDefault="00241394" w:rsidP="00241394">
            <w:pPr>
              <w:pStyle w:val="TAL"/>
              <w:rPr>
                <w:sz w:val="16"/>
                <w:szCs w:val="16"/>
              </w:rPr>
            </w:pPr>
            <w:r>
              <w:rPr>
                <w:sz w:val="16"/>
                <w:szCs w:val="16"/>
              </w:rPr>
              <w:t>16.</w:t>
            </w:r>
            <w:r w:rsidR="00C46D45">
              <w:rPr>
                <w:sz w:val="16"/>
                <w:szCs w:val="16"/>
              </w:rPr>
              <w:t>1</w:t>
            </w:r>
            <w:r>
              <w:rPr>
                <w:sz w:val="16"/>
                <w:szCs w:val="16"/>
              </w:rPr>
              <w:t>5.0</w:t>
            </w:r>
          </w:p>
        </w:tc>
      </w:tr>
      <w:tr w:rsidR="00934A52" w14:paraId="2F17FCB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C54E0" w14:textId="0661A50D" w:rsidR="00934A52" w:rsidRDefault="00934A52" w:rsidP="00241394">
            <w:pPr>
              <w:pStyle w:val="TAL"/>
              <w:rPr>
                <w:sz w:val="16"/>
                <w:szCs w:val="16"/>
              </w:rPr>
            </w:pPr>
            <w:r>
              <w:rPr>
                <w:sz w:val="16"/>
                <w:szCs w:val="16"/>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D104DE" w14:textId="4EE18B3B" w:rsidR="00934A52" w:rsidRDefault="00934A52" w:rsidP="00241394">
            <w:pPr>
              <w:pStyle w:val="TAL"/>
              <w:rPr>
                <w:sz w:val="16"/>
                <w:szCs w:val="16"/>
              </w:rPr>
            </w:pPr>
            <w:r>
              <w:rPr>
                <w:sz w:val="16"/>
                <w:szCs w:val="16"/>
              </w:rPr>
              <w:t>RAN#98-e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B49D48" w14:textId="52127167" w:rsidR="00934A52" w:rsidRPr="0030356F" w:rsidRDefault="00934A52" w:rsidP="00241394">
            <w:pPr>
              <w:pStyle w:val="TAL"/>
              <w:rPr>
                <w:sz w:val="16"/>
                <w:szCs w:val="16"/>
              </w:rPr>
            </w:pPr>
            <w:r w:rsidRPr="00934A52">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8476" w14:textId="06780749" w:rsidR="00934A52" w:rsidRDefault="003256FC" w:rsidP="00241394">
            <w:pPr>
              <w:pStyle w:val="TAL"/>
              <w:rPr>
                <w:sz w:val="16"/>
                <w:szCs w:val="16"/>
              </w:rPr>
            </w:pPr>
            <w:r w:rsidRPr="003256FC">
              <w:rPr>
                <w:sz w:val="16"/>
                <w:szCs w:val="16"/>
              </w:rPr>
              <w:t>1022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06A46" w14:textId="77777777" w:rsidR="00934A52" w:rsidRPr="00655B05" w:rsidRDefault="00934A52"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9DD3E" w14:textId="32CE5C88" w:rsidR="00934A52" w:rsidRDefault="003256FC"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4956E2" w14:textId="4511176B" w:rsidR="00934A52" w:rsidRPr="0030356F" w:rsidRDefault="003256FC" w:rsidP="00241394">
            <w:pPr>
              <w:pStyle w:val="TAL"/>
              <w:rPr>
                <w:sz w:val="16"/>
                <w:szCs w:val="16"/>
              </w:rPr>
            </w:pPr>
            <w:r w:rsidRPr="003256FC">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70142" w14:textId="726310E1" w:rsidR="00934A52" w:rsidRDefault="00934A52" w:rsidP="00241394">
            <w:pPr>
              <w:pStyle w:val="TAL"/>
              <w:rPr>
                <w:sz w:val="16"/>
                <w:szCs w:val="16"/>
              </w:rPr>
            </w:pPr>
            <w:r>
              <w:rPr>
                <w:sz w:val="16"/>
                <w:szCs w:val="16"/>
              </w:rPr>
              <w:t>16.16.0</w:t>
            </w:r>
          </w:p>
        </w:tc>
      </w:tr>
      <w:tr w:rsidR="00EC1724" w14:paraId="2FF4911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CA8B2" w14:textId="566D935F" w:rsidR="00EC1724" w:rsidRDefault="00EC1724" w:rsidP="00241394">
            <w:pPr>
              <w:pStyle w:val="TAL"/>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D090C0" w14:textId="5DB3A5A8" w:rsidR="00EC1724" w:rsidRDefault="00EC1724" w:rsidP="00241394">
            <w:pPr>
              <w:pStyle w:val="TAL"/>
              <w:rPr>
                <w:sz w:val="16"/>
                <w:szCs w:val="16"/>
              </w:rPr>
            </w:pPr>
            <w:r>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14DF8A9" w14:textId="09349007" w:rsidR="00EC1724" w:rsidRPr="00934A52" w:rsidRDefault="008727D3" w:rsidP="00241394">
            <w:pPr>
              <w:pStyle w:val="TAL"/>
              <w:rPr>
                <w:sz w:val="16"/>
                <w:szCs w:val="16"/>
              </w:rPr>
            </w:pPr>
            <w:r w:rsidRPr="008727D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915E0" w14:textId="67EE69E5" w:rsidR="00EC1724" w:rsidRPr="003256FC" w:rsidRDefault="008727D3" w:rsidP="00241394">
            <w:pPr>
              <w:pStyle w:val="TAL"/>
              <w:rPr>
                <w:sz w:val="16"/>
                <w:szCs w:val="16"/>
              </w:rPr>
            </w:pPr>
            <w:r w:rsidRPr="008727D3">
              <w:rPr>
                <w:sz w:val="16"/>
                <w:szCs w:val="16"/>
              </w:rPr>
              <w:t>1036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93234" w14:textId="77777777" w:rsidR="00EC1724" w:rsidRPr="00655B05" w:rsidRDefault="00EC172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67CA3C" w14:textId="252BF966" w:rsidR="00EC1724" w:rsidRDefault="008727D3" w:rsidP="00241394">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C6355E" w14:textId="1B45D7A0" w:rsidR="00EC1724" w:rsidRPr="003256FC" w:rsidRDefault="008727D3" w:rsidP="00241394">
            <w:pPr>
              <w:pStyle w:val="TAL"/>
              <w:rPr>
                <w:sz w:val="16"/>
                <w:szCs w:val="16"/>
              </w:rPr>
            </w:pPr>
            <w:r w:rsidRPr="008727D3">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A1B42" w14:textId="3BC8A5FF" w:rsidR="00EC1724" w:rsidRDefault="00EC1724" w:rsidP="00241394">
            <w:pPr>
              <w:pStyle w:val="TAL"/>
              <w:rPr>
                <w:sz w:val="16"/>
                <w:szCs w:val="16"/>
              </w:rPr>
            </w:pPr>
            <w:r>
              <w:rPr>
                <w:sz w:val="16"/>
                <w:szCs w:val="16"/>
              </w:rPr>
              <w:t>16.17.0</w:t>
            </w:r>
          </w:p>
        </w:tc>
      </w:tr>
      <w:tr w:rsidR="009A0A9A" w14:paraId="1E2E40C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6B2" w14:textId="18BBC1CF" w:rsidR="009A0A9A" w:rsidRDefault="009A0A9A" w:rsidP="009A0A9A">
            <w:pPr>
              <w:pStyle w:val="TAL"/>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19B71" w14:textId="6FF5D126" w:rsidR="009A0A9A" w:rsidRDefault="009A0A9A" w:rsidP="009A0A9A">
            <w:pPr>
              <w:pStyle w:val="TAL"/>
              <w:rPr>
                <w:sz w:val="16"/>
                <w:szCs w:val="16"/>
              </w:rPr>
            </w:pPr>
            <w:r>
              <w:rPr>
                <w:sz w:val="16"/>
                <w:szCs w:val="16"/>
              </w:rPr>
              <w:t>RAN#100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A52167" w14:textId="1A0FF0BE"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F6714" w14:textId="32186404" w:rsidR="009A0A9A" w:rsidRPr="009A0A9A" w:rsidRDefault="009A0A9A" w:rsidP="009A0A9A">
            <w:pPr>
              <w:pStyle w:val="TAL"/>
              <w:rPr>
                <w:sz w:val="16"/>
                <w:szCs w:val="16"/>
              </w:rPr>
            </w:pPr>
            <w:r w:rsidRPr="009A0A9A">
              <w:rPr>
                <w:sz w:val="16"/>
                <w:szCs w:val="16"/>
              </w:rPr>
              <w:t>1039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222B15"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DB7CAC" w14:textId="70AF4C4D"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ACD98" w14:textId="0CE94194" w:rsidR="009A0A9A" w:rsidRPr="009A0A9A" w:rsidRDefault="009A0A9A" w:rsidP="009A0A9A">
            <w:pPr>
              <w:pStyle w:val="TAL"/>
              <w:rPr>
                <w:sz w:val="16"/>
                <w:szCs w:val="16"/>
              </w:rPr>
            </w:pPr>
            <w:r w:rsidRPr="009A0A9A">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E1B68" w14:textId="01AF861F" w:rsidR="009A0A9A" w:rsidRDefault="009A0A9A" w:rsidP="009A0A9A">
            <w:pPr>
              <w:pStyle w:val="TAL"/>
              <w:rPr>
                <w:sz w:val="16"/>
                <w:szCs w:val="16"/>
              </w:rPr>
            </w:pPr>
            <w:r>
              <w:rPr>
                <w:sz w:val="16"/>
                <w:szCs w:val="16"/>
              </w:rPr>
              <w:t>16.18.0</w:t>
            </w:r>
          </w:p>
        </w:tc>
      </w:tr>
      <w:tr w:rsidR="009A0A9A" w14:paraId="27AAE0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DFAD5" w14:textId="4112125B" w:rsidR="009A0A9A" w:rsidRDefault="009A0A9A" w:rsidP="009A0A9A">
            <w:pPr>
              <w:pStyle w:val="TAL"/>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5C91AD" w14:textId="6D570120" w:rsidR="009A0A9A" w:rsidRDefault="009A0A9A" w:rsidP="009A0A9A">
            <w:pPr>
              <w:pStyle w:val="TAL"/>
              <w:rPr>
                <w:sz w:val="16"/>
                <w:szCs w:val="16"/>
              </w:rPr>
            </w:pPr>
            <w:r>
              <w:rPr>
                <w:sz w:val="16"/>
                <w:szCs w:val="16"/>
              </w:rPr>
              <w:t>RAN#100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4D5A97" w14:textId="7093767F"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903EF" w14:textId="6CC1C664" w:rsidR="009A0A9A" w:rsidRPr="009A0A9A" w:rsidRDefault="009A0A9A" w:rsidP="009A0A9A">
            <w:pPr>
              <w:pStyle w:val="TAL"/>
              <w:rPr>
                <w:sz w:val="16"/>
                <w:szCs w:val="16"/>
              </w:rPr>
            </w:pPr>
            <w:r w:rsidRPr="009A0A9A">
              <w:rPr>
                <w:sz w:val="16"/>
                <w:szCs w:val="16"/>
              </w:rPr>
              <w:t>1042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38C0B1"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450A1D" w14:textId="12B96AE4"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A1BCC7" w14:textId="6B857BC4" w:rsidR="009A0A9A" w:rsidRPr="009A0A9A" w:rsidRDefault="009A0A9A" w:rsidP="009A0A9A">
            <w:pPr>
              <w:pStyle w:val="TAL"/>
              <w:rPr>
                <w:sz w:val="16"/>
                <w:szCs w:val="16"/>
              </w:rPr>
            </w:pPr>
            <w:r w:rsidRPr="009A0A9A">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3C14A" w14:textId="53E4E1BD" w:rsidR="009A0A9A" w:rsidRDefault="009A0A9A" w:rsidP="009A0A9A">
            <w:pPr>
              <w:pStyle w:val="TAL"/>
              <w:rPr>
                <w:sz w:val="16"/>
                <w:szCs w:val="16"/>
              </w:rPr>
            </w:pPr>
            <w:r>
              <w:rPr>
                <w:sz w:val="16"/>
                <w:szCs w:val="16"/>
              </w:rPr>
              <w:t>16.18.0</w:t>
            </w:r>
          </w:p>
        </w:tc>
      </w:tr>
      <w:tr w:rsidR="00511735" w14:paraId="7A8504C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D20A1" w14:textId="5FF79BE1"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199409" w14:textId="67E59255"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50E50D" w14:textId="35B399D0" w:rsidR="00511735" w:rsidRPr="009A0A9A" w:rsidRDefault="00AE7B9A" w:rsidP="00511735">
            <w:pPr>
              <w:pStyle w:val="TAL"/>
              <w:rPr>
                <w:sz w:val="16"/>
                <w:szCs w:val="16"/>
              </w:rPr>
            </w:pPr>
            <w:hyperlink r:id="rId93" w:tgtFrame="_blank" w:tooltip="Download Tdoc" w:history="1">
              <w:r w:rsidR="00492804"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FE03" w14:textId="4435CE12" w:rsidR="00511735" w:rsidRPr="009A0A9A" w:rsidRDefault="00511735" w:rsidP="00511735">
            <w:pPr>
              <w:pStyle w:val="TAL"/>
              <w:rPr>
                <w:sz w:val="16"/>
                <w:szCs w:val="16"/>
              </w:rPr>
            </w:pPr>
            <w:r w:rsidRPr="00511735">
              <w:rPr>
                <w:sz w:val="16"/>
                <w:szCs w:val="16"/>
              </w:rPr>
              <w:t>1047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08E36" w14:textId="5F2F5CFB"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0C6E47" w14:textId="370EFE39"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EF90A2" w14:textId="21A62D92" w:rsidR="00511735" w:rsidRPr="009A0A9A" w:rsidRDefault="00511735" w:rsidP="00511735">
            <w:pPr>
              <w:pStyle w:val="TAL"/>
              <w:rPr>
                <w:sz w:val="16"/>
                <w:szCs w:val="16"/>
              </w:rPr>
            </w:pPr>
            <w:r w:rsidRPr="00511735">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C4D7A" w14:textId="00B885C7" w:rsidR="00511735" w:rsidRDefault="00511735" w:rsidP="00511735">
            <w:pPr>
              <w:pStyle w:val="TAL"/>
              <w:rPr>
                <w:sz w:val="16"/>
                <w:szCs w:val="16"/>
              </w:rPr>
            </w:pPr>
            <w:r>
              <w:rPr>
                <w:sz w:val="16"/>
                <w:szCs w:val="16"/>
              </w:rPr>
              <w:t>16.19.0</w:t>
            </w:r>
          </w:p>
        </w:tc>
      </w:tr>
      <w:tr w:rsidR="00511735" w14:paraId="27F693C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BEE90" w14:textId="0905E15B"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DC0486" w14:textId="41A31F99"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8A645F8" w14:textId="030CB696" w:rsidR="00511735" w:rsidRPr="009A0A9A" w:rsidRDefault="00AE7B9A" w:rsidP="00511735">
            <w:pPr>
              <w:pStyle w:val="TAL"/>
              <w:rPr>
                <w:sz w:val="16"/>
                <w:szCs w:val="16"/>
              </w:rPr>
            </w:pPr>
            <w:hyperlink r:id="rId94" w:tgtFrame="_blank" w:tooltip="Download Tdoc" w:history="1">
              <w:r w:rsidR="000035DD"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2B44" w14:textId="553B9FE8" w:rsidR="00511735" w:rsidRPr="009A0A9A" w:rsidRDefault="00511735" w:rsidP="00511735">
            <w:pPr>
              <w:pStyle w:val="TAL"/>
              <w:rPr>
                <w:sz w:val="16"/>
                <w:szCs w:val="16"/>
              </w:rPr>
            </w:pPr>
            <w:r w:rsidRPr="00511735">
              <w:rPr>
                <w:sz w:val="16"/>
                <w:szCs w:val="16"/>
              </w:rPr>
              <w:t>1051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38008" w14:textId="6B7260E5"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392D1" w14:textId="1DFC1453"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D42296" w14:textId="7F2F03EA" w:rsidR="00511735" w:rsidRPr="009A0A9A" w:rsidRDefault="00511735" w:rsidP="00511735">
            <w:pPr>
              <w:pStyle w:val="TAL"/>
              <w:rPr>
                <w:sz w:val="16"/>
                <w:szCs w:val="16"/>
              </w:rPr>
            </w:pPr>
            <w:r w:rsidRPr="00511735">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F92FC" w14:textId="2690E6BE" w:rsidR="00511735" w:rsidRDefault="00511735" w:rsidP="00511735">
            <w:pPr>
              <w:pStyle w:val="TAL"/>
              <w:rPr>
                <w:sz w:val="16"/>
                <w:szCs w:val="16"/>
              </w:rPr>
            </w:pPr>
            <w:r>
              <w:rPr>
                <w:sz w:val="16"/>
                <w:szCs w:val="16"/>
              </w:rPr>
              <w:t>16.19.0</w:t>
            </w:r>
          </w:p>
        </w:tc>
      </w:tr>
      <w:tr w:rsidR="00511735" w14:paraId="6FD11B8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4E335" w14:textId="2A000B9F"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0D5785" w14:textId="5ECAA0D6"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E37F67" w14:textId="77244E17" w:rsidR="00511735" w:rsidRPr="009A0A9A" w:rsidRDefault="00AE7B9A" w:rsidP="00511735">
            <w:pPr>
              <w:pStyle w:val="TAL"/>
              <w:rPr>
                <w:sz w:val="16"/>
                <w:szCs w:val="16"/>
              </w:rPr>
            </w:pPr>
            <w:hyperlink r:id="rId95" w:tgtFrame="_blank" w:tooltip="Download Tdoc" w:history="1">
              <w:r w:rsidR="00D44A00" w:rsidRPr="00D44A00">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7672" w14:textId="6AA4739D" w:rsidR="00511735" w:rsidRPr="009A0A9A" w:rsidRDefault="00511735" w:rsidP="00511735">
            <w:pPr>
              <w:pStyle w:val="TAL"/>
              <w:rPr>
                <w:sz w:val="16"/>
                <w:szCs w:val="16"/>
              </w:rPr>
            </w:pPr>
            <w:r w:rsidRPr="00511735">
              <w:rPr>
                <w:sz w:val="16"/>
                <w:szCs w:val="16"/>
              </w:rPr>
              <w:t>1059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1BE00F" w14:textId="41F44878"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F87F9" w14:textId="538CF5CA" w:rsidR="00511735" w:rsidRPr="009A0A9A" w:rsidRDefault="00511735" w:rsidP="00511735">
            <w:pPr>
              <w:pStyle w:val="TAL"/>
              <w:rPr>
                <w:sz w:val="16"/>
                <w:szCs w:val="16"/>
              </w:rPr>
            </w:pPr>
            <w:r w:rsidRPr="0051173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C04449" w14:textId="49B62BF5" w:rsidR="00511735" w:rsidRPr="009A0A9A" w:rsidRDefault="00511735" w:rsidP="00511735">
            <w:pPr>
              <w:pStyle w:val="TAL"/>
              <w:rPr>
                <w:sz w:val="16"/>
                <w:szCs w:val="16"/>
              </w:rPr>
            </w:pPr>
            <w:r w:rsidRPr="00511735">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85C7E" w14:textId="1FF0DA0C" w:rsidR="00511735" w:rsidRDefault="00511735" w:rsidP="00511735">
            <w:pPr>
              <w:pStyle w:val="TAL"/>
              <w:rPr>
                <w:sz w:val="16"/>
                <w:szCs w:val="16"/>
              </w:rPr>
            </w:pPr>
            <w:r>
              <w:rPr>
                <w:sz w:val="16"/>
                <w:szCs w:val="16"/>
              </w:rPr>
              <w:t>16.19.0</w:t>
            </w:r>
          </w:p>
        </w:tc>
      </w:tr>
      <w:tr w:rsidR="00511735" w14:paraId="56B2437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31FC" w14:textId="1E8915EC"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B7362" w14:textId="0C1AD2F5"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E61A32" w14:textId="5B452D56" w:rsidR="00511735" w:rsidRPr="009A0A9A" w:rsidRDefault="00AE7B9A" w:rsidP="00511735">
            <w:pPr>
              <w:pStyle w:val="TAL"/>
              <w:rPr>
                <w:sz w:val="16"/>
                <w:szCs w:val="16"/>
              </w:rPr>
            </w:pPr>
            <w:hyperlink r:id="rId96" w:tgtFrame="_blank" w:tooltip="Download Tdoc" w:history="1">
              <w:r w:rsidR="00E23B57"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AE5B" w14:textId="61BE2A30" w:rsidR="00511735" w:rsidRPr="009A0A9A" w:rsidRDefault="00511735" w:rsidP="00511735">
            <w:pPr>
              <w:pStyle w:val="TAL"/>
              <w:rPr>
                <w:sz w:val="16"/>
                <w:szCs w:val="16"/>
              </w:rPr>
            </w:pPr>
            <w:r w:rsidRPr="00511735">
              <w:rPr>
                <w:sz w:val="16"/>
                <w:szCs w:val="16"/>
              </w:rPr>
              <w:t>1054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38A9C2" w14:textId="57654B2D" w:rsidR="00511735" w:rsidRPr="009A0A9A" w:rsidRDefault="00511735" w:rsidP="00511735">
            <w:pPr>
              <w:pStyle w:val="TAL"/>
              <w:rPr>
                <w:sz w:val="16"/>
                <w:szCs w:val="16"/>
              </w:rPr>
            </w:pPr>
            <w:r w:rsidRPr="0051173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D54301" w14:textId="6401F216"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785ACD" w14:textId="6CC12AE5" w:rsidR="00511735" w:rsidRPr="009A0A9A" w:rsidRDefault="00511735" w:rsidP="00511735">
            <w:pPr>
              <w:pStyle w:val="TAL"/>
              <w:rPr>
                <w:sz w:val="16"/>
                <w:szCs w:val="16"/>
              </w:rPr>
            </w:pPr>
            <w:r w:rsidRPr="00511735">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315B" w14:textId="75E9BBB9" w:rsidR="00511735" w:rsidRDefault="00511735" w:rsidP="00511735">
            <w:pPr>
              <w:pStyle w:val="TAL"/>
              <w:rPr>
                <w:sz w:val="16"/>
                <w:szCs w:val="16"/>
              </w:rPr>
            </w:pPr>
            <w:r>
              <w:rPr>
                <w:sz w:val="16"/>
                <w:szCs w:val="16"/>
              </w:rPr>
              <w:t>16.19.0</w:t>
            </w:r>
          </w:p>
        </w:tc>
      </w:tr>
      <w:tr w:rsidR="00D7486A" w14:paraId="67DAFD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DA0F3" w14:textId="7ABDDFD9" w:rsidR="00D7486A" w:rsidRDefault="00D7486A" w:rsidP="00D7486A">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845330" w14:textId="61417EBE" w:rsidR="00D7486A" w:rsidRDefault="00D7486A" w:rsidP="00D7486A">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7801CC" w14:textId="77777777" w:rsidR="00D7486A" w:rsidRDefault="00D7486A" w:rsidP="00D7486A">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9D323" w14:textId="77777777" w:rsidR="00D7486A" w:rsidRPr="00511735" w:rsidRDefault="00D7486A" w:rsidP="00D7486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55D25D" w14:textId="77777777" w:rsidR="00D7486A" w:rsidRPr="00511735" w:rsidRDefault="00D7486A" w:rsidP="00D7486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3FBCC" w14:textId="77777777" w:rsidR="00D7486A" w:rsidRPr="00511735" w:rsidRDefault="00D7486A" w:rsidP="00D7486A">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8F9BEC" w14:textId="3F3DCBB7" w:rsidR="00D7486A" w:rsidRPr="00511735" w:rsidRDefault="00D7486A" w:rsidP="00D7486A">
            <w:pPr>
              <w:pStyle w:val="TAL"/>
              <w:rPr>
                <w:sz w:val="16"/>
                <w:szCs w:val="16"/>
              </w:rPr>
            </w:pPr>
            <w:r>
              <w:rPr>
                <w:sz w:val="16"/>
                <w:szCs w:val="16"/>
              </w:rPr>
              <w:t>Editorial changes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8C44" w14:textId="47C0153B" w:rsidR="00D7486A" w:rsidRDefault="00D7486A" w:rsidP="00D7486A">
            <w:pPr>
              <w:pStyle w:val="TAL"/>
              <w:rPr>
                <w:sz w:val="16"/>
                <w:szCs w:val="16"/>
              </w:rPr>
            </w:pPr>
            <w:r>
              <w:rPr>
                <w:sz w:val="16"/>
                <w:szCs w:val="16"/>
              </w:rPr>
              <w:t>16.19.1</w:t>
            </w:r>
          </w:p>
        </w:tc>
      </w:tr>
      <w:tr w:rsidR="00D7486A" w14:paraId="3FE1369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32C4D" w14:textId="28A8230E" w:rsidR="00D7486A" w:rsidRDefault="00D7486A" w:rsidP="00D7486A">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F767E9" w14:textId="5555965E" w:rsidR="00D7486A" w:rsidRDefault="00D7486A" w:rsidP="00D7486A">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5A0945" w14:textId="77777777" w:rsidR="00D7486A" w:rsidRDefault="00D7486A" w:rsidP="00D7486A">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27BAC" w14:textId="77777777" w:rsidR="00D7486A" w:rsidRPr="00511735" w:rsidRDefault="00D7486A" w:rsidP="00D7486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F6CFE" w14:textId="77777777" w:rsidR="00D7486A" w:rsidRPr="00511735" w:rsidRDefault="00D7486A" w:rsidP="00D7486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541AF" w14:textId="77777777" w:rsidR="00D7486A" w:rsidRPr="00511735" w:rsidRDefault="00D7486A" w:rsidP="00D7486A">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25C8B0" w14:textId="1FC53B1F" w:rsidR="00D7486A" w:rsidRPr="00511735" w:rsidRDefault="00D7486A" w:rsidP="00D7486A">
            <w:pPr>
              <w:pStyle w:val="TAL"/>
              <w:rPr>
                <w:sz w:val="16"/>
                <w:szCs w:val="16"/>
              </w:rPr>
            </w:pPr>
            <w:r>
              <w:rPr>
                <w:sz w:val="16"/>
                <w:szCs w:val="16"/>
              </w:rPr>
              <w:t>Update to 16.19.1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0FA5A" w14:textId="6B047381" w:rsidR="00D7486A" w:rsidRDefault="00D7486A" w:rsidP="00D7486A">
            <w:pPr>
              <w:pStyle w:val="TAL"/>
              <w:rPr>
                <w:sz w:val="16"/>
                <w:szCs w:val="16"/>
              </w:rPr>
            </w:pPr>
            <w:r>
              <w:rPr>
                <w:sz w:val="16"/>
                <w:szCs w:val="16"/>
              </w:rPr>
              <w:t>16.19.2</w:t>
            </w:r>
          </w:p>
        </w:tc>
      </w:tr>
      <w:tr w:rsidR="00955257" w14:paraId="7A414FE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E478C8" w14:textId="5CAED6AD" w:rsidR="00955257" w:rsidRDefault="00955257" w:rsidP="00955257">
            <w:pPr>
              <w:pStyle w:val="TAL"/>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FA8AB6" w14:textId="5360CE56" w:rsidR="00955257" w:rsidRDefault="00955257" w:rsidP="00955257">
            <w:pPr>
              <w:pStyle w:val="TAL"/>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A86447" w14:textId="76045F8A" w:rsidR="00955257" w:rsidRDefault="00955257" w:rsidP="00955257">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BAA71" w14:textId="3236214F" w:rsidR="00955257" w:rsidRPr="00511735" w:rsidRDefault="00955257" w:rsidP="00955257">
            <w:pPr>
              <w:pStyle w:val="TAL"/>
              <w:rPr>
                <w:sz w:val="16"/>
                <w:szCs w:val="16"/>
              </w:rPr>
            </w:pPr>
            <w:r>
              <w:rPr>
                <w:rFonts w:cs="Arial"/>
                <w:sz w:val="16"/>
                <w:szCs w:val="16"/>
              </w:rPr>
              <w:t>1065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66A92A" w14:textId="61A8A0CC" w:rsidR="00955257" w:rsidRPr="00511735" w:rsidRDefault="00955257" w:rsidP="0095525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46A41" w14:textId="0FDF476A" w:rsidR="00955257" w:rsidRPr="00511735" w:rsidRDefault="00955257" w:rsidP="00955257">
            <w:pPr>
              <w:pStyle w:val="TAL"/>
              <w:rPr>
                <w:sz w:val="16"/>
                <w:szCs w:val="16"/>
              </w:rPr>
            </w:pPr>
            <w:r>
              <w:rPr>
                <w:rFonts w:cs="Arial"/>
                <w:sz w:val="16"/>
                <w:szCs w:val="16"/>
              </w:rPr>
              <w:t>1065</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D09B8" w14:textId="50F1E95E" w:rsidR="00955257" w:rsidRDefault="00955257" w:rsidP="00955257">
            <w:pPr>
              <w:pStyle w:val="TAL"/>
              <w:rPr>
                <w:sz w:val="16"/>
                <w:szCs w:val="16"/>
              </w:rPr>
            </w:pPr>
            <w:r>
              <w:rPr>
                <w:rFonts w:cs="Arial"/>
                <w:sz w:val="16"/>
                <w:szCs w:val="16"/>
              </w:rPr>
              <w:t>CR to 37.141: Correction to method of test for GSM/EDGE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AA3F8" w14:textId="47F81F79" w:rsidR="00955257" w:rsidRDefault="00955257" w:rsidP="00955257">
            <w:pPr>
              <w:pStyle w:val="TAL"/>
              <w:rPr>
                <w:sz w:val="16"/>
                <w:szCs w:val="16"/>
              </w:rPr>
            </w:pPr>
            <w:r>
              <w:rPr>
                <w:sz w:val="16"/>
                <w:szCs w:val="16"/>
              </w:rPr>
              <w:t>16.20.0</w:t>
            </w:r>
          </w:p>
        </w:tc>
      </w:tr>
      <w:tr w:rsidR="00955257" w14:paraId="5BC8F8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D028B" w14:textId="6658246E" w:rsidR="00955257" w:rsidRDefault="00955257" w:rsidP="00955257">
            <w:pPr>
              <w:pStyle w:val="TAL"/>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4740EC" w14:textId="5E7A8C0A" w:rsidR="00955257" w:rsidRDefault="00955257" w:rsidP="00955257">
            <w:pPr>
              <w:pStyle w:val="TAL"/>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9280F0" w14:textId="20D22486" w:rsidR="00955257" w:rsidRDefault="00955257" w:rsidP="00955257">
            <w:pPr>
              <w:pStyle w:val="TAL"/>
            </w:pPr>
            <w:r>
              <w:rPr>
                <w:rFonts w:cs="Arial"/>
                <w:sz w:val="16"/>
                <w:szCs w:val="16"/>
              </w:rPr>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963E8" w14:textId="1D2DAECB" w:rsidR="00955257" w:rsidRPr="00511735" w:rsidRDefault="00955257" w:rsidP="00955257">
            <w:pPr>
              <w:pStyle w:val="TAL"/>
              <w:rPr>
                <w:sz w:val="16"/>
                <w:szCs w:val="16"/>
              </w:rPr>
            </w:pPr>
            <w:r>
              <w:rPr>
                <w:rFonts w:cs="Arial"/>
                <w:sz w:val="16"/>
                <w:szCs w:val="16"/>
              </w:rPr>
              <w:t>1072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AAA0" w14:textId="7C975ECF" w:rsidR="00955257" w:rsidRPr="00511735" w:rsidRDefault="00955257" w:rsidP="0095525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E092D1" w14:textId="03C35440" w:rsidR="00955257" w:rsidRPr="00511735" w:rsidRDefault="00955257" w:rsidP="00955257">
            <w:pPr>
              <w:pStyle w:val="TAL"/>
              <w:rPr>
                <w:sz w:val="16"/>
                <w:szCs w:val="16"/>
              </w:rPr>
            </w:pPr>
            <w:r>
              <w:rPr>
                <w:rFonts w:cs="Arial"/>
                <w:sz w:val="16"/>
                <w:szCs w:val="16"/>
              </w:rPr>
              <w:t>1072</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6D3BD5" w14:textId="6B928926" w:rsidR="00955257" w:rsidRDefault="00955257" w:rsidP="00955257">
            <w:pPr>
              <w:pStyle w:val="TAL"/>
              <w:rPr>
                <w:sz w:val="16"/>
                <w:szCs w:val="16"/>
              </w:rPr>
            </w:pPr>
            <w:r>
              <w:rPr>
                <w:rFonts w:cs="Arial"/>
                <w:sz w:val="16"/>
                <w:szCs w:val="16"/>
              </w:rPr>
              <w:t>[MSR_GSM_UTRA_LTE_NR-Perf] CR to 37.141: Power allocation for NC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D4765" w14:textId="1F237F1A" w:rsidR="00955257" w:rsidRDefault="00955257" w:rsidP="00955257">
            <w:pPr>
              <w:pStyle w:val="TAL"/>
              <w:rPr>
                <w:sz w:val="16"/>
                <w:szCs w:val="16"/>
              </w:rPr>
            </w:pPr>
            <w:r w:rsidRPr="00AB2B64">
              <w:rPr>
                <w:sz w:val="16"/>
                <w:szCs w:val="16"/>
              </w:rPr>
              <w:t>16.20.0</w:t>
            </w:r>
          </w:p>
        </w:tc>
      </w:tr>
      <w:tr w:rsidR="00955257" w14:paraId="2139CD0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003BB" w14:textId="1E5B540C" w:rsidR="00955257" w:rsidRDefault="00955257" w:rsidP="00955257">
            <w:pPr>
              <w:pStyle w:val="TAL"/>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C12A6" w14:textId="30B3FFDD" w:rsidR="00955257" w:rsidRDefault="00955257" w:rsidP="00955257">
            <w:pPr>
              <w:pStyle w:val="TAL"/>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942B7E" w14:textId="38CFF808" w:rsidR="00955257" w:rsidRDefault="00955257" w:rsidP="00955257">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55BAA" w14:textId="561D2CD3" w:rsidR="00955257" w:rsidRPr="00511735" w:rsidRDefault="00955257" w:rsidP="00955257">
            <w:pPr>
              <w:pStyle w:val="TAL"/>
              <w:rPr>
                <w:sz w:val="16"/>
                <w:szCs w:val="16"/>
              </w:rPr>
            </w:pPr>
            <w:r>
              <w:rPr>
                <w:rFonts w:cs="Arial"/>
                <w:sz w:val="16"/>
                <w:szCs w:val="16"/>
              </w:rPr>
              <w:t>1075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A48E6" w14:textId="384D7DC9" w:rsidR="00955257" w:rsidRPr="00511735" w:rsidRDefault="00955257" w:rsidP="0095525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BB659D" w14:textId="7783CB33" w:rsidR="00955257" w:rsidRPr="00511735" w:rsidRDefault="00955257" w:rsidP="00955257">
            <w:pPr>
              <w:pStyle w:val="TAL"/>
              <w:rPr>
                <w:sz w:val="16"/>
                <w:szCs w:val="16"/>
              </w:rPr>
            </w:pPr>
            <w:r>
              <w:rPr>
                <w:rFonts w:cs="Arial"/>
                <w:sz w:val="16"/>
                <w:szCs w:val="16"/>
              </w:rPr>
              <w:t>1075</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360B82" w14:textId="6FA46B04" w:rsidR="00955257" w:rsidRDefault="00955257" w:rsidP="00955257">
            <w:pPr>
              <w:pStyle w:val="TAL"/>
              <w:rPr>
                <w:sz w:val="16"/>
                <w:szCs w:val="16"/>
              </w:rPr>
            </w:pPr>
            <w:r>
              <w:rPr>
                <w:rFonts w:cs="Arial"/>
                <w:sz w:val="16"/>
                <w:szCs w:val="16"/>
              </w:rPr>
              <w:t>CR to 37.141: Correction to table note for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43B09" w14:textId="524188A6" w:rsidR="00955257" w:rsidRDefault="00955257" w:rsidP="00955257">
            <w:pPr>
              <w:pStyle w:val="TAL"/>
              <w:rPr>
                <w:sz w:val="16"/>
                <w:szCs w:val="16"/>
              </w:rPr>
            </w:pPr>
            <w:r w:rsidRPr="00AB2B64">
              <w:rPr>
                <w:sz w:val="16"/>
                <w:szCs w:val="16"/>
              </w:rPr>
              <w:t>16.20.0</w:t>
            </w:r>
          </w:p>
        </w:tc>
      </w:tr>
      <w:tr w:rsidR="00102B4A" w14:paraId="22C693C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3DF96D" w14:textId="24CC5DCF" w:rsidR="00102B4A" w:rsidRDefault="00102B4A" w:rsidP="00102B4A">
            <w:pPr>
              <w:pStyle w:val="TAL"/>
              <w:rPr>
                <w:sz w:val="16"/>
                <w:szCs w:val="16"/>
              </w:rPr>
            </w:pPr>
            <w:r>
              <w:rPr>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96ACAE" w14:textId="5BAF4C12" w:rsidR="00102B4A" w:rsidRDefault="00102B4A" w:rsidP="00102B4A">
            <w:pPr>
              <w:pStyle w:val="TAL"/>
              <w:rPr>
                <w:sz w:val="16"/>
                <w:szCs w:val="16"/>
              </w:rPr>
            </w:pPr>
            <w:r>
              <w:rPr>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6B6023" w14:textId="464201BD" w:rsidR="00102B4A" w:rsidRPr="00102B4A" w:rsidRDefault="00102B4A" w:rsidP="00102B4A">
            <w:pPr>
              <w:spacing w:after="0"/>
              <w:rPr>
                <w:rFonts w:ascii="Arial" w:hAnsi="Arial" w:cs="Arial"/>
                <w:b/>
                <w:bCs/>
                <w:color w:val="0000FF"/>
                <w:sz w:val="16"/>
                <w:szCs w:val="16"/>
                <w:u w:val="single"/>
                <w:lang w:eastAsia="zh-CN"/>
              </w:rPr>
            </w:pPr>
            <w:hyperlink r:id="rId97" w:history="1">
              <w:r>
                <w:rPr>
                  <w:rStyle w:val="Hyperlink"/>
                  <w:rFonts w:ascii="Arial" w:hAnsi="Arial" w:cs="Arial"/>
                  <w:b/>
                  <w:bCs/>
                  <w:color w:val="0000FF"/>
                  <w:sz w:val="16"/>
                  <w:szCs w:val="16"/>
                </w:rPr>
                <w:t>RP-240556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3D8C9" w14:textId="7667CC83" w:rsidR="00102B4A" w:rsidRDefault="00102B4A" w:rsidP="00102B4A">
            <w:pPr>
              <w:pStyle w:val="TAL"/>
              <w:rPr>
                <w:rFonts w:cs="Arial"/>
                <w:sz w:val="16"/>
                <w:szCs w:val="16"/>
              </w:rPr>
            </w:pPr>
            <w:r w:rsidRPr="00537F5C">
              <w:t>1080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B06817" w14:textId="071DB900" w:rsidR="00102B4A" w:rsidRDefault="00102B4A" w:rsidP="00102B4A">
            <w:pPr>
              <w:pStyle w:val="TAL"/>
              <w:rPr>
                <w:rFonts w:cs="Arial"/>
                <w:sz w:val="16"/>
                <w:szCs w:val="16"/>
              </w:rPr>
            </w:pPr>
            <w:r w:rsidRPr="00537F5C">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9628BB" w14:textId="1A4EEEC6" w:rsidR="00102B4A" w:rsidRDefault="00102B4A" w:rsidP="00102B4A">
            <w:pPr>
              <w:pStyle w:val="TAL"/>
              <w:rPr>
                <w:rFonts w:cs="Arial"/>
                <w:sz w:val="16"/>
                <w:szCs w:val="16"/>
              </w:rPr>
            </w:pPr>
            <w:r w:rsidRPr="00537F5C">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A53066" w14:textId="5788B58D" w:rsidR="00102B4A" w:rsidRPr="00971948" w:rsidRDefault="00102B4A" w:rsidP="00102B4A">
            <w:pPr>
              <w:spacing w:after="0"/>
              <w:rPr>
                <w:rFonts w:ascii="Arial" w:hAnsi="Arial" w:cs="Arial"/>
                <w:sz w:val="16"/>
                <w:szCs w:val="16"/>
                <w:lang w:eastAsia="zh-CN"/>
              </w:rPr>
            </w:pPr>
            <w:r>
              <w:rPr>
                <w:rFonts w:ascii="Arial" w:hAnsi="Arial" w:cs="Arial"/>
                <w:sz w:val="16"/>
                <w:szCs w:val="16"/>
              </w:rPr>
              <w:t>(MB_MSR_RF) CR to 37.141: clarification on requirements for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EA82C" w14:textId="5317436B" w:rsidR="00102B4A" w:rsidRPr="00AB2B64" w:rsidRDefault="00102B4A" w:rsidP="00102B4A">
            <w:pPr>
              <w:pStyle w:val="TAL"/>
              <w:rPr>
                <w:sz w:val="16"/>
                <w:szCs w:val="16"/>
              </w:rPr>
            </w:pPr>
            <w:r>
              <w:rPr>
                <w:sz w:val="16"/>
                <w:szCs w:val="16"/>
              </w:rPr>
              <w:t>16.21.0</w:t>
            </w:r>
          </w:p>
        </w:tc>
      </w:tr>
    </w:tbl>
    <w:p w14:paraId="4D8C4BA4" w14:textId="77777777" w:rsidR="00FF3259" w:rsidRDefault="00FF3259" w:rsidP="00FF3259"/>
    <w:p w14:paraId="2C49B80B" w14:textId="77777777" w:rsidR="00DF3ABD" w:rsidRPr="00B93702" w:rsidRDefault="00DF3ABD" w:rsidP="00FF3259"/>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1027C" w14:textId="77777777" w:rsidR="00CE6B1C" w:rsidRDefault="00CE6B1C">
      <w:r>
        <w:separator/>
      </w:r>
    </w:p>
  </w:endnote>
  <w:endnote w:type="continuationSeparator" w:id="0">
    <w:p w14:paraId="3AC6CE1A" w14:textId="77777777" w:rsidR="00CE6B1C" w:rsidRDefault="00CE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882F9" w14:textId="77777777" w:rsidR="00CE6B1C" w:rsidRDefault="00CE6B1C">
      <w:r>
        <w:separator/>
      </w:r>
    </w:p>
  </w:footnote>
  <w:footnote w:type="continuationSeparator" w:id="0">
    <w:p w14:paraId="0AF69299" w14:textId="77777777" w:rsidR="00CE6B1C" w:rsidRDefault="00CE6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CC610B4"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B9A">
      <w:rPr>
        <w:rFonts w:ascii="Arial" w:hAnsi="Arial" w:cs="Arial"/>
        <w:b/>
        <w:noProof/>
        <w:sz w:val="18"/>
        <w:szCs w:val="18"/>
      </w:rPr>
      <w:t>3GPP TS 37.141 V16.21.0 (2024-03)</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040C1FD"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B9A">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2262F"/>
    <w:rsid w:val="000303F7"/>
    <w:rsid w:val="00033397"/>
    <w:rsid w:val="00040095"/>
    <w:rsid w:val="00046CBD"/>
    <w:rsid w:val="00051834"/>
    <w:rsid w:val="00054A22"/>
    <w:rsid w:val="00061B3C"/>
    <w:rsid w:val="00061C64"/>
    <w:rsid w:val="00062023"/>
    <w:rsid w:val="0006344A"/>
    <w:rsid w:val="000655A6"/>
    <w:rsid w:val="00080512"/>
    <w:rsid w:val="000862D8"/>
    <w:rsid w:val="000A3693"/>
    <w:rsid w:val="000A7DA1"/>
    <w:rsid w:val="000C47C3"/>
    <w:rsid w:val="000D58AB"/>
    <w:rsid w:val="000E2F95"/>
    <w:rsid w:val="000E3B73"/>
    <w:rsid w:val="00101E2C"/>
    <w:rsid w:val="00102B4A"/>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E62F8"/>
    <w:rsid w:val="001F0C1D"/>
    <w:rsid w:val="001F1132"/>
    <w:rsid w:val="001F168B"/>
    <w:rsid w:val="001F4A5E"/>
    <w:rsid w:val="00216EE6"/>
    <w:rsid w:val="00224611"/>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C1CA7"/>
    <w:rsid w:val="002C245B"/>
    <w:rsid w:val="002D0F15"/>
    <w:rsid w:val="002E00EE"/>
    <w:rsid w:val="002E03A4"/>
    <w:rsid w:val="002E0A32"/>
    <w:rsid w:val="002F12F6"/>
    <w:rsid w:val="0030734B"/>
    <w:rsid w:val="00310A39"/>
    <w:rsid w:val="003172DC"/>
    <w:rsid w:val="003256FC"/>
    <w:rsid w:val="003279E5"/>
    <w:rsid w:val="00336DB0"/>
    <w:rsid w:val="0035462D"/>
    <w:rsid w:val="00354C34"/>
    <w:rsid w:val="003731EE"/>
    <w:rsid w:val="003765B8"/>
    <w:rsid w:val="00384280"/>
    <w:rsid w:val="003B1F8E"/>
    <w:rsid w:val="003C3971"/>
    <w:rsid w:val="003C66B7"/>
    <w:rsid w:val="003E1A47"/>
    <w:rsid w:val="003F515E"/>
    <w:rsid w:val="003F7B54"/>
    <w:rsid w:val="003F7C38"/>
    <w:rsid w:val="00400E73"/>
    <w:rsid w:val="00406E76"/>
    <w:rsid w:val="00423334"/>
    <w:rsid w:val="004336EF"/>
    <w:rsid w:val="004345EC"/>
    <w:rsid w:val="00465515"/>
    <w:rsid w:val="00470640"/>
    <w:rsid w:val="00492804"/>
    <w:rsid w:val="004943A9"/>
    <w:rsid w:val="004A0182"/>
    <w:rsid w:val="004C22DF"/>
    <w:rsid w:val="004C33F3"/>
    <w:rsid w:val="004C6282"/>
    <w:rsid w:val="004C72F0"/>
    <w:rsid w:val="004D3578"/>
    <w:rsid w:val="004D3BCF"/>
    <w:rsid w:val="004E0DB1"/>
    <w:rsid w:val="004E160D"/>
    <w:rsid w:val="004E213A"/>
    <w:rsid w:val="004F0988"/>
    <w:rsid w:val="004F30ED"/>
    <w:rsid w:val="004F3340"/>
    <w:rsid w:val="004F70B8"/>
    <w:rsid w:val="005002F0"/>
    <w:rsid w:val="00507FF3"/>
    <w:rsid w:val="00511735"/>
    <w:rsid w:val="00526D26"/>
    <w:rsid w:val="0053388B"/>
    <w:rsid w:val="00535773"/>
    <w:rsid w:val="00543E6C"/>
    <w:rsid w:val="005560DD"/>
    <w:rsid w:val="00565087"/>
    <w:rsid w:val="0056686C"/>
    <w:rsid w:val="00584820"/>
    <w:rsid w:val="00585E3C"/>
    <w:rsid w:val="00591D95"/>
    <w:rsid w:val="00597B11"/>
    <w:rsid w:val="005A40E0"/>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56917"/>
    <w:rsid w:val="0066381E"/>
    <w:rsid w:val="00674FEF"/>
    <w:rsid w:val="006824A2"/>
    <w:rsid w:val="00686D3B"/>
    <w:rsid w:val="006A00EA"/>
    <w:rsid w:val="006A323F"/>
    <w:rsid w:val="006A358B"/>
    <w:rsid w:val="006A62CB"/>
    <w:rsid w:val="006B10D4"/>
    <w:rsid w:val="006B2AA8"/>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55257"/>
    <w:rsid w:val="00961940"/>
    <w:rsid w:val="00962F37"/>
    <w:rsid w:val="00971948"/>
    <w:rsid w:val="00985F82"/>
    <w:rsid w:val="009879AC"/>
    <w:rsid w:val="009A0A9A"/>
    <w:rsid w:val="009A2232"/>
    <w:rsid w:val="009B4193"/>
    <w:rsid w:val="009C2077"/>
    <w:rsid w:val="009D6B33"/>
    <w:rsid w:val="009E7BA8"/>
    <w:rsid w:val="009F0A67"/>
    <w:rsid w:val="009F37B7"/>
    <w:rsid w:val="00A028B3"/>
    <w:rsid w:val="00A10F02"/>
    <w:rsid w:val="00A13B8C"/>
    <w:rsid w:val="00A164B4"/>
    <w:rsid w:val="00A20B1D"/>
    <w:rsid w:val="00A22103"/>
    <w:rsid w:val="00A26956"/>
    <w:rsid w:val="00A27486"/>
    <w:rsid w:val="00A4466E"/>
    <w:rsid w:val="00A44F82"/>
    <w:rsid w:val="00A46FD9"/>
    <w:rsid w:val="00A53724"/>
    <w:rsid w:val="00A56066"/>
    <w:rsid w:val="00A629CC"/>
    <w:rsid w:val="00A73129"/>
    <w:rsid w:val="00A82346"/>
    <w:rsid w:val="00A92BA1"/>
    <w:rsid w:val="00A94CDE"/>
    <w:rsid w:val="00AC353B"/>
    <w:rsid w:val="00AC6BC6"/>
    <w:rsid w:val="00AE65E2"/>
    <w:rsid w:val="00AE7B9A"/>
    <w:rsid w:val="00AF6F72"/>
    <w:rsid w:val="00B01838"/>
    <w:rsid w:val="00B15449"/>
    <w:rsid w:val="00B17CF4"/>
    <w:rsid w:val="00B233CB"/>
    <w:rsid w:val="00B33506"/>
    <w:rsid w:val="00B418A2"/>
    <w:rsid w:val="00B500D5"/>
    <w:rsid w:val="00B529C7"/>
    <w:rsid w:val="00B77207"/>
    <w:rsid w:val="00B93086"/>
    <w:rsid w:val="00BA05F8"/>
    <w:rsid w:val="00BA19ED"/>
    <w:rsid w:val="00BA4B8D"/>
    <w:rsid w:val="00BB2657"/>
    <w:rsid w:val="00BC0F7D"/>
    <w:rsid w:val="00BD0796"/>
    <w:rsid w:val="00BD4011"/>
    <w:rsid w:val="00BD6594"/>
    <w:rsid w:val="00BD7D31"/>
    <w:rsid w:val="00BE3255"/>
    <w:rsid w:val="00BF128E"/>
    <w:rsid w:val="00BF78CE"/>
    <w:rsid w:val="00C02DF6"/>
    <w:rsid w:val="00C074DD"/>
    <w:rsid w:val="00C1496A"/>
    <w:rsid w:val="00C16891"/>
    <w:rsid w:val="00C20C7C"/>
    <w:rsid w:val="00C21D69"/>
    <w:rsid w:val="00C2586A"/>
    <w:rsid w:val="00C308C1"/>
    <w:rsid w:val="00C33079"/>
    <w:rsid w:val="00C33306"/>
    <w:rsid w:val="00C45231"/>
    <w:rsid w:val="00C4576C"/>
    <w:rsid w:val="00C4688C"/>
    <w:rsid w:val="00C46D45"/>
    <w:rsid w:val="00C54223"/>
    <w:rsid w:val="00C54DF5"/>
    <w:rsid w:val="00C66607"/>
    <w:rsid w:val="00C72833"/>
    <w:rsid w:val="00C7551D"/>
    <w:rsid w:val="00C80F1D"/>
    <w:rsid w:val="00C93F40"/>
    <w:rsid w:val="00C97770"/>
    <w:rsid w:val="00CA3613"/>
    <w:rsid w:val="00CA3D0C"/>
    <w:rsid w:val="00CA7A3E"/>
    <w:rsid w:val="00CC1D97"/>
    <w:rsid w:val="00CC2362"/>
    <w:rsid w:val="00CC7951"/>
    <w:rsid w:val="00CD2ACF"/>
    <w:rsid w:val="00CE6B1C"/>
    <w:rsid w:val="00CF50EA"/>
    <w:rsid w:val="00D218AD"/>
    <w:rsid w:val="00D21FA7"/>
    <w:rsid w:val="00D23650"/>
    <w:rsid w:val="00D251AD"/>
    <w:rsid w:val="00D42F57"/>
    <w:rsid w:val="00D43EA7"/>
    <w:rsid w:val="00D44A00"/>
    <w:rsid w:val="00D57972"/>
    <w:rsid w:val="00D63595"/>
    <w:rsid w:val="00D675A9"/>
    <w:rsid w:val="00D705D1"/>
    <w:rsid w:val="00D738D6"/>
    <w:rsid w:val="00D7486A"/>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3ABD"/>
    <w:rsid w:val="00DF46E6"/>
    <w:rsid w:val="00DF62CD"/>
    <w:rsid w:val="00E16509"/>
    <w:rsid w:val="00E23B57"/>
    <w:rsid w:val="00E44582"/>
    <w:rsid w:val="00E77645"/>
    <w:rsid w:val="00E821EC"/>
    <w:rsid w:val="00E86125"/>
    <w:rsid w:val="00E9036F"/>
    <w:rsid w:val="00E96E6F"/>
    <w:rsid w:val="00EA15B0"/>
    <w:rsid w:val="00EA5EA7"/>
    <w:rsid w:val="00EC15F4"/>
    <w:rsid w:val="00EC1724"/>
    <w:rsid w:val="00EC4A25"/>
    <w:rsid w:val="00EC6424"/>
    <w:rsid w:val="00EE7F88"/>
    <w:rsid w:val="00EF5F0A"/>
    <w:rsid w:val="00EF7296"/>
    <w:rsid w:val="00F02589"/>
    <w:rsid w:val="00F025A2"/>
    <w:rsid w:val="00F02BAB"/>
    <w:rsid w:val="00F04712"/>
    <w:rsid w:val="00F13360"/>
    <w:rsid w:val="00F22EC7"/>
    <w:rsid w:val="00F325C8"/>
    <w:rsid w:val="00F61CF5"/>
    <w:rsid w:val="00F6420A"/>
    <w:rsid w:val="00F653B8"/>
    <w:rsid w:val="00F9008D"/>
    <w:rsid w:val="00F92865"/>
    <w:rsid w:val="00F94172"/>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383724003">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6032518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hyperlink" Target="https://portal.3gpp.org/ngppapp/CreateTdoc.aspx?mode=view&amp;contributionUid=RP-240556" TargetMode="Externa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504"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24</Pages>
  <Words>90577</Words>
  <Characters>516293</Characters>
  <Application>Microsoft Office Word</Application>
  <DocSecurity>0</DocSecurity>
  <Lines>4302</Lines>
  <Paragraphs>1211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1080</cp:lastModifiedBy>
  <cp:revision>97</cp:revision>
  <cp:lastPrinted>2019-02-25T14:05:00Z</cp:lastPrinted>
  <dcterms:created xsi:type="dcterms:W3CDTF">2022-09-01T07:22:00Z</dcterms:created>
  <dcterms:modified xsi:type="dcterms:W3CDTF">2024-04-09T10:37:00Z</dcterms:modified>
</cp:coreProperties>
</file>