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355C391A" w14:textId="77777777" w:rsidTr="005E4BB2">
        <w:tc>
          <w:tcPr>
            <w:tcW w:w="10423" w:type="dxa"/>
            <w:gridSpan w:val="2"/>
            <w:shd w:val="clear" w:color="auto" w:fill="auto"/>
          </w:tcPr>
          <w:p w14:paraId="24BB0284" w14:textId="3F9EECA8"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bookmarkStart w:id="3" w:name="specVersion"/>
            <w:r w:rsidR="00934ADE" w:rsidRPr="00EC092D">
              <w:t>15</w:t>
            </w:r>
            <w:r w:rsidRPr="00EC092D">
              <w:t>.</w:t>
            </w:r>
            <w:r w:rsidR="000F5D2F">
              <w:t>10</w:t>
            </w:r>
            <w:r w:rsidRPr="00EC092D">
              <w:t>.</w:t>
            </w:r>
            <w:bookmarkEnd w:id="3"/>
            <w:r w:rsidR="00934ADE" w:rsidRPr="00EC092D">
              <w:t>0</w:t>
            </w:r>
            <w:r w:rsidRPr="00EC092D">
              <w:t xml:space="preserve"> </w:t>
            </w:r>
            <w:r w:rsidRPr="00EC092D">
              <w:rPr>
                <w:sz w:val="32"/>
              </w:rPr>
              <w:t>(</w:t>
            </w:r>
            <w:bookmarkStart w:id="4" w:name="issueDate"/>
            <w:r w:rsidR="000F5D2F" w:rsidRPr="00EC092D">
              <w:rPr>
                <w:sz w:val="32"/>
              </w:rPr>
              <w:t>202</w:t>
            </w:r>
            <w:r w:rsidR="000F5D2F">
              <w:rPr>
                <w:sz w:val="32"/>
              </w:rPr>
              <w:t>3</w:t>
            </w:r>
            <w:r w:rsidR="00934ADE" w:rsidRPr="00EC092D">
              <w:rPr>
                <w:sz w:val="32"/>
              </w:rPr>
              <w:t>-</w:t>
            </w:r>
            <w:bookmarkEnd w:id="4"/>
            <w:r w:rsidR="000F5D2F">
              <w:rPr>
                <w:sz w:val="32"/>
              </w:rPr>
              <w:t>03</w:t>
            </w:r>
            <w:r w:rsidRPr="00EC092D">
              <w:rPr>
                <w:sz w:val="32"/>
              </w:rPr>
              <w:t>)</w:t>
            </w:r>
          </w:p>
        </w:tc>
      </w:tr>
      <w:tr w:rsidR="004F0988" w:rsidRPr="00EC092D" w14:paraId="6D38FAE2" w14:textId="77777777" w:rsidTr="005E4BB2">
        <w:trPr>
          <w:trHeight w:hRule="exact" w:val="1134"/>
        </w:trPr>
        <w:tc>
          <w:tcPr>
            <w:tcW w:w="10423" w:type="dxa"/>
            <w:gridSpan w:val="2"/>
            <w:shd w:val="clear" w:color="auto" w:fill="auto"/>
          </w:tcPr>
          <w:p w14:paraId="2E07684C" w14:textId="77777777" w:rsidR="00BA4B8D" w:rsidRPr="00EC092D" w:rsidRDefault="004F0988" w:rsidP="00934ADE">
            <w:pPr>
              <w:pStyle w:val="ZB"/>
              <w:framePr w:w="0" w:hRule="auto" w:wrap="auto" w:vAnchor="margin" w:hAnchor="text" w:yAlign="inline"/>
            </w:pPr>
            <w:r w:rsidRPr="00EC092D">
              <w:t xml:space="preserve">Technical </w:t>
            </w:r>
            <w:bookmarkStart w:id="5" w:name="spectype2"/>
            <w:r w:rsidRPr="00EC092D">
              <w:t>Specification</w:t>
            </w:r>
            <w:bookmarkEnd w:id="5"/>
          </w:p>
        </w:tc>
      </w:tr>
      <w:tr w:rsidR="004F0988" w:rsidRPr="00931051" w14:paraId="5FC40211" w14:textId="77777777" w:rsidTr="005E4BB2">
        <w:trPr>
          <w:trHeight w:hRule="exact" w:val="3686"/>
        </w:trPr>
        <w:tc>
          <w:tcPr>
            <w:tcW w:w="10423" w:type="dxa"/>
            <w:gridSpan w:val="2"/>
            <w:shd w:val="clear" w:color="auto" w:fill="auto"/>
          </w:tcPr>
          <w:p w14:paraId="3DFD90AF" w14:textId="77777777" w:rsidR="004F0988" w:rsidRPr="00931051" w:rsidRDefault="004F0988" w:rsidP="00133525">
            <w:pPr>
              <w:pStyle w:val="ZT"/>
              <w:framePr w:wrap="auto" w:hAnchor="text" w:yAlign="inline"/>
            </w:pPr>
            <w:r w:rsidRPr="00931051">
              <w:t>3rd Generation Partnership Project;</w:t>
            </w:r>
          </w:p>
          <w:p w14:paraId="43A468A9" w14:textId="77777777" w:rsidR="00934ADE" w:rsidRPr="00931051" w:rsidRDefault="00934ADE" w:rsidP="00934ADE">
            <w:pPr>
              <w:pStyle w:val="ZT"/>
              <w:framePr w:wrap="auto" w:hAnchor="text" w:yAlign="inline"/>
            </w:pPr>
            <w:r w:rsidRPr="00931051">
              <w:t>Technical Specification Group Radio Access Network;</w:t>
            </w:r>
          </w:p>
          <w:p w14:paraId="154FE221" w14:textId="77777777" w:rsidR="00934ADE" w:rsidRPr="00931051" w:rsidRDefault="00934ADE" w:rsidP="00934ADE">
            <w:pPr>
              <w:pStyle w:val="ZT"/>
              <w:framePr w:wrap="auto" w:hAnchor="text" w:yAlign="inline"/>
            </w:pPr>
            <w:r w:rsidRPr="00931051">
              <w:t>Active Antenna System (AAS) Base Station (BS)</w:t>
            </w:r>
          </w:p>
          <w:p w14:paraId="34A2D173" w14:textId="77777777" w:rsidR="00934ADE" w:rsidRPr="00931051" w:rsidRDefault="00934ADE" w:rsidP="00934ADE">
            <w:pPr>
              <w:pStyle w:val="ZT"/>
              <w:framePr w:wrap="auto" w:hAnchor="text" w:yAlign="inline"/>
            </w:pPr>
            <w:r w:rsidRPr="00931051">
              <w:t>Electromagnetic Compatibility (EMC)</w:t>
            </w:r>
          </w:p>
          <w:p w14:paraId="6549EADD" w14:textId="77777777" w:rsidR="004F0988" w:rsidRPr="00931051" w:rsidRDefault="00931051" w:rsidP="00133525">
            <w:pPr>
              <w:pStyle w:val="ZT"/>
              <w:framePr w:wrap="auto" w:hAnchor="text" w:yAlign="inline"/>
              <w:rPr>
                <w:i/>
                <w:sz w:val="28"/>
              </w:rPr>
            </w:pPr>
            <w:r w:rsidRPr="00931051">
              <w:t>(</w:t>
            </w:r>
            <w:r w:rsidRPr="00931051">
              <w:rPr>
                <w:rStyle w:val="ZGSM"/>
              </w:rPr>
              <w:t xml:space="preserve">Release </w:t>
            </w:r>
            <w:bookmarkStart w:id="6" w:name="specRelease"/>
            <w:r w:rsidRPr="00931051">
              <w:rPr>
                <w:rStyle w:val="ZGSM"/>
              </w:rPr>
              <w:t>15</w:t>
            </w:r>
            <w:bookmarkEnd w:id="6"/>
            <w:r w:rsidRPr="00931051">
              <w:t>)</w:t>
            </w:r>
          </w:p>
        </w:tc>
      </w:tr>
      <w:tr w:rsidR="00BF128E" w:rsidRPr="00EC092D" w14:paraId="1D656869" w14:textId="77777777" w:rsidTr="005E4BB2">
        <w:tc>
          <w:tcPr>
            <w:tcW w:w="10423" w:type="dxa"/>
            <w:gridSpan w:val="2"/>
            <w:shd w:val="clear" w:color="auto" w:fill="auto"/>
          </w:tcPr>
          <w:p w14:paraId="7D902196"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7BD8229A" w14:textId="77777777" w:rsidTr="005E4BB2">
        <w:trPr>
          <w:trHeight w:hRule="exact" w:val="1531"/>
        </w:trPr>
        <w:tc>
          <w:tcPr>
            <w:tcW w:w="4883" w:type="dxa"/>
            <w:shd w:val="clear" w:color="auto" w:fill="auto"/>
          </w:tcPr>
          <w:p w14:paraId="566353CB" w14:textId="77777777" w:rsidR="00D57972" w:rsidRPr="00EC092D" w:rsidRDefault="00EC092D">
            <w:r w:rsidRPr="00EC092D">
              <w:rPr>
                <w:i/>
                <w:noProof/>
              </w:rPr>
              <w:drawing>
                <wp:inline distT="0" distB="0" distL="0" distR="0" wp14:anchorId="5F4E22A4" wp14:editId="5393DDA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B926FCF" w14:textId="77777777" w:rsidR="00D57972" w:rsidRPr="00EC092D" w:rsidRDefault="00EC092D" w:rsidP="00133525">
            <w:pPr>
              <w:jc w:val="right"/>
            </w:pPr>
            <w:bookmarkStart w:id="7" w:name="logos"/>
            <w:r w:rsidRPr="00EC092D">
              <w:rPr>
                <w:noProof/>
              </w:rPr>
              <w:drawing>
                <wp:inline distT="0" distB="0" distL="0" distR="0" wp14:anchorId="6AABDF22" wp14:editId="5E9BF86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EC092D" w14:paraId="7A52033F" w14:textId="77777777" w:rsidTr="005E4BB2">
        <w:trPr>
          <w:trHeight w:hRule="exact" w:val="5783"/>
        </w:trPr>
        <w:tc>
          <w:tcPr>
            <w:tcW w:w="10423" w:type="dxa"/>
            <w:gridSpan w:val="2"/>
            <w:shd w:val="clear" w:color="auto" w:fill="auto"/>
          </w:tcPr>
          <w:p w14:paraId="2DB455F2" w14:textId="77777777" w:rsidR="00C074DD" w:rsidRPr="00EC092D" w:rsidRDefault="00C074DD" w:rsidP="00C074DD">
            <w:pPr>
              <w:pStyle w:val="Guidance"/>
              <w:rPr>
                <w:bCs/>
                <w:i w:val="0"/>
                <w:iCs/>
                <w:color w:val="auto"/>
              </w:rPr>
            </w:pPr>
          </w:p>
        </w:tc>
      </w:tr>
      <w:tr w:rsidR="00C074DD" w:rsidRPr="00EC092D" w14:paraId="35A43F30" w14:textId="77777777" w:rsidTr="005E4BB2">
        <w:trPr>
          <w:cantSplit/>
          <w:trHeight w:hRule="exact" w:val="964"/>
        </w:trPr>
        <w:tc>
          <w:tcPr>
            <w:tcW w:w="10423" w:type="dxa"/>
            <w:gridSpan w:val="2"/>
            <w:shd w:val="clear" w:color="auto" w:fill="auto"/>
          </w:tcPr>
          <w:p w14:paraId="37537C07" w14:textId="77777777" w:rsidR="00C074DD" w:rsidRPr="00EC092D" w:rsidRDefault="00C074DD" w:rsidP="00C074DD">
            <w:pPr>
              <w:rPr>
                <w:sz w:val="16"/>
              </w:rPr>
            </w:pPr>
            <w:bookmarkStart w:id="8"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8"/>
          </w:p>
          <w:p w14:paraId="18C9E100" w14:textId="77777777" w:rsidR="00C074DD" w:rsidRPr="00EC092D" w:rsidRDefault="00C074DD" w:rsidP="00C074DD">
            <w:pPr>
              <w:pStyle w:val="ZV"/>
              <w:framePr w:w="0" w:wrap="auto" w:vAnchor="margin" w:hAnchor="text" w:yAlign="inline"/>
            </w:pPr>
          </w:p>
          <w:p w14:paraId="13C98948" w14:textId="77777777" w:rsidR="00C074DD" w:rsidRPr="00EC092D" w:rsidRDefault="00C074DD" w:rsidP="00C074DD">
            <w:pPr>
              <w:rPr>
                <w:sz w:val="16"/>
              </w:rPr>
            </w:pPr>
          </w:p>
        </w:tc>
      </w:tr>
      <w:bookmarkEnd w:id="0"/>
    </w:tbl>
    <w:p w14:paraId="7918D878"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2240AF84" w14:textId="77777777" w:rsidTr="00133525">
        <w:trPr>
          <w:trHeight w:hRule="exact" w:val="5670"/>
        </w:trPr>
        <w:tc>
          <w:tcPr>
            <w:tcW w:w="10423" w:type="dxa"/>
            <w:shd w:val="clear" w:color="auto" w:fill="auto"/>
          </w:tcPr>
          <w:p w14:paraId="49357119" w14:textId="77777777" w:rsidR="00E16509" w:rsidRPr="00EB4F9C" w:rsidRDefault="00E16509" w:rsidP="00E16509">
            <w:pPr>
              <w:pStyle w:val="Guidance"/>
              <w:rPr>
                <w:color w:val="auto"/>
              </w:rPr>
            </w:pPr>
            <w:bookmarkStart w:id="9" w:name="page2"/>
          </w:p>
        </w:tc>
      </w:tr>
      <w:tr w:rsidR="00E16509" w:rsidRPr="00EC092D" w14:paraId="11FE89D6" w14:textId="77777777" w:rsidTr="00C074DD">
        <w:trPr>
          <w:trHeight w:hRule="exact" w:val="5387"/>
        </w:trPr>
        <w:tc>
          <w:tcPr>
            <w:tcW w:w="10423" w:type="dxa"/>
            <w:shd w:val="clear" w:color="auto" w:fill="auto"/>
          </w:tcPr>
          <w:p w14:paraId="269A0FDB" w14:textId="77777777" w:rsidR="00E16509" w:rsidRPr="00EC092D" w:rsidRDefault="00E16509" w:rsidP="00133525">
            <w:pPr>
              <w:pStyle w:val="FP"/>
              <w:spacing w:after="240"/>
              <w:ind w:left="2835" w:right="2835"/>
              <w:jc w:val="center"/>
              <w:rPr>
                <w:rFonts w:ascii="Arial" w:hAnsi="Arial"/>
                <w:b/>
                <w:i/>
              </w:rPr>
            </w:pPr>
            <w:bookmarkStart w:id="10" w:name="coords3gpp"/>
            <w:r w:rsidRPr="00EC092D">
              <w:rPr>
                <w:rFonts w:ascii="Arial" w:hAnsi="Arial"/>
                <w:b/>
                <w:i/>
              </w:rPr>
              <w:t>3GPP</w:t>
            </w:r>
          </w:p>
          <w:p w14:paraId="7F5F012C" w14:textId="77777777" w:rsidR="00E16509" w:rsidRPr="00EC092D" w:rsidRDefault="00E16509" w:rsidP="00133525">
            <w:pPr>
              <w:pStyle w:val="FP"/>
              <w:pBdr>
                <w:bottom w:val="single" w:sz="6" w:space="1" w:color="auto"/>
              </w:pBdr>
              <w:ind w:left="2835" w:right="2835"/>
              <w:jc w:val="center"/>
            </w:pPr>
            <w:r w:rsidRPr="00EC092D">
              <w:t>Postal address</w:t>
            </w:r>
          </w:p>
          <w:p w14:paraId="7ABCF329" w14:textId="77777777" w:rsidR="00E16509" w:rsidRPr="00EC092D" w:rsidRDefault="00E16509" w:rsidP="00133525">
            <w:pPr>
              <w:pStyle w:val="FP"/>
              <w:ind w:left="2835" w:right="2835"/>
              <w:jc w:val="center"/>
              <w:rPr>
                <w:rFonts w:ascii="Arial" w:hAnsi="Arial"/>
                <w:sz w:val="18"/>
              </w:rPr>
            </w:pPr>
          </w:p>
          <w:p w14:paraId="3DC9679A"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72985496"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58F1EFEF"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548E7DF6"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98333E9"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396B60EA"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10"/>
          </w:p>
          <w:p w14:paraId="6771C0CE" w14:textId="77777777" w:rsidR="00E16509" w:rsidRPr="00EC092D" w:rsidRDefault="00E16509" w:rsidP="00133525"/>
        </w:tc>
      </w:tr>
      <w:tr w:rsidR="00E16509" w:rsidRPr="00EC092D" w14:paraId="2DE3149B" w14:textId="77777777" w:rsidTr="00C074DD">
        <w:tc>
          <w:tcPr>
            <w:tcW w:w="10423" w:type="dxa"/>
            <w:shd w:val="clear" w:color="auto" w:fill="auto"/>
            <w:vAlign w:val="bottom"/>
          </w:tcPr>
          <w:p w14:paraId="6CFA98E7" w14:textId="77777777" w:rsidR="00E16509" w:rsidRPr="00EC092D" w:rsidRDefault="00E16509" w:rsidP="00133525">
            <w:pPr>
              <w:pStyle w:val="FP"/>
              <w:pBdr>
                <w:bottom w:val="single" w:sz="6" w:space="1" w:color="auto"/>
              </w:pBdr>
              <w:spacing w:after="240"/>
              <w:jc w:val="center"/>
              <w:rPr>
                <w:rFonts w:ascii="Arial" w:hAnsi="Arial"/>
                <w:b/>
                <w:i/>
                <w:noProof/>
              </w:rPr>
            </w:pPr>
            <w:bookmarkStart w:id="11" w:name="copyrightNotification"/>
            <w:r w:rsidRPr="00EC092D">
              <w:rPr>
                <w:rFonts w:ascii="Arial" w:hAnsi="Arial"/>
                <w:b/>
                <w:i/>
                <w:noProof/>
              </w:rPr>
              <w:t>Copyright Notification</w:t>
            </w:r>
          </w:p>
          <w:p w14:paraId="64C8BEAA"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4477D91" w14:textId="77777777" w:rsidR="00E16509" w:rsidRPr="00EC092D" w:rsidRDefault="00E16509" w:rsidP="00133525">
            <w:pPr>
              <w:pStyle w:val="FP"/>
              <w:jc w:val="center"/>
              <w:rPr>
                <w:noProof/>
              </w:rPr>
            </w:pPr>
          </w:p>
          <w:p w14:paraId="45A8D62D" w14:textId="4DFDC5C3" w:rsidR="00E16509" w:rsidRPr="00EC092D" w:rsidRDefault="00E16509" w:rsidP="00133525">
            <w:pPr>
              <w:pStyle w:val="FP"/>
              <w:jc w:val="center"/>
              <w:rPr>
                <w:noProof/>
                <w:sz w:val="18"/>
              </w:rPr>
            </w:pPr>
            <w:r w:rsidRPr="00EC092D">
              <w:rPr>
                <w:noProof/>
                <w:sz w:val="18"/>
              </w:rPr>
              <w:t xml:space="preserve">© </w:t>
            </w:r>
            <w:r w:rsidR="000F5D2F" w:rsidRPr="00EC092D">
              <w:rPr>
                <w:noProof/>
                <w:sz w:val="18"/>
              </w:rPr>
              <w:t>20</w:t>
            </w:r>
            <w:r w:rsidR="000F5D2F">
              <w:rPr>
                <w:noProof/>
                <w:sz w:val="18"/>
              </w:rPr>
              <w:t>23</w:t>
            </w:r>
            <w:r w:rsidRPr="00EC092D">
              <w:rPr>
                <w:noProof/>
                <w:sz w:val="18"/>
              </w:rPr>
              <w:t>, 3GPP Organizational Partners (ARIB, ATIS, CCSA, ETSI, TSDSI, TTA, TTC).</w:t>
            </w:r>
            <w:bookmarkStart w:id="12" w:name="copyrightaddon"/>
            <w:bookmarkEnd w:id="12"/>
          </w:p>
          <w:p w14:paraId="792D6685" w14:textId="77777777" w:rsidR="00E16509" w:rsidRPr="00EC092D" w:rsidRDefault="00E16509" w:rsidP="00133525">
            <w:pPr>
              <w:pStyle w:val="FP"/>
              <w:jc w:val="center"/>
              <w:rPr>
                <w:noProof/>
                <w:sz w:val="18"/>
              </w:rPr>
            </w:pPr>
            <w:r w:rsidRPr="00EC092D">
              <w:rPr>
                <w:noProof/>
                <w:sz w:val="18"/>
              </w:rPr>
              <w:t>All rights reserved.</w:t>
            </w:r>
          </w:p>
          <w:p w14:paraId="5DC2E4EA" w14:textId="77777777" w:rsidR="00E16509" w:rsidRPr="00EC092D" w:rsidRDefault="00E16509" w:rsidP="00E16509">
            <w:pPr>
              <w:pStyle w:val="FP"/>
              <w:rPr>
                <w:noProof/>
                <w:sz w:val="18"/>
              </w:rPr>
            </w:pPr>
          </w:p>
          <w:p w14:paraId="18D4D4BB"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37F1B6BE"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4EFC6253"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11"/>
          </w:p>
          <w:p w14:paraId="4354F90C" w14:textId="77777777" w:rsidR="00E16509" w:rsidRPr="00EC092D" w:rsidRDefault="00E16509" w:rsidP="00133525"/>
        </w:tc>
      </w:tr>
      <w:bookmarkEnd w:id="9"/>
    </w:tbl>
    <w:p w14:paraId="7B9A5094" w14:textId="77777777" w:rsidR="00080512" w:rsidRPr="00EC092D" w:rsidRDefault="00080512">
      <w:pPr>
        <w:pStyle w:val="TT"/>
      </w:pPr>
      <w:r w:rsidRPr="00EC092D">
        <w:br w:type="page"/>
      </w:r>
      <w:bookmarkStart w:id="13" w:name="tableOfContents"/>
      <w:bookmarkEnd w:id="13"/>
      <w:r w:rsidRPr="00EC092D">
        <w:lastRenderedPageBreak/>
        <w:t>Contents</w:t>
      </w:r>
    </w:p>
    <w:p w14:paraId="73C2A0D1" w14:textId="50FEC9EF" w:rsidR="00B50A80" w:rsidRDefault="00B50A8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_Toc130736019 \h </w:instrText>
      </w:r>
      <w:r>
        <w:fldChar w:fldCharType="separate"/>
      </w:r>
      <w:r>
        <w:t>4</w:t>
      </w:r>
      <w:r>
        <w:fldChar w:fldCharType="end"/>
      </w:r>
    </w:p>
    <w:p w14:paraId="0CA06325" w14:textId="24251E34" w:rsidR="00B50A80" w:rsidRDefault="00B50A8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_Toc130736020 \h </w:instrText>
      </w:r>
      <w:r>
        <w:fldChar w:fldCharType="separate"/>
      </w:r>
      <w:r>
        <w:t>6</w:t>
      </w:r>
      <w:r>
        <w:fldChar w:fldCharType="end"/>
      </w:r>
    </w:p>
    <w:p w14:paraId="0008479B" w14:textId="555C89DE" w:rsidR="00B50A80" w:rsidRDefault="00B50A8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_Toc130736021 \h </w:instrText>
      </w:r>
      <w:r>
        <w:fldChar w:fldCharType="separate"/>
      </w:r>
      <w:r>
        <w:t>6</w:t>
      </w:r>
      <w:r>
        <w:fldChar w:fldCharType="end"/>
      </w:r>
    </w:p>
    <w:p w14:paraId="58AFAB85" w14:textId="1CF623D7" w:rsidR="00B50A80" w:rsidRDefault="00B50A8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_Toc130736022 \h </w:instrText>
      </w:r>
      <w:r>
        <w:fldChar w:fldCharType="separate"/>
      </w:r>
      <w:r>
        <w:t>8</w:t>
      </w:r>
      <w:r>
        <w:fldChar w:fldCharType="end"/>
      </w:r>
    </w:p>
    <w:p w14:paraId="6653FF95" w14:textId="0270C3E6" w:rsidR="00B50A80" w:rsidRDefault="00B50A8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_Toc130736023 \h </w:instrText>
      </w:r>
      <w:r>
        <w:fldChar w:fldCharType="separate"/>
      </w:r>
      <w:r>
        <w:t>8</w:t>
      </w:r>
      <w:r>
        <w:fldChar w:fldCharType="end"/>
      </w:r>
    </w:p>
    <w:p w14:paraId="3F80DEAE" w14:textId="1BAFB22F" w:rsidR="00B50A80" w:rsidRDefault="00B50A8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_Toc130736024 \h </w:instrText>
      </w:r>
      <w:r>
        <w:fldChar w:fldCharType="separate"/>
      </w:r>
      <w:r>
        <w:t>10</w:t>
      </w:r>
      <w:r>
        <w:fldChar w:fldCharType="end"/>
      </w:r>
    </w:p>
    <w:p w14:paraId="4DEB9419" w14:textId="42F5B0ED" w:rsidR="00B50A80" w:rsidRDefault="00B50A8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_Toc130736025 \h </w:instrText>
      </w:r>
      <w:r>
        <w:fldChar w:fldCharType="separate"/>
      </w:r>
      <w:r>
        <w:t>10</w:t>
      </w:r>
      <w:r>
        <w:fldChar w:fldCharType="end"/>
      </w:r>
    </w:p>
    <w:p w14:paraId="619D6995" w14:textId="7A2796FD" w:rsidR="00B50A80" w:rsidRDefault="00B50A80">
      <w:pPr>
        <w:pStyle w:val="TOC1"/>
        <w:rPr>
          <w:rFonts w:asciiTheme="minorHAnsi" w:eastAsiaTheme="minorEastAsia" w:hAnsiTheme="minorHAnsi" w:cstheme="minorBidi"/>
          <w:szCs w:val="22"/>
          <w:lang w:eastAsia="en-GB"/>
        </w:rPr>
      </w:pPr>
      <w:r w:rsidRPr="00E74B63">
        <w:rPr>
          <w:rFonts w:cs="v4.2.0"/>
        </w:rPr>
        <w:t>4</w:t>
      </w:r>
      <w:r>
        <w:rPr>
          <w:rFonts w:asciiTheme="minorHAnsi" w:eastAsiaTheme="minorEastAsia" w:hAnsiTheme="minorHAnsi" w:cstheme="minorBidi"/>
          <w:szCs w:val="22"/>
          <w:lang w:eastAsia="en-GB"/>
        </w:rPr>
        <w:tab/>
      </w:r>
      <w:r w:rsidRPr="00E74B63">
        <w:rPr>
          <w:rFonts w:cs="v4.2.0"/>
        </w:rPr>
        <w:t>Test conditions</w:t>
      </w:r>
      <w:r>
        <w:tab/>
      </w:r>
      <w:r>
        <w:fldChar w:fldCharType="begin"/>
      </w:r>
      <w:r>
        <w:instrText xml:space="preserve"> PAGEREF _Toc130736026 \h </w:instrText>
      </w:r>
      <w:r>
        <w:fldChar w:fldCharType="separate"/>
      </w:r>
      <w:r>
        <w:t>11</w:t>
      </w:r>
      <w:r>
        <w:fldChar w:fldCharType="end"/>
      </w:r>
    </w:p>
    <w:p w14:paraId="6EE8658C" w14:textId="162532D2" w:rsidR="00B50A80" w:rsidRDefault="00B50A8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_Toc130736027 \h </w:instrText>
      </w:r>
      <w:r>
        <w:fldChar w:fldCharType="separate"/>
      </w:r>
      <w:r>
        <w:t>12</w:t>
      </w:r>
      <w:r>
        <w:fldChar w:fldCharType="end"/>
      </w:r>
    </w:p>
    <w:p w14:paraId="648CA5B1" w14:textId="47032A4F" w:rsidR="00B50A80" w:rsidRDefault="00B50A80">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_Toc130736028 \h </w:instrText>
      </w:r>
      <w:r>
        <w:fldChar w:fldCharType="separate"/>
      </w:r>
      <w:r>
        <w:t>12</w:t>
      </w:r>
      <w:r>
        <w:fldChar w:fldCharType="end"/>
      </w:r>
    </w:p>
    <w:p w14:paraId="02BD5EA2" w14:textId="5F1A44D4" w:rsidR="00B50A80" w:rsidRDefault="00B50A80">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_Toc130736029 \h </w:instrText>
      </w:r>
      <w:r>
        <w:fldChar w:fldCharType="separate"/>
      </w:r>
      <w:r>
        <w:t>12</w:t>
      </w:r>
      <w:r>
        <w:fldChar w:fldCharType="end"/>
      </w:r>
    </w:p>
    <w:p w14:paraId="35E40C79" w14:textId="67C7C2D3" w:rsidR="00B50A80" w:rsidRDefault="00B50A80">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_Toc130736030 \h </w:instrText>
      </w:r>
      <w:r>
        <w:fldChar w:fldCharType="separate"/>
      </w:r>
      <w:r>
        <w:t>13</w:t>
      </w:r>
      <w:r>
        <w:fldChar w:fldCharType="end"/>
      </w:r>
    </w:p>
    <w:p w14:paraId="08BF4A77" w14:textId="6C8F37D6" w:rsidR="00B50A80" w:rsidRDefault="00B50A80">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_Toc130736031 \h </w:instrText>
      </w:r>
      <w:r>
        <w:fldChar w:fldCharType="separate"/>
      </w:r>
      <w:r>
        <w:t>13</w:t>
      </w:r>
      <w:r>
        <w:fldChar w:fldCharType="end"/>
      </w:r>
    </w:p>
    <w:p w14:paraId="2D986CCE" w14:textId="79052B28" w:rsidR="00B50A80" w:rsidRDefault="00B50A80">
      <w:pPr>
        <w:pStyle w:val="TOC2"/>
        <w:rPr>
          <w:rFonts w:asciiTheme="minorHAnsi" w:eastAsiaTheme="minorEastAsia" w:hAnsiTheme="minorHAnsi" w:cstheme="minorBidi"/>
          <w:sz w:val="22"/>
          <w:szCs w:val="22"/>
          <w:lang w:eastAsia="en-GB"/>
        </w:rPr>
      </w:pPr>
      <w:r>
        <w:rPr>
          <w:lang w:eastAsia="en-GB"/>
        </w:rPr>
        <w:t>4.</w:t>
      </w:r>
      <w:r w:rsidRPr="00E74B63">
        <w:rPr>
          <w:lang w:val="en-US" w:eastAsia="zh-CN"/>
        </w:rPr>
        <w:t>4</w:t>
      </w:r>
      <w:r>
        <w:rPr>
          <w:rFonts w:asciiTheme="minorHAnsi" w:eastAsiaTheme="minorEastAsia" w:hAnsiTheme="minorHAnsi" w:cstheme="minorBidi"/>
          <w:sz w:val="22"/>
          <w:szCs w:val="22"/>
          <w:lang w:eastAsia="en-GB"/>
        </w:rPr>
        <w:tab/>
      </w:r>
      <w:r w:rsidRPr="00E74B63">
        <w:rPr>
          <w:lang w:val="en-US" w:eastAsia="zh-CN"/>
        </w:rPr>
        <w:t>BS test configurations</w:t>
      </w:r>
      <w:r>
        <w:tab/>
      </w:r>
      <w:r>
        <w:fldChar w:fldCharType="begin"/>
      </w:r>
      <w:r>
        <w:instrText xml:space="preserve"> PAGEREF _Toc130736032 \h </w:instrText>
      </w:r>
      <w:r>
        <w:fldChar w:fldCharType="separate"/>
      </w:r>
      <w:r>
        <w:t>13</w:t>
      </w:r>
      <w:r>
        <w:fldChar w:fldCharType="end"/>
      </w:r>
    </w:p>
    <w:p w14:paraId="4B92EFCE" w14:textId="0A6E0113" w:rsidR="00B50A80" w:rsidRDefault="00B50A80">
      <w:pPr>
        <w:pStyle w:val="TOC1"/>
        <w:rPr>
          <w:rFonts w:asciiTheme="minorHAnsi" w:eastAsiaTheme="minorEastAsia" w:hAnsiTheme="minorHAnsi" w:cstheme="minorBidi"/>
          <w:szCs w:val="22"/>
          <w:lang w:eastAsia="en-GB"/>
        </w:rPr>
      </w:pPr>
      <w:r w:rsidRPr="00E74B63">
        <w:rPr>
          <w:rFonts w:cs="v4.2.0"/>
        </w:rPr>
        <w:t>5</w:t>
      </w:r>
      <w:r>
        <w:rPr>
          <w:rFonts w:asciiTheme="minorHAnsi" w:eastAsiaTheme="minorEastAsia" w:hAnsiTheme="minorHAnsi" w:cstheme="minorBidi"/>
          <w:szCs w:val="22"/>
          <w:lang w:eastAsia="en-GB"/>
        </w:rPr>
        <w:tab/>
      </w:r>
      <w:r w:rsidRPr="00E74B63">
        <w:rPr>
          <w:rFonts w:cs="v4.2.0"/>
        </w:rPr>
        <w:t>Performance assessment</w:t>
      </w:r>
      <w:r>
        <w:tab/>
      </w:r>
      <w:r>
        <w:fldChar w:fldCharType="begin"/>
      </w:r>
      <w:r>
        <w:instrText xml:space="preserve"> PAGEREF _Toc130736033 \h </w:instrText>
      </w:r>
      <w:r>
        <w:fldChar w:fldCharType="separate"/>
      </w:r>
      <w:r>
        <w:t>16</w:t>
      </w:r>
      <w:r>
        <w:fldChar w:fldCharType="end"/>
      </w:r>
    </w:p>
    <w:p w14:paraId="5F068AED" w14:textId="0549009B" w:rsidR="00B50A80" w:rsidRDefault="00B50A8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_Toc130736034 \h </w:instrText>
      </w:r>
      <w:r>
        <w:fldChar w:fldCharType="separate"/>
      </w:r>
      <w:r>
        <w:t>16</w:t>
      </w:r>
      <w:r>
        <w:fldChar w:fldCharType="end"/>
      </w:r>
    </w:p>
    <w:p w14:paraId="190C7ED1" w14:textId="200EBF75" w:rsidR="00B50A80" w:rsidRDefault="00B50A80">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_Toc130736035 \h </w:instrText>
      </w:r>
      <w:r>
        <w:fldChar w:fldCharType="separate"/>
      </w:r>
      <w:r>
        <w:t>17</w:t>
      </w:r>
      <w:r>
        <w:fldChar w:fldCharType="end"/>
      </w:r>
    </w:p>
    <w:p w14:paraId="0F69CDCD" w14:textId="6131DFBD" w:rsidR="00B50A80" w:rsidRDefault="00B50A80">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E74B63">
        <w:rPr>
          <w:rFonts w:cs="v4.2.0"/>
        </w:rPr>
        <w:t>performance</w:t>
      </w:r>
      <w:r>
        <w:rPr>
          <w:lang w:eastAsia="en-GB"/>
        </w:rPr>
        <w:t xml:space="preserve"> in Uplink</w:t>
      </w:r>
      <w:r>
        <w:tab/>
      </w:r>
      <w:r>
        <w:fldChar w:fldCharType="begin"/>
      </w:r>
      <w:r>
        <w:instrText xml:space="preserve"> PAGEREF _Toc130736036 \h </w:instrText>
      </w:r>
      <w:r>
        <w:fldChar w:fldCharType="separate"/>
      </w:r>
      <w:r>
        <w:t>17</w:t>
      </w:r>
      <w:r>
        <w:fldChar w:fldCharType="end"/>
      </w:r>
    </w:p>
    <w:p w14:paraId="6908FBF3" w14:textId="14409F41" w:rsidR="00B50A80" w:rsidRDefault="00B50A80">
      <w:pPr>
        <w:pStyle w:val="TOC1"/>
        <w:rPr>
          <w:rFonts w:asciiTheme="minorHAnsi" w:eastAsiaTheme="minorEastAsia" w:hAnsiTheme="minorHAnsi" w:cstheme="minorBidi"/>
          <w:szCs w:val="22"/>
          <w:lang w:eastAsia="en-GB"/>
        </w:rPr>
      </w:pPr>
      <w:r w:rsidRPr="00E74B63">
        <w:rPr>
          <w:rFonts w:cs="v4.2.0"/>
        </w:rPr>
        <w:t>6</w:t>
      </w:r>
      <w:r>
        <w:rPr>
          <w:rFonts w:asciiTheme="minorHAnsi" w:eastAsiaTheme="minorEastAsia" w:hAnsiTheme="minorHAnsi" w:cstheme="minorBidi"/>
          <w:szCs w:val="22"/>
          <w:lang w:eastAsia="en-GB"/>
        </w:rPr>
        <w:tab/>
      </w:r>
      <w:r w:rsidRPr="00E74B63">
        <w:rPr>
          <w:rFonts w:cs="v4.2.0"/>
        </w:rPr>
        <w:t>Performance criteria</w:t>
      </w:r>
      <w:r>
        <w:tab/>
      </w:r>
      <w:r>
        <w:fldChar w:fldCharType="begin"/>
      </w:r>
      <w:r>
        <w:instrText xml:space="preserve"> PAGEREF _Toc130736037 \h </w:instrText>
      </w:r>
      <w:r>
        <w:fldChar w:fldCharType="separate"/>
      </w:r>
      <w:r>
        <w:t>17</w:t>
      </w:r>
      <w:r>
        <w:fldChar w:fldCharType="end"/>
      </w:r>
    </w:p>
    <w:p w14:paraId="18B68840" w14:textId="4061932E" w:rsidR="00B50A80" w:rsidRDefault="00B50A80">
      <w:pPr>
        <w:pStyle w:val="TOC1"/>
        <w:rPr>
          <w:rFonts w:asciiTheme="minorHAnsi" w:eastAsiaTheme="minorEastAsia" w:hAnsiTheme="minorHAnsi" w:cstheme="minorBidi"/>
          <w:szCs w:val="22"/>
          <w:lang w:eastAsia="en-GB"/>
        </w:rPr>
      </w:pPr>
      <w:r w:rsidRPr="00E74B63">
        <w:rPr>
          <w:rFonts w:cs="v4.2.0"/>
        </w:rPr>
        <w:t>7</w:t>
      </w:r>
      <w:r>
        <w:rPr>
          <w:rFonts w:asciiTheme="minorHAnsi" w:eastAsiaTheme="minorEastAsia" w:hAnsiTheme="minorHAnsi" w:cstheme="minorBidi"/>
          <w:szCs w:val="22"/>
          <w:lang w:eastAsia="en-GB"/>
        </w:rPr>
        <w:tab/>
      </w:r>
      <w:r w:rsidRPr="00E74B63">
        <w:rPr>
          <w:rFonts w:cs="v4.2.0"/>
        </w:rPr>
        <w:t>Applicability overview</w:t>
      </w:r>
      <w:r>
        <w:tab/>
      </w:r>
      <w:r>
        <w:fldChar w:fldCharType="begin"/>
      </w:r>
      <w:r>
        <w:instrText xml:space="preserve"> PAGEREF _Toc130736038 \h </w:instrText>
      </w:r>
      <w:r>
        <w:fldChar w:fldCharType="separate"/>
      </w:r>
      <w:r>
        <w:t>18</w:t>
      </w:r>
      <w:r>
        <w:fldChar w:fldCharType="end"/>
      </w:r>
    </w:p>
    <w:p w14:paraId="2D95B31A" w14:textId="242486DE" w:rsidR="00B50A80" w:rsidRDefault="00B50A80">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_Toc130736039 \h </w:instrText>
      </w:r>
      <w:r>
        <w:fldChar w:fldCharType="separate"/>
      </w:r>
      <w:r>
        <w:t>18</w:t>
      </w:r>
      <w:r>
        <w:fldChar w:fldCharType="end"/>
      </w:r>
    </w:p>
    <w:p w14:paraId="6304BA98" w14:textId="496928CC" w:rsidR="00B50A80" w:rsidRDefault="00B50A8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_Toc130736040 \h </w:instrText>
      </w:r>
      <w:r>
        <w:fldChar w:fldCharType="separate"/>
      </w:r>
      <w:r>
        <w:t>19</w:t>
      </w:r>
      <w:r>
        <w:fldChar w:fldCharType="end"/>
      </w:r>
    </w:p>
    <w:p w14:paraId="4777445E" w14:textId="7DB82099" w:rsidR="00B50A80" w:rsidRDefault="00B50A8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_Toc130736041 \h </w:instrText>
      </w:r>
      <w:r>
        <w:fldChar w:fldCharType="separate"/>
      </w:r>
      <w:r>
        <w:t>19</w:t>
      </w:r>
      <w:r>
        <w:fldChar w:fldCharType="end"/>
      </w:r>
    </w:p>
    <w:p w14:paraId="45869A3F" w14:textId="15D21E54" w:rsidR="00B50A80" w:rsidRDefault="00B50A80">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_Toc130736042 \h </w:instrText>
      </w:r>
      <w:r>
        <w:fldChar w:fldCharType="separate"/>
      </w:r>
      <w:r>
        <w:t>19</w:t>
      </w:r>
      <w:r>
        <w:fldChar w:fldCharType="end"/>
      </w:r>
    </w:p>
    <w:p w14:paraId="57D84365" w14:textId="17B87478" w:rsidR="00B50A80" w:rsidRDefault="00B50A80">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_Toc130736043 \h </w:instrText>
      </w:r>
      <w:r>
        <w:fldChar w:fldCharType="separate"/>
      </w:r>
      <w:r>
        <w:t>20</w:t>
      </w:r>
      <w:r>
        <w:fldChar w:fldCharType="end"/>
      </w:r>
    </w:p>
    <w:p w14:paraId="1E9E51BC" w14:textId="4C292ABF" w:rsidR="00B50A80" w:rsidRDefault="00B50A80">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_Toc130736044 \h </w:instrText>
      </w:r>
      <w:r>
        <w:fldChar w:fldCharType="separate"/>
      </w:r>
      <w:r>
        <w:t>20</w:t>
      </w:r>
      <w:r>
        <w:fldChar w:fldCharType="end"/>
      </w:r>
    </w:p>
    <w:p w14:paraId="3AB25D2F" w14:textId="25F98009" w:rsidR="00B50A80" w:rsidRDefault="00B50A8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_Toc130736045 \h </w:instrText>
      </w:r>
      <w:r>
        <w:fldChar w:fldCharType="separate"/>
      </w:r>
      <w:r>
        <w:t>20</w:t>
      </w:r>
      <w:r>
        <w:fldChar w:fldCharType="end"/>
      </w:r>
    </w:p>
    <w:p w14:paraId="67AD9D47" w14:textId="4EA127FF" w:rsidR="00B50A80" w:rsidRDefault="00B50A80">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_Toc130736046 \h </w:instrText>
      </w:r>
      <w:r>
        <w:fldChar w:fldCharType="separate"/>
      </w:r>
      <w:r>
        <w:t>20</w:t>
      </w:r>
      <w:r>
        <w:fldChar w:fldCharType="end"/>
      </w:r>
    </w:p>
    <w:p w14:paraId="0A779865" w14:textId="27C052D6" w:rsidR="00B50A80" w:rsidRDefault="00B50A80">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_Toc130736047 \h </w:instrText>
      </w:r>
      <w:r>
        <w:fldChar w:fldCharType="separate"/>
      </w:r>
      <w:r>
        <w:t>20</w:t>
      </w:r>
      <w:r>
        <w:fldChar w:fldCharType="end"/>
      </w:r>
    </w:p>
    <w:p w14:paraId="291E07E0" w14:textId="657F08A9" w:rsidR="00B50A80" w:rsidRDefault="00B50A80">
      <w:pPr>
        <w:pStyle w:val="TOC2"/>
        <w:rPr>
          <w:rFonts w:asciiTheme="minorHAnsi" w:eastAsiaTheme="minorEastAsia" w:hAnsiTheme="minorHAnsi" w:cstheme="minorBidi"/>
          <w:sz w:val="22"/>
          <w:szCs w:val="22"/>
          <w:lang w:eastAsia="en-GB"/>
        </w:rPr>
      </w:pPr>
      <w:r w:rsidRPr="00E74B63">
        <w:rPr>
          <w:lang w:val="fr-FR" w:eastAsia="en-GB"/>
        </w:rPr>
        <w:t>8.5</w:t>
      </w:r>
      <w:r>
        <w:rPr>
          <w:rFonts w:asciiTheme="minorHAnsi" w:eastAsiaTheme="minorEastAsia" w:hAnsiTheme="minorHAnsi" w:cstheme="minorBidi"/>
          <w:sz w:val="22"/>
          <w:szCs w:val="22"/>
          <w:lang w:eastAsia="en-GB"/>
        </w:rPr>
        <w:tab/>
      </w:r>
      <w:r w:rsidRPr="00E74B63">
        <w:rPr>
          <w:lang w:val="fr-FR" w:eastAsia="en-GB"/>
        </w:rPr>
        <w:t>Harmonic current emissions (AC mains input port)</w:t>
      </w:r>
      <w:r>
        <w:tab/>
      </w:r>
      <w:r>
        <w:fldChar w:fldCharType="begin"/>
      </w:r>
      <w:r>
        <w:instrText xml:space="preserve"> PAGEREF _Toc130736048 \h </w:instrText>
      </w:r>
      <w:r>
        <w:fldChar w:fldCharType="separate"/>
      </w:r>
      <w:r>
        <w:t>21</w:t>
      </w:r>
      <w:r>
        <w:fldChar w:fldCharType="end"/>
      </w:r>
    </w:p>
    <w:p w14:paraId="0020E429" w14:textId="613D8C4F" w:rsidR="00B50A80" w:rsidRDefault="00B50A80">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_Toc130736049 \h </w:instrText>
      </w:r>
      <w:r>
        <w:fldChar w:fldCharType="separate"/>
      </w:r>
      <w:r>
        <w:t>21</w:t>
      </w:r>
      <w:r>
        <w:fldChar w:fldCharType="end"/>
      </w:r>
    </w:p>
    <w:p w14:paraId="08DDACD3" w14:textId="637AAA10" w:rsidR="00B50A80" w:rsidRDefault="00B50A80">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_Toc130736050 \h </w:instrText>
      </w:r>
      <w:r>
        <w:fldChar w:fldCharType="separate"/>
      </w:r>
      <w:r>
        <w:t>21</w:t>
      </w:r>
      <w:r>
        <w:fldChar w:fldCharType="end"/>
      </w:r>
    </w:p>
    <w:p w14:paraId="3B3BC969" w14:textId="7343E518" w:rsidR="00B50A80" w:rsidRDefault="00B50A80">
      <w:pPr>
        <w:pStyle w:val="TOC1"/>
        <w:rPr>
          <w:rFonts w:asciiTheme="minorHAnsi" w:eastAsiaTheme="minorEastAsia" w:hAnsiTheme="minorHAnsi" w:cstheme="minorBidi"/>
          <w:szCs w:val="22"/>
          <w:lang w:eastAsia="en-GB"/>
        </w:rPr>
      </w:pPr>
      <w:r w:rsidRPr="00E74B63">
        <w:rPr>
          <w:rFonts w:cs="v4.2.0"/>
        </w:rPr>
        <w:t>9</w:t>
      </w:r>
      <w:r>
        <w:rPr>
          <w:rFonts w:asciiTheme="minorHAnsi" w:eastAsiaTheme="minorEastAsia" w:hAnsiTheme="minorHAnsi" w:cstheme="minorBidi"/>
          <w:szCs w:val="22"/>
          <w:lang w:eastAsia="en-GB"/>
        </w:rPr>
        <w:tab/>
      </w:r>
      <w:r w:rsidRPr="00E74B63">
        <w:rPr>
          <w:rFonts w:cs="v4.2.0"/>
        </w:rPr>
        <w:t>Immunity</w:t>
      </w:r>
      <w:r>
        <w:tab/>
      </w:r>
      <w:r>
        <w:fldChar w:fldCharType="begin"/>
      </w:r>
      <w:r>
        <w:instrText xml:space="preserve"> PAGEREF _Toc130736051 \h </w:instrText>
      </w:r>
      <w:r>
        <w:fldChar w:fldCharType="separate"/>
      </w:r>
      <w:r>
        <w:t>21</w:t>
      </w:r>
      <w:r>
        <w:fldChar w:fldCharType="end"/>
      </w:r>
    </w:p>
    <w:p w14:paraId="7FAA902E" w14:textId="0D1F2B57" w:rsidR="00B50A80" w:rsidRDefault="00B50A80">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_Toc130736052 \h </w:instrText>
      </w:r>
      <w:r>
        <w:fldChar w:fldCharType="separate"/>
      </w:r>
      <w:r>
        <w:t>21</w:t>
      </w:r>
      <w:r>
        <w:fldChar w:fldCharType="end"/>
      </w:r>
    </w:p>
    <w:p w14:paraId="4D6A3DD4" w14:textId="56C13774" w:rsidR="00B50A80" w:rsidRDefault="00B50A80">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_Toc130736053 \h </w:instrText>
      </w:r>
      <w:r>
        <w:fldChar w:fldCharType="separate"/>
      </w:r>
      <w:r>
        <w:t>22</w:t>
      </w:r>
      <w:r>
        <w:fldChar w:fldCharType="end"/>
      </w:r>
    </w:p>
    <w:p w14:paraId="7FD2D770" w14:textId="524E0361" w:rsidR="00B50A80" w:rsidRDefault="00B50A80">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_Toc130736054 \h </w:instrText>
      </w:r>
      <w:r>
        <w:fldChar w:fldCharType="separate"/>
      </w:r>
      <w:r>
        <w:t>22</w:t>
      </w:r>
      <w:r>
        <w:fldChar w:fldCharType="end"/>
      </w:r>
    </w:p>
    <w:p w14:paraId="569FD354" w14:textId="07306BA8" w:rsidR="00B50A80" w:rsidRDefault="00B50A80">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_Toc130736055 \h </w:instrText>
      </w:r>
      <w:r>
        <w:fldChar w:fldCharType="separate"/>
      </w:r>
      <w:r>
        <w:t>23</w:t>
      </w:r>
      <w:r>
        <w:fldChar w:fldCharType="end"/>
      </w:r>
    </w:p>
    <w:p w14:paraId="4C7B303B" w14:textId="159B1E1B" w:rsidR="00B50A80" w:rsidRDefault="00B50A80">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_Toc130736056 \h </w:instrText>
      </w:r>
      <w:r>
        <w:fldChar w:fldCharType="separate"/>
      </w:r>
      <w:r>
        <w:t>24</w:t>
      </w:r>
      <w:r>
        <w:fldChar w:fldCharType="end"/>
      </w:r>
    </w:p>
    <w:p w14:paraId="2CF624CC" w14:textId="00463E04" w:rsidR="00B50A80" w:rsidRDefault="00B50A80">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_Toc130736057 \h </w:instrText>
      </w:r>
      <w:r>
        <w:fldChar w:fldCharType="separate"/>
      </w:r>
      <w:r>
        <w:t>24</w:t>
      </w:r>
      <w:r>
        <w:fldChar w:fldCharType="end"/>
      </w:r>
    </w:p>
    <w:p w14:paraId="79EE6605" w14:textId="709E0D93" w:rsidR="00B50A80" w:rsidRDefault="00B50A80">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_Toc130736058 \h </w:instrText>
      </w:r>
      <w:r>
        <w:fldChar w:fldCharType="separate"/>
      </w:r>
      <w:r>
        <w:t>24</w:t>
      </w:r>
      <w:r>
        <w:fldChar w:fldCharType="end"/>
      </w:r>
    </w:p>
    <w:p w14:paraId="49CCCBB2" w14:textId="6447E4B9" w:rsidR="00B50A80" w:rsidRDefault="00B50A80">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_Toc130736059 \h </w:instrText>
      </w:r>
      <w:r>
        <w:fldChar w:fldCharType="separate"/>
      </w:r>
      <w:r>
        <w:t>24</w:t>
      </w:r>
      <w:r>
        <w:fldChar w:fldCharType="end"/>
      </w:r>
    </w:p>
    <w:p w14:paraId="50AF4B7F" w14:textId="4F4C8217" w:rsidR="00B50A80" w:rsidRDefault="00B50A80">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_Toc130736060 \h </w:instrText>
      </w:r>
      <w:r>
        <w:fldChar w:fldCharType="separate"/>
      </w:r>
      <w:r>
        <w:t>24</w:t>
      </w:r>
      <w:r>
        <w:fldChar w:fldCharType="end"/>
      </w:r>
    </w:p>
    <w:p w14:paraId="6FF02D30" w14:textId="733CBCE0" w:rsidR="00B50A80" w:rsidRDefault="00B50A80">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_Toc130736061 \h </w:instrText>
      </w:r>
      <w:r>
        <w:fldChar w:fldCharType="separate"/>
      </w:r>
      <w:r>
        <w:t>26</w:t>
      </w:r>
      <w:r>
        <w:fldChar w:fldCharType="end"/>
      </w:r>
    </w:p>
    <w:p w14:paraId="6FCCBA52" w14:textId="47BFA0C6" w:rsidR="00080512" w:rsidRPr="00EC092D" w:rsidRDefault="00B50A80">
      <w:r>
        <w:fldChar w:fldCharType="end"/>
      </w:r>
    </w:p>
    <w:p w14:paraId="1C14C85D" w14:textId="77777777" w:rsidR="00934ADE" w:rsidRPr="00EC092D" w:rsidRDefault="00080512" w:rsidP="00934ADE">
      <w:pPr>
        <w:pStyle w:val="Heading1"/>
      </w:pPr>
      <w:r w:rsidRPr="00EC092D">
        <w:br w:type="page"/>
      </w:r>
      <w:bookmarkStart w:id="14" w:name="_Toc2086433"/>
      <w:bookmarkStart w:id="15" w:name="_Toc36031783"/>
      <w:bookmarkStart w:id="16" w:name="_Toc37180222"/>
      <w:bookmarkStart w:id="17" w:name="_Toc45877233"/>
      <w:bookmarkStart w:id="18" w:name="_Toc130736019"/>
      <w:r w:rsidR="00934ADE" w:rsidRPr="00EC092D">
        <w:lastRenderedPageBreak/>
        <w:t>Foreword</w:t>
      </w:r>
      <w:bookmarkEnd w:id="14"/>
      <w:bookmarkEnd w:id="15"/>
      <w:bookmarkEnd w:id="16"/>
      <w:bookmarkEnd w:id="17"/>
      <w:bookmarkEnd w:id="18"/>
    </w:p>
    <w:p w14:paraId="645752E7" w14:textId="77777777" w:rsidR="00737F68" w:rsidRDefault="00737F68">
      <w:r w:rsidRPr="00737F68">
        <w:t xml:space="preserve">This Technical </w:t>
      </w:r>
      <w:bookmarkStart w:id="19" w:name="spectype3"/>
      <w:r w:rsidRPr="00737F68">
        <w:t>Specification</w:t>
      </w:r>
      <w:bookmarkEnd w:id="19"/>
      <w:r w:rsidRPr="00737F68">
        <w:t xml:space="preserve"> has been produced by the 3rd Generation Partnership Project (3GPP).</w:t>
      </w:r>
    </w:p>
    <w:p w14:paraId="05144DD3"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FA4C53" w14:textId="77777777" w:rsidR="00080512" w:rsidRPr="00EC092D" w:rsidRDefault="00080512">
      <w:pPr>
        <w:pStyle w:val="B1"/>
      </w:pPr>
      <w:r w:rsidRPr="00EC092D">
        <w:t>Version x.y.z</w:t>
      </w:r>
    </w:p>
    <w:p w14:paraId="7B4F0096" w14:textId="77777777" w:rsidR="00080512" w:rsidRPr="00EC092D" w:rsidRDefault="00080512">
      <w:pPr>
        <w:pStyle w:val="B1"/>
      </w:pPr>
      <w:r w:rsidRPr="00EC092D">
        <w:t>where:</w:t>
      </w:r>
    </w:p>
    <w:p w14:paraId="20D68530" w14:textId="77777777" w:rsidR="00080512" w:rsidRPr="00EC092D" w:rsidRDefault="00080512">
      <w:pPr>
        <w:pStyle w:val="B2"/>
      </w:pPr>
      <w:r w:rsidRPr="00EC092D">
        <w:t>x</w:t>
      </w:r>
      <w:r w:rsidRPr="00EC092D">
        <w:tab/>
        <w:t>the first digit:</w:t>
      </w:r>
    </w:p>
    <w:p w14:paraId="60C03E4E" w14:textId="77777777" w:rsidR="00080512" w:rsidRPr="00EC092D" w:rsidRDefault="00080512">
      <w:pPr>
        <w:pStyle w:val="B3"/>
      </w:pPr>
      <w:r w:rsidRPr="00EC092D">
        <w:t>1</w:t>
      </w:r>
      <w:r w:rsidRPr="00EC092D">
        <w:tab/>
        <w:t>presented to TSG for information;</w:t>
      </w:r>
    </w:p>
    <w:p w14:paraId="4A231532" w14:textId="77777777" w:rsidR="00080512" w:rsidRPr="00EC092D" w:rsidRDefault="00080512">
      <w:pPr>
        <w:pStyle w:val="B3"/>
      </w:pPr>
      <w:r w:rsidRPr="00EC092D">
        <w:t>2</w:t>
      </w:r>
      <w:r w:rsidRPr="00EC092D">
        <w:tab/>
        <w:t>presented to TSG for approval;</w:t>
      </w:r>
    </w:p>
    <w:p w14:paraId="3EF0F75B" w14:textId="77777777" w:rsidR="00080512" w:rsidRPr="00EC092D" w:rsidRDefault="00080512">
      <w:pPr>
        <w:pStyle w:val="B3"/>
      </w:pPr>
      <w:r w:rsidRPr="00EC092D">
        <w:t>3</w:t>
      </w:r>
      <w:r w:rsidRPr="00EC092D">
        <w:tab/>
        <w:t>or greater indicates TSG approved document under change control.</w:t>
      </w:r>
    </w:p>
    <w:p w14:paraId="3D4E2FE1"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B8FB210" w14:textId="77777777" w:rsidR="00080512" w:rsidRPr="00EC092D" w:rsidRDefault="00080512">
      <w:pPr>
        <w:pStyle w:val="B2"/>
      </w:pPr>
      <w:r w:rsidRPr="00EC092D">
        <w:t>z</w:t>
      </w:r>
      <w:r w:rsidRPr="00EC092D">
        <w:tab/>
        <w:t>the third digit is incremented when editorial only changes have been incorporated in the document.</w:t>
      </w:r>
    </w:p>
    <w:p w14:paraId="52AEFC2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1E0C7D8C"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603936BA"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DF579BB" w14:textId="77777777" w:rsidR="00BA19ED" w:rsidRPr="00EC092D" w:rsidRDefault="00BA19ED" w:rsidP="00A27486">
      <w:r w:rsidRPr="00EC092D">
        <w:t>The constructions "shall" and "shall not" are confined to the context of normative provisions, and do not appear in Technical Reports.</w:t>
      </w:r>
    </w:p>
    <w:p w14:paraId="1D4BAD96"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7B4F253C" w14:textId="77777777" w:rsidR="008C384C" w:rsidRPr="00EC092D" w:rsidRDefault="008C384C" w:rsidP="00774DA4">
      <w:pPr>
        <w:pStyle w:val="EX"/>
      </w:pPr>
      <w:r w:rsidRPr="00EC092D">
        <w:rPr>
          <w:b/>
        </w:rPr>
        <w:t>should</w:t>
      </w:r>
      <w:r w:rsidRPr="00EC092D">
        <w:tab/>
      </w:r>
      <w:r w:rsidRPr="00EC092D">
        <w:tab/>
        <w:t>indicates a recommendation to do something</w:t>
      </w:r>
    </w:p>
    <w:p w14:paraId="26547585" w14:textId="77777777" w:rsidR="008C384C" w:rsidRPr="00EC092D" w:rsidRDefault="008C384C" w:rsidP="00774DA4">
      <w:pPr>
        <w:pStyle w:val="EX"/>
      </w:pPr>
      <w:r w:rsidRPr="00EC092D">
        <w:rPr>
          <w:b/>
        </w:rPr>
        <w:t>should not</w:t>
      </w:r>
      <w:r w:rsidRPr="00EC092D">
        <w:tab/>
        <w:t>indicates a recommendation not to do something</w:t>
      </w:r>
    </w:p>
    <w:p w14:paraId="112D3993" w14:textId="77777777" w:rsidR="008C384C" w:rsidRPr="00EC092D" w:rsidRDefault="008C384C" w:rsidP="00774DA4">
      <w:pPr>
        <w:pStyle w:val="EX"/>
      </w:pPr>
      <w:r w:rsidRPr="00EC092D">
        <w:rPr>
          <w:b/>
        </w:rPr>
        <w:t>may</w:t>
      </w:r>
      <w:r w:rsidRPr="00EC092D">
        <w:tab/>
      </w:r>
      <w:r w:rsidRPr="00EC092D">
        <w:tab/>
        <w:t>indicates permission to do something</w:t>
      </w:r>
    </w:p>
    <w:p w14:paraId="0F06701B" w14:textId="77777777" w:rsidR="008C384C" w:rsidRPr="00EC092D" w:rsidRDefault="008C384C" w:rsidP="00774DA4">
      <w:pPr>
        <w:pStyle w:val="EX"/>
      </w:pPr>
      <w:r w:rsidRPr="00EC092D">
        <w:rPr>
          <w:b/>
        </w:rPr>
        <w:t>need not</w:t>
      </w:r>
      <w:r w:rsidRPr="00EC092D">
        <w:tab/>
        <w:t>indicates permission not to do something</w:t>
      </w:r>
    </w:p>
    <w:p w14:paraId="05077C07"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0B2DBF36"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50D239A" w14:textId="77777777" w:rsidR="00774DA4" w:rsidRPr="00EC092D" w:rsidRDefault="00774DA4" w:rsidP="00774DA4">
      <w:pPr>
        <w:pStyle w:val="EX"/>
      </w:pPr>
      <w:r w:rsidRPr="00EC092D">
        <w:rPr>
          <w:b/>
        </w:rPr>
        <w:t>cannot</w:t>
      </w:r>
      <w:r w:rsidRPr="00EC092D">
        <w:tab/>
      </w:r>
      <w:r w:rsidRPr="00EC092D">
        <w:tab/>
        <w:t>indicates that something is impossible</w:t>
      </w:r>
    </w:p>
    <w:p w14:paraId="141BB280"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059B8D2E"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3B83C56C"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4939A46A"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43654ABA"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1FF0A1B5" w14:textId="77777777" w:rsidR="001F1132" w:rsidRPr="00EC092D" w:rsidRDefault="001F1132" w:rsidP="001F1132">
      <w:r w:rsidRPr="00EC092D">
        <w:t>In addition:</w:t>
      </w:r>
    </w:p>
    <w:p w14:paraId="6D7851F3"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3BECD622"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7DF9DC3" w14:textId="77777777" w:rsidR="00774DA4" w:rsidRPr="00EC092D" w:rsidRDefault="00647114" w:rsidP="00A27486">
      <w:r w:rsidRPr="00EC092D">
        <w:t>The constructions "is" and "is not" do not indicate requirements.</w:t>
      </w:r>
    </w:p>
    <w:p w14:paraId="28B3F94A" w14:textId="77777777" w:rsidR="00934ADE" w:rsidRPr="00EC092D" w:rsidRDefault="00934ADE" w:rsidP="00934ADE">
      <w:pPr>
        <w:pStyle w:val="Heading1"/>
      </w:pPr>
      <w:bookmarkStart w:id="20" w:name="_Toc21020109"/>
      <w:bookmarkStart w:id="21" w:name="_Toc29763910"/>
      <w:bookmarkStart w:id="22" w:name="_Toc29763953"/>
      <w:r w:rsidRPr="00EC092D">
        <w:br w:type="page"/>
      </w:r>
      <w:bookmarkStart w:id="23" w:name="_Toc36031784"/>
      <w:bookmarkStart w:id="24" w:name="_Toc37180223"/>
      <w:bookmarkStart w:id="25" w:name="_Toc45877234"/>
      <w:bookmarkStart w:id="26" w:name="_Toc130736020"/>
      <w:r w:rsidRPr="00EC092D">
        <w:lastRenderedPageBreak/>
        <w:t>1</w:t>
      </w:r>
      <w:r w:rsidRPr="00EC092D">
        <w:tab/>
        <w:t>Scope</w:t>
      </w:r>
      <w:bookmarkEnd w:id="20"/>
      <w:bookmarkEnd w:id="21"/>
      <w:bookmarkEnd w:id="22"/>
      <w:bookmarkEnd w:id="23"/>
      <w:bookmarkEnd w:id="24"/>
      <w:bookmarkEnd w:id="25"/>
      <w:bookmarkEnd w:id="26"/>
    </w:p>
    <w:p w14:paraId="1B6F4F3F"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183FE2AE"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65E7E8ED"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0CDFC363"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F576708"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57189557"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7CFE942A" w14:textId="3F9B4706" w:rsidR="00B50A80" w:rsidRDefault="00B50A80"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6526191F" w14:textId="11B58D68"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019EB765"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40EE5E34"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13A0D9CB" w14:textId="77777777" w:rsidR="00934ADE" w:rsidRPr="00EC092D" w:rsidRDefault="00934ADE" w:rsidP="00934ADE">
      <w:pPr>
        <w:rPr>
          <w:rFonts w:cs="v4.2.0"/>
        </w:rPr>
      </w:pPr>
      <w:r w:rsidRPr="00EC092D">
        <w:rPr>
          <w:rFonts w:cs="v4.2.0"/>
        </w:rPr>
        <w:t>The scope of the present document is twofold:</w:t>
      </w:r>
    </w:p>
    <w:p w14:paraId="1CD00B14"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7445B8EE"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31D48B48"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1F016B5"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2A3F785"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575B7405"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A7EC153" w14:textId="77777777" w:rsidR="00934ADE" w:rsidRPr="00EC092D" w:rsidRDefault="00934ADE" w:rsidP="00934ADE">
      <w:pPr>
        <w:pStyle w:val="Heading1"/>
      </w:pPr>
      <w:bookmarkStart w:id="27" w:name="_Toc21020110"/>
      <w:bookmarkStart w:id="28" w:name="_Toc29763911"/>
      <w:bookmarkStart w:id="29" w:name="_Toc29763954"/>
      <w:bookmarkStart w:id="30" w:name="_Toc36031785"/>
      <w:bookmarkStart w:id="31" w:name="_Toc37180224"/>
      <w:bookmarkStart w:id="32" w:name="_Toc45877235"/>
      <w:bookmarkStart w:id="33" w:name="_Toc130736021"/>
      <w:r w:rsidRPr="00EC092D">
        <w:t>2</w:t>
      </w:r>
      <w:r w:rsidRPr="00EC092D">
        <w:tab/>
        <w:t>References</w:t>
      </w:r>
      <w:bookmarkEnd w:id="27"/>
      <w:bookmarkEnd w:id="28"/>
      <w:bookmarkEnd w:id="29"/>
      <w:bookmarkEnd w:id="30"/>
      <w:bookmarkEnd w:id="31"/>
      <w:bookmarkEnd w:id="32"/>
      <w:bookmarkEnd w:id="33"/>
    </w:p>
    <w:p w14:paraId="1BCB815E" w14:textId="77777777" w:rsidR="00934ADE" w:rsidRPr="00EC092D" w:rsidRDefault="00934ADE" w:rsidP="00934ADE">
      <w:r w:rsidRPr="00EC092D">
        <w:t>The following documents contain provisions which, through reference in this text, constitute provisions of the present document.</w:t>
      </w:r>
    </w:p>
    <w:p w14:paraId="692EC26C"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41E589D1" w14:textId="77777777" w:rsidR="00934ADE" w:rsidRPr="00EC092D" w:rsidRDefault="00934ADE" w:rsidP="00934ADE">
      <w:pPr>
        <w:pStyle w:val="B1"/>
      </w:pPr>
      <w:r w:rsidRPr="00EC092D">
        <w:t>-</w:t>
      </w:r>
      <w:r w:rsidRPr="00EC092D">
        <w:tab/>
        <w:t>For a specific reference, subsequent revisions do not apply.</w:t>
      </w:r>
    </w:p>
    <w:p w14:paraId="1DE4F5F0"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73BBB7F3" w14:textId="77777777" w:rsidR="00934ADE" w:rsidRPr="00EC092D" w:rsidRDefault="00934ADE" w:rsidP="00934ADE">
      <w:pPr>
        <w:pStyle w:val="EX"/>
      </w:pPr>
      <w:r w:rsidRPr="00EC092D">
        <w:t>[1]</w:t>
      </w:r>
      <w:r w:rsidRPr="00EC092D">
        <w:tab/>
        <w:t>3GPP TR 21.905: "Vocabulary for 3GPP Specifications".</w:t>
      </w:r>
    </w:p>
    <w:p w14:paraId="038CD539" w14:textId="77777777" w:rsidR="00934ADE" w:rsidRPr="00EC092D" w:rsidRDefault="00934ADE" w:rsidP="00934ADE">
      <w:pPr>
        <w:pStyle w:val="EX"/>
      </w:pPr>
      <w:r w:rsidRPr="00EC092D">
        <w:t>[2]</w:t>
      </w:r>
      <w:r w:rsidRPr="00EC092D">
        <w:tab/>
        <w:t>3GPP TS 37.105: "Active Antenna System (AAS) Base Station (BS) transmission and reception".</w:t>
      </w:r>
    </w:p>
    <w:p w14:paraId="4CDCAD92"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48FB86EA"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7473A6C8" w14:textId="77777777" w:rsidR="00934ADE" w:rsidRPr="00EC092D" w:rsidRDefault="00934ADE" w:rsidP="00934ADE">
      <w:pPr>
        <w:pStyle w:val="EX"/>
      </w:pPr>
      <w:r w:rsidRPr="00EC092D">
        <w:t>[5]</w:t>
      </w:r>
      <w:r w:rsidRPr="00EC092D">
        <w:tab/>
        <w:t>3GPP TS 25.113: "Base Station (BS) and repeater ElectroMagnetic Compatibility (EMC)".</w:t>
      </w:r>
    </w:p>
    <w:p w14:paraId="13D23674"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027FB3EC"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7826058D"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65AFE17E" w14:textId="77777777" w:rsidR="00934ADE" w:rsidRPr="00EC092D" w:rsidRDefault="00934ADE" w:rsidP="00934ADE">
      <w:pPr>
        <w:pStyle w:val="EX"/>
      </w:pPr>
      <w:r w:rsidRPr="00EC092D">
        <w:t>[9]</w:t>
      </w:r>
      <w:r w:rsidRPr="00EC092D">
        <w:tab/>
      </w:r>
      <w:r w:rsidR="002F0EF1">
        <w:t>Void</w:t>
      </w:r>
      <w:r w:rsidRPr="00EC092D">
        <w:t>.</w:t>
      </w:r>
    </w:p>
    <w:p w14:paraId="276A8580"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3C905A77"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08EB4E57"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4629218B"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32F8A558"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07EBDE44"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7EBA7A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52ECB40F"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5DC47C63"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55E4D31B"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4683974A"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414FBB9D"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2ADD45B0" w14:textId="77777777" w:rsidR="00934ADE" w:rsidRPr="00EC092D" w:rsidRDefault="00934ADE" w:rsidP="00934ADE">
      <w:pPr>
        <w:pStyle w:val="EX"/>
      </w:pPr>
      <w:r w:rsidRPr="00EC092D">
        <w:t>[22]</w:t>
      </w:r>
      <w:r w:rsidRPr="00EC092D">
        <w:tab/>
      </w:r>
      <w:r w:rsidRPr="00EC092D">
        <w:rPr>
          <w:lang w:eastAsia="en-GB"/>
        </w:rPr>
        <w:t>Void</w:t>
      </w:r>
    </w:p>
    <w:p w14:paraId="05C727A4" w14:textId="77777777" w:rsidR="00934ADE" w:rsidRPr="00EC092D" w:rsidRDefault="00934ADE" w:rsidP="00934ADE">
      <w:pPr>
        <w:pStyle w:val="EX"/>
        <w:rPr>
          <w:lang w:eastAsia="en-GB"/>
        </w:rPr>
      </w:pPr>
      <w:r w:rsidRPr="00EC092D">
        <w:t>[23]</w:t>
      </w:r>
      <w:r w:rsidRPr="00EC092D">
        <w:tab/>
      </w:r>
      <w:r w:rsidRPr="00EC092D">
        <w:rPr>
          <w:lang w:eastAsia="en-GB"/>
        </w:rPr>
        <w:t>Void</w:t>
      </w:r>
    </w:p>
    <w:p w14:paraId="4448629E"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27FC2F67"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10B33A65" w14:textId="77777777" w:rsidR="00934ADE" w:rsidRPr="00EC092D" w:rsidRDefault="00934ADE" w:rsidP="00934ADE">
      <w:pPr>
        <w:pStyle w:val="EX"/>
      </w:pPr>
      <w:r w:rsidRPr="00EC092D">
        <w:t>[26]</w:t>
      </w:r>
      <w:r w:rsidRPr="00EC092D">
        <w:tab/>
        <w:t>3GPP TS 25.102: "User Equipment (UE) radio transmission and reception (TDD)".</w:t>
      </w:r>
    </w:p>
    <w:p w14:paraId="46D3DC1B" w14:textId="77777777" w:rsidR="00934ADE" w:rsidRPr="00EC092D" w:rsidRDefault="00934ADE" w:rsidP="00934ADE">
      <w:pPr>
        <w:pStyle w:val="EX"/>
      </w:pPr>
      <w:r w:rsidRPr="00EC092D">
        <w:t>[27]</w:t>
      </w:r>
      <w:r w:rsidRPr="00EC092D">
        <w:tab/>
        <w:t>3GPP TS 25.101: "User Equipment (UE) radio transmission and reception (FDD)".</w:t>
      </w:r>
    </w:p>
    <w:p w14:paraId="48AFC01D"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1969FD3E" w14:textId="77777777" w:rsidR="00934ADE" w:rsidRPr="00EC092D" w:rsidRDefault="00934ADE" w:rsidP="00934ADE">
      <w:pPr>
        <w:pStyle w:val="EX"/>
      </w:pPr>
      <w:r w:rsidRPr="00EC092D">
        <w:t>[29]</w:t>
      </w:r>
      <w:r w:rsidRPr="00EC092D">
        <w:tab/>
        <w:t>CISPR 32: "Electromagnetic compatibility of multimedia equipment - Emission requirements".</w:t>
      </w:r>
    </w:p>
    <w:p w14:paraId="1224EBCC" w14:textId="77777777" w:rsidR="00934ADE" w:rsidRPr="00EC092D" w:rsidRDefault="00934ADE" w:rsidP="00934ADE">
      <w:pPr>
        <w:pStyle w:val="EX"/>
      </w:pPr>
      <w:r w:rsidRPr="00EC092D">
        <w:t>[30]</w:t>
      </w:r>
      <w:r w:rsidRPr="00EC092D">
        <w:tab/>
        <w:t>3GPP TS 38.113: "NR; Base Station (BS) ElectroMagnetic Compatibility (EMC)".</w:t>
      </w:r>
    </w:p>
    <w:p w14:paraId="2D76B465"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3DF364E0"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3D71CB94"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519BBD50" w14:textId="77777777" w:rsidR="00934ADE" w:rsidRDefault="00934ADE" w:rsidP="00934ADE">
      <w:pPr>
        <w:pStyle w:val="EX"/>
      </w:pPr>
      <w:r w:rsidRPr="00EC092D">
        <w:t>[34]</w:t>
      </w:r>
      <w:r w:rsidRPr="00EC092D">
        <w:tab/>
        <w:t>3GPP TS 38.101-4: "NR; User Equipment (UE) radio transmission and reception; Part 4: Performance requirements".</w:t>
      </w:r>
    </w:p>
    <w:p w14:paraId="5EBA8A04"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354DA122" w14:textId="77777777" w:rsidR="00934ADE" w:rsidRPr="00EC092D" w:rsidRDefault="00934ADE" w:rsidP="00934ADE">
      <w:pPr>
        <w:pStyle w:val="Heading1"/>
      </w:pPr>
      <w:bookmarkStart w:id="34" w:name="_Toc21020111"/>
      <w:bookmarkStart w:id="35" w:name="_Toc29763912"/>
      <w:bookmarkStart w:id="36" w:name="_Toc29763955"/>
      <w:bookmarkStart w:id="37" w:name="_Toc36031786"/>
      <w:bookmarkStart w:id="38" w:name="_Toc37180225"/>
      <w:bookmarkStart w:id="39" w:name="_Toc45877236"/>
      <w:bookmarkStart w:id="40" w:name="_Toc130736022"/>
      <w:r w:rsidRPr="00EC092D">
        <w:t>3</w:t>
      </w:r>
      <w:r w:rsidRPr="00EC092D">
        <w:tab/>
        <w:t>Definitions, symbols and abbreviations</w:t>
      </w:r>
      <w:bookmarkEnd w:id="34"/>
      <w:bookmarkEnd w:id="35"/>
      <w:bookmarkEnd w:id="36"/>
      <w:bookmarkEnd w:id="37"/>
      <w:bookmarkEnd w:id="38"/>
      <w:bookmarkEnd w:id="39"/>
      <w:bookmarkEnd w:id="40"/>
    </w:p>
    <w:p w14:paraId="7E2B5B7B" w14:textId="77777777" w:rsidR="00934ADE" w:rsidRPr="00EC092D" w:rsidRDefault="00934ADE" w:rsidP="00934ADE">
      <w:pPr>
        <w:pStyle w:val="Heading2"/>
      </w:pPr>
      <w:bookmarkStart w:id="41" w:name="_Toc21020112"/>
      <w:bookmarkStart w:id="42" w:name="_Toc29763913"/>
      <w:bookmarkStart w:id="43" w:name="_Toc29763956"/>
      <w:bookmarkStart w:id="44" w:name="_Toc36031787"/>
      <w:bookmarkStart w:id="45" w:name="_Toc37180226"/>
      <w:bookmarkStart w:id="46" w:name="_Toc45877237"/>
      <w:bookmarkStart w:id="47" w:name="_Toc130736023"/>
      <w:r w:rsidRPr="00EC092D">
        <w:t>3.1</w:t>
      </w:r>
      <w:r w:rsidRPr="00EC092D">
        <w:tab/>
        <w:t>Definitions</w:t>
      </w:r>
      <w:bookmarkEnd w:id="41"/>
      <w:bookmarkEnd w:id="42"/>
      <w:bookmarkEnd w:id="43"/>
      <w:bookmarkEnd w:id="44"/>
      <w:bookmarkEnd w:id="45"/>
      <w:bookmarkEnd w:id="46"/>
      <w:bookmarkEnd w:id="47"/>
    </w:p>
    <w:p w14:paraId="60617E7C"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173E3E2E"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49E42A1A"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512FF48C"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37C5752D"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2D2D22C7"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379C078E" w14:textId="77777777" w:rsidR="00934ADE" w:rsidRPr="00EC092D" w:rsidRDefault="00934ADE" w:rsidP="00934ADE">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77DAB590"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1C74537F" w14:textId="77777777" w:rsidR="00934ADE" w:rsidRPr="00EC092D" w:rsidRDefault="00934ADE" w:rsidP="00934ADE">
      <w:pPr>
        <w:rPr>
          <w:b/>
        </w:rPr>
      </w:pPr>
      <w:r w:rsidRPr="00EC092D">
        <w:rPr>
          <w:b/>
        </w:rPr>
        <w:t>MSR operation:</w:t>
      </w:r>
      <w:r w:rsidRPr="00EC092D">
        <w:t xml:space="preserve"> operation of AAS BS declared to be MSR in particular </w:t>
      </w:r>
      <w:r w:rsidRPr="00EC092D">
        <w:rPr>
          <w:i/>
          <w:iCs/>
        </w:rPr>
        <w:t xml:space="preserve">operating band(s) </w:t>
      </w:r>
      <w:r w:rsidRPr="00EC092D">
        <w:rPr>
          <w:iCs/>
        </w:rPr>
        <w:t>(including any of UTRA, E-UTRA and/or NR operation as single RAT or multi-RAT based on TS 37.104 [33]).</w:t>
      </w:r>
    </w:p>
    <w:p w14:paraId="35B3DE1E"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505CFA77"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1A0191B5"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493F8480"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24CB01BC"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1B0E5DF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1137B050"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2073AFE7"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112FE54C" w14:textId="77777777" w:rsidR="00934ADE" w:rsidRPr="00EC092D" w:rsidRDefault="00EC092D" w:rsidP="00934ADE">
      <w:pPr>
        <w:pStyle w:val="TH"/>
      </w:pPr>
      <w:r w:rsidRPr="00EC092D">
        <w:rPr>
          <w:noProof/>
          <w:lang w:val="en-US" w:eastAsia="ko-KR"/>
        </w:rPr>
        <w:drawing>
          <wp:inline distT="0" distB="0" distL="0" distR="0" wp14:anchorId="2095C4EA" wp14:editId="2CB006A6">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757C46CF"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3BB567DD"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395E5C15" w14:textId="77777777" w:rsidR="00934ADE" w:rsidRPr="00EC092D" w:rsidRDefault="00EC092D" w:rsidP="00934ADE">
      <w:pPr>
        <w:pStyle w:val="TH"/>
        <w:rPr>
          <w:noProof/>
          <w:lang w:val="en-US"/>
        </w:rPr>
      </w:pPr>
      <w:r w:rsidRPr="00EC092D">
        <w:rPr>
          <w:noProof/>
          <w:lang w:val="en-US" w:eastAsia="ko-KR"/>
        </w:rPr>
        <w:drawing>
          <wp:inline distT="0" distB="0" distL="0" distR="0" wp14:anchorId="77FBC646" wp14:editId="10F25F9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73FF607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7241F47" w14:textId="77777777" w:rsidR="00934ADE" w:rsidRPr="00EC092D" w:rsidRDefault="00934ADE" w:rsidP="00934ADE">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2FD0B83E"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7538E701"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23031251" w14:textId="77777777" w:rsidR="00934ADE" w:rsidRPr="00EC092D" w:rsidRDefault="00934ADE" w:rsidP="00934ADE">
      <w:pPr>
        <w:rPr>
          <w:i/>
          <w:iCs/>
        </w:rPr>
      </w:pPr>
      <w:r w:rsidRPr="00EC092D">
        <w:rPr>
          <w:b/>
        </w:rPr>
        <w:t>single RAT E-UTRA operation:</w:t>
      </w:r>
      <w:r w:rsidRPr="00EC092D">
        <w:t xml:space="preserve"> operation of AAS BS declared to be single RAT E-UTRA in the </w:t>
      </w:r>
      <w:r w:rsidRPr="00EC092D">
        <w:rPr>
          <w:iCs/>
        </w:rPr>
        <w:t>operating band.</w:t>
      </w:r>
    </w:p>
    <w:p w14:paraId="47E27821" w14:textId="77777777" w:rsidR="00934ADE" w:rsidRPr="00EC092D" w:rsidRDefault="00934ADE" w:rsidP="00934ADE">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5627677F" w14:textId="77777777" w:rsidR="00934ADE" w:rsidRPr="00EC092D" w:rsidRDefault="00934ADE" w:rsidP="00934ADE">
      <w:pPr>
        <w:rPr>
          <w:iCs/>
        </w:rPr>
      </w:pPr>
      <w:r w:rsidRPr="00EC092D">
        <w:rPr>
          <w:b/>
        </w:rPr>
        <w:t>single RAT UTRA operation:</w:t>
      </w:r>
      <w:r w:rsidRPr="00EC092D">
        <w:t xml:space="preserve"> operation of AAS BS declared to be single RAT UTRA in the </w:t>
      </w:r>
      <w:r w:rsidRPr="00EC092D">
        <w:rPr>
          <w:iCs/>
        </w:rPr>
        <w:t>operating band.</w:t>
      </w:r>
    </w:p>
    <w:p w14:paraId="40BA675A" w14:textId="77777777"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4A1BB6F8"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244728AE"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58F053DB"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16CDDEB0"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2E4CF84"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4EF9E307" w14:textId="77777777" w:rsidR="00934ADE" w:rsidRPr="00EC092D" w:rsidRDefault="00934ADE" w:rsidP="00934ADE">
      <w:pPr>
        <w:pStyle w:val="Heading2"/>
      </w:pPr>
      <w:bookmarkStart w:id="48" w:name="_Toc21020113"/>
      <w:bookmarkStart w:id="49" w:name="_Toc29763914"/>
      <w:bookmarkStart w:id="50" w:name="_Toc29763957"/>
      <w:bookmarkStart w:id="51" w:name="_Toc36031788"/>
      <w:bookmarkStart w:id="52" w:name="_Toc37180227"/>
      <w:bookmarkStart w:id="53" w:name="_Toc45877238"/>
      <w:bookmarkStart w:id="54" w:name="_Toc130736024"/>
      <w:r w:rsidRPr="00EC092D">
        <w:t>3.2</w:t>
      </w:r>
      <w:r w:rsidRPr="00EC092D">
        <w:tab/>
        <w:t>Symbols</w:t>
      </w:r>
      <w:bookmarkEnd w:id="48"/>
      <w:bookmarkEnd w:id="49"/>
      <w:bookmarkEnd w:id="50"/>
      <w:bookmarkEnd w:id="51"/>
      <w:bookmarkEnd w:id="52"/>
      <w:bookmarkEnd w:id="53"/>
      <w:bookmarkEnd w:id="54"/>
    </w:p>
    <w:p w14:paraId="638768EB" w14:textId="77777777" w:rsidR="00934ADE" w:rsidRPr="00EC092D" w:rsidRDefault="00934ADE" w:rsidP="00934ADE">
      <w:r w:rsidRPr="00EC092D">
        <w:t>For the purposes of the present document, the following symbols apply:</w:t>
      </w:r>
    </w:p>
    <w:p w14:paraId="5CD0F65B" w14:textId="77777777" w:rsidR="00934ADE" w:rsidRPr="00EC092D" w:rsidRDefault="00934ADE" w:rsidP="00934ADE">
      <w:pPr>
        <w:pStyle w:val="EW"/>
      </w:pPr>
      <w:r w:rsidRPr="00EC092D">
        <w:t>BW</w:t>
      </w:r>
      <w:r w:rsidRPr="00EC092D">
        <w:rPr>
          <w:vertAlign w:val="subscript"/>
        </w:rPr>
        <w:t>Channel</w:t>
      </w:r>
      <w:r w:rsidRPr="00EC092D">
        <w:tab/>
        <w:t>Channel bandwidth</w:t>
      </w:r>
    </w:p>
    <w:p w14:paraId="5787EBFB"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1474DDBE"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26B8887"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5261A053"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06505E9B"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544A1A9A" w14:textId="77777777" w:rsidR="00934ADE" w:rsidRPr="00EC092D" w:rsidRDefault="00934ADE" w:rsidP="00934ADE">
      <w:pPr>
        <w:pStyle w:val="EW"/>
      </w:pPr>
    </w:p>
    <w:p w14:paraId="39EB6BEC" w14:textId="77777777" w:rsidR="00934ADE" w:rsidRPr="00EC092D" w:rsidRDefault="00934ADE" w:rsidP="00934ADE">
      <w:pPr>
        <w:pStyle w:val="Heading2"/>
      </w:pPr>
      <w:bookmarkStart w:id="55" w:name="_Toc21020114"/>
      <w:bookmarkStart w:id="56" w:name="_Toc29763915"/>
      <w:bookmarkStart w:id="57" w:name="_Toc29763958"/>
      <w:bookmarkStart w:id="58" w:name="_Toc36031789"/>
      <w:bookmarkStart w:id="59" w:name="_Toc37180228"/>
      <w:bookmarkStart w:id="60" w:name="_Toc45877239"/>
      <w:bookmarkStart w:id="61" w:name="_Toc130736025"/>
      <w:r w:rsidRPr="00EC092D">
        <w:t>3.3</w:t>
      </w:r>
      <w:r w:rsidRPr="00EC092D">
        <w:tab/>
        <w:t>Abbreviations</w:t>
      </w:r>
      <w:bookmarkEnd w:id="55"/>
      <w:bookmarkEnd w:id="56"/>
      <w:bookmarkEnd w:id="57"/>
      <w:bookmarkEnd w:id="58"/>
      <w:bookmarkEnd w:id="59"/>
      <w:bookmarkEnd w:id="60"/>
      <w:bookmarkEnd w:id="61"/>
    </w:p>
    <w:p w14:paraId="17981EBE"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41E028FA" w14:textId="77777777" w:rsidR="00934ADE" w:rsidRPr="00EC092D" w:rsidRDefault="00934ADE" w:rsidP="00934ADE">
      <w:pPr>
        <w:pStyle w:val="EW"/>
      </w:pPr>
      <w:r w:rsidRPr="00EC092D">
        <w:t>AAS</w:t>
      </w:r>
      <w:r w:rsidRPr="00EC092D">
        <w:tab/>
        <w:t xml:space="preserve">Active Antenna System </w:t>
      </w:r>
    </w:p>
    <w:p w14:paraId="4F90E360"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046FAA94"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AEF94EE" w14:textId="77777777" w:rsidR="00934ADE" w:rsidRPr="00EC092D" w:rsidRDefault="00934ADE" w:rsidP="00934ADE">
      <w:pPr>
        <w:pStyle w:val="EW"/>
      </w:pPr>
      <w:r w:rsidRPr="00EC092D">
        <w:t>EMC</w:t>
      </w:r>
      <w:r w:rsidRPr="00EC092D">
        <w:tab/>
        <w:t>ElectroMagnetic Compatibility</w:t>
      </w:r>
    </w:p>
    <w:p w14:paraId="64314BE5" w14:textId="77777777" w:rsidR="00934ADE" w:rsidRPr="00EC092D" w:rsidRDefault="00934ADE" w:rsidP="00934ADE">
      <w:pPr>
        <w:pStyle w:val="EW"/>
      </w:pPr>
      <w:r w:rsidRPr="00EC092D">
        <w:t>EUT</w:t>
      </w:r>
      <w:r w:rsidRPr="00EC092D">
        <w:tab/>
        <w:t>Equipment Under Test</w:t>
      </w:r>
    </w:p>
    <w:p w14:paraId="52397D70" w14:textId="77777777" w:rsidR="00934ADE" w:rsidRPr="00EC092D" w:rsidRDefault="00934ADE" w:rsidP="00934ADE">
      <w:pPr>
        <w:pStyle w:val="EW"/>
      </w:pPr>
      <w:r w:rsidRPr="00EC092D">
        <w:t>FR1</w:t>
      </w:r>
      <w:r w:rsidRPr="00EC092D">
        <w:tab/>
        <w:t>Frequency Range 1</w:t>
      </w:r>
    </w:p>
    <w:p w14:paraId="028E0516" w14:textId="77777777" w:rsidR="00934ADE" w:rsidRPr="00EC092D" w:rsidRDefault="00934ADE" w:rsidP="00934ADE">
      <w:pPr>
        <w:pStyle w:val="EW"/>
      </w:pPr>
      <w:r w:rsidRPr="00EC092D">
        <w:t>MSR</w:t>
      </w:r>
      <w:r w:rsidRPr="00EC092D">
        <w:tab/>
        <w:t>Multi-Standard Radio</w:t>
      </w:r>
    </w:p>
    <w:p w14:paraId="1D65D6D7"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66EFB246"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149712CE"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02B9277B"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142C4778"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01BE7967" w14:textId="77777777" w:rsidR="00934ADE" w:rsidRPr="00EC092D" w:rsidRDefault="00934ADE" w:rsidP="00934ADE">
      <w:pPr>
        <w:pStyle w:val="EW"/>
      </w:pPr>
      <w:r w:rsidRPr="00EC092D">
        <w:rPr>
          <w:rFonts w:cs="v4.2.0"/>
          <w:lang w:eastAsia="en-GB"/>
        </w:rPr>
        <w:lastRenderedPageBreak/>
        <w:t>RIB</w:t>
      </w:r>
      <w:r w:rsidRPr="00EC092D">
        <w:rPr>
          <w:rFonts w:cs="v4.2.0"/>
          <w:lang w:eastAsia="en-GB"/>
        </w:rPr>
        <w:tab/>
        <w:t>Radiated Interface Boundary</w:t>
      </w:r>
    </w:p>
    <w:p w14:paraId="03440E62"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64E86E4A" w14:textId="77777777" w:rsidR="00934ADE" w:rsidRPr="00EC092D" w:rsidRDefault="00934ADE" w:rsidP="00934ADE">
      <w:pPr>
        <w:pStyle w:val="Heading1"/>
        <w:rPr>
          <w:rFonts w:cs="v4.2.0"/>
        </w:rPr>
      </w:pPr>
      <w:bookmarkStart w:id="62" w:name="_Toc21020115"/>
      <w:bookmarkStart w:id="63" w:name="_Toc29763916"/>
      <w:bookmarkStart w:id="64" w:name="_Toc29763959"/>
      <w:bookmarkStart w:id="65" w:name="_Toc36031790"/>
      <w:bookmarkStart w:id="66" w:name="_Toc37180229"/>
      <w:bookmarkStart w:id="67" w:name="_Toc45877240"/>
      <w:bookmarkStart w:id="68" w:name="_Toc130736026"/>
      <w:r w:rsidRPr="00EC092D">
        <w:rPr>
          <w:rFonts w:cs="v4.2.0"/>
        </w:rPr>
        <w:t>4</w:t>
      </w:r>
      <w:r w:rsidRPr="00EC092D">
        <w:rPr>
          <w:rFonts w:cs="v4.2.0"/>
        </w:rPr>
        <w:tab/>
        <w:t>Test conditions</w:t>
      </w:r>
      <w:bookmarkEnd w:id="62"/>
      <w:bookmarkEnd w:id="63"/>
      <w:bookmarkEnd w:id="64"/>
      <w:bookmarkEnd w:id="65"/>
      <w:bookmarkEnd w:id="66"/>
      <w:bookmarkEnd w:id="67"/>
      <w:bookmarkEnd w:id="68"/>
    </w:p>
    <w:p w14:paraId="43DBEF8F"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67821B9C" w14:textId="77777777" w:rsidR="00934ADE" w:rsidRPr="00EC092D" w:rsidRDefault="00934ADE" w:rsidP="00934ADE">
      <w:pPr>
        <w:rPr>
          <w:rFonts w:cs="v4.2.0"/>
          <w:lang w:eastAsia="en-GB"/>
        </w:rPr>
      </w:pPr>
      <w:r w:rsidRPr="00EC092D">
        <w:rPr>
          <w:rFonts w:cs="v4.2.0"/>
          <w:lang w:eastAsia="en-GB"/>
        </w:rPr>
        <w:t xml:space="preserve">For an AAS BS supporting more than one RAT,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056A27A3" w14:textId="77777777" w:rsidR="00934ADE" w:rsidRPr="00EC092D" w:rsidRDefault="00934ADE" w:rsidP="00934ADE">
      <w:pPr>
        <w:rPr>
          <w:rFonts w:cs="v4.2.0"/>
          <w:lang w:eastAsia="en-GB"/>
        </w:rPr>
      </w:pPr>
      <w:r w:rsidRPr="00EC092D">
        <w:rPr>
          <w:rFonts w:cs="v4.2.0"/>
          <w:lang w:eastAsia="en-GB"/>
        </w:rPr>
        <w:t xml:space="preserve">For AAS BS supporting only single RAT operation only, tests relating to the </w:t>
      </w:r>
      <w:r w:rsidRPr="00EC092D">
        <w:rPr>
          <w:rFonts w:cs="v4.2.0"/>
          <w:i/>
          <w:lang w:eastAsia="en-GB"/>
        </w:rPr>
        <w:t>antenna port(s)</w:t>
      </w:r>
      <w:r w:rsidRPr="00EC092D">
        <w:rPr>
          <w:rFonts w:cs="v4.2.0"/>
          <w:lang w:eastAsia="en-GB"/>
        </w:rPr>
        <w:t xml:space="preserve"> and RIBs shall be performed for each supported RAT.</w:t>
      </w:r>
    </w:p>
    <w:p w14:paraId="547F4446" w14:textId="77777777" w:rsidR="00934ADE" w:rsidRPr="00EC092D" w:rsidRDefault="00934ADE" w:rsidP="00934ADE">
      <w:pPr>
        <w:rPr>
          <w:rFonts w:cs="v4.2.0"/>
          <w:lang w:eastAsia="en-GB"/>
        </w:rPr>
      </w:pPr>
      <w:r w:rsidRPr="00EC092D">
        <w:t xml:space="preserve">For AAS BS capable of multi-band operation,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316B03C7" w14:textId="77777777" w:rsidR="00934ADE" w:rsidRPr="00EC092D" w:rsidRDefault="00934ADE" w:rsidP="00934ADE">
      <w:r w:rsidRPr="00EC092D">
        <w:t>Requirements apply only for the declared operating band and corresponding Band Categories as per CSA and/or RCSA capability sets and manufacturer's declarations of the AAS BS in TS 37.145-1 [3] and TS 37.145-2 [10].</w:t>
      </w:r>
    </w:p>
    <w:p w14:paraId="717CB4AB" w14:textId="77777777" w:rsidR="00934ADE" w:rsidRPr="00EC092D" w:rsidRDefault="00934ADE" w:rsidP="00934ADE">
      <w:pPr>
        <w:rPr>
          <w:rFonts w:cs="v4.2.0"/>
          <w:lang w:eastAsia="en-GB"/>
        </w:rPr>
      </w:pPr>
      <w:r w:rsidRPr="00EC092D">
        <w:t xml:space="preserve">The manufacturer shall declare the supported capability set(s) according to TS 37.145-1 [3] and TS 37.145-2 [10]. </w:t>
      </w:r>
      <w:r w:rsidRPr="00EC092D">
        <w:rPr>
          <w:rFonts w:cs="v4.2.0"/>
          <w:lang w:eastAsia="en-GB"/>
        </w:rPr>
        <w:t xml:space="preserve">Tests performed on an AAS BS according to a declared capability set(s) cover all single RAT and multi-RAT configurations included in the declared capability set. </w:t>
      </w:r>
    </w:p>
    <w:p w14:paraId="582BF9FB" w14:textId="77777777" w:rsidR="00934ADE" w:rsidRPr="00EC092D" w:rsidRDefault="00934ADE" w:rsidP="00934ADE">
      <w:pPr>
        <w:pStyle w:val="NO"/>
        <w:rPr>
          <w:lang w:eastAsia="en-GB"/>
        </w:rPr>
      </w:pPr>
      <w:r w:rsidRPr="00EC092D">
        <w:rPr>
          <w:lang w:eastAsia="en-GB"/>
        </w:rPr>
        <w:t xml:space="preserve">NOTE 1: </w:t>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2A2207BF" w14:textId="77777777" w:rsidR="00934ADE" w:rsidRPr="00EC092D" w:rsidRDefault="00934ADE" w:rsidP="00934ADE">
      <w:pPr>
        <w:pStyle w:val="NO"/>
        <w:rPr>
          <w:rFonts w:cs="v4.2.0"/>
          <w:lang w:eastAsia="en-GB"/>
        </w:rPr>
      </w:pPr>
      <w:r w:rsidRPr="00EC092D">
        <w:rPr>
          <w:lang w:eastAsia="en-GB"/>
        </w:rPr>
        <w:t xml:space="preserve">NOTE 2: 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69003FF"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0DF65722"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3E7972D1"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54368FFF"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4C3EFBD5"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274FFE2F"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42D728D1"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5345A84D"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32566BAA"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386D1C7E"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CEAEF68" w14:textId="77777777" w:rsidR="00934ADE" w:rsidRPr="00EC092D" w:rsidRDefault="00934ADE" w:rsidP="00934ADE">
      <w:pPr>
        <w:pStyle w:val="Heading2"/>
        <w:rPr>
          <w:lang w:eastAsia="en-GB"/>
        </w:rPr>
      </w:pPr>
      <w:bookmarkStart w:id="69" w:name="_Toc21020116"/>
      <w:bookmarkStart w:id="70" w:name="_Toc29763917"/>
      <w:bookmarkStart w:id="71" w:name="_Toc29763960"/>
      <w:bookmarkStart w:id="72" w:name="_Toc36031791"/>
      <w:bookmarkStart w:id="73" w:name="_Toc37180230"/>
      <w:bookmarkStart w:id="74" w:name="_Toc45877241"/>
      <w:bookmarkStart w:id="75" w:name="_Toc130736027"/>
      <w:r w:rsidRPr="00EC092D">
        <w:lastRenderedPageBreak/>
        <w:t>4.1</w:t>
      </w:r>
      <w:r w:rsidRPr="00EC092D">
        <w:tab/>
      </w:r>
      <w:r w:rsidRPr="00EC092D">
        <w:rPr>
          <w:lang w:eastAsia="en-GB"/>
        </w:rPr>
        <w:t>Exclusion bands</w:t>
      </w:r>
      <w:bookmarkEnd w:id="69"/>
      <w:bookmarkEnd w:id="70"/>
      <w:bookmarkEnd w:id="71"/>
      <w:bookmarkEnd w:id="72"/>
      <w:bookmarkEnd w:id="73"/>
      <w:bookmarkEnd w:id="74"/>
      <w:bookmarkEnd w:id="75"/>
    </w:p>
    <w:p w14:paraId="6BEF3641" w14:textId="77777777" w:rsidR="00934ADE" w:rsidRPr="00EC092D" w:rsidRDefault="00934ADE" w:rsidP="00934ADE">
      <w:pPr>
        <w:pStyle w:val="Heading3"/>
        <w:rPr>
          <w:lang w:eastAsia="en-GB"/>
        </w:rPr>
      </w:pPr>
      <w:bookmarkStart w:id="76" w:name="_Toc21020117"/>
      <w:bookmarkStart w:id="77" w:name="_Toc29763918"/>
      <w:bookmarkStart w:id="78" w:name="_Toc29763961"/>
      <w:bookmarkStart w:id="79" w:name="_Toc36031792"/>
      <w:bookmarkStart w:id="80" w:name="_Toc37180231"/>
      <w:bookmarkStart w:id="81" w:name="_Toc45877242"/>
      <w:bookmarkStart w:id="82" w:name="_Toc130736028"/>
      <w:r w:rsidRPr="00EC092D">
        <w:rPr>
          <w:lang w:eastAsia="en-GB"/>
        </w:rPr>
        <w:t>4.1.1</w:t>
      </w:r>
      <w:r w:rsidRPr="00EC092D">
        <w:rPr>
          <w:lang w:eastAsia="en-GB"/>
        </w:rPr>
        <w:tab/>
        <w:t>Transmitter exclusion band</w:t>
      </w:r>
      <w:bookmarkEnd w:id="76"/>
      <w:bookmarkEnd w:id="77"/>
      <w:bookmarkEnd w:id="78"/>
      <w:bookmarkEnd w:id="79"/>
      <w:bookmarkEnd w:id="80"/>
      <w:bookmarkEnd w:id="81"/>
      <w:bookmarkEnd w:id="82"/>
    </w:p>
    <w:p w14:paraId="530154C6" w14:textId="77777777" w:rsidR="00934ADE" w:rsidRPr="00EC092D" w:rsidRDefault="00934ADE" w:rsidP="00934ADE">
      <w:pPr>
        <w:rPr>
          <w:iCs/>
          <w:lang w:val="en-US" w:eastAsia="zh-CN"/>
        </w:rPr>
      </w:pPr>
      <w:bookmarkStart w:id="83" w:name="_Toc21020118"/>
      <w:bookmarkStart w:id="84" w:name="_Toc29763919"/>
      <w:bookmarkStart w:id="85" w:name="_Toc29763962"/>
      <w:r w:rsidRPr="00EC092D">
        <w:rPr>
          <w:lang w:val="en-US"/>
        </w:rPr>
        <w:t>The</w:t>
      </w:r>
      <w:r w:rsidRPr="00EC092D">
        <w:rPr>
          <w:i/>
          <w:iCs/>
          <w:lang w:val="en-US"/>
        </w:rPr>
        <w:t xml:space="preserve"> </w:t>
      </w:r>
      <w:bookmarkStart w:id="86" w:name="OLE_LINK1"/>
      <w:r w:rsidRPr="00EC092D">
        <w:rPr>
          <w:i/>
          <w:iCs/>
          <w:lang w:val="en-US" w:eastAsia="zh-CN"/>
        </w:rPr>
        <w:t>transmitter</w:t>
      </w:r>
      <w:r w:rsidRPr="00EC092D">
        <w:rPr>
          <w:i/>
          <w:lang w:val="en-US"/>
        </w:rPr>
        <w:t xml:space="preserve"> exclusion band</w:t>
      </w:r>
      <w:bookmarkEnd w:id="86"/>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751DFED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AC5EF1F"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36734584" w14:textId="77777777" w:rsidR="00934ADE" w:rsidRPr="00EC092D" w:rsidRDefault="00934ADE" w:rsidP="00934ADE">
      <w:pPr>
        <w:rPr>
          <w:lang w:val="en-US" w:eastAsia="zh-CN"/>
        </w:rPr>
      </w:pPr>
      <w:r w:rsidRPr="00EC092D">
        <w:rPr>
          <w:lang w:val="en-US" w:eastAsia="zh-CN"/>
        </w:rPr>
        <w:t>Where:</w:t>
      </w:r>
    </w:p>
    <w:p w14:paraId="7F3E96D7"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1F2DB7A9"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37EB841E" w14:textId="77777777" w:rsidR="00934ADE" w:rsidRPr="00EC092D" w:rsidRDefault="00934ADE" w:rsidP="00934ADE">
      <w:pPr>
        <w:pStyle w:val="Heading3"/>
        <w:rPr>
          <w:lang w:eastAsia="en-GB"/>
        </w:rPr>
      </w:pPr>
      <w:bookmarkStart w:id="87" w:name="_Toc36031793"/>
      <w:bookmarkStart w:id="88" w:name="_Toc37180232"/>
      <w:bookmarkStart w:id="89" w:name="_Toc45877243"/>
      <w:bookmarkStart w:id="90" w:name="_Toc130736029"/>
      <w:r w:rsidRPr="00EC092D">
        <w:rPr>
          <w:lang w:eastAsia="en-GB"/>
        </w:rPr>
        <w:t>4.1.2</w:t>
      </w:r>
      <w:r w:rsidRPr="00EC092D">
        <w:rPr>
          <w:lang w:eastAsia="en-GB"/>
        </w:rPr>
        <w:tab/>
        <w:t>Receiver exclusion band</w:t>
      </w:r>
      <w:bookmarkEnd w:id="83"/>
      <w:bookmarkEnd w:id="84"/>
      <w:bookmarkEnd w:id="85"/>
      <w:bookmarkEnd w:id="87"/>
      <w:bookmarkEnd w:id="88"/>
      <w:bookmarkEnd w:id="89"/>
      <w:bookmarkEnd w:id="90"/>
    </w:p>
    <w:p w14:paraId="613855CD"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494090AF"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4CFB630A"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63134BD3" w14:textId="77777777" w:rsidR="00934ADE" w:rsidRPr="00EC092D" w:rsidRDefault="00934ADE" w:rsidP="00934ADE">
      <w:pPr>
        <w:rPr>
          <w:lang w:val="en-US" w:eastAsia="zh-CN"/>
        </w:rPr>
      </w:pPr>
      <w:r w:rsidRPr="00EC092D">
        <w:rPr>
          <w:lang w:val="en-US" w:eastAsia="zh-CN"/>
        </w:rPr>
        <w:t>Where:</w:t>
      </w:r>
    </w:p>
    <w:p w14:paraId="7650CBA5"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14A16BA9"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0FABE97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793AFAAF" w14:textId="77777777" w:rsidTr="00934ADE">
        <w:trPr>
          <w:jc w:val="center"/>
        </w:trPr>
        <w:tc>
          <w:tcPr>
            <w:tcW w:w="3553" w:type="dxa"/>
            <w:shd w:val="clear" w:color="auto" w:fill="auto"/>
            <w:vAlign w:val="center"/>
          </w:tcPr>
          <w:p w14:paraId="5128677A"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161686B8"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13239250" w14:textId="77777777" w:rsidTr="00934ADE">
        <w:trPr>
          <w:jc w:val="center"/>
        </w:trPr>
        <w:tc>
          <w:tcPr>
            <w:tcW w:w="0" w:type="auto"/>
            <w:shd w:val="clear" w:color="auto" w:fill="auto"/>
            <w:vAlign w:val="center"/>
          </w:tcPr>
          <w:p w14:paraId="66B01477"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0C0E140B" w14:textId="77777777" w:rsidR="00934ADE" w:rsidRPr="00EC092D" w:rsidRDefault="00934ADE" w:rsidP="00934ADE">
            <w:pPr>
              <w:pStyle w:val="TAC"/>
              <w:rPr>
                <w:rFonts w:cs="Arial"/>
              </w:rPr>
            </w:pPr>
            <w:r w:rsidRPr="00EC092D">
              <w:rPr>
                <w:rFonts w:cs="Arial"/>
              </w:rPr>
              <w:t>20</w:t>
            </w:r>
          </w:p>
        </w:tc>
      </w:tr>
      <w:tr w:rsidR="00934ADE" w:rsidRPr="00EC092D" w14:paraId="143628C1" w14:textId="77777777" w:rsidTr="00934ADE">
        <w:trPr>
          <w:jc w:val="center"/>
        </w:trPr>
        <w:tc>
          <w:tcPr>
            <w:tcW w:w="0" w:type="auto"/>
            <w:shd w:val="clear" w:color="auto" w:fill="auto"/>
            <w:vAlign w:val="center"/>
          </w:tcPr>
          <w:p w14:paraId="56B0AFE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5358E42B" w14:textId="77777777" w:rsidR="00934ADE" w:rsidRPr="00EC092D" w:rsidRDefault="00934ADE" w:rsidP="00934ADE">
            <w:pPr>
              <w:pStyle w:val="TAC"/>
              <w:rPr>
                <w:rFonts w:cs="Arial"/>
              </w:rPr>
            </w:pPr>
            <w:r w:rsidRPr="00EC092D">
              <w:rPr>
                <w:rFonts w:cs="Arial"/>
              </w:rPr>
              <w:t>60</w:t>
            </w:r>
          </w:p>
        </w:tc>
      </w:tr>
    </w:tbl>
    <w:p w14:paraId="7CC63380" w14:textId="77777777" w:rsidR="00934ADE" w:rsidRPr="00EC092D" w:rsidRDefault="00934ADE" w:rsidP="00934ADE">
      <w:pPr>
        <w:rPr>
          <w:rFonts w:cs="v3.8.0"/>
        </w:rPr>
      </w:pPr>
    </w:p>
    <w:p w14:paraId="5AB2A8F7"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1308E220"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56D7A9A9"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2A948F8A"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1E0BAF7A"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20535E20"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394EC5EC"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05670A8C"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1578C66"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56B1FDEB" w14:textId="77777777" w:rsidR="00934ADE" w:rsidRPr="00EC092D" w:rsidRDefault="00934ADE" w:rsidP="00934ADE">
            <w:pPr>
              <w:pStyle w:val="TAC"/>
            </w:pPr>
            <w:r w:rsidRPr="00EC092D">
              <w:t>60</w:t>
            </w:r>
          </w:p>
        </w:tc>
      </w:tr>
      <w:tr w:rsidR="00934ADE" w:rsidRPr="00EC092D" w14:paraId="76289AD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5D0C5F18"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3EA90B70" w14:textId="77777777" w:rsidR="00934ADE" w:rsidRPr="00EC092D" w:rsidRDefault="00934ADE" w:rsidP="00934ADE">
            <w:pPr>
              <w:pStyle w:val="TAC"/>
            </w:pPr>
            <w:r w:rsidRPr="00EC092D">
              <w:t>200</w:t>
            </w:r>
          </w:p>
        </w:tc>
      </w:tr>
    </w:tbl>
    <w:p w14:paraId="0EC9B53A" w14:textId="77777777" w:rsidR="00934ADE" w:rsidRPr="00EC092D" w:rsidRDefault="00934ADE" w:rsidP="00934ADE">
      <w:pPr>
        <w:rPr>
          <w:rFonts w:cs="v3.8.0"/>
        </w:rPr>
      </w:pPr>
    </w:p>
    <w:p w14:paraId="6B3A3AAC"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33E9D910"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2D3908F7"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0019B085" w14:textId="77777777" w:rsidR="00934ADE" w:rsidRPr="00EC092D" w:rsidRDefault="00934ADE" w:rsidP="00934ADE">
      <w:pPr>
        <w:pStyle w:val="Heading2"/>
        <w:rPr>
          <w:lang w:eastAsia="en-GB"/>
        </w:rPr>
      </w:pPr>
      <w:bookmarkStart w:id="91" w:name="_Toc21020119"/>
      <w:bookmarkStart w:id="92" w:name="_Toc29763920"/>
      <w:bookmarkStart w:id="93" w:name="_Toc29763963"/>
      <w:bookmarkStart w:id="94" w:name="_Toc36031794"/>
      <w:bookmarkStart w:id="95" w:name="_Toc37180233"/>
      <w:bookmarkStart w:id="96" w:name="_Toc45877244"/>
      <w:bookmarkStart w:id="97" w:name="_Toc130736030"/>
      <w:r w:rsidRPr="00EC092D">
        <w:rPr>
          <w:lang w:eastAsia="en-GB"/>
        </w:rPr>
        <w:lastRenderedPageBreak/>
        <w:t>4.2</w:t>
      </w:r>
      <w:r w:rsidRPr="00EC092D">
        <w:rPr>
          <w:lang w:eastAsia="en-GB"/>
        </w:rPr>
        <w:tab/>
        <w:t>Arrangements for establishing a communication link</w:t>
      </w:r>
      <w:bookmarkEnd w:id="91"/>
      <w:bookmarkEnd w:id="92"/>
      <w:bookmarkEnd w:id="93"/>
      <w:bookmarkEnd w:id="94"/>
      <w:bookmarkEnd w:id="95"/>
      <w:bookmarkEnd w:id="96"/>
      <w:bookmarkEnd w:id="97"/>
    </w:p>
    <w:p w14:paraId="7495880C"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27913B3C"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099A2C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7AA0DA68"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07E7C058"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60CAAD7C" w14:textId="77777777" w:rsidR="00934ADE" w:rsidRPr="00EC092D" w:rsidRDefault="00934ADE" w:rsidP="00934ADE">
      <w:pPr>
        <w:pStyle w:val="Heading2"/>
        <w:rPr>
          <w:lang w:eastAsia="en-GB"/>
        </w:rPr>
      </w:pPr>
      <w:bookmarkStart w:id="98" w:name="_Toc21020120"/>
      <w:bookmarkStart w:id="99" w:name="_Toc29763921"/>
      <w:bookmarkStart w:id="100" w:name="_Toc29763964"/>
      <w:bookmarkStart w:id="101" w:name="_Toc36031795"/>
      <w:bookmarkStart w:id="102" w:name="_Toc37180234"/>
      <w:bookmarkStart w:id="103" w:name="_Toc45877245"/>
      <w:bookmarkStart w:id="104" w:name="_Toc130736031"/>
      <w:r w:rsidRPr="00EC092D">
        <w:rPr>
          <w:lang w:eastAsia="en-GB"/>
        </w:rPr>
        <w:t>4.3</w:t>
      </w:r>
      <w:r w:rsidRPr="00EC092D">
        <w:rPr>
          <w:lang w:eastAsia="en-GB"/>
        </w:rPr>
        <w:tab/>
        <w:t>Narrow band responses on receivers</w:t>
      </w:r>
      <w:bookmarkEnd w:id="98"/>
      <w:bookmarkEnd w:id="99"/>
      <w:bookmarkEnd w:id="100"/>
      <w:bookmarkEnd w:id="101"/>
      <w:bookmarkEnd w:id="102"/>
      <w:bookmarkEnd w:id="103"/>
      <w:bookmarkEnd w:id="104"/>
    </w:p>
    <w:p w14:paraId="5A6E4CC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48378BB"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52BB77F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7CF75836"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38000302"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73803313" w14:textId="77777777" w:rsidR="00934ADE" w:rsidRPr="00EC092D" w:rsidRDefault="00934ADE" w:rsidP="00934ADE">
      <w:pPr>
        <w:pStyle w:val="Heading2"/>
      </w:pPr>
      <w:bookmarkStart w:id="105" w:name="_Toc21020121"/>
      <w:bookmarkStart w:id="106" w:name="_Toc29763922"/>
      <w:bookmarkStart w:id="107" w:name="_Toc29763965"/>
      <w:bookmarkStart w:id="108" w:name="_Toc36031796"/>
      <w:bookmarkStart w:id="109" w:name="_Toc37180235"/>
      <w:bookmarkStart w:id="110" w:name="_Toc45877246"/>
      <w:bookmarkStart w:id="111" w:name="_Toc130736032"/>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05"/>
      <w:bookmarkEnd w:id="106"/>
      <w:bookmarkEnd w:id="107"/>
      <w:bookmarkEnd w:id="108"/>
      <w:bookmarkEnd w:id="109"/>
      <w:bookmarkEnd w:id="110"/>
      <w:bookmarkEnd w:id="111"/>
    </w:p>
    <w:p w14:paraId="18344775"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28A6082E" w14:textId="77777777"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04949ACA" w14:textId="77777777"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5402F533" w14:textId="77777777" w:rsidR="00934ADE" w:rsidRPr="00EC092D" w:rsidRDefault="00934ADE" w:rsidP="00934ADE">
      <w:r w:rsidRPr="00EC092D">
        <w:t>The test configurations apply according to the declared RAT capability sets (i.e. CSA or RCSA) of the AAS BS according to subclause 4.</w:t>
      </w:r>
      <w:r w:rsidRPr="00EC092D">
        <w:rPr>
          <w:rFonts w:hint="eastAsia"/>
          <w:lang w:val="en-US" w:eastAsia="zh-CN"/>
        </w:rPr>
        <w:t>9</w:t>
      </w:r>
      <w:r w:rsidRPr="00EC092D">
        <w:t xml:space="preserve"> of TS 37.14</w:t>
      </w:r>
      <w:r w:rsidRPr="00EC092D">
        <w:rPr>
          <w:rFonts w:hint="eastAsia"/>
          <w:lang w:val="en-US" w:eastAsia="zh-CN"/>
        </w:rPr>
        <w:t>5-1</w:t>
      </w:r>
      <w:r w:rsidRPr="00EC092D">
        <w:t xml:space="preserve"> [</w:t>
      </w:r>
      <w:r w:rsidRPr="00EC092D">
        <w:rPr>
          <w:rFonts w:hint="eastAsia"/>
          <w:lang w:val="en-US" w:eastAsia="zh-CN"/>
        </w:rPr>
        <w:t>3</w:t>
      </w:r>
      <w:r w:rsidRPr="00EC092D">
        <w:t>]</w:t>
      </w:r>
      <w:r w:rsidRPr="00EC092D">
        <w:rPr>
          <w:rFonts w:hint="eastAsia"/>
          <w:lang w:val="en-US" w:eastAsia="zh-CN"/>
        </w:rPr>
        <w:t xml:space="preserve"> and TS 37.145-2</w:t>
      </w:r>
      <w:r w:rsidRPr="00EC092D">
        <w:rPr>
          <w:lang w:val="en-US" w:eastAsia="zh-CN"/>
        </w:rPr>
        <w:t xml:space="preserve"> </w:t>
      </w:r>
      <w:r w:rsidRPr="00EC092D">
        <w:rPr>
          <w:rFonts w:hint="eastAsia"/>
          <w:lang w:val="en-US" w:eastAsia="zh-CN"/>
        </w:rPr>
        <w:t>[10]</w:t>
      </w:r>
      <w:r w:rsidRPr="00EC092D">
        <w:t xml:space="preserve"> and the Band Category of the declared operating band (i.e. BC1, BC2 or BC3).</w:t>
      </w:r>
    </w:p>
    <w:p w14:paraId="108579C0" w14:textId="77777777" w:rsidR="00934ADE" w:rsidRPr="00EC092D" w:rsidRDefault="00934ADE"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37.145-2[10]</w:t>
      </w:r>
      <w:r w:rsidRPr="00EC092D">
        <w:rPr>
          <w:snapToGrid w:val="0"/>
        </w:rPr>
        <w:t>, subclause 4.</w:t>
      </w:r>
      <w:r w:rsidRPr="00EC092D">
        <w:rPr>
          <w:rFonts w:hint="eastAsia"/>
          <w:snapToGrid w:val="0"/>
          <w:lang w:val="en-US" w:eastAsia="zh-CN"/>
        </w:rPr>
        <w:t>11</w:t>
      </w:r>
      <w:r w:rsidRPr="00EC092D">
        <w:rPr>
          <w:snapToGrid w:val="0"/>
        </w:rPr>
        <w:t>.</w:t>
      </w:r>
    </w:p>
    <w:p w14:paraId="6B9C7484" w14:textId="77777777" w:rsidR="00934ADE" w:rsidRPr="00EC092D" w:rsidRDefault="00934ADE" w:rsidP="00934ADE">
      <w:pPr>
        <w:pStyle w:val="B1"/>
        <w:rPr>
          <w:snapToGrid w:val="0"/>
        </w:rPr>
      </w:pPr>
      <w:r w:rsidRPr="00EC092D">
        <w:rPr>
          <w:snapToGrid w:val="0"/>
        </w:rPr>
        <w:t>-</w:t>
      </w:r>
      <w:r w:rsidRPr="00EC092D">
        <w:rPr>
          <w:snapToGrid w:val="0"/>
        </w:rPr>
        <w:tab/>
        <w:t xml:space="preserve">For AAS BS declared to be capable of contiguous operation only,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6C2EEDE0" w14:textId="77777777"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w:t>
      </w:r>
      <w:r w:rsidRPr="00EC092D">
        <w:rPr>
          <w:rFonts w:eastAsia="SimSun"/>
          <w:bCs/>
          <w:lang w:val="en-US" w:eastAsia="zh-CN"/>
        </w:rPr>
        <w:t>'</w:t>
      </w:r>
      <w:r w:rsidRPr="00EC092D">
        <w:rPr>
          <w:snapToGrid w:val="0"/>
        </w:rPr>
        <w:t>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identical for contiguous and non-contiguous operation, the test configurations denoted by "CNC" shall be used.</w:t>
      </w:r>
    </w:p>
    <w:p w14:paraId="5F68A960" w14:textId="77777777"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not identical </w:t>
      </w:r>
      <w:r w:rsidRPr="00EC092D">
        <w:rPr>
          <w:snapToGrid w:val="0"/>
        </w:rPr>
        <w:lastRenderedPageBreak/>
        <w:t>for contiguous and non-contiguous operation, the test configurations denoted by "</w:t>
      </w:r>
      <w:r w:rsidRPr="00EC092D">
        <w:rPr>
          <w:lang w:eastAsia="ja-JP"/>
        </w:rPr>
        <w:t>C/</w:t>
      </w:r>
      <w:r w:rsidRPr="00EC092D">
        <w:rPr>
          <w:snapToGrid w:val="0"/>
        </w:rPr>
        <w:t>NC" shall be used for testing.</w:t>
      </w:r>
    </w:p>
    <w:p w14:paraId="4D36C395" w14:textId="77777777" w:rsidR="00934ADE" w:rsidRPr="00EC092D" w:rsidRDefault="00934ADE" w:rsidP="00934ADE">
      <w:r w:rsidRPr="00EC092D">
        <w:t>For immunity tests:</w:t>
      </w:r>
    </w:p>
    <w:p w14:paraId="48FA00B2"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39F99723"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3727F7D3" w14:textId="77777777" w:rsidR="00934ADE" w:rsidRPr="00EC092D" w:rsidRDefault="00934ADE" w:rsidP="00934ADE">
      <w:pPr>
        <w:pStyle w:val="TH"/>
        <w:rPr>
          <w:lang w:val="en-US" w:eastAsia="zh-CN"/>
        </w:rPr>
      </w:pPr>
      <w:r w:rsidRPr="00EC092D">
        <w:t>Table 4.</w:t>
      </w:r>
      <w:r w:rsidRPr="00EC092D">
        <w:rPr>
          <w:rFonts w:hint="eastAsia"/>
          <w:lang w:val="en-US" w:eastAsia="zh-CN"/>
        </w:rPr>
        <w:t>4</w:t>
      </w:r>
      <w:r w:rsidRPr="00EC092D">
        <w:t xml:space="preserve">-1: </w:t>
      </w:r>
      <w:r w:rsidRPr="00EC092D">
        <w:rPr>
          <w:lang w:val="en-US"/>
        </w:rPr>
        <w:t>T</w:t>
      </w:r>
      <w:r w:rsidRPr="00EC092D">
        <w:t xml:space="preserve">est configuration applicability to requirements and capability sets for </w:t>
      </w:r>
      <w:r w:rsidRPr="00EC092D">
        <w:rPr>
          <w:i/>
        </w:rPr>
        <w:t>TAB connectors</w:t>
      </w:r>
      <w:r w:rsidRPr="00EC092D">
        <w:t xml:space="preserve"> supporting MSR operatio</w:t>
      </w:r>
      <w:r w:rsidRPr="00EC092D">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EC092D" w14:paraId="3D803BA9" w14:textId="77777777"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14:paraId="135B38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14:paraId="2DA23123" w14:textId="77777777" w:rsidR="00934ADE" w:rsidRPr="00EC092D" w:rsidRDefault="00934ADE" w:rsidP="00934ADE">
            <w:pPr>
              <w:pStyle w:val="TAH"/>
              <w:rPr>
                <w:lang w:eastAsia="en-GB"/>
              </w:rPr>
            </w:pPr>
            <w:r w:rsidRPr="00EC092D">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14:paraId="4243C8EE" w14:textId="77777777" w:rsidR="00934ADE" w:rsidRPr="00EC092D" w:rsidRDefault="00934ADE" w:rsidP="00934ADE">
            <w:pPr>
              <w:pStyle w:val="TAH"/>
              <w:rPr>
                <w:lang w:eastAsia="en-GB"/>
              </w:rPr>
            </w:pPr>
            <w:r w:rsidRPr="00EC092D">
              <w:rPr>
                <w:lang w:eastAsia="en-GB"/>
              </w:rPr>
              <w:t>E-UTRA + NR (CSA3A)</w:t>
            </w:r>
          </w:p>
        </w:tc>
      </w:tr>
      <w:tr w:rsidR="00934ADE" w:rsidRPr="00EC092D" w14:paraId="149B835E" w14:textId="77777777"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tcPr>
          <w:p w14:paraId="7B7D9D21" w14:textId="77777777" w:rsidR="00934ADE" w:rsidRPr="00EC092D" w:rsidRDefault="00934ADE" w:rsidP="00934ADE">
            <w:pPr>
              <w:pStyle w:val="TAH"/>
              <w:rPr>
                <w:lang w:eastAsia="en-GB"/>
              </w:rPr>
            </w:pPr>
          </w:p>
        </w:tc>
        <w:tc>
          <w:tcPr>
            <w:tcW w:w="1369" w:type="dxa"/>
            <w:tcBorders>
              <w:top w:val="nil"/>
              <w:left w:val="nil"/>
              <w:bottom w:val="single" w:sz="4" w:space="0" w:color="auto"/>
              <w:right w:val="single" w:sz="4" w:space="0" w:color="auto"/>
            </w:tcBorders>
            <w:shd w:val="clear" w:color="auto" w:fill="auto"/>
          </w:tcPr>
          <w:p w14:paraId="1D01F9EB" w14:textId="77777777"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shd w:val="clear" w:color="auto" w:fill="auto"/>
          </w:tcPr>
          <w:p w14:paraId="6FDD7AD2" w14:textId="77777777" w:rsidR="00934ADE" w:rsidRPr="00EC092D" w:rsidRDefault="00934ADE" w:rsidP="00934ADE">
            <w:pPr>
              <w:pStyle w:val="TAH"/>
              <w:rPr>
                <w:lang w:eastAsia="en-GB"/>
              </w:rPr>
            </w:pPr>
            <w:r w:rsidRPr="00EC092D">
              <w:rPr>
                <w:lang w:eastAsia="en-GB"/>
              </w:rPr>
              <w:t>BC2</w:t>
            </w:r>
          </w:p>
        </w:tc>
        <w:tc>
          <w:tcPr>
            <w:tcW w:w="1372" w:type="dxa"/>
            <w:tcBorders>
              <w:top w:val="nil"/>
              <w:left w:val="nil"/>
              <w:bottom w:val="single" w:sz="4" w:space="0" w:color="auto"/>
              <w:right w:val="single" w:sz="4" w:space="0" w:color="auto"/>
            </w:tcBorders>
            <w:shd w:val="clear" w:color="auto" w:fill="auto"/>
          </w:tcPr>
          <w:p w14:paraId="1EBDAAF3" w14:textId="77777777" w:rsidR="00934ADE" w:rsidRPr="00EC092D" w:rsidRDefault="00934ADE" w:rsidP="00934ADE">
            <w:pPr>
              <w:pStyle w:val="TAH"/>
              <w:rPr>
                <w:lang w:eastAsia="en-GB"/>
              </w:rPr>
            </w:pPr>
            <w:r w:rsidRPr="00EC092D">
              <w:rPr>
                <w:lang w:eastAsia="en-GB"/>
              </w:rPr>
              <w:t>BC3</w:t>
            </w:r>
          </w:p>
        </w:tc>
        <w:tc>
          <w:tcPr>
            <w:tcW w:w="1370" w:type="dxa"/>
            <w:tcBorders>
              <w:top w:val="single" w:sz="4" w:space="0" w:color="auto"/>
              <w:left w:val="nil"/>
              <w:bottom w:val="single" w:sz="4" w:space="0" w:color="auto"/>
              <w:right w:val="single" w:sz="4" w:space="0" w:color="auto"/>
            </w:tcBorders>
          </w:tcPr>
          <w:p w14:paraId="6D53EC0A" w14:textId="77777777" w:rsidR="00934ADE" w:rsidRPr="00EC092D" w:rsidRDefault="00934ADE" w:rsidP="00934ADE">
            <w:pPr>
              <w:pStyle w:val="TAH"/>
              <w:rPr>
                <w:lang w:eastAsia="en-GB"/>
              </w:rPr>
            </w:pPr>
            <w:r w:rsidRPr="00EC092D">
              <w:rPr>
                <w:lang w:eastAsia="en-GB"/>
              </w:rPr>
              <w:t>BC1</w:t>
            </w:r>
          </w:p>
        </w:tc>
        <w:tc>
          <w:tcPr>
            <w:tcW w:w="1370" w:type="dxa"/>
            <w:tcBorders>
              <w:top w:val="single" w:sz="4" w:space="0" w:color="auto"/>
              <w:left w:val="single" w:sz="4" w:space="0" w:color="auto"/>
              <w:bottom w:val="single" w:sz="4" w:space="0" w:color="auto"/>
              <w:right w:val="single" w:sz="4" w:space="0" w:color="auto"/>
            </w:tcBorders>
          </w:tcPr>
          <w:p w14:paraId="47932B93" w14:textId="77777777" w:rsidR="00934ADE" w:rsidRPr="00EC092D" w:rsidRDefault="00934ADE" w:rsidP="00934ADE">
            <w:pPr>
              <w:pStyle w:val="TAH"/>
              <w:rPr>
                <w:lang w:eastAsia="en-GB"/>
              </w:rPr>
            </w:pPr>
            <w:r w:rsidRPr="00EC092D">
              <w:rPr>
                <w:lang w:eastAsia="en-GB"/>
              </w:rPr>
              <w:t>BC2</w:t>
            </w:r>
          </w:p>
        </w:tc>
        <w:tc>
          <w:tcPr>
            <w:tcW w:w="1375" w:type="dxa"/>
            <w:tcBorders>
              <w:top w:val="single" w:sz="4" w:space="0" w:color="auto"/>
              <w:left w:val="single" w:sz="4" w:space="0" w:color="auto"/>
              <w:bottom w:val="single" w:sz="4" w:space="0" w:color="auto"/>
              <w:right w:val="single" w:sz="4" w:space="0" w:color="auto"/>
            </w:tcBorders>
          </w:tcPr>
          <w:p w14:paraId="73FB8EA0" w14:textId="77777777" w:rsidR="00934ADE" w:rsidRPr="00EC092D" w:rsidRDefault="00934ADE" w:rsidP="00934ADE">
            <w:pPr>
              <w:pStyle w:val="TAH"/>
              <w:rPr>
                <w:lang w:eastAsia="en-GB"/>
              </w:rPr>
            </w:pPr>
            <w:r w:rsidRPr="00EC092D">
              <w:rPr>
                <w:lang w:eastAsia="en-GB"/>
              </w:rPr>
              <w:t>BC3</w:t>
            </w:r>
          </w:p>
        </w:tc>
      </w:tr>
      <w:tr w:rsidR="00934ADE" w:rsidRPr="00EC092D" w14:paraId="0255AC2F" w14:textId="77777777"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14:paraId="2D0B6EB6" w14:textId="77777777" w:rsidR="00934ADE" w:rsidRPr="00EC092D" w:rsidRDefault="00934ADE" w:rsidP="00934ADE">
            <w:pPr>
              <w:pStyle w:val="TAL"/>
              <w:rPr>
                <w:lang w:val="en-US" w:eastAsia="zh-CN"/>
              </w:rPr>
            </w:pPr>
            <w:r w:rsidRPr="00EC092D">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14:paraId="2AA3137C" w14:textId="77777777" w:rsidR="00934ADE" w:rsidRPr="00EC092D" w:rsidRDefault="00934ADE" w:rsidP="00934ADE">
            <w:pPr>
              <w:pStyle w:val="TAC"/>
              <w:rPr>
                <w:lang w:eastAsia="en-GB"/>
              </w:rPr>
            </w:pPr>
            <w:r w:rsidRPr="00EC092D">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14:paraId="4D2F4DF1" w14:textId="77777777" w:rsidR="00934ADE" w:rsidRPr="00EC092D" w:rsidRDefault="00934ADE" w:rsidP="00934ADE">
            <w:pPr>
              <w:pStyle w:val="TAC"/>
              <w:rPr>
                <w:lang w:eastAsia="en-GB"/>
              </w:rPr>
            </w:pPr>
            <w:r w:rsidRPr="00EC092D">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14:paraId="2ACE04D9" w14:textId="77777777" w:rsidR="00934ADE" w:rsidRPr="00EC092D" w:rsidRDefault="00934ADE" w:rsidP="00934ADE">
            <w:pPr>
              <w:pStyle w:val="TAC"/>
              <w:rPr>
                <w:lang w:eastAsia="en-GB"/>
              </w:rPr>
            </w:pPr>
            <w:r w:rsidRPr="00EC092D">
              <w:rPr>
                <w:lang w:eastAsia="en-GB"/>
              </w:rPr>
              <w:t xml:space="preserve">C: ATC3b  </w:t>
            </w:r>
          </w:p>
        </w:tc>
        <w:tc>
          <w:tcPr>
            <w:tcW w:w="1370" w:type="dxa"/>
            <w:tcBorders>
              <w:top w:val="single" w:sz="4" w:space="0" w:color="auto"/>
              <w:left w:val="nil"/>
              <w:bottom w:val="single" w:sz="4" w:space="0" w:color="auto"/>
              <w:right w:val="single" w:sz="4" w:space="0" w:color="auto"/>
            </w:tcBorders>
          </w:tcPr>
          <w:p w14:paraId="3C9CBAB2" w14:textId="77777777" w:rsidR="00934ADE" w:rsidRPr="00EC092D" w:rsidRDefault="00934ADE" w:rsidP="00934ADE">
            <w:pPr>
              <w:pStyle w:val="TAC"/>
              <w:rPr>
                <w:lang w:eastAsia="en-GB"/>
              </w:rPr>
            </w:pPr>
            <w:r w:rsidRPr="00EC092D">
              <w:rPr>
                <w:lang w:eastAsia="en-GB"/>
              </w:rPr>
              <w:t xml:space="preserve">C: ATC6 </w:t>
            </w:r>
          </w:p>
          <w:p w14:paraId="63B30B8A" w14:textId="77777777" w:rsidR="00934ADE" w:rsidRPr="00EC092D" w:rsidRDefault="00934ADE" w:rsidP="00934ADE">
            <w:pPr>
              <w:pStyle w:val="TAC"/>
              <w:rPr>
                <w:lang w:eastAsia="en-GB"/>
              </w:rPr>
            </w:pPr>
            <w:r w:rsidRPr="00EC092D">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14:paraId="66CE94E8" w14:textId="77777777" w:rsidR="00934ADE" w:rsidRPr="00EC092D" w:rsidRDefault="00934ADE" w:rsidP="00934ADE">
            <w:pPr>
              <w:pStyle w:val="TAC"/>
              <w:rPr>
                <w:lang w:eastAsia="en-GB"/>
              </w:rPr>
            </w:pPr>
            <w:r w:rsidRPr="00EC092D">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14:paraId="1E337814" w14:textId="77777777" w:rsidR="00934ADE" w:rsidRPr="00EC092D" w:rsidRDefault="00934ADE" w:rsidP="00934ADE">
            <w:pPr>
              <w:pStyle w:val="TAC"/>
              <w:rPr>
                <w:lang w:eastAsia="en-GB"/>
              </w:rPr>
            </w:pPr>
            <w:r w:rsidRPr="00EC092D">
              <w:rPr>
                <w:lang w:eastAsia="en-GB"/>
              </w:rPr>
              <w:t>C: ATC6</w:t>
            </w:r>
          </w:p>
          <w:p w14:paraId="37924B0B" w14:textId="77777777" w:rsidR="00934ADE" w:rsidRPr="00EC092D" w:rsidRDefault="00934ADE" w:rsidP="00934ADE">
            <w:pPr>
              <w:pStyle w:val="TAC"/>
              <w:rPr>
                <w:lang w:eastAsia="en-GB"/>
              </w:rPr>
            </w:pPr>
            <w:r w:rsidRPr="00EC092D">
              <w:rPr>
                <w:lang w:eastAsia="en-GB"/>
              </w:rPr>
              <w:t xml:space="preserve">CNC: ANTC6 C/NC: ATC6, ANTC6  </w:t>
            </w:r>
          </w:p>
        </w:tc>
      </w:tr>
      <w:tr w:rsidR="00934ADE" w:rsidRPr="00EC092D" w14:paraId="30E599C0" w14:textId="77777777"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14:paraId="2BBB299E" w14:textId="77777777" w:rsidR="00934ADE" w:rsidRPr="00EC092D" w:rsidRDefault="00934ADE" w:rsidP="00934ADE">
            <w:pPr>
              <w:pStyle w:val="TAL"/>
              <w:rPr>
                <w:lang w:val="en-US" w:eastAsia="zh-CN"/>
              </w:rPr>
            </w:pPr>
            <w:r w:rsidRPr="00EC092D">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14:paraId="46386220" w14:textId="77777777" w:rsidR="00934ADE" w:rsidRPr="00EC092D" w:rsidRDefault="00934ADE" w:rsidP="00934ADE">
            <w:pPr>
              <w:pStyle w:val="TAC"/>
              <w:rPr>
                <w:lang w:eastAsia="en-GB"/>
              </w:rPr>
            </w:pPr>
            <w:r w:rsidRPr="00EC092D">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14:paraId="7C193A4A" w14:textId="77777777" w:rsidR="00934ADE" w:rsidRPr="00EC092D" w:rsidRDefault="00934ADE" w:rsidP="00934ADE">
            <w:pPr>
              <w:pStyle w:val="TAC"/>
              <w:rPr>
                <w:lang w:eastAsia="en-GB"/>
              </w:rPr>
            </w:pPr>
            <w:r w:rsidRPr="00EC092D">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14:paraId="6EDE32D3" w14:textId="77777777" w:rsidR="00934ADE" w:rsidRPr="00EC092D" w:rsidRDefault="00934ADE" w:rsidP="00934ADE">
            <w:pPr>
              <w:pStyle w:val="TAC"/>
              <w:rPr>
                <w:lang w:eastAsia="en-GB"/>
              </w:rPr>
            </w:pPr>
            <w:r w:rsidRPr="00EC092D">
              <w:rPr>
                <w:lang w:eastAsia="en-GB"/>
              </w:rPr>
              <w:t>C: ATC3b</w:t>
            </w:r>
          </w:p>
        </w:tc>
        <w:tc>
          <w:tcPr>
            <w:tcW w:w="1370" w:type="dxa"/>
            <w:tcBorders>
              <w:top w:val="single" w:sz="4" w:space="0" w:color="auto"/>
              <w:left w:val="nil"/>
              <w:bottom w:val="single" w:sz="4" w:space="0" w:color="auto"/>
              <w:right w:val="single" w:sz="4" w:space="0" w:color="auto"/>
            </w:tcBorders>
          </w:tcPr>
          <w:p w14:paraId="5D50B1ED" w14:textId="77777777" w:rsidR="00934ADE" w:rsidRPr="00EC092D" w:rsidRDefault="00934ADE" w:rsidP="00934ADE">
            <w:pPr>
              <w:pStyle w:val="TAC"/>
              <w:rPr>
                <w:lang w:eastAsia="en-GB"/>
              </w:rPr>
            </w:pPr>
            <w:r w:rsidRPr="00EC092D">
              <w:rPr>
                <w:lang w:eastAsia="en-GB"/>
              </w:rPr>
              <w:t xml:space="preserve">C: ATC6 </w:t>
            </w:r>
          </w:p>
          <w:p w14:paraId="7BC6B2E0" w14:textId="77777777" w:rsidR="00934ADE" w:rsidRPr="00EC092D" w:rsidRDefault="00934ADE" w:rsidP="00934ADE">
            <w:pPr>
              <w:pStyle w:val="TAC"/>
              <w:rPr>
                <w:lang w:eastAsia="en-GB"/>
              </w:rPr>
            </w:pPr>
            <w:r w:rsidRPr="00EC092D">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14:paraId="10C93D27" w14:textId="77777777" w:rsidR="00934ADE" w:rsidRPr="00EC092D" w:rsidRDefault="00934ADE" w:rsidP="00934ADE">
            <w:pPr>
              <w:pStyle w:val="TAC"/>
              <w:rPr>
                <w:lang w:eastAsia="en-GB"/>
              </w:rPr>
            </w:pPr>
            <w:r w:rsidRPr="00EC092D">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14:paraId="133BCBBA" w14:textId="77777777" w:rsidR="00934ADE" w:rsidRPr="00EC092D" w:rsidRDefault="00934ADE" w:rsidP="00934ADE">
            <w:pPr>
              <w:pStyle w:val="TAC"/>
              <w:rPr>
                <w:lang w:eastAsia="en-GB"/>
              </w:rPr>
            </w:pPr>
            <w:r w:rsidRPr="00EC092D">
              <w:rPr>
                <w:lang w:eastAsia="en-GB"/>
              </w:rPr>
              <w:t>C: ATC6</w:t>
            </w:r>
          </w:p>
          <w:p w14:paraId="780347C7" w14:textId="77777777" w:rsidR="00934ADE" w:rsidRPr="00EC092D" w:rsidRDefault="00934ADE" w:rsidP="00934ADE">
            <w:pPr>
              <w:pStyle w:val="TAC"/>
              <w:rPr>
                <w:lang w:eastAsia="en-GB"/>
              </w:rPr>
            </w:pPr>
            <w:r w:rsidRPr="00EC092D">
              <w:rPr>
                <w:lang w:eastAsia="en-GB"/>
              </w:rPr>
              <w:t>CNC: ANTC6 C/NC: ATC6, ANTC6</w:t>
            </w:r>
          </w:p>
        </w:tc>
      </w:tr>
    </w:tbl>
    <w:p w14:paraId="73482959" w14:textId="77777777" w:rsidR="00934ADE" w:rsidRPr="00EC092D" w:rsidRDefault="00934ADE" w:rsidP="00934ADE"/>
    <w:p w14:paraId="326729ED"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2</w:t>
      </w:r>
      <w:r w:rsidRPr="00EC092D">
        <w:t xml:space="preserve">: </w:t>
      </w:r>
      <w:r w:rsidRPr="00EC092D">
        <w:rPr>
          <w:lang w:val="en-US"/>
        </w:rPr>
        <w:t>T</w:t>
      </w:r>
      <w:r w:rsidRPr="00EC092D">
        <w:t>est configuration applicability to requirements and capability sets for A</w:t>
      </w:r>
      <w:r w:rsidRPr="00EC092D">
        <w:rPr>
          <w:lang w:val="en-US"/>
        </w:rPr>
        <w:t>A</w:t>
      </w:r>
      <w:r w:rsidRPr="00EC092D">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447644" w14:paraId="478A54E8" w14:textId="77777777"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14:paraId="3AC046D5" w14:textId="77777777" w:rsidR="00934ADE" w:rsidRPr="00EC092D" w:rsidRDefault="00934ADE" w:rsidP="00934ADE">
            <w:pPr>
              <w:pStyle w:val="TAH"/>
              <w:rPr>
                <w:lang w:eastAsia="en-GB"/>
              </w:rPr>
            </w:pPr>
            <w:r w:rsidRPr="00EC092D">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14:paraId="7D6A3C22" w14:textId="77777777" w:rsidR="00934ADE" w:rsidRPr="00EC092D" w:rsidRDefault="00934ADE" w:rsidP="00934ADE">
            <w:pPr>
              <w:pStyle w:val="TAH"/>
              <w:rPr>
                <w:lang w:eastAsia="en-GB"/>
              </w:rPr>
            </w:pPr>
            <w:r w:rsidRPr="00EC092D">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14:paraId="6F91CDA0" w14:textId="77777777" w:rsidR="00934ADE" w:rsidRPr="00EC092D" w:rsidRDefault="00934ADE" w:rsidP="00934ADE">
            <w:pPr>
              <w:pStyle w:val="TAH"/>
              <w:rPr>
                <w:lang w:val="sv-FI" w:eastAsia="en-GB"/>
              </w:rPr>
            </w:pPr>
            <w:r w:rsidRPr="00EC092D">
              <w:rPr>
                <w:lang w:val="sv-SE" w:eastAsia="en-GB"/>
              </w:rPr>
              <w:t>E-UTRA + NR (RCSA 3A)</w:t>
            </w:r>
          </w:p>
        </w:tc>
      </w:tr>
      <w:tr w:rsidR="00934ADE" w:rsidRPr="00EC092D" w14:paraId="295B6742" w14:textId="77777777"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14:paraId="20E823C5" w14:textId="77777777" w:rsidR="00934ADE" w:rsidRPr="00EC092D" w:rsidRDefault="00934ADE" w:rsidP="00934AD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14:paraId="04B10E18" w14:textId="77777777"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shd w:val="clear" w:color="auto" w:fill="auto"/>
            <w:vAlign w:val="bottom"/>
          </w:tcPr>
          <w:p w14:paraId="177653D0" w14:textId="77777777" w:rsidR="00934ADE" w:rsidRPr="00EC092D" w:rsidRDefault="00934ADE" w:rsidP="00934ADE">
            <w:pPr>
              <w:pStyle w:val="TAH"/>
              <w:rPr>
                <w:lang w:eastAsia="en-GB"/>
              </w:rPr>
            </w:pPr>
            <w:r w:rsidRPr="00EC092D">
              <w:rPr>
                <w:lang w:eastAsia="en-GB"/>
              </w:rPr>
              <w:t>BC2</w:t>
            </w:r>
          </w:p>
        </w:tc>
        <w:tc>
          <w:tcPr>
            <w:tcW w:w="1372" w:type="dxa"/>
            <w:tcBorders>
              <w:top w:val="nil"/>
              <w:left w:val="nil"/>
              <w:bottom w:val="single" w:sz="4" w:space="0" w:color="auto"/>
              <w:right w:val="single" w:sz="4" w:space="0" w:color="auto"/>
            </w:tcBorders>
            <w:shd w:val="clear" w:color="auto" w:fill="auto"/>
            <w:vAlign w:val="bottom"/>
          </w:tcPr>
          <w:p w14:paraId="317A02AB" w14:textId="77777777" w:rsidR="00934ADE" w:rsidRPr="00EC092D" w:rsidRDefault="00934ADE" w:rsidP="00934ADE">
            <w:pPr>
              <w:pStyle w:val="TAH"/>
              <w:rPr>
                <w:lang w:eastAsia="en-GB"/>
              </w:rPr>
            </w:pPr>
            <w:r w:rsidRPr="00EC092D">
              <w:rPr>
                <w:lang w:eastAsia="en-GB"/>
              </w:rPr>
              <w:t>BC3</w:t>
            </w:r>
          </w:p>
        </w:tc>
        <w:tc>
          <w:tcPr>
            <w:tcW w:w="1370" w:type="dxa"/>
            <w:tcBorders>
              <w:top w:val="nil"/>
              <w:left w:val="nil"/>
              <w:bottom w:val="single" w:sz="4" w:space="0" w:color="auto"/>
              <w:right w:val="single" w:sz="4" w:space="0" w:color="auto"/>
            </w:tcBorders>
          </w:tcPr>
          <w:p w14:paraId="30C52520" w14:textId="77777777"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tcPr>
          <w:p w14:paraId="162E0FA6" w14:textId="77777777" w:rsidR="00934ADE" w:rsidRPr="00EC092D" w:rsidRDefault="00934ADE" w:rsidP="00934ADE">
            <w:pPr>
              <w:pStyle w:val="TAH"/>
              <w:rPr>
                <w:lang w:eastAsia="en-GB"/>
              </w:rPr>
            </w:pPr>
            <w:r w:rsidRPr="00EC092D">
              <w:rPr>
                <w:lang w:eastAsia="en-GB"/>
              </w:rPr>
              <w:t>BC2</w:t>
            </w:r>
          </w:p>
        </w:tc>
        <w:tc>
          <w:tcPr>
            <w:tcW w:w="1375" w:type="dxa"/>
            <w:tcBorders>
              <w:top w:val="nil"/>
              <w:left w:val="nil"/>
              <w:bottom w:val="single" w:sz="4" w:space="0" w:color="auto"/>
              <w:right w:val="single" w:sz="4" w:space="0" w:color="auto"/>
            </w:tcBorders>
          </w:tcPr>
          <w:p w14:paraId="001B10AD" w14:textId="77777777" w:rsidR="00934ADE" w:rsidRPr="00EC092D" w:rsidRDefault="00934ADE" w:rsidP="00934ADE">
            <w:pPr>
              <w:pStyle w:val="TAH"/>
              <w:rPr>
                <w:lang w:eastAsia="en-GB"/>
              </w:rPr>
            </w:pPr>
            <w:r w:rsidRPr="00EC092D">
              <w:rPr>
                <w:lang w:eastAsia="en-GB"/>
              </w:rPr>
              <w:t>BC3</w:t>
            </w:r>
          </w:p>
        </w:tc>
      </w:tr>
      <w:tr w:rsidR="00934ADE" w:rsidRPr="00EC092D" w14:paraId="0960A7D9" w14:textId="77777777"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14:paraId="3295217A" w14:textId="77777777" w:rsidR="00934ADE" w:rsidRPr="00EC092D" w:rsidRDefault="00934ADE" w:rsidP="00934ADE">
            <w:pPr>
              <w:pStyle w:val="TAL"/>
              <w:rPr>
                <w:lang w:eastAsia="en-GB"/>
              </w:rPr>
            </w:pPr>
            <w:r w:rsidRPr="00EC092D">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14:paraId="1E3206A9" w14:textId="77777777" w:rsidR="00934ADE" w:rsidRPr="00EC092D" w:rsidRDefault="00934ADE" w:rsidP="00934ADE">
            <w:pPr>
              <w:pStyle w:val="TAC"/>
              <w:rPr>
                <w:lang w:eastAsia="en-GB"/>
              </w:rPr>
            </w:pPr>
            <w:r w:rsidRPr="00EC092D">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14:paraId="003643DC" w14:textId="77777777" w:rsidR="00934ADE" w:rsidRPr="00EC092D" w:rsidRDefault="00934ADE" w:rsidP="00934ADE">
            <w:pPr>
              <w:pStyle w:val="TAC"/>
              <w:rPr>
                <w:lang w:eastAsia="en-GB"/>
              </w:rPr>
            </w:pPr>
            <w:r w:rsidRPr="00EC092D">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14:paraId="3CD606D2" w14:textId="77777777" w:rsidR="00934ADE" w:rsidRPr="00EC092D" w:rsidRDefault="00934ADE" w:rsidP="00934ADE">
            <w:pPr>
              <w:pStyle w:val="TAC"/>
              <w:rPr>
                <w:lang w:eastAsia="en-GB"/>
              </w:rPr>
            </w:pPr>
            <w:r w:rsidRPr="00EC092D">
              <w:rPr>
                <w:lang w:eastAsia="en-GB"/>
              </w:rPr>
              <w:t>N/A</w:t>
            </w:r>
          </w:p>
        </w:tc>
        <w:tc>
          <w:tcPr>
            <w:tcW w:w="1370" w:type="dxa"/>
            <w:tcBorders>
              <w:top w:val="nil"/>
              <w:left w:val="nil"/>
              <w:bottom w:val="single" w:sz="4" w:space="0" w:color="auto"/>
              <w:right w:val="single" w:sz="4" w:space="0" w:color="auto"/>
            </w:tcBorders>
            <w:vAlign w:val="center"/>
          </w:tcPr>
          <w:p w14:paraId="79D06D18" w14:textId="77777777" w:rsidR="00934ADE" w:rsidRPr="00EC092D" w:rsidRDefault="00934ADE" w:rsidP="00934ADE">
            <w:pPr>
              <w:pStyle w:val="TAC"/>
              <w:rPr>
                <w:lang w:eastAsia="en-GB"/>
              </w:rPr>
            </w:pPr>
            <w:r w:rsidRPr="00EC092D">
              <w:rPr>
                <w:lang w:eastAsia="en-GB"/>
              </w:rPr>
              <w:t>C: ATCR7 CNC: ANTCR7 C/NC: ATCR7, ANTCR7</w:t>
            </w:r>
          </w:p>
        </w:tc>
        <w:tc>
          <w:tcPr>
            <w:tcW w:w="1370" w:type="dxa"/>
            <w:tcBorders>
              <w:top w:val="nil"/>
              <w:left w:val="nil"/>
              <w:bottom w:val="single" w:sz="4" w:space="0" w:color="auto"/>
              <w:right w:val="single" w:sz="4" w:space="0" w:color="auto"/>
            </w:tcBorders>
            <w:vAlign w:val="center"/>
          </w:tcPr>
          <w:p w14:paraId="4BF632E5" w14:textId="77777777" w:rsidR="00934ADE" w:rsidRPr="00EC092D" w:rsidRDefault="00934ADE" w:rsidP="00934ADE">
            <w:pPr>
              <w:pStyle w:val="TAC"/>
              <w:rPr>
                <w:lang w:eastAsia="en-GB"/>
              </w:rPr>
            </w:pPr>
            <w:r w:rsidRPr="00EC092D">
              <w:rPr>
                <w:lang w:eastAsia="en-GB"/>
              </w:rPr>
              <w:t>C: ATCR7 CNC: ANTCR7 C/NC: ATCR7, ANTCR7</w:t>
            </w:r>
          </w:p>
        </w:tc>
        <w:tc>
          <w:tcPr>
            <w:tcW w:w="1375" w:type="dxa"/>
            <w:tcBorders>
              <w:top w:val="nil"/>
              <w:left w:val="nil"/>
              <w:bottom w:val="single" w:sz="4" w:space="0" w:color="auto"/>
              <w:right w:val="single" w:sz="4" w:space="0" w:color="auto"/>
            </w:tcBorders>
            <w:vAlign w:val="center"/>
          </w:tcPr>
          <w:p w14:paraId="3F0B5ABA" w14:textId="77777777" w:rsidR="00934ADE" w:rsidRPr="00EC092D" w:rsidRDefault="00934ADE" w:rsidP="00934ADE">
            <w:pPr>
              <w:pStyle w:val="TAC"/>
              <w:rPr>
                <w:lang w:eastAsia="en-GB"/>
              </w:rPr>
            </w:pPr>
            <w:r w:rsidRPr="00EC092D">
              <w:rPr>
                <w:lang w:eastAsia="en-GB"/>
              </w:rPr>
              <w:t>C: ATCR7</w:t>
            </w:r>
          </w:p>
          <w:p w14:paraId="31A45BC0" w14:textId="77777777" w:rsidR="00934ADE" w:rsidRPr="00EC092D" w:rsidRDefault="00934ADE" w:rsidP="00934ADE">
            <w:pPr>
              <w:pStyle w:val="TAC"/>
              <w:rPr>
                <w:lang w:eastAsia="en-GB"/>
              </w:rPr>
            </w:pPr>
            <w:r w:rsidRPr="00EC092D">
              <w:rPr>
                <w:lang w:eastAsia="en-GB"/>
              </w:rPr>
              <w:t xml:space="preserve">CNC: ANTCR7 C/NC: ATCR7, ANTCR7 </w:t>
            </w:r>
          </w:p>
        </w:tc>
      </w:tr>
      <w:tr w:rsidR="00934ADE" w:rsidRPr="00EC092D" w14:paraId="1F74599F" w14:textId="77777777"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14:paraId="5C13F42A" w14:textId="77777777" w:rsidR="00934ADE" w:rsidRPr="00EC092D" w:rsidRDefault="00934ADE" w:rsidP="00934ADE">
            <w:pPr>
              <w:pStyle w:val="TAL"/>
              <w:rPr>
                <w:lang w:eastAsia="en-GB"/>
              </w:rPr>
            </w:pPr>
            <w:r w:rsidRPr="00EC092D">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14:paraId="048AE247" w14:textId="77777777" w:rsidR="00934ADE" w:rsidRPr="00EC092D" w:rsidRDefault="00934ADE" w:rsidP="00934ADE">
            <w:pPr>
              <w:pStyle w:val="TAC"/>
              <w:rPr>
                <w:lang w:eastAsia="en-GB"/>
              </w:rPr>
            </w:pPr>
            <w:r w:rsidRPr="00EC092D">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14:paraId="5F176A4C" w14:textId="77777777" w:rsidR="00934ADE" w:rsidRPr="00EC092D" w:rsidRDefault="00934ADE" w:rsidP="00934ADE">
            <w:pPr>
              <w:pStyle w:val="TAC"/>
              <w:rPr>
                <w:lang w:eastAsia="en-GB"/>
              </w:rPr>
            </w:pPr>
            <w:r w:rsidRPr="00EC092D">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14:paraId="2055E1C5" w14:textId="77777777" w:rsidR="00934ADE" w:rsidRPr="00EC092D" w:rsidRDefault="00934ADE" w:rsidP="00934ADE">
            <w:pPr>
              <w:pStyle w:val="TAC"/>
              <w:rPr>
                <w:lang w:eastAsia="en-GB"/>
              </w:rPr>
            </w:pPr>
            <w:r w:rsidRPr="00EC092D">
              <w:rPr>
                <w:lang w:eastAsia="en-GB"/>
              </w:rPr>
              <w:t>N/A</w:t>
            </w:r>
          </w:p>
        </w:tc>
        <w:tc>
          <w:tcPr>
            <w:tcW w:w="1370" w:type="dxa"/>
            <w:tcBorders>
              <w:top w:val="nil"/>
              <w:left w:val="nil"/>
              <w:bottom w:val="single" w:sz="4" w:space="0" w:color="auto"/>
              <w:right w:val="single" w:sz="4" w:space="0" w:color="auto"/>
            </w:tcBorders>
          </w:tcPr>
          <w:p w14:paraId="19C2F538" w14:textId="77777777" w:rsidR="00934ADE" w:rsidRPr="00EC092D" w:rsidRDefault="00934ADE" w:rsidP="00934ADE">
            <w:pPr>
              <w:pStyle w:val="TAC"/>
              <w:rPr>
                <w:lang w:eastAsia="en-GB"/>
              </w:rPr>
            </w:pPr>
            <w:r w:rsidRPr="00EC092D">
              <w:rPr>
                <w:lang w:eastAsia="en-GB"/>
              </w:rPr>
              <w:t>C: ATCR7 CNC: ANTCR7 C/NC: ATCR7, ANTCR7</w:t>
            </w:r>
          </w:p>
        </w:tc>
        <w:tc>
          <w:tcPr>
            <w:tcW w:w="1370" w:type="dxa"/>
            <w:tcBorders>
              <w:top w:val="nil"/>
              <w:left w:val="nil"/>
              <w:bottom w:val="single" w:sz="4" w:space="0" w:color="auto"/>
              <w:right w:val="single" w:sz="4" w:space="0" w:color="auto"/>
            </w:tcBorders>
          </w:tcPr>
          <w:p w14:paraId="67463717" w14:textId="77777777" w:rsidR="00934ADE" w:rsidRPr="00EC092D" w:rsidRDefault="00934ADE" w:rsidP="00934ADE">
            <w:pPr>
              <w:pStyle w:val="TAC"/>
              <w:rPr>
                <w:lang w:eastAsia="en-GB"/>
              </w:rPr>
            </w:pPr>
            <w:r w:rsidRPr="00EC092D">
              <w:rPr>
                <w:lang w:eastAsia="en-GB"/>
              </w:rPr>
              <w:t>C: ATCR7 CNC: ANTCR7 C/NC: ATCR7, ANTCR7</w:t>
            </w:r>
          </w:p>
        </w:tc>
        <w:tc>
          <w:tcPr>
            <w:tcW w:w="1375" w:type="dxa"/>
            <w:tcBorders>
              <w:top w:val="nil"/>
              <w:left w:val="nil"/>
              <w:bottom w:val="single" w:sz="4" w:space="0" w:color="auto"/>
              <w:right w:val="single" w:sz="4" w:space="0" w:color="auto"/>
            </w:tcBorders>
          </w:tcPr>
          <w:p w14:paraId="0BBC4DB7" w14:textId="77777777" w:rsidR="00934ADE" w:rsidRPr="00EC092D" w:rsidRDefault="00934ADE" w:rsidP="00934ADE">
            <w:pPr>
              <w:pStyle w:val="TAC"/>
              <w:rPr>
                <w:lang w:eastAsia="en-GB"/>
              </w:rPr>
            </w:pPr>
            <w:r w:rsidRPr="00EC092D">
              <w:rPr>
                <w:lang w:eastAsia="en-GB"/>
              </w:rPr>
              <w:t>C: ATCR7</w:t>
            </w:r>
          </w:p>
          <w:p w14:paraId="51FE2F95" w14:textId="77777777" w:rsidR="00934ADE" w:rsidRPr="00EC092D" w:rsidRDefault="00934ADE" w:rsidP="00934ADE">
            <w:pPr>
              <w:pStyle w:val="TAC"/>
              <w:rPr>
                <w:lang w:eastAsia="en-GB"/>
              </w:rPr>
            </w:pPr>
            <w:r w:rsidRPr="00EC092D">
              <w:rPr>
                <w:lang w:eastAsia="en-GB"/>
              </w:rPr>
              <w:t>CNC: ANTCR7 C/NC: ATCR7, ANTCR7</w:t>
            </w:r>
          </w:p>
        </w:tc>
      </w:tr>
    </w:tbl>
    <w:p w14:paraId="4D9EF138" w14:textId="77777777" w:rsidR="00934ADE" w:rsidRPr="00EC092D" w:rsidRDefault="00934ADE" w:rsidP="00934ADE"/>
    <w:p w14:paraId="6598BD9E"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4179D35B"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FAF5328"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7415E990"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07AE36D2"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35E2F176"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79AE255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28DA9DC5"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65E36675"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5FDE72D0"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73E78D5F"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1527605D"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22A8842A" w14:textId="77777777" w:rsidR="00934ADE" w:rsidRPr="00EC092D" w:rsidRDefault="00934ADE" w:rsidP="00934ADE">
            <w:pPr>
              <w:pStyle w:val="TAH"/>
              <w:rPr>
                <w:lang w:eastAsia="en-GB"/>
              </w:rPr>
            </w:pPr>
            <w:r w:rsidRPr="00EC092D">
              <w:rPr>
                <w:lang w:eastAsia="en-GB"/>
              </w:rPr>
              <w:t>BC3</w:t>
            </w:r>
          </w:p>
        </w:tc>
      </w:tr>
      <w:tr w:rsidR="00934ADE" w:rsidRPr="00EC092D" w14:paraId="57C4CA18"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5E560A2A"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25D0E658"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5A2185D3"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317D0E9"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53B64BA4"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1380B9FB"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4C6B9F22"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08C88C23"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3389E664"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4C5864D7"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621762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7CBDAAA6"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13489A6B"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6358B4F0"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5D22529F"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10B4BD2F" w14:textId="77777777" w:rsidR="00934ADE" w:rsidRPr="00EC092D" w:rsidRDefault="00934ADE" w:rsidP="00934ADE"/>
    <w:p w14:paraId="0A639C1E" w14:textId="77777777" w:rsidR="00B50A80" w:rsidRDefault="00B50A80" w:rsidP="00B50A80">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B50A80" w14:paraId="46DD4A84" w14:textId="77777777" w:rsidTr="00ED7114">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A68CF3E"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11E334AC" w14:textId="77777777" w:rsidR="00B50A80" w:rsidRDefault="00B50A80" w:rsidP="00ED7114">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54687855" w14:textId="77777777" w:rsidR="00B50A80" w:rsidRDefault="00B50A80" w:rsidP="00ED7114">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B50A80" w14:paraId="79C20D8A" w14:textId="77777777" w:rsidTr="00ED7114">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2808A89"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84F88C8"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6E3F206B"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06CB98D1"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4BB24BCA"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2125143"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63C438C0" w14:textId="77777777" w:rsidR="00B50A80" w:rsidRDefault="00B50A80" w:rsidP="00ED7114">
            <w:pPr>
              <w:keepNext/>
              <w:keepLines/>
              <w:spacing w:after="0"/>
              <w:jc w:val="center"/>
              <w:rPr>
                <w:rFonts w:ascii="Arial" w:hAnsi="Arial"/>
                <w:b/>
                <w:sz w:val="18"/>
                <w:lang w:eastAsia="en-GB"/>
              </w:rPr>
            </w:pPr>
            <w:r>
              <w:rPr>
                <w:rFonts w:ascii="Arial" w:hAnsi="Arial"/>
                <w:b/>
                <w:sz w:val="18"/>
                <w:lang w:eastAsia="en-GB"/>
              </w:rPr>
              <w:t>BC3</w:t>
            </w:r>
          </w:p>
        </w:tc>
      </w:tr>
      <w:tr w:rsidR="00B50A80" w14:paraId="163395A1" w14:textId="77777777" w:rsidTr="00ED7114">
        <w:trPr>
          <w:jc w:val="center"/>
        </w:trPr>
        <w:tc>
          <w:tcPr>
            <w:tcW w:w="1076" w:type="dxa"/>
            <w:tcBorders>
              <w:top w:val="nil"/>
              <w:left w:val="single" w:sz="4" w:space="0" w:color="auto"/>
              <w:bottom w:val="single" w:sz="4" w:space="0" w:color="auto"/>
              <w:right w:val="single" w:sz="4" w:space="0" w:color="auto"/>
            </w:tcBorders>
            <w:shd w:val="clear" w:color="auto" w:fill="auto"/>
          </w:tcPr>
          <w:p w14:paraId="248E67A3" w14:textId="77777777" w:rsidR="00B50A80" w:rsidRDefault="00B50A80" w:rsidP="00ED7114">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062A9F7A" w14:textId="4370CEA5" w:rsidR="00B50A80" w:rsidRDefault="00B50A80" w:rsidP="00ED7114">
            <w:pPr>
              <w:keepNext/>
              <w:keepLines/>
              <w:spacing w:after="0"/>
              <w:jc w:val="center"/>
              <w:rPr>
                <w:rFonts w:ascii="Arial" w:hAnsi="Arial"/>
                <w:sz w:val="18"/>
                <w:lang w:eastAsia="en-GB"/>
              </w:rPr>
            </w:pPr>
            <w:r>
              <w:rPr>
                <w:rFonts w:ascii="Arial" w:hAnsi="Arial"/>
                <w:sz w:val="18"/>
                <w:lang w:eastAsia="en-GB"/>
              </w:rPr>
              <w:t xml:space="preserve">C: ATCR1a CNC: </w:t>
            </w: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2C34B4D5" w14:textId="59B46429" w:rsidR="00B50A80" w:rsidRDefault="00B50A80" w:rsidP="00ED7114">
            <w:pPr>
              <w:keepNext/>
              <w:keepLines/>
              <w:spacing w:after="0"/>
              <w:jc w:val="center"/>
              <w:rPr>
                <w:rFonts w:ascii="Arial" w:hAnsi="Arial"/>
                <w:sz w:val="18"/>
                <w:lang w:eastAsia="en-GB"/>
              </w:rPr>
            </w:pPr>
            <w:r>
              <w:rPr>
                <w:rFonts w:ascii="Arial" w:hAnsi="Arial"/>
                <w:sz w:val="18"/>
                <w:lang w:eastAsia="en-GB"/>
              </w:rPr>
              <w:t xml:space="preserve">C: ATCR1a CNC: </w:t>
            </w:r>
            <w:r>
              <w:rPr>
                <w:rFonts w:ascii="Arial" w:eastAsia="SimSun" w:hAnsi="Arial" w:hint="eastAsia"/>
                <w:sz w:val="18"/>
                <w:lang w:val="en-US" w:eastAsia="zh-CN"/>
              </w:rPr>
              <w:t>ANTCR1a</w:t>
            </w:r>
            <w:r>
              <w:rPr>
                <w:rFonts w:ascii="Arial" w:hAnsi="Arial"/>
                <w:sz w:val="18"/>
                <w:lang w:eastAsia="en-GB"/>
              </w:rPr>
              <w:t xml:space="preserve"> C/NC: ATCR1a, ANTCR1a</w:t>
            </w:r>
          </w:p>
        </w:tc>
        <w:tc>
          <w:tcPr>
            <w:tcW w:w="1310" w:type="dxa"/>
            <w:tcBorders>
              <w:top w:val="nil"/>
              <w:left w:val="nil"/>
              <w:bottom w:val="single" w:sz="4" w:space="0" w:color="auto"/>
              <w:right w:val="single" w:sz="4" w:space="0" w:color="auto"/>
            </w:tcBorders>
            <w:shd w:val="clear" w:color="auto" w:fill="auto"/>
          </w:tcPr>
          <w:p w14:paraId="7D0A1AFA" w14:textId="77777777" w:rsidR="00B50A80" w:rsidRDefault="00B50A80" w:rsidP="00ED7114">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07B9F397" w14:textId="78735906" w:rsidR="00B50A80" w:rsidRDefault="00B50A80" w:rsidP="00ED7114">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03C2AA9F" w14:textId="7C2B3D1A" w:rsidR="00B50A80" w:rsidRDefault="00B50A80" w:rsidP="00ED7114">
            <w:pPr>
              <w:keepNext/>
              <w:keepLines/>
              <w:spacing w:after="0"/>
              <w:jc w:val="center"/>
              <w:rPr>
                <w:rFonts w:ascii="Arial" w:hAnsi="Arial"/>
                <w:sz w:val="18"/>
                <w:lang w:eastAsia="en-GB"/>
              </w:rPr>
            </w:pPr>
            <w:r>
              <w:rPr>
                <w:rFonts w:ascii="Arial" w:hAnsi="Arial"/>
                <w:sz w:val="18"/>
                <w:lang w:eastAsia="en-GB"/>
              </w:rPr>
              <w:t>C: ATCR2a CNC:</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13" w:type="dxa"/>
            <w:tcBorders>
              <w:top w:val="nil"/>
              <w:left w:val="nil"/>
              <w:bottom w:val="single" w:sz="4" w:space="0" w:color="auto"/>
              <w:right w:val="single" w:sz="4" w:space="0" w:color="auto"/>
            </w:tcBorders>
            <w:shd w:val="clear" w:color="auto" w:fill="auto"/>
          </w:tcPr>
          <w:p w14:paraId="5E18432B" w14:textId="21D40D73" w:rsidR="00B50A80" w:rsidRDefault="00B50A80" w:rsidP="00ED7114">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63D5A54E" w14:textId="5F14CA1E" w:rsidR="00B50A80" w:rsidRDefault="00B50A80" w:rsidP="00ED7114">
            <w:pPr>
              <w:keepNext/>
              <w:keepLines/>
              <w:spacing w:after="0"/>
              <w:jc w:val="center"/>
              <w:rPr>
                <w:rFonts w:ascii="Arial" w:hAnsi="Arial"/>
                <w:sz w:val="18"/>
                <w:lang w:eastAsia="en-GB"/>
              </w:rPr>
            </w:pPr>
            <w:r>
              <w:rPr>
                <w:rFonts w:ascii="Arial" w:hAnsi="Arial"/>
                <w:sz w:val="18"/>
                <w:lang w:eastAsia="en-GB"/>
              </w:rPr>
              <w:t>C/NC: ATCR2a, ANTCR2</w:t>
            </w:r>
          </w:p>
        </w:tc>
      </w:tr>
      <w:tr w:rsidR="00B50A80" w14:paraId="3217125C" w14:textId="77777777" w:rsidTr="00ED7114">
        <w:trPr>
          <w:jc w:val="center"/>
        </w:trPr>
        <w:tc>
          <w:tcPr>
            <w:tcW w:w="1076" w:type="dxa"/>
            <w:tcBorders>
              <w:top w:val="nil"/>
              <w:left w:val="single" w:sz="4" w:space="0" w:color="auto"/>
              <w:bottom w:val="single" w:sz="4" w:space="0" w:color="auto"/>
              <w:right w:val="single" w:sz="4" w:space="0" w:color="auto"/>
            </w:tcBorders>
            <w:shd w:val="clear" w:color="auto" w:fill="auto"/>
          </w:tcPr>
          <w:p w14:paraId="53FFF15E" w14:textId="77777777" w:rsidR="00B50A80" w:rsidRDefault="00B50A80" w:rsidP="00ED7114">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1CDB7F9D" w14:textId="77777777" w:rsidR="00B50A80" w:rsidRDefault="00B50A80" w:rsidP="00ED7114">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2BBB630F" w14:textId="77777777" w:rsidR="00B50A80" w:rsidRDefault="00B50A80" w:rsidP="00ED7114">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4ED3F2B1" w14:textId="77777777" w:rsidR="00B50A80" w:rsidRDefault="00B50A80" w:rsidP="00ED7114">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34124BA4" w14:textId="77777777" w:rsidR="00B50A80" w:rsidRDefault="00B50A80" w:rsidP="00ED7114">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3CEC962A" w14:textId="77777777" w:rsidR="00B50A80" w:rsidRDefault="00B50A80" w:rsidP="00ED7114">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5B499CF4" w14:textId="77777777" w:rsidR="00B50A80" w:rsidRDefault="00B50A80" w:rsidP="00ED7114">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3A282578" w14:textId="77777777" w:rsidR="00B50A80" w:rsidRDefault="00B50A80" w:rsidP="00B50A80"/>
    <w:p w14:paraId="0B5BD76B"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6AC3FF8B"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5D63E009"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B96B400"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3F845212"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524D4FDC"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7AFD8428"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0821BCF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C2F7200"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43356987"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731E3FE0"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A855A6D"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18EAF0BA" w14:textId="77777777" w:rsidR="00934ADE" w:rsidRPr="00EC092D" w:rsidRDefault="00934ADE" w:rsidP="00934ADE">
            <w:pPr>
              <w:pStyle w:val="TAC"/>
              <w:rPr>
                <w:lang w:eastAsia="en-GB"/>
              </w:rPr>
            </w:pPr>
            <w:r w:rsidRPr="00EC092D">
              <w:rPr>
                <w:lang w:eastAsia="zh-CN"/>
              </w:rPr>
              <w:t>ATC1b</w:t>
            </w:r>
          </w:p>
        </w:tc>
      </w:tr>
      <w:tr w:rsidR="00934ADE" w:rsidRPr="00EC092D" w14:paraId="5CB68034"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115B9F83"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03030C28"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6F60A6A"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47FA3A9C"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65A742B1" w14:textId="77777777" w:rsidR="00934ADE" w:rsidRPr="00EC092D" w:rsidRDefault="00934ADE" w:rsidP="00934ADE">
            <w:pPr>
              <w:pStyle w:val="TAC"/>
              <w:rPr>
                <w:lang w:eastAsia="en-GB"/>
              </w:rPr>
            </w:pPr>
            <w:r w:rsidRPr="00EC092D">
              <w:rPr>
                <w:lang w:eastAsia="zh-CN"/>
              </w:rPr>
              <w:t>ATC1b</w:t>
            </w:r>
          </w:p>
        </w:tc>
      </w:tr>
    </w:tbl>
    <w:p w14:paraId="6061270D" w14:textId="77777777" w:rsidR="00934ADE" w:rsidRPr="00EC092D" w:rsidRDefault="00934ADE" w:rsidP="00934ADE"/>
    <w:p w14:paraId="0A24079A"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3A3D65D"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2344455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D23C18B"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2FC49CCE"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24C0643A"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03D1D34D"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40F3AA70"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5F6379C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06430EBA"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5598A3B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5BCDEC36"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5EBC510" w14:textId="77777777" w:rsidR="00934ADE" w:rsidRPr="00EC092D" w:rsidRDefault="00934ADE" w:rsidP="00934ADE">
            <w:pPr>
              <w:pStyle w:val="TAC"/>
              <w:rPr>
                <w:lang w:eastAsia="en-GB"/>
              </w:rPr>
            </w:pPr>
            <w:r w:rsidRPr="00EC092D">
              <w:rPr>
                <w:lang w:eastAsia="en-GB"/>
              </w:rPr>
              <w:t> N/A </w:t>
            </w:r>
          </w:p>
        </w:tc>
      </w:tr>
      <w:tr w:rsidR="00934ADE" w:rsidRPr="00EC092D" w14:paraId="649649C7"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5EDE6A4B"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15A0B6C2"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518FFF73"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1C47C9DA"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09177954" w14:textId="77777777" w:rsidR="00934ADE" w:rsidRPr="00EC092D" w:rsidRDefault="00934ADE" w:rsidP="00934ADE">
            <w:pPr>
              <w:pStyle w:val="TAC"/>
              <w:rPr>
                <w:lang w:eastAsia="en-GB"/>
              </w:rPr>
            </w:pPr>
            <w:r w:rsidRPr="00EC092D">
              <w:rPr>
                <w:lang w:eastAsia="en-GB"/>
              </w:rPr>
              <w:t> N/A  </w:t>
            </w:r>
          </w:p>
        </w:tc>
      </w:tr>
    </w:tbl>
    <w:p w14:paraId="74995552" w14:textId="77777777" w:rsidR="00934ADE" w:rsidRPr="00EC092D" w:rsidRDefault="00934ADE" w:rsidP="00934ADE"/>
    <w:p w14:paraId="396B188F"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58CABBAB"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C9A03D5"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B91F31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4926DA92" w14:textId="77777777" w:rsidR="00934ADE" w:rsidRPr="00EC092D" w:rsidRDefault="00934ADE" w:rsidP="00934ADE">
            <w:pPr>
              <w:pStyle w:val="TAH"/>
              <w:rPr>
                <w:lang w:eastAsia="en-GB"/>
              </w:rPr>
            </w:pPr>
            <w:r w:rsidRPr="00EC092D">
              <w:rPr>
                <w:lang w:eastAsia="en-GB"/>
              </w:rPr>
              <w:t xml:space="preserve">C capable only </w:t>
            </w:r>
          </w:p>
          <w:p w14:paraId="729BF57E"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6425D689"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AA4380A" w14:textId="77777777" w:rsidR="00934ADE" w:rsidRPr="00EC092D" w:rsidRDefault="00934ADE" w:rsidP="00934ADE">
            <w:pPr>
              <w:pStyle w:val="TAH"/>
              <w:rPr>
                <w:lang w:eastAsia="en-GB"/>
              </w:rPr>
            </w:pPr>
            <w:r w:rsidRPr="00EC092D">
              <w:rPr>
                <w:lang w:eastAsia="en-GB"/>
              </w:rPr>
              <w:t>C and NC capable BS with identical parameters</w:t>
            </w:r>
          </w:p>
          <w:p w14:paraId="29068B2F"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7B1662B6"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24D5DBC0" w14:textId="77777777" w:rsidR="00934ADE" w:rsidRPr="00EC092D" w:rsidRDefault="00934ADE" w:rsidP="00934ADE">
            <w:pPr>
              <w:pStyle w:val="TAH"/>
              <w:rPr>
                <w:lang w:eastAsia="en-GB"/>
              </w:rPr>
            </w:pPr>
            <w:r w:rsidRPr="00EC092D">
              <w:rPr>
                <w:lang w:eastAsia="en-GB"/>
              </w:rPr>
              <w:t>C and NC capable BS with different parameters</w:t>
            </w:r>
          </w:p>
          <w:p w14:paraId="3B5C2380" w14:textId="77777777" w:rsidR="00934ADE" w:rsidRPr="00EC092D" w:rsidRDefault="00934ADE" w:rsidP="00934ADE">
            <w:pPr>
              <w:pStyle w:val="TAH"/>
              <w:rPr>
                <w:lang w:eastAsia="en-GB"/>
              </w:rPr>
            </w:pPr>
            <w:r w:rsidRPr="00EC092D">
              <w:rPr>
                <w:lang w:eastAsia="en-GB"/>
              </w:rPr>
              <w:t>(CNC)</w:t>
            </w:r>
          </w:p>
        </w:tc>
      </w:tr>
      <w:tr w:rsidR="00934ADE" w:rsidRPr="00EC092D" w14:paraId="3E222E22"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48E649D"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15B6BE8B"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1EB8965E"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2A6D4CA5"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074510F7"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4050A02C"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701D9F4F"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3B75860C"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26A44703" w14:textId="77777777" w:rsidR="00934ADE" w:rsidRPr="00EC092D" w:rsidRDefault="00934ADE" w:rsidP="00934ADE">
            <w:pPr>
              <w:pStyle w:val="TAL"/>
              <w:jc w:val="center"/>
              <w:rPr>
                <w:lang w:eastAsia="en-GB"/>
              </w:rPr>
            </w:pPr>
            <w:r w:rsidRPr="00EC092D">
              <w:rPr>
                <w:lang w:eastAsia="zh-CN"/>
              </w:rPr>
              <w:t>ATC2a, ANTC2</w:t>
            </w:r>
          </w:p>
        </w:tc>
      </w:tr>
    </w:tbl>
    <w:p w14:paraId="7FA88328" w14:textId="77777777" w:rsidR="00934ADE" w:rsidRPr="00EC092D" w:rsidRDefault="00934ADE" w:rsidP="00934ADE"/>
    <w:p w14:paraId="7EBC94E8"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026E700B"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3A98065"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38AF5CC3" w14:textId="77777777" w:rsidR="00934ADE" w:rsidRPr="00EC092D" w:rsidRDefault="00934ADE" w:rsidP="00934ADE">
            <w:pPr>
              <w:pStyle w:val="TAH"/>
              <w:rPr>
                <w:lang w:eastAsia="en-GB"/>
              </w:rPr>
            </w:pPr>
            <w:r w:rsidRPr="00EC092D">
              <w:rPr>
                <w:lang w:eastAsia="en-GB"/>
              </w:rPr>
              <w:t>Single-RAT E-UTRA MC capable AAS BS operating band  (RCSA5)</w:t>
            </w:r>
          </w:p>
          <w:p w14:paraId="3A8675E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3665A03" w14:textId="77777777" w:rsidR="00934ADE" w:rsidRPr="00EC092D" w:rsidRDefault="00934ADE" w:rsidP="00934ADE">
            <w:pPr>
              <w:pStyle w:val="TAH"/>
              <w:rPr>
                <w:lang w:eastAsia="en-GB"/>
              </w:rPr>
            </w:pPr>
            <w:r w:rsidRPr="00EC092D">
              <w:rPr>
                <w:lang w:eastAsia="en-GB"/>
              </w:rPr>
              <w:t>Single-RAT E-UTRA MC capable AAS BS operating band  (RCSA5)</w:t>
            </w:r>
          </w:p>
          <w:p w14:paraId="1898144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1D4EFD47" w14:textId="77777777" w:rsidR="00934ADE" w:rsidRPr="00EC092D" w:rsidRDefault="00934ADE" w:rsidP="00934ADE">
            <w:pPr>
              <w:pStyle w:val="TAH"/>
              <w:rPr>
                <w:lang w:eastAsia="en-GB"/>
              </w:rPr>
            </w:pPr>
            <w:r w:rsidRPr="00EC092D">
              <w:rPr>
                <w:lang w:eastAsia="en-GB"/>
              </w:rPr>
              <w:t>Single-RAT E-UTRA MC capable AAS BS operating band  (RCSA5)</w:t>
            </w:r>
          </w:p>
          <w:p w14:paraId="7A574E94"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7BF69049"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1CCF53D"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0EE91B8D"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1FD2BA67"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7245D483" w14:textId="77777777" w:rsidR="00934ADE" w:rsidRPr="00EC092D" w:rsidRDefault="00934ADE" w:rsidP="00934ADE">
            <w:pPr>
              <w:pStyle w:val="TAC"/>
              <w:rPr>
                <w:lang w:eastAsia="en-GB"/>
              </w:rPr>
            </w:pPr>
            <w:r w:rsidRPr="00EC092D">
              <w:rPr>
                <w:lang w:eastAsia="zh-CN"/>
              </w:rPr>
              <w:t>ATCR2a, ANTCR2</w:t>
            </w:r>
          </w:p>
        </w:tc>
      </w:tr>
      <w:tr w:rsidR="00934ADE" w:rsidRPr="00EC092D" w14:paraId="5615D411"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D0A3389"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B67E1B7"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B4B063D"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383B4D6B" w14:textId="77777777" w:rsidR="00934ADE" w:rsidRPr="00EC092D" w:rsidRDefault="00934ADE" w:rsidP="00934ADE">
            <w:pPr>
              <w:pStyle w:val="TAC"/>
              <w:rPr>
                <w:lang w:eastAsia="en-GB"/>
              </w:rPr>
            </w:pPr>
            <w:r w:rsidRPr="00EC092D">
              <w:rPr>
                <w:lang w:eastAsia="en-GB"/>
              </w:rPr>
              <w:t>ATCR2a, ANTCR2</w:t>
            </w:r>
          </w:p>
        </w:tc>
      </w:tr>
    </w:tbl>
    <w:p w14:paraId="1E7573FC" w14:textId="77777777" w:rsidR="00934ADE" w:rsidRPr="00EC092D" w:rsidRDefault="00934ADE" w:rsidP="00934ADE"/>
    <w:p w14:paraId="1AEF3BED"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4FE75C0A"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66DAC178"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713D18A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2702F3CB"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79C2CD43"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149772E"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3A6DF2A8" w14:textId="77777777" w:rsidR="00934ADE" w:rsidRPr="00EC092D" w:rsidRDefault="00934ADE" w:rsidP="00934ADE">
            <w:pPr>
              <w:pStyle w:val="TAH"/>
              <w:rPr>
                <w:lang w:eastAsia="en-GB"/>
              </w:rPr>
            </w:pPr>
            <w:r w:rsidRPr="00EC092D">
              <w:rPr>
                <w:lang w:eastAsia="zh-CN"/>
              </w:rPr>
              <w:t>BC3</w:t>
            </w:r>
          </w:p>
        </w:tc>
      </w:tr>
      <w:tr w:rsidR="00934ADE" w:rsidRPr="00EC092D" w14:paraId="1E857D27"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74F87A4"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11370B4"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61D75FDD" w14:textId="77777777" w:rsidR="00934ADE" w:rsidRPr="00EC092D" w:rsidRDefault="00934ADE" w:rsidP="00934ADE">
            <w:pPr>
              <w:pStyle w:val="TAC"/>
              <w:rPr>
                <w:lang w:eastAsia="en-GB"/>
              </w:rPr>
            </w:pPr>
            <w:r w:rsidRPr="00EC092D">
              <w:rPr>
                <w:lang w:eastAsia="zh-CN"/>
              </w:rPr>
              <w:t>ATC5b</w:t>
            </w:r>
          </w:p>
        </w:tc>
      </w:tr>
      <w:tr w:rsidR="00934ADE" w:rsidRPr="00EC092D" w14:paraId="5F6A70E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21EF446"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788DD042"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37B61F9" w14:textId="77777777" w:rsidR="00934ADE" w:rsidRPr="00EC092D" w:rsidRDefault="00934ADE" w:rsidP="00934ADE">
            <w:pPr>
              <w:pStyle w:val="TAC"/>
              <w:rPr>
                <w:lang w:eastAsia="en-GB"/>
              </w:rPr>
            </w:pPr>
            <w:r w:rsidRPr="00EC092D">
              <w:rPr>
                <w:lang w:eastAsia="zh-CN"/>
              </w:rPr>
              <w:t>ATC5b</w:t>
            </w:r>
          </w:p>
        </w:tc>
      </w:tr>
    </w:tbl>
    <w:p w14:paraId="11798FCE" w14:textId="77777777" w:rsidR="00934ADE" w:rsidRPr="00EC092D" w:rsidRDefault="00934ADE" w:rsidP="00934ADE"/>
    <w:p w14:paraId="7F8E956B"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122691A2"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1C0723EF"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58FA3741"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65B0A16"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CAD9F3C"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5BC2A127"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54AD45C9" w14:textId="77777777" w:rsidR="00934ADE" w:rsidRPr="00EC092D" w:rsidRDefault="00934ADE" w:rsidP="00934ADE">
            <w:pPr>
              <w:pStyle w:val="TAH"/>
              <w:rPr>
                <w:lang w:eastAsia="en-GB"/>
              </w:rPr>
            </w:pPr>
            <w:r w:rsidRPr="00EC092D">
              <w:rPr>
                <w:lang w:eastAsia="zh-CN"/>
              </w:rPr>
              <w:t>BC3</w:t>
            </w:r>
          </w:p>
        </w:tc>
      </w:tr>
      <w:tr w:rsidR="00934ADE" w:rsidRPr="00EC092D" w14:paraId="5F01656A"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D9EAE35"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8DF449"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5FE13D81" w14:textId="77777777" w:rsidR="00934ADE" w:rsidRPr="00EC092D" w:rsidRDefault="00934ADE" w:rsidP="00934ADE">
            <w:pPr>
              <w:pStyle w:val="TAL"/>
              <w:jc w:val="center"/>
              <w:rPr>
                <w:lang w:eastAsia="en-GB"/>
              </w:rPr>
            </w:pPr>
            <w:r w:rsidRPr="00EC092D">
              <w:rPr>
                <w:lang w:eastAsia="zh-CN"/>
              </w:rPr>
              <w:t>ATCR5b</w:t>
            </w:r>
          </w:p>
        </w:tc>
      </w:tr>
      <w:tr w:rsidR="00934ADE" w:rsidRPr="00EC092D" w14:paraId="2830492E"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539C6E65"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343FF3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52A1E739" w14:textId="77777777" w:rsidR="00934ADE" w:rsidRPr="00EC092D" w:rsidRDefault="00934ADE" w:rsidP="00934ADE">
            <w:pPr>
              <w:pStyle w:val="TAL"/>
              <w:jc w:val="center"/>
              <w:rPr>
                <w:lang w:eastAsia="en-GB"/>
              </w:rPr>
            </w:pPr>
            <w:r w:rsidRPr="00EC092D">
              <w:rPr>
                <w:lang w:eastAsia="zh-CN"/>
              </w:rPr>
              <w:t>ATCR5b</w:t>
            </w:r>
          </w:p>
        </w:tc>
      </w:tr>
    </w:tbl>
    <w:p w14:paraId="5F742A86" w14:textId="77777777" w:rsidR="00934ADE" w:rsidRPr="00EC092D" w:rsidRDefault="00934ADE" w:rsidP="00934ADE"/>
    <w:p w14:paraId="06903518"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543E7D6D"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65518819"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03DF11A2"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1FB43292"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5F04BFC9" w14:textId="77777777" w:rsidR="00934ADE" w:rsidRPr="00EC092D" w:rsidRDefault="00934ADE" w:rsidP="00934ADE">
            <w:pPr>
              <w:pStyle w:val="TAH"/>
              <w:rPr>
                <w:lang w:eastAsia="en-GB"/>
              </w:rPr>
            </w:pPr>
            <w:r w:rsidRPr="00EC092D">
              <w:rPr>
                <w:lang w:eastAsia="en-GB"/>
              </w:rPr>
              <w:t>E-UTRA Test CSA5</w:t>
            </w:r>
          </w:p>
        </w:tc>
      </w:tr>
      <w:tr w:rsidR="00934ADE" w:rsidRPr="00EC092D" w14:paraId="13500FA8"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7C5E9EA7"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54F967A0"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F0941CF"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12E967D"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50AD77E5"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01755622"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0D760F60"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0538921F"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64A6FBC" w14:textId="77777777" w:rsidR="00934ADE" w:rsidRPr="00EC092D" w:rsidRDefault="00934ADE" w:rsidP="00934ADE">
            <w:pPr>
              <w:pStyle w:val="TAC"/>
              <w:rPr>
                <w:lang w:eastAsia="en-GB"/>
              </w:rPr>
            </w:pPr>
            <w:r w:rsidRPr="00EC092D">
              <w:rPr>
                <w:lang w:eastAsia="en-GB"/>
              </w:rPr>
              <w:t>ATC5b</w:t>
            </w:r>
          </w:p>
        </w:tc>
      </w:tr>
      <w:tr w:rsidR="00934ADE" w:rsidRPr="00EC092D" w14:paraId="19DA5A25"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DD6043"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2CC2BC8A"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45C7B793"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68C10BD0" w14:textId="77777777" w:rsidR="00934ADE" w:rsidRPr="00EC092D" w:rsidRDefault="00934ADE" w:rsidP="00934ADE"/>
    <w:p w14:paraId="50EF2A9D"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360C6EF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0242B323"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53DF00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D359107"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B097CFA" w14:textId="77777777" w:rsidR="00934ADE" w:rsidRPr="00EC092D" w:rsidRDefault="00934ADE" w:rsidP="00934ADE">
            <w:pPr>
              <w:pStyle w:val="TAH"/>
              <w:rPr>
                <w:lang w:eastAsia="en-GB"/>
              </w:rPr>
            </w:pPr>
            <w:r w:rsidRPr="00EC092D">
              <w:rPr>
                <w:lang w:eastAsia="en-GB"/>
              </w:rPr>
              <w:t>E-UTRA Test CSA5</w:t>
            </w:r>
          </w:p>
        </w:tc>
      </w:tr>
      <w:tr w:rsidR="00934ADE" w:rsidRPr="00EC092D" w14:paraId="66D355F2"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608F197"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7028DFC1"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6B1CEE44"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4FED89FC"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B4F1BEE"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5495171B"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A439C0"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5487DE1"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911CF6C" w14:textId="77777777" w:rsidR="00934ADE" w:rsidRPr="00EC092D" w:rsidRDefault="00934ADE" w:rsidP="00934ADE">
            <w:pPr>
              <w:pStyle w:val="TAC"/>
              <w:rPr>
                <w:lang w:eastAsia="en-GB"/>
              </w:rPr>
            </w:pPr>
            <w:r w:rsidRPr="00EC092D">
              <w:rPr>
                <w:lang w:eastAsia="en-GB"/>
              </w:rPr>
              <w:t>ATCR5b</w:t>
            </w:r>
          </w:p>
        </w:tc>
      </w:tr>
      <w:tr w:rsidR="00934ADE" w:rsidRPr="00EC092D" w14:paraId="666ED8FC"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F4E0F"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6B924BB2"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58715FC" w14:textId="77777777" w:rsidR="00934ADE" w:rsidRPr="00EC092D" w:rsidRDefault="00934ADE" w:rsidP="00934ADE"/>
    <w:p w14:paraId="6A63479A" w14:textId="77777777" w:rsidR="00934ADE" w:rsidRPr="00EC092D" w:rsidRDefault="00934ADE" w:rsidP="00934ADE">
      <w:pPr>
        <w:pStyle w:val="Heading1"/>
        <w:rPr>
          <w:rFonts w:cs="v4.2.0"/>
        </w:rPr>
      </w:pPr>
      <w:bookmarkStart w:id="112" w:name="_Toc21020122"/>
      <w:bookmarkStart w:id="113" w:name="_Toc29763923"/>
      <w:bookmarkStart w:id="114" w:name="_Toc29763966"/>
      <w:bookmarkStart w:id="115" w:name="_Toc36031797"/>
      <w:bookmarkStart w:id="116" w:name="_Toc37180236"/>
      <w:bookmarkStart w:id="117" w:name="_Toc45877247"/>
      <w:bookmarkStart w:id="118" w:name="_Toc130736033"/>
      <w:r w:rsidRPr="00EC092D">
        <w:rPr>
          <w:rFonts w:cs="v4.2.0"/>
        </w:rPr>
        <w:t>5</w:t>
      </w:r>
      <w:r w:rsidRPr="00EC092D">
        <w:rPr>
          <w:rFonts w:cs="v4.2.0"/>
        </w:rPr>
        <w:tab/>
        <w:t>Performance assessment</w:t>
      </w:r>
      <w:bookmarkEnd w:id="112"/>
      <w:bookmarkEnd w:id="113"/>
      <w:bookmarkEnd w:id="114"/>
      <w:bookmarkEnd w:id="115"/>
      <w:bookmarkEnd w:id="116"/>
      <w:bookmarkEnd w:id="117"/>
      <w:bookmarkEnd w:id="118"/>
    </w:p>
    <w:p w14:paraId="7DBEBDBA" w14:textId="77777777" w:rsidR="00934ADE" w:rsidRPr="00EC092D" w:rsidRDefault="00934ADE" w:rsidP="00934ADE">
      <w:pPr>
        <w:pStyle w:val="Heading2"/>
        <w:rPr>
          <w:rFonts w:cs="v4.2.0"/>
        </w:rPr>
      </w:pPr>
      <w:bookmarkStart w:id="119" w:name="_Toc21020123"/>
      <w:bookmarkStart w:id="120" w:name="_Toc29763924"/>
      <w:bookmarkStart w:id="121" w:name="_Toc29763967"/>
      <w:bookmarkStart w:id="122" w:name="_Toc36031798"/>
      <w:bookmarkStart w:id="123" w:name="_Toc37180237"/>
      <w:bookmarkStart w:id="124" w:name="_Toc45877248"/>
      <w:bookmarkStart w:id="125" w:name="_Toc130736034"/>
      <w:r w:rsidRPr="00EC092D">
        <w:t>5.1</w:t>
      </w:r>
      <w:r w:rsidRPr="00EC092D">
        <w:tab/>
        <w:t>General</w:t>
      </w:r>
      <w:bookmarkEnd w:id="119"/>
      <w:bookmarkEnd w:id="120"/>
      <w:bookmarkEnd w:id="121"/>
      <w:bookmarkEnd w:id="122"/>
      <w:bookmarkEnd w:id="123"/>
      <w:bookmarkEnd w:id="124"/>
      <w:bookmarkEnd w:id="125"/>
    </w:p>
    <w:p w14:paraId="19818029"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181E547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5E9B8CE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1079902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229BE2EA" w14:textId="77777777" w:rsidR="00934ADE" w:rsidRPr="00EC092D" w:rsidRDefault="00934ADE" w:rsidP="00934ADE">
      <w:pPr>
        <w:pStyle w:val="B1"/>
        <w:rPr>
          <w:lang w:eastAsia="en-GB"/>
        </w:rPr>
      </w:pPr>
      <w:r w:rsidRPr="00EC092D">
        <w:rPr>
          <w:rFonts w:hint="eastAsia"/>
          <w:lang w:eastAsia="ko-KR"/>
        </w:rPr>
        <w:lastRenderedPageBreak/>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15CEE11"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7525F1D1"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4BBAD1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14:paraId="59039E45"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14:paraId="7ADBB28D"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595DC43B" w14:textId="77777777" w:rsidR="00934ADE" w:rsidRPr="00EC092D" w:rsidRDefault="00934ADE" w:rsidP="00934ADE">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7D3DF2C2"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4C96E8D3"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546EB34E" w14:textId="77777777" w:rsidR="00934ADE" w:rsidRPr="00EC092D" w:rsidRDefault="00934ADE" w:rsidP="00934ADE">
      <w:pPr>
        <w:pStyle w:val="Heading2"/>
        <w:rPr>
          <w:lang w:eastAsia="en-GB"/>
        </w:rPr>
      </w:pPr>
      <w:bookmarkStart w:id="126" w:name="_Toc21020124"/>
      <w:bookmarkStart w:id="127" w:name="_Toc29763925"/>
      <w:bookmarkStart w:id="128" w:name="_Toc29763968"/>
      <w:bookmarkStart w:id="129" w:name="_Toc36031799"/>
      <w:bookmarkStart w:id="130" w:name="_Toc37180238"/>
      <w:bookmarkStart w:id="131" w:name="_Toc45877249"/>
      <w:bookmarkStart w:id="132" w:name="_Toc130736035"/>
      <w:r w:rsidRPr="00EC092D">
        <w:rPr>
          <w:lang w:eastAsia="en-GB"/>
        </w:rPr>
        <w:t>5.2</w:t>
      </w:r>
      <w:r w:rsidRPr="00EC092D">
        <w:rPr>
          <w:lang w:eastAsia="en-GB"/>
        </w:rPr>
        <w:tab/>
        <w:t>Assessment of performance in Downlink</w:t>
      </w:r>
      <w:bookmarkEnd w:id="126"/>
      <w:bookmarkEnd w:id="127"/>
      <w:bookmarkEnd w:id="128"/>
      <w:bookmarkEnd w:id="129"/>
      <w:bookmarkEnd w:id="130"/>
      <w:bookmarkEnd w:id="131"/>
      <w:bookmarkEnd w:id="132"/>
    </w:p>
    <w:p w14:paraId="35E18A35"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287FE90C"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4E1C4A6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2E5E16A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6A96B2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323C195E"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46A5F747" w14:textId="77777777" w:rsidR="00934ADE" w:rsidRPr="00EC092D" w:rsidRDefault="00934ADE" w:rsidP="00934ADE">
      <w:pPr>
        <w:pStyle w:val="Heading2"/>
        <w:rPr>
          <w:lang w:eastAsia="en-GB"/>
        </w:rPr>
      </w:pPr>
      <w:bookmarkStart w:id="133" w:name="_Toc21020125"/>
      <w:bookmarkStart w:id="134" w:name="_Toc29763926"/>
      <w:bookmarkStart w:id="135" w:name="_Toc29763969"/>
      <w:bookmarkStart w:id="136" w:name="_Toc36031800"/>
      <w:bookmarkStart w:id="137" w:name="_Toc37180239"/>
      <w:bookmarkStart w:id="138" w:name="_Toc45877250"/>
      <w:bookmarkStart w:id="139" w:name="_Toc130736036"/>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33"/>
      <w:bookmarkEnd w:id="134"/>
      <w:bookmarkEnd w:id="135"/>
      <w:bookmarkEnd w:id="136"/>
      <w:bookmarkEnd w:id="137"/>
      <w:bookmarkEnd w:id="138"/>
      <w:bookmarkEnd w:id="139"/>
    </w:p>
    <w:p w14:paraId="680C273F"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354A8E8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084AA77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330637B9" w14:textId="77777777" w:rsidR="00934ADE" w:rsidRPr="00EC092D" w:rsidRDefault="00934ADE" w:rsidP="00934ADE">
      <w:pPr>
        <w:pStyle w:val="Heading1"/>
        <w:rPr>
          <w:rFonts w:cs="v4.2.0"/>
        </w:rPr>
      </w:pPr>
      <w:bookmarkStart w:id="140" w:name="_Toc21020126"/>
      <w:bookmarkStart w:id="141" w:name="_Toc29763927"/>
      <w:bookmarkStart w:id="142" w:name="_Toc29763970"/>
      <w:bookmarkStart w:id="143" w:name="_Toc36031801"/>
      <w:bookmarkStart w:id="144" w:name="_Toc37180240"/>
      <w:bookmarkStart w:id="145" w:name="_Toc45877251"/>
      <w:bookmarkStart w:id="146" w:name="_Toc130736037"/>
      <w:r w:rsidRPr="00EC092D">
        <w:rPr>
          <w:rFonts w:cs="v4.2.0"/>
        </w:rPr>
        <w:t>6</w:t>
      </w:r>
      <w:r w:rsidRPr="00EC092D">
        <w:rPr>
          <w:rFonts w:cs="v4.2.0"/>
        </w:rPr>
        <w:tab/>
        <w:t>Performance criteria</w:t>
      </w:r>
      <w:bookmarkEnd w:id="140"/>
      <w:bookmarkEnd w:id="141"/>
      <w:bookmarkEnd w:id="142"/>
      <w:bookmarkEnd w:id="143"/>
      <w:bookmarkEnd w:id="144"/>
      <w:bookmarkEnd w:id="145"/>
      <w:bookmarkEnd w:id="146"/>
    </w:p>
    <w:p w14:paraId="10948B5A"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2DB2B8B0" w14:textId="77777777" w:rsidR="00934ADE" w:rsidRPr="00EC092D" w:rsidRDefault="00934ADE" w:rsidP="00934ADE">
      <w:pPr>
        <w:rPr>
          <w:lang w:eastAsia="en-GB"/>
        </w:rPr>
      </w:pPr>
      <w:r w:rsidRPr="00EC092D">
        <w:lastRenderedPageBreak/>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3C640C3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5361A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67A4D135"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38FADD7C"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0B0FA1DC"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71C13728"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6DE940" w14:textId="77777777" w:rsidR="00934ADE" w:rsidRPr="00EC092D" w:rsidRDefault="00934ADE" w:rsidP="00934ADE">
      <w:pPr>
        <w:pStyle w:val="Heading1"/>
        <w:rPr>
          <w:rFonts w:cs="v4.2.0"/>
        </w:rPr>
      </w:pPr>
      <w:bookmarkStart w:id="147" w:name="_Toc21020127"/>
      <w:bookmarkStart w:id="148" w:name="_Toc29763928"/>
      <w:bookmarkStart w:id="149" w:name="_Toc29763971"/>
      <w:bookmarkStart w:id="150" w:name="_Toc36031802"/>
      <w:bookmarkStart w:id="151" w:name="_Toc37180241"/>
      <w:bookmarkStart w:id="152" w:name="_Toc45877252"/>
      <w:bookmarkStart w:id="153" w:name="_Toc130736038"/>
      <w:r w:rsidRPr="00EC092D">
        <w:rPr>
          <w:rFonts w:cs="v4.2.0"/>
        </w:rPr>
        <w:t>7</w:t>
      </w:r>
      <w:r w:rsidRPr="00EC092D">
        <w:rPr>
          <w:rFonts w:cs="v4.2.0"/>
        </w:rPr>
        <w:tab/>
        <w:t>Applicability overview</w:t>
      </w:r>
      <w:bookmarkEnd w:id="147"/>
      <w:bookmarkEnd w:id="148"/>
      <w:bookmarkEnd w:id="149"/>
      <w:bookmarkEnd w:id="150"/>
      <w:bookmarkEnd w:id="151"/>
      <w:bookmarkEnd w:id="152"/>
      <w:bookmarkEnd w:id="153"/>
    </w:p>
    <w:p w14:paraId="3F9A0F7F" w14:textId="77777777" w:rsidR="00934ADE" w:rsidRPr="00EC092D" w:rsidRDefault="00934ADE" w:rsidP="00934ADE">
      <w:pPr>
        <w:pStyle w:val="Heading2"/>
        <w:rPr>
          <w:lang w:eastAsia="en-GB"/>
        </w:rPr>
      </w:pPr>
      <w:bookmarkStart w:id="154" w:name="_Toc21020128"/>
      <w:bookmarkStart w:id="155" w:name="_Toc29763929"/>
      <w:bookmarkStart w:id="156" w:name="_Toc29763972"/>
      <w:bookmarkStart w:id="157" w:name="_Toc36031803"/>
      <w:bookmarkStart w:id="158" w:name="_Toc37180242"/>
      <w:bookmarkStart w:id="159" w:name="_Toc45877253"/>
      <w:bookmarkStart w:id="160" w:name="_Toc130736039"/>
      <w:r w:rsidRPr="00EC092D">
        <w:rPr>
          <w:lang w:eastAsia="en-GB"/>
        </w:rPr>
        <w:t>7.1</w:t>
      </w:r>
      <w:r w:rsidRPr="00EC092D">
        <w:rPr>
          <w:lang w:eastAsia="en-GB"/>
        </w:rPr>
        <w:tab/>
        <w:t>Emission</w:t>
      </w:r>
      <w:bookmarkEnd w:id="154"/>
      <w:bookmarkEnd w:id="155"/>
      <w:bookmarkEnd w:id="156"/>
      <w:bookmarkEnd w:id="157"/>
      <w:bookmarkEnd w:id="158"/>
      <w:bookmarkEnd w:id="159"/>
      <w:bookmarkEnd w:id="160"/>
    </w:p>
    <w:p w14:paraId="14514D69"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09277C13"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0E13798F"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1C2B1035"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3B19900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5EB64C87" w14:textId="77777777" w:rsidR="00934ADE" w:rsidRPr="00EC092D" w:rsidRDefault="00934ADE" w:rsidP="00934ADE">
            <w:pPr>
              <w:pStyle w:val="TAH"/>
              <w:rPr>
                <w:lang w:eastAsia="en-GB"/>
              </w:rPr>
            </w:pPr>
            <w:r w:rsidRPr="00EC092D">
              <w:rPr>
                <w:lang w:eastAsia="en-GB"/>
              </w:rPr>
              <w:t>Reference</w:t>
            </w:r>
          </w:p>
          <w:p w14:paraId="12A2D2E7"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0B81A510" w14:textId="77777777" w:rsidR="00934ADE" w:rsidRPr="00EC092D" w:rsidRDefault="00934ADE" w:rsidP="00934ADE">
            <w:pPr>
              <w:pStyle w:val="TAH"/>
              <w:rPr>
                <w:lang w:eastAsia="en-GB"/>
              </w:rPr>
            </w:pPr>
            <w:r w:rsidRPr="00EC092D">
              <w:rPr>
                <w:lang w:eastAsia="en-GB"/>
              </w:rPr>
              <w:t>Reference</w:t>
            </w:r>
          </w:p>
          <w:p w14:paraId="07A612AF" w14:textId="77777777" w:rsidR="00934ADE" w:rsidRPr="00EC092D" w:rsidRDefault="00934ADE" w:rsidP="00934ADE">
            <w:pPr>
              <w:pStyle w:val="TAH"/>
              <w:rPr>
                <w:lang w:eastAsia="en-GB"/>
              </w:rPr>
            </w:pPr>
            <w:r w:rsidRPr="00EC092D">
              <w:rPr>
                <w:lang w:eastAsia="en-GB"/>
              </w:rPr>
              <w:t>standard</w:t>
            </w:r>
          </w:p>
        </w:tc>
      </w:tr>
      <w:tr w:rsidR="00934ADE" w:rsidRPr="00EC092D" w14:paraId="0D9D429C"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ACF96BB"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18D655C2"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1A4B470"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56AB19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7CEC3AEB" w14:textId="77777777" w:rsidR="00934ADE" w:rsidRPr="00EC092D" w:rsidRDefault="00934ADE" w:rsidP="00934ADE">
            <w:pPr>
              <w:keepNext/>
              <w:keepLines/>
              <w:jc w:val="center"/>
              <w:rPr>
                <w:rFonts w:ascii="Arial" w:hAnsi="Arial"/>
                <w:b/>
                <w:sz w:val="18"/>
                <w:lang w:eastAsia="en-GB"/>
              </w:rPr>
            </w:pPr>
          </w:p>
        </w:tc>
      </w:tr>
      <w:tr w:rsidR="00934ADE" w:rsidRPr="00EC092D" w14:paraId="078341EE"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5110A40"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59C32033"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2DB73466"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6861E7CC"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0F066689"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03985F0E"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09E704FB"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184F085"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740C0CD5"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0D554483"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B32164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6B8C8C15"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E5BCF2E"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EB6D4B1"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470A7D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78793F2A"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5E79264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68BEE4C9"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45ACE5E3"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2328019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50D1A44B"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1598B20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DF390A4"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240096FB"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68D168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14FC12FA"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2570CEAC"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3B56BC1"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1F3D210"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51CE6888"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4C6C4876"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1DA51853"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61A2EA5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4203E7D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AE0EDDB"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1211B57D"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29B5693E"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7124BEB7"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2F93459E" w14:textId="77777777" w:rsidR="00934ADE" w:rsidRPr="00EC092D" w:rsidRDefault="00934ADE" w:rsidP="00934ADE">
      <w:pPr>
        <w:rPr>
          <w:lang w:val="en-US" w:eastAsia="zh-CN"/>
        </w:rPr>
      </w:pPr>
    </w:p>
    <w:p w14:paraId="3FE28CEC" w14:textId="77777777" w:rsidR="00934ADE" w:rsidRPr="00EC092D" w:rsidRDefault="00934ADE" w:rsidP="00934ADE">
      <w:pPr>
        <w:pStyle w:val="Heading2"/>
      </w:pPr>
      <w:bookmarkStart w:id="161" w:name="_Toc21020129"/>
      <w:bookmarkStart w:id="162" w:name="_Toc29763930"/>
      <w:bookmarkStart w:id="163" w:name="_Toc29763973"/>
      <w:bookmarkStart w:id="164" w:name="_Toc36031804"/>
      <w:bookmarkStart w:id="165" w:name="_Toc37180243"/>
      <w:bookmarkStart w:id="166" w:name="_Toc45877254"/>
      <w:bookmarkStart w:id="167" w:name="_Toc130736040"/>
      <w:r w:rsidRPr="00EC092D">
        <w:lastRenderedPageBreak/>
        <w:t>7.2</w:t>
      </w:r>
      <w:r w:rsidRPr="00EC092D">
        <w:tab/>
        <w:t>Immunity</w:t>
      </w:r>
      <w:bookmarkEnd w:id="161"/>
      <w:bookmarkEnd w:id="162"/>
      <w:bookmarkEnd w:id="163"/>
      <w:bookmarkEnd w:id="164"/>
      <w:bookmarkEnd w:id="165"/>
      <w:bookmarkEnd w:id="166"/>
      <w:bookmarkEnd w:id="167"/>
    </w:p>
    <w:p w14:paraId="7145215C"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7FA5B601" w14:textId="77777777" w:rsidTr="00934ADE">
        <w:trPr>
          <w:cantSplit/>
          <w:jc w:val="center"/>
        </w:trPr>
        <w:tc>
          <w:tcPr>
            <w:tcW w:w="1878" w:type="dxa"/>
            <w:vMerge w:val="restart"/>
            <w:vAlign w:val="center"/>
          </w:tcPr>
          <w:p w14:paraId="041DA848"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00CD8E54"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68D9DA85"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08A10E64" w14:textId="77777777" w:rsidR="00934ADE" w:rsidRPr="00EC092D" w:rsidRDefault="00934ADE" w:rsidP="00934ADE">
            <w:pPr>
              <w:pStyle w:val="TAH"/>
              <w:rPr>
                <w:lang w:eastAsia="en-GB"/>
              </w:rPr>
            </w:pPr>
            <w:r w:rsidRPr="00EC092D">
              <w:rPr>
                <w:lang w:eastAsia="en-GB"/>
              </w:rPr>
              <w:t>Reference</w:t>
            </w:r>
          </w:p>
          <w:p w14:paraId="25B1CAC0"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30BBF8F9" w14:textId="77777777" w:rsidR="00934ADE" w:rsidRPr="00EC092D" w:rsidRDefault="00934ADE" w:rsidP="00934ADE">
            <w:pPr>
              <w:pStyle w:val="TAH"/>
              <w:rPr>
                <w:lang w:eastAsia="en-GB"/>
              </w:rPr>
            </w:pPr>
            <w:r w:rsidRPr="00EC092D">
              <w:rPr>
                <w:lang w:eastAsia="en-GB"/>
              </w:rPr>
              <w:t>Reference</w:t>
            </w:r>
          </w:p>
          <w:p w14:paraId="364B3E67"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106A8F5" w14:textId="77777777" w:rsidTr="00934ADE">
        <w:trPr>
          <w:cantSplit/>
          <w:jc w:val="center"/>
        </w:trPr>
        <w:tc>
          <w:tcPr>
            <w:tcW w:w="1878" w:type="dxa"/>
            <w:vMerge/>
            <w:vAlign w:val="center"/>
          </w:tcPr>
          <w:p w14:paraId="1344343C"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3A949C9E"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7249236D"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7AE0F81E"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239B89EA" w14:textId="77777777" w:rsidR="00934ADE" w:rsidRPr="00EC092D" w:rsidRDefault="00934ADE" w:rsidP="00934ADE">
            <w:pPr>
              <w:keepNext/>
              <w:keepLines/>
              <w:jc w:val="center"/>
              <w:rPr>
                <w:rFonts w:ascii="Arial" w:hAnsi="Arial" w:cs="v4.2.0"/>
                <w:b/>
                <w:sz w:val="18"/>
                <w:lang w:eastAsia="en-GB"/>
              </w:rPr>
            </w:pPr>
          </w:p>
        </w:tc>
      </w:tr>
      <w:tr w:rsidR="00934ADE" w:rsidRPr="00EC092D" w14:paraId="6414EE86" w14:textId="77777777" w:rsidTr="00934ADE">
        <w:trPr>
          <w:cantSplit/>
          <w:jc w:val="center"/>
        </w:trPr>
        <w:tc>
          <w:tcPr>
            <w:tcW w:w="1878" w:type="dxa"/>
          </w:tcPr>
          <w:p w14:paraId="178C7568"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0280C551"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211E603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255CC7EA"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36E288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3F78BCC9" w14:textId="77777777" w:rsidTr="00934ADE">
        <w:trPr>
          <w:cantSplit/>
          <w:jc w:val="center"/>
        </w:trPr>
        <w:tc>
          <w:tcPr>
            <w:tcW w:w="1878" w:type="dxa"/>
          </w:tcPr>
          <w:p w14:paraId="120F68B8"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74310CB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18C2D42E"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552A5A2"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4EA8DED0"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15337903" w14:textId="77777777" w:rsidTr="00934ADE">
        <w:trPr>
          <w:cantSplit/>
          <w:jc w:val="center"/>
        </w:trPr>
        <w:tc>
          <w:tcPr>
            <w:tcW w:w="1878" w:type="dxa"/>
          </w:tcPr>
          <w:p w14:paraId="15EF4217"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16C72262"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707EBBA7"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48F1DC65"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01A0E9BC"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7A27A88A" w14:textId="77777777" w:rsidTr="00934ADE">
        <w:trPr>
          <w:cantSplit/>
          <w:jc w:val="center"/>
        </w:trPr>
        <w:tc>
          <w:tcPr>
            <w:tcW w:w="1878" w:type="dxa"/>
          </w:tcPr>
          <w:p w14:paraId="72B625E7" w14:textId="77777777" w:rsidR="00934ADE" w:rsidRPr="00EC092D" w:rsidRDefault="00934ADE" w:rsidP="00934ADE">
            <w:pPr>
              <w:pStyle w:val="TAC"/>
              <w:rPr>
                <w:rFonts w:cs="Arial"/>
                <w:lang w:eastAsia="en-GB"/>
              </w:rPr>
            </w:pPr>
            <w:r w:rsidRPr="00EC092D">
              <w:rPr>
                <w:rFonts w:cs="Arial"/>
                <w:lang w:eastAsia="en-GB"/>
              </w:rPr>
              <w:t>RF common mode</w:t>
            </w:r>
          </w:p>
          <w:p w14:paraId="50D91500"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33078FD2"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425379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2D18C11"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BF75294"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4EEE9E42" w14:textId="77777777" w:rsidTr="00934ADE">
        <w:trPr>
          <w:cantSplit/>
          <w:jc w:val="center"/>
        </w:trPr>
        <w:tc>
          <w:tcPr>
            <w:tcW w:w="1878" w:type="dxa"/>
          </w:tcPr>
          <w:p w14:paraId="5E79BFD9"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7FC1E2A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4C207C4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54B98F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1037FCEC"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310CC4AF" w14:textId="77777777" w:rsidTr="00934ADE">
        <w:trPr>
          <w:cantSplit/>
          <w:jc w:val="center"/>
        </w:trPr>
        <w:tc>
          <w:tcPr>
            <w:tcW w:w="1878" w:type="dxa"/>
          </w:tcPr>
          <w:p w14:paraId="333A307B"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A62A4BE"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1556E07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40EF28F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02D0B0"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51E231C2" w14:textId="77777777" w:rsidR="00934ADE" w:rsidRPr="00EC092D" w:rsidRDefault="00934ADE" w:rsidP="00934ADE"/>
    <w:p w14:paraId="6D9BC48D" w14:textId="77777777" w:rsidR="00934ADE" w:rsidRPr="00EC092D" w:rsidRDefault="00934ADE" w:rsidP="00934ADE">
      <w:pPr>
        <w:pStyle w:val="Heading1"/>
      </w:pPr>
      <w:bookmarkStart w:id="168" w:name="_Toc21020130"/>
      <w:bookmarkStart w:id="169" w:name="_Toc29763931"/>
      <w:bookmarkStart w:id="170" w:name="_Toc29763974"/>
      <w:bookmarkStart w:id="171" w:name="_Toc36031805"/>
      <w:bookmarkStart w:id="172" w:name="_Toc37180244"/>
      <w:bookmarkStart w:id="173" w:name="_Toc45877255"/>
      <w:bookmarkStart w:id="174" w:name="_Toc130736041"/>
      <w:r w:rsidRPr="00EC092D">
        <w:t>8</w:t>
      </w:r>
      <w:r w:rsidRPr="00EC092D">
        <w:tab/>
        <w:t>Emission</w:t>
      </w:r>
      <w:bookmarkEnd w:id="168"/>
      <w:bookmarkEnd w:id="169"/>
      <w:bookmarkEnd w:id="170"/>
      <w:bookmarkEnd w:id="171"/>
      <w:bookmarkEnd w:id="172"/>
      <w:bookmarkEnd w:id="173"/>
      <w:bookmarkEnd w:id="174"/>
    </w:p>
    <w:p w14:paraId="0BD056B4" w14:textId="77777777" w:rsidR="00934ADE" w:rsidRPr="00EC092D" w:rsidRDefault="00934ADE" w:rsidP="00934ADE">
      <w:pPr>
        <w:pStyle w:val="Heading2"/>
        <w:rPr>
          <w:lang w:eastAsia="en-GB"/>
        </w:rPr>
      </w:pPr>
      <w:bookmarkStart w:id="175" w:name="_Toc21020131"/>
      <w:bookmarkStart w:id="176" w:name="_Toc29763932"/>
      <w:bookmarkStart w:id="177" w:name="_Toc29763975"/>
      <w:bookmarkStart w:id="178" w:name="_Toc36031806"/>
      <w:bookmarkStart w:id="179" w:name="_Toc37180245"/>
      <w:bookmarkStart w:id="180" w:name="_Toc45877256"/>
      <w:bookmarkStart w:id="181" w:name="_Toc130736042"/>
      <w:r w:rsidRPr="00EC092D">
        <w:rPr>
          <w:lang w:eastAsia="en-GB"/>
        </w:rPr>
        <w:t>8.1</w:t>
      </w:r>
      <w:r w:rsidRPr="00EC092D">
        <w:rPr>
          <w:lang w:eastAsia="en-GB"/>
        </w:rPr>
        <w:tab/>
        <w:t>Test configurations</w:t>
      </w:r>
      <w:bookmarkEnd w:id="175"/>
      <w:bookmarkEnd w:id="176"/>
      <w:bookmarkEnd w:id="177"/>
      <w:bookmarkEnd w:id="178"/>
      <w:bookmarkEnd w:id="179"/>
      <w:bookmarkEnd w:id="180"/>
      <w:bookmarkEnd w:id="181"/>
    </w:p>
    <w:p w14:paraId="529AE612"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1B79209A"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10E4622E"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249734F6"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7D78853"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295B285"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43EE4E0A"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2834B88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09986DFD"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7C02CF2"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628915EE" w14:textId="77777777" w:rsidR="00934ADE" w:rsidRPr="00EC092D" w:rsidRDefault="00934ADE" w:rsidP="00934ADE">
      <w:pPr>
        <w:pStyle w:val="Heading2"/>
        <w:rPr>
          <w:lang w:eastAsia="en-GB"/>
        </w:rPr>
      </w:pPr>
      <w:bookmarkStart w:id="182" w:name="_Toc21020132"/>
      <w:bookmarkStart w:id="183" w:name="_Toc29763933"/>
      <w:bookmarkStart w:id="184" w:name="_Toc29763976"/>
      <w:bookmarkStart w:id="185" w:name="_Toc36031807"/>
      <w:bookmarkStart w:id="186" w:name="_Toc37180246"/>
      <w:bookmarkStart w:id="187" w:name="_Toc45877257"/>
      <w:bookmarkStart w:id="188" w:name="_Toc130736043"/>
      <w:r w:rsidRPr="00EC092D">
        <w:rPr>
          <w:lang w:eastAsia="en-GB"/>
        </w:rPr>
        <w:lastRenderedPageBreak/>
        <w:t>8.2</w:t>
      </w:r>
      <w:r w:rsidRPr="00EC092D">
        <w:rPr>
          <w:lang w:eastAsia="en-GB"/>
        </w:rPr>
        <w:tab/>
        <w:t>Radiated emission from base station</w:t>
      </w:r>
      <w:bookmarkEnd w:id="182"/>
      <w:bookmarkEnd w:id="183"/>
      <w:bookmarkEnd w:id="184"/>
      <w:bookmarkEnd w:id="185"/>
      <w:bookmarkEnd w:id="186"/>
      <w:bookmarkEnd w:id="187"/>
      <w:bookmarkEnd w:id="188"/>
      <w:r w:rsidRPr="00EC092D">
        <w:rPr>
          <w:lang w:eastAsia="en-GB"/>
        </w:rPr>
        <w:t xml:space="preserve"> </w:t>
      </w:r>
    </w:p>
    <w:p w14:paraId="401B3962" w14:textId="77777777" w:rsidR="00934ADE" w:rsidRPr="00EC092D" w:rsidRDefault="00934ADE" w:rsidP="00934ADE">
      <w:pPr>
        <w:pStyle w:val="Heading3"/>
        <w:rPr>
          <w:lang w:eastAsia="en-GB"/>
        </w:rPr>
      </w:pPr>
      <w:bookmarkStart w:id="189" w:name="_Toc21020133"/>
      <w:bookmarkStart w:id="190" w:name="_Toc29763934"/>
      <w:bookmarkStart w:id="191" w:name="_Toc29763977"/>
      <w:bookmarkStart w:id="192" w:name="_Toc36031808"/>
      <w:bookmarkStart w:id="193" w:name="_Toc37180247"/>
      <w:bookmarkStart w:id="194" w:name="_Toc45877258"/>
      <w:bookmarkStart w:id="195" w:name="_Toc130736044"/>
      <w:r w:rsidRPr="00EC092D">
        <w:rPr>
          <w:lang w:eastAsia="en-GB"/>
        </w:rPr>
        <w:t>8.2.1</w:t>
      </w:r>
      <w:r w:rsidRPr="00EC092D">
        <w:rPr>
          <w:lang w:eastAsia="en-GB"/>
        </w:rPr>
        <w:tab/>
        <w:t>Radiated emission, hybrid AAS BS</w:t>
      </w:r>
      <w:bookmarkEnd w:id="189"/>
      <w:bookmarkEnd w:id="190"/>
      <w:bookmarkEnd w:id="191"/>
      <w:bookmarkEnd w:id="192"/>
      <w:bookmarkEnd w:id="193"/>
      <w:bookmarkEnd w:id="194"/>
      <w:bookmarkEnd w:id="195"/>
      <w:r w:rsidRPr="00EC092D" w:rsidDel="00A17098">
        <w:rPr>
          <w:lang w:eastAsia="en-GB"/>
        </w:rPr>
        <w:t xml:space="preserve"> </w:t>
      </w:r>
    </w:p>
    <w:p w14:paraId="6F7529FC"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7CD88A06"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1A341486"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5B041465"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468F5DF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0515204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16832EB0" w14:textId="77777777" w:rsidR="00934ADE" w:rsidRPr="00EC092D" w:rsidRDefault="00934ADE" w:rsidP="00934ADE">
      <w:pPr>
        <w:pStyle w:val="Heading3"/>
      </w:pPr>
      <w:bookmarkStart w:id="196" w:name="_Toc21020134"/>
      <w:bookmarkStart w:id="197" w:name="_Toc29763935"/>
      <w:bookmarkStart w:id="198" w:name="_Toc29763978"/>
      <w:bookmarkStart w:id="199" w:name="_Toc36031809"/>
      <w:bookmarkStart w:id="200" w:name="_Toc37180248"/>
      <w:bookmarkStart w:id="201" w:name="_Toc45877259"/>
      <w:bookmarkStart w:id="202" w:name="_Toc130736045"/>
      <w:r w:rsidRPr="00EC092D">
        <w:t>8.2.2</w:t>
      </w:r>
      <w:r w:rsidRPr="00EC092D">
        <w:tab/>
        <w:t>Radiated emission, OTA AAS BS</w:t>
      </w:r>
      <w:bookmarkEnd w:id="196"/>
      <w:bookmarkEnd w:id="197"/>
      <w:bookmarkEnd w:id="198"/>
      <w:bookmarkEnd w:id="199"/>
      <w:bookmarkEnd w:id="200"/>
      <w:bookmarkEnd w:id="201"/>
      <w:bookmarkEnd w:id="202"/>
    </w:p>
    <w:p w14:paraId="41A2DDF2"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202955B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6CCB4924"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4DC1D23A" w14:textId="77777777" w:rsidR="00934ADE" w:rsidRPr="00EC092D" w:rsidRDefault="00934ADE" w:rsidP="00934ADE">
      <w:pPr>
        <w:pStyle w:val="Heading2"/>
        <w:rPr>
          <w:lang w:eastAsia="en-GB"/>
        </w:rPr>
      </w:pPr>
      <w:bookmarkStart w:id="203" w:name="_Toc21020135"/>
      <w:bookmarkStart w:id="204" w:name="_Toc29763936"/>
      <w:bookmarkStart w:id="205" w:name="_Toc29763979"/>
      <w:bookmarkStart w:id="206" w:name="_Toc36031810"/>
      <w:bookmarkStart w:id="207" w:name="_Toc37180249"/>
      <w:bookmarkStart w:id="208" w:name="_Toc45877260"/>
      <w:bookmarkStart w:id="209" w:name="_Toc130736046"/>
      <w:r w:rsidRPr="00EC092D">
        <w:rPr>
          <w:lang w:eastAsia="en-GB"/>
        </w:rPr>
        <w:t>8.3</w:t>
      </w:r>
      <w:r w:rsidRPr="00EC092D">
        <w:rPr>
          <w:lang w:eastAsia="en-GB"/>
        </w:rPr>
        <w:tab/>
        <w:t>Conducted emissions, DC power input/output port</w:t>
      </w:r>
      <w:bookmarkEnd w:id="203"/>
      <w:bookmarkEnd w:id="204"/>
      <w:bookmarkEnd w:id="205"/>
      <w:bookmarkEnd w:id="206"/>
      <w:bookmarkEnd w:id="207"/>
      <w:bookmarkEnd w:id="208"/>
      <w:bookmarkEnd w:id="209"/>
    </w:p>
    <w:p w14:paraId="1FAAE77E"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A7FA03E"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D3351B4"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04D21E84"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0BE9634E"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1393676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18F2998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2DF7E7D2"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1A8523BB" w14:textId="77777777" w:rsidR="00934ADE" w:rsidRPr="00EC092D" w:rsidRDefault="00934ADE" w:rsidP="00934ADE">
      <w:pPr>
        <w:pStyle w:val="Heading2"/>
        <w:rPr>
          <w:lang w:eastAsia="en-GB"/>
        </w:rPr>
      </w:pPr>
      <w:bookmarkStart w:id="210" w:name="_Toc21020136"/>
      <w:bookmarkStart w:id="211" w:name="_Toc29763937"/>
      <w:bookmarkStart w:id="212" w:name="_Toc29763980"/>
      <w:bookmarkStart w:id="213" w:name="_Toc36031811"/>
      <w:bookmarkStart w:id="214" w:name="_Toc37180250"/>
      <w:bookmarkStart w:id="215" w:name="_Toc45877261"/>
      <w:bookmarkStart w:id="216" w:name="_Toc130736047"/>
      <w:r w:rsidRPr="00EC092D">
        <w:rPr>
          <w:lang w:eastAsia="en-GB"/>
        </w:rPr>
        <w:t>8.4</w:t>
      </w:r>
      <w:r w:rsidRPr="00EC092D">
        <w:rPr>
          <w:lang w:eastAsia="en-GB"/>
        </w:rPr>
        <w:tab/>
        <w:t>Conducted emissions, AC mains power input/output port</w:t>
      </w:r>
      <w:bookmarkEnd w:id="210"/>
      <w:bookmarkEnd w:id="211"/>
      <w:bookmarkEnd w:id="212"/>
      <w:bookmarkEnd w:id="213"/>
      <w:bookmarkEnd w:id="214"/>
      <w:bookmarkEnd w:id="215"/>
      <w:bookmarkEnd w:id="216"/>
    </w:p>
    <w:p w14:paraId="00B87881"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3FF3AFD9" w14:textId="77777777" w:rsidR="00934ADE" w:rsidRPr="00EC092D" w:rsidRDefault="00934ADE" w:rsidP="00934ADE">
      <w:pPr>
        <w:rPr>
          <w:rFonts w:cs="v4.2.0"/>
          <w:lang w:eastAsia="en-GB"/>
        </w:rPr>
      </w:pPr>
      <w:r w:rsidRPr="00EC092D">
        <w:rPr>
          <w:rFonts w:cs="v4.2.0"/>
          <w:lang w:eastAsia="en-GB"/>
        </w:rPr>
        <w:lastRenderedPageBreak/>
        <w:t>This test is not applicable to AC output ports which are connected directly (or via a circuit breaker) to the AC power port of the EUT.</w:t>
      </w:r>
    </w:p>
    <w:p w14:paraId="02AE0083"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68565703"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354FB7D"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7E40BC6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487CA8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387074AE"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4D390B6E" w14:textId="77777777" w:rsidR="00934ADE" w:rsidRPr="00EC092D" w:rsidRDefault="00934ADE" w:rsidP="00934ADE">
      <w:pPr>
        <w:pStyle w:val="Heading2"/>
        <w:rPr>
          <w:lang w:val="fr-FR" w:eastAsia="en-GB"/>
        </w:rPr>
      </w:pPr>
      <w:bookmarkStart w:id="217" w:name="_Toc21020137"/>
      <w:bookmarkStart w:id="218" w:name="_Toc29763938"/>
      <w:bookmarkStart w:id="219" w:name="_Toc29763981"/>
      <w:bookmarkStart w:id="220" w:name="_Toc36031812"/>
      <w:bookmarkStart w:id="221" w:name="_Toc37180251"/>
      <w:bookmarkStart w:id="222" w:name="_Toc45877262"/>
      <w:bookmarkStart w:id="223" w:name="_Toc130736048"/>
      <w:r w:rsidRPr="00EC092D">
        <w:rPr>
          <w:lang w:val="fr-FR" w:eastAsia="en-GB"/>
        </w:rPr>
        <w:t>8.5</w:t>
      </w:r>
      <w:r w:rsidRPr="00EC092D">
        <w:rPr>
          <w:lang w:val="fr-FR" w:eastAsia="en-GB"/>
        </w:rPr>
        <w:tab/>
        <w:t>Harmonic current emissions (AC mains input port)</w:t>
      </w:r>
      <w:bookmarkEnd w:id="217"/>
      <w:bookmarkEnd w:id="218"/>
      <w:bookmarkEnd w:id="219"/>
      <w:bookmarkEnd w:id="220"/>
      <w:bookmarkEnd w:id="221"/>
      <w:bookmarkEnd w:id="222"/>
      <w:bookmarkEnd w:id="223"/>
    </w:p>
    <w:p w14:paraId="20785B1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444B8348" w14:textId="77777777" w:rsidR="00934ADE" w:rsidRPr="00EC092D" w:rsidRDefault="00934ADE" w:rsidP="00934ADE">
      <w:pPr>
        <w:pStyle w:val="Heading2"/>
        <w:rPr>
          <w:lang w:eastAsia="en-GB"/>
        </w:rPr>
      </w:pPr>
      <w:bookmarkStart w:id="224" w:name="_Toc21020138"/>
      <w:bookmarkStart w:id="225" w:name="_Toc29763939"/>
      <w:bookmarkStart w:id="226" w:name="_Toc29763982"/>
      <w:bookmarkStart w:id="227" w:name="_Toc36031813"/>
      <w:bookmarkStart w:id="228" w:name="_Toc37180252"/>
      <w:bookmarkStart w:id="229" w:name="_Toc45877263"/>
      <w:bookmarkStart w:id="230" w:name="_Toc130736049"/>
      <w:r w:rsidRPr="00EC092D">
        <w:rPr>
          <w:lang w:eastAsia="en-GB"/>
        </w:rPr>
        <w:t>8.6</w:t>
      </w:r>
      <w:r w:rsidRPr="00EC092D">
        <w:rPr>
          <w:lang w:eastAsia="en-GB"/>
        </w:rPr>
        <w:tab/>
        <w:t>Voltage fluctuations and flicker (AC mains input port)</w:t>
      </w:r>
      <w:bookmarkEnd w:id="224"/>
      <w:bookmarkEnd w:id="225"/>
      <w:bookmarkEnd w:id="226"/>
      <w:bookmarkEnd w:id="227"/>
      <w:bookmarkEnd w:id="228"/>
      <w:bookmarkEnd w:id="229"/>
      <w:bookmarkEnd w:id="230"/>
    </w:p>
    <w:p w14:paraId="1FF839A6"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10C85CA4" w14:textId="77777777" w:rsidR="00934ADE" w:rsidRPr="00EC092D" w:rsidRDefault="00934ADE" w:rsidP="00934ADE">
      <w:pPr>
        <w:pStyle w:val="Heading2"/>
        <w:rPr>
          <w:lang w:eastAsia="en-GB"/>
        </w:rPr>
      </w:pPr>
      <w:bookmarkStart w:id="231" w:name="_Toc21020139"/>
      <w:bookmarkStart w:id="232" w:name="_Toc29763940"/>
      <w:bookmarkStart w:id="233" w:name="_Toc29763983"/>
      <w:bookmarkStart w:id="234" w:name="_Toc36031814"/>
      <w:bookmarkStart w:id="235" w:name="_Toc37180253"/>
      <w:bookmarkStart w:id="236" w:name="_Toc45877264"/>
      <w:bookmarkStart w:id="237" w:name="_Toc130736050"/>
      <w:r w:rsidRPr="00EC092D">
        <w:rPr>
          <w:lang w:eastAsia="en-GB"/>
        </w:rPr>
        <w:t>8.7</w:t>
      </w:r>
      <w:r w:rsidRPr="00EC092D">
        <w:rPr>
          <w:lang w:eastAsia="en-GB"/>
        </w:rPr>
        <w:tab/>
        <w:t>Conducted emissions, telecommunication ports</w:t>
      </w:r>
      <w:bookmarkEnd w:id="231"/>
      <w:bookmarkEnd w:id="232"/>
      <w:bookmarkEnd w:id="233"/>
      <w:bookmarkEnd w:id="234"/>
      <w:bookmarkEnd w:id="235"/>
      <w:bookmarkEnd w:id="236"/>
      <w:bookmarkEnd w:id="237"/>
    </w:p>
    <w:p w14:paraId="7196B00E"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3CECF6EE" w14:textId="77777777" w:rsidR="00934ADE" w:rsidRPr="00EC092D" w:rsidRDefault="00934ADE" w:rsidP="00934ADE">
      <w:pPr>
        <w:rPr>
          <w:lang w:eastAsia="en-GB"/>
        </w:rPr>
      </w:pPr>
      <w:r w:rsidRPr="00EC092D">
        <w:rPr>
          <w:lang w:eastAsia="en-GB"/>
        </w:rPr>
        <w:t xml:space="preserve">This test shall be performed on a representative configuration of radio equipment. </w:t>
      </w:r>
    </w:p>
    <w:p w14:paraId="69C9ED63"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02A4E282" w14:textId="77777777" w:rsidR="00934ADE" w:rsidRPr="00EC092D" w:rsidRDefault="00934ADE" w:rsidP="00934ADE">
      <w:pPr>
        <w:pStyle w:val="Heading1"/>
        <w:rPr>
          <w:rFonts w:cs="v4.2.0"/>
        </w:rPr>
      </w:pPr>
      <w:bookmarkStart w:id="238" w:name="_Toc21020140"/>
      <w:bookmarkStart w:id="239" w:name="_Toc29763941"/>
      <w:bookmarkStart w:id="240" w:name="_Toc29763984"/>
      <w:bookmarkStart w:id="241" w:name="_Toc36031815"/>
      <w:bookmarkStart w:id="242" w:name="_Toc37180254"/>
      <w:bookmarkStart w:id="243" w:name="_Toc45877265"/>
      <w:bookmarkStart w:id="244" w:name="_Toc130736051"/>
      <w:r w:rsidRPr="00EC092D">
        <w:rPr>
          <w:rFonts w:cs="v4.2.0"/>
        </w:rPr>
        <w:t>9</w:t>
      </w:r>
      <w:r w:rsidRPr="00EC092D">
        <w:rPr>
          <w:rFonts w:cs="v4.2.0"/>
        </w:rPr>
        <w:tab/>
        <w:t>Immunity</w:t>
      </w:r>
      <w:bookmarkEnd w:id="238"/>
      <w:bookmarkEnd w:id="239"/>
      <w:bookmarkEnd w:id="240"/>
      <w:bookmarkEnd w:id="241"/>
      <w:bookmarkEnd w:id="242"/>
      <w:bookmarkEnd w:id="243"/>
      <w:bookmarkEnd w:id="244"/>
    </w:p>
    <w:p w14:paraId="0A924C27" w14:textId="77777777" w:rsidR="00934ADE" w:rsidRPr="00EC092D" w:rsidRDefault="00934ADE" w:rsidP="00934ADE">
      <w:pPr>
        <w:pStyle w:val="Heading2"/>
        <w:rPr>
          <w:lang w:eastAsia="en-GB"/>
        </w:rPr>
      </w:pPr>
      <w:bookmarkStart w:id="245" w:name="_Toc21020141"/>
      <w:bookmarkStart w:id="246" w:name="_Toc29763942"/>
      <w:bookmarkStart w:id="247" w:name="_Toc29763985"/>
      <w:bookmarkStart w:id="248" w:name="_Toc36031816"/>
      <w:bookmarkStart w:id="249" w:name="_Toc37180255"/>
      <w:bookmarkStart w:id="250" w:name="_Toc45877266"/>
      <w:bookmarkStart w:id="251" w:name="_Toc130736052"/>
      <w:r w:rsidRPr="00EC092D">
        <w:rPr>
          <w:lang w:eastAsia="en-GB"/>
        </w:rPr>
        <w:t>9.1</w:t>
      </w:r>
      <w:r w:rsidRPr="00EC092D">
        <w:rPr>
          <w:lang w:eastAsia="en-GB"/>
        </w:rPr>
        <w:tab/>
        <w:t>Test configurations</w:t>
      </w:r>
      <w:bookmarkEnd w:id="245"/>
      <w:bookmarkEnd w:id="246"/>
      <w:bookmarkEnd w:id="247"/>
      <w:bookmarkEnd w:id="248"/>
      <w:bookmarkEnd w:id="249"/>
      <w:bookmarkEnd w:id="250"/>
      <w:bookmarkEnd w:id="251"/>
    </w:p>
    <w:p w14:paraId="29802D1E"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354FA42B"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4B59CCC4"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F1153CE"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66C8EAD6"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44E60E40"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48BD866A"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conditions, test configuration and mode of operation shall be recorded in the test report;</w:t>
      </w:r>
    </w:p>
    <w:p w14:paraId="29DA7031"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3C0EDFEB"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21B1053A"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F224728"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01108F25"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7350281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651F46FC" w14:textId="77777777" w:rsidR="00934ADE" w:rsidRPr="00EC092D" w:rsidRDefault="00EC092D" w:rsidP="00934ADE">
      <w:pPr>
        <w:pStyle w:val="TH"/>
        <w:rPr>
          <w:lang w:eastAsia="en-GB"/>
        </w:rPr>
      </w:pPr>
      <w:r w:rsidRPr="00EC092D">
        <w:rPr>
          <w:noProof/>
          <w:lang w:val="en-US" w:eastAsia="ko-KR"/>
        </w:rPr>
        <w:drawing>
          <wp:inline distT="0" distB="0" distL="0" distR="0" wp14:anchorId="3D492C7F" wp14:editId="3B3CD06A">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7BF31952"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381F4E95" w14:textId="77777777" w:rsidR="00934ADE" w:rsidRPr="00EC092D" w:rsidRDefault="00EC092D" w:rsidP="00934ADE">
      <w:pPr>
        <w:pStyle w:val="TH"/>
      </w:pPr>
      <w:r w:rsidRPr="00EC092D">
        <w:rPr>
          <w:noProof/>
          <w:lang w:val="en-US" w:eastAsia="ko-KR"/>
        </w:rPr>
        <w:drawing>
          <wp:inline distT="0" distB="0" distL="0" distR="0" wp14:anchorId="271448E7" wp14:editId="503D89F4">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24168445"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0EDD1240" w14:textId="77777777" w:rsidR="00934ADE" w:rsidRPr="00EC092D" w:rsidRDefault="00934ADE" w:rsidP="00934ADE">
      <w:pPr>
        <w:pStyle w:val="Heading2"/>
        <w:rPr>
          <w:lang w:eastAsia="en-GB"/>
        </w:rPr>
      </w:pPr>
      <w:bookmarkStart w:id="252" w:name="_Toc21020142"/>
      <w:bookmarkStart w:id="253" w:name="_Toc29763943"/>
      <w:bookmarkStart w:id="254" w:name="_Toc29763986"/>
      <w:bookmarkStart w:id="255" w:name="_Toc36031817"/>
      <w:bookmarkStart w:id="256" w:name="_Toc37180256"/>
      <w:bookmarkStart w:id="257" w:name="_Toc45877267"/>
      <w:bookmarkStart w:id="258" w:name="_Toc130736053"/>
      <w:r w:rsidRPr="00EC092D">
        <w:rPr>
          <w:lang w:eastAsia="en-GB"/>
        </w:rPr>
        <w:t>9.2</w:t>
      </w:r>
      <w:r w:rsidRPr="00EC092D">
        <w:rPr>
          <w:lang w:eastAsia="en-GB"/>
        </w:rPr>
        <w:tab/>
        <w:t>RF electromagnetic field (80 MHz - 6000 MHz)</w:t>
      </w:r>
      <w:bookmarkEnd w:id="252"/>
      <w:bookmarkEnd w:id="253"/>
      <w:bookmarkEnd w:id="254"/>
      <w:bookmarkEnd w:id="255"/>
      <w:bookmarkEnd w:id="256"/>
      <w:bookmarkEnd w:id="257"/>
      <w:bookmarkEnd w:id="258"/>
    </w:p>
    <w:p w14:paraId="5211EA28" w14:textId="77777777" w:rsidR="00934ADE" w:rsidRPr="00EC092D" w:rsidRDefault="00934ADE" w:rsidP="00934ADE">
      <w:pPr>
        <w:pStyle w:val="Heading3"/>
        <w:rPr>
          <w:lang w:eastAsia="en-GB"/>
        </w:rPr>
      </w:pPr>
      <w:bookmarkStart w:id="259" w:name="_Toc21020143"/>
      <w:bookmarkStart w:id="260" w:name="_Toc29763944"/>
      <w:bookmarkStart w:id="261" w:name="_Toc29763987"/>
      <w:bookmarkStart w:id="262" w:name="_Toc36031818"/>
      <w:bookmarkStart w:id="263" w:name="_Toc37180257"/>
      <w:bookmarkStart w:id="264" w:name="_Toc45877268"/>
      <w:bookmarkStart w:id="265" w:name="_Toc130736054"/>
      <w:r w:rsidRPr="00EC092D">
        <w:rPr>
          <w:lang w:eastAsia="en-GB"/>
        </w:rPr>
        <w:t>9.2.1</w:t>
      </w:r>
      <w:r w:rsidRPr="00EC092D">
        <w:rPr>
          <w:lang w:eastAsia="en-GB"/>
        </w:rPr>
        <w:tab/>
        <w:t>RF electromagnetic field, hybrid AAS BS</w:t>
      </w:r>
      <w:bookmarkEnd w:id="259"/>
      <w:bookmarkEnd w:id="260"/>
      <w:bookmarkEnd w:id="261"/>
      <w:bookmarkEnd w:id="262"/>
      <w:bookmarkEnd w:id="263"/>
      <w:bookmarkEnd w:id="264"/>
      <w:bookmarkEnd w:id="265"/>
    </w:p>
    <w:p w14:paraId="1450D042"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7B5231A4"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1B474D3A" w14:textId="77777777" w:rsidR="00934ADE" w:rsidRPr="00EC092D" w:rsidRDefault="00934ADE" w:rsidP="00934ADE">
      <w:pPr>
        <w:pStyle w:val="Heading3"/>
        <w:rPr>
          <w:lang w:eastAsia="en-GB"/>
        </w:rPr>
      </w:pPr>
      <w:bookmarkStart w:id="266" w:name="_Toc21020144"/>
      <w:bookmarkStart w:id="267" w:name="_Toc29763945"/>
      <w:bookmarkStart w:id="268" w:name="_Toc29763988"/>
      <w:bookmarkStart w:id="269" w:name="_Toc36031819"/>
      <w:bookmarkStart w:id="270" w:name="_Toc37180258"/>
      <w:bookmarkStart w:id="271" w:name="_Toc45877269"/>
      <w:bookmarkStart w:id="272" w:name="_Toc130736055"/>
      <w:r w:rsidRPr="00EC092D">
        <w:rPr>
          <w:lang w:eastAsia="en-GB"/>
        </w:rPr>
        <w:lastRenderedPageBreak/>
        <w:t>9.2.2</w:t>
      </w:r>
      <w:r w:rsidRPr="00EC092D">
        <w:rPr>
          <w:lang w:eastAsia="en-GB"/>
        </w:rPr>
        <w:tab/>
        <w:t>RF electromagnetic field, OTA AAS BS</w:t>
      </w:r>
      <w:bookmarkEnd w:id="266"/>
      <w:bookmarkEnd w:id="267"/>
      <w:bookmarkEnd w:id="268"/>
      <w:bookmarkEnd w:id="269"/>
      <w:bookmarkEnd w:id="270"/>
      <w:bookmarkEnd w:id="271"/>
      <w:bookmarkEnd w:id="272"/>
    </w:p>
    <w:p w14:paraId="196A6C3C"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22C6FC2F"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46C56E5E" w14:textId="3B9ADCD5" w:rsidR="00934ADE" w:rsidRDefault="00B50A80"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1F27D714"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5672E651" w14:textId="77777777" w:rsidR="00934ADE" w:rsidRPr="00EC092D" w:rsidRDefault="00EC092D" w:rsidP="00934ADE">
      <w:pPr>
        <w:pStyle w:val="TH"/>
        <w:rPr>
          <w:noProof/>
          <w:lang w:val="en-US"/>
        </w:rPr>
      </w:pPr>
      <w:r w:rsidRPr="00EC092D">
        <w:rPr>
          <w:noProof/>
          <w:lang w:val="en-US" w:eastAsia="ko-KR"/>
        </w:rPr>
        <w:drawing>
          <wp:inline distT="0" distB="0" distL="0" distR="0" wp14:anchorId="63E22CC8" wp14:editId="76DCD802">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0FA9948"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8D70930"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6C8872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49A9A9D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0CE5AF4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62829255"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273" w:name="_Hlk533534083"/>
      <w:r w:rsidRPr="00EC092D">
        <w:rPr>
          <w:lang w:eastAsia="en-GB"/>
        </w:rPr>
        <w:t>OTA AAS BS in single RAT NR operation</w:t>
      </w:r>
      <w:bookmarkEnd w:id="273"/>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4634A8A9" w14:textId="77777777" w:rsidR="00934ADE" w:rsidRPr="00EC092D" w:rsidRDefault="00934ADE" w:rsidP="00934ADE">
      <w:pPr>
        <w:pStyle w:val="Heading2"/>
        <w:rPr>
          <w:lang w:eastAsia="en-GB"/>
        </w:rPr>
      </w:pPr>
      <w:bookmarkStart w:id="274" w:name="_Toc21020145"/>
      <w:bookmarkStart w:id="275" w:name="_Toc29763946"/>
      <w:bookmarkStart w:id="276" w:name="_Toc29763989"/>
      <w:bookmarkStart w:id="277" w:name="_Toc36031820"/>
      <w:bookmarkStart w:id="278" w:name="_Toc37180259"/>
      <w:bookmarkStart w:id="279" w:name="_Toc45877270"/>
      <w:bookmarkStart w:id="280" w:name="_Toc130736056"/>
      <w:r w:rsidRPr="00EC092D">
        <w:rPr>
          <w:lang w:eastAsia="en-GB"/>
        </w:rPr>
        <w:lastRenderedPageBreak/>
        <w:t>9.3</w:t>
      </w:r>
      <w:r w:rsidRPr="00EC092D">
        <w:rPr>
          <w:lang w:eastAsia="en-GB"/>
        </w:rPr>
        <w:tab/>
        <w:t>Electrostatic discharge</w:t>
      </w:r>
      <w:bookmarkEnd w:id="274"/>
      <w:bookmarkEnd w:id="275"/>
      <w:bookmarkEnd w:id="276"/>
      <w:bookmarkEnd w:id="277"/>
      <w:bookmarkEnd w:id="278"/>
      <w:bookmarkEnd w:id="279"/>
      <w:bookmarkEnd w:id="280"/>
    </w:p>
    <w:p w14:paraId="6D3736CE"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7A3E6DC0"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480554C3"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0F9199FB" w14:textId="77777777" w:rsidR="00934ADE" w:rsidRPr="00EC092D" w:rsidRDefault="00934ADE" w:rsidP="00934ADE">
      <w:pPr>
        <w:pStyle w:val="Heading2"/>
        <w:rPr>
          <w:lang w:eastAsia="en-GB"/>
        </w:rPr>
      </w:pPr>
      <w:bookmarkStart w:id="281" w:name="_Toc21020146"/>
      <w:bookmarkStart w:id="282" w:name="_Toc29763947"/>
      <w:bookmarkStart w:id="283" w:name="_Toc29763990"/>
      <w:bookmarkStart w:id="284" w:name="_Toc36031821"/>
      <w:bookmarkStart w:id="285" w:name="_Toc37180260"/>
      <w:bookmarkStart w:id="286" w:name="_Toc45877271"/>
      <w:bookmarkStart w:id="287" w:name="_Toc130736057"/>
      <w:r w:rsidRPr="00EC092D">
        <w:rPr>
          <w:lang w:eastAsia="en-GB"/>
        </w:rPr>
        <w:t>9.4</w:t>
      </w:r>
      <w:r w:rsidRPr="00EC092D">
        <w:rPr>
          <w:lang w:eastAsia="en-GB"/>
        </w:rPr>
        <w:tab/>
        <w:t>Fast transients common mode</w:t>
      </w:r>
      <w:bookmarkEnd w:id="281"/>
      <w:bookmarkEnd w:id="282"/>
      <w:bookmarkEnd w:id="283"/>
      <w:bookmarkEnd w:id="284"/>
      <w:bookmarkEnd w:id="285"/>
      <w:bookmarkEnd w:id="286"/>
      <w:bookmarkEnd w:id="287"/>
    </w:p>
    <w:p w14:paraId="5FCCDD31"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14E84AE"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4C44E5EB" w14:textId="77777777"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0A3558FE"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3BA3BBF9"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136F2609" w14:textId="77777777" w:rsidR="00934ADE" w:rsidRPr="00EC092D" w:rsidRDefault="00934ADE" w:rsidP="00934ADE">
      <w:pPr>
        <w:pStyle w:val="Heading2"/>
        <w:rPr>
          <w:lang w:eastAsia="en-GB"/>
        </w:rPr>
      </w:pPr>
      <w:bookmarkStart w:id="288" w:name="_Ref371906712"/>
      <w:bookmarkStart w:id="289" w:name="_Toc21020147"/>
      <w:bookmarkStart w:id="290" w:name="_Toc29763948"/>
      <w:bookmarkStart w:id="291" w:name="_Toc29763991"/>
      <w:bookmarkStart w:id="292" w:name="_Toc36031822"/>
      <w:bookmarkStart w:id="293" w:name="_Toc37180261"/>
      <w:bookmarkStart w:id="294" w:name="_Toc45877272"/>
      <w:bookmarkStart w:id="295" w:name="_Toc130736058"/>
      <w:r w:rsidRPr="00EC092D">
        <w:rPr>
          <w:lang w:eastAsia="en-GB"/>
        </w:rPr>
        <w:t>9.5</w:t>
      </w:r>
      <w:r w:rsidRPr="00EC092D">
        <w:rPr>
          <w:lang w:eastAsia="en-GB"/>
        </w:rPr>
        <w:tab/>
        <w:t>RF common mode (0.15 MHz - 80 MHz</w:t>
      </w:r>
      <w:bookmarkEnd w:id="288"/>
      <w:r w:rsidRPr="00EC092D">
        <w:rPr>
          <w:lang w:eastAsia="en-GB"/>
        </w:rPr>
        <w:t>)</w:t>
      </w:r>
      <w:bookmarkEnd w:id="289"/>
      <w:bookmarkEnd w:id="290"/>
      <w:bookmarkEnd w:id="291"/>
      <w:bookmarkEnd w:id="292"/>
      <w:bookmarkEnd w:id="293"/>
      <w:bookmarkEnd w:id="294"/>
      <w:bookmarkEnd w:id="295"/>
    </w:p>
    <w:p w14:paraId="2A12F44C"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432D6F6"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1D6D5C8F" w14:textId="77777777"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07848E7A"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035A9E77"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467DDAED" w14:textId="3F169B7D" w:rsidR="00934ADE" w:rsidRPr="00EC092D" w:rsidRDefault="00B50A80"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65448991" w14:textId="77777777" w:rsidR="00934ADE" w:rsidRPr="00EC092D" w:rsidRDefault="00934ADE" w:rsidP="00934ADE">
      <w:pPr>
        <w:pStyle w:val="Heading2"/>
        <w:rPr>
          <w:lang w:eastAsia="en-GB"/>
        </w:rPr>
      </w:pPr>
      <w:bookmarkStart w:id="296" w:name="_Toc21020148"/>
      <w:bookmarkStart w:id="297" w:name="_Toc29763949"/>
      <w:bookmarkStart w:id="298" w:name="_Toc29763992"/>
      <w:bookmarkStart w:id="299" w:name="_Toc36031823"/>
      <w:bookmarkStart w:id="300" w:name="_Toc37180262"/>
      <w:bookmarkStart w:id="301" w:name="_Toc45877273"/>
      <w:bookmarkStart w:id="302" w:name="_Toc130736059"/>
      <w:r w:rsidRPr="00EC092D">
        <w:rPr>
          <w:lang w:eastAsia="en-GB"/>
        </w:rPr>
        <w:t>9.6</w:t>
      </w:r>
      <w:r w:rsidRPr="00EC092D">
        <w:rPr>
          <w:lang w:eastAsia="en-GB"/>
        </w:rPr>
        <w:tab/>
        <w:t>Voltage dips and interruptions</w:t>
      </w:r>
      <w:bookmarkEnd w:id="296"/>
      <w:bookmarkEnd w:id="297"/>
      <w:bookmarkEnd w:id="298"/>
      <w:bookmarkEnd w:id="299"/>
      <w:bookmarkEnd w:id="300"/>
      <w:bookmarkEnd w:id="301"/>
      <w:bookmarkEnd w:id="302"/>
    </w:p>
    <w:p w14:paraId="115E66DB"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6D9C979A"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B70EA0E"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5CFDF59"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2B81F04" w14:textId="77777777" w:rsidR="00934ADE" w:rsidRPr="00EC092D" w:rsidRDefault="00934ADE" w:rsidP="00934ADE">
      <w:pPr>
        <w:pStyle w:val="Heading2"/>
        <w:rPr>
          <w:lang w:eastAsia="en-GB"/>
        </w:rPr>
      </w:pPr>
      <w:bookmarkStart w:id="303" w:name="_Toc21020149"/>
      <w:bookmarkStart w:id="304" w:name="_Toc29763950"/>
      <w:bookmarkStart w:id="305" w:name="_Toc29763993"/>
      <w:bookmarkStart w:id="306" w:name="_Toc36031824"/>
      <w:bookmarkStart w:id="307" w:name="_Toc37180263"/>
      <w:bookmarkStart w:id="308" w:name="_Toc45877274"/>
      <w:bookmarkStart w:id="309" w:name="_Toc130736060"/>
      <w:r w:rsidRPr="00EC092D">
        <w:rPr>
          <w:lang w:eastAsia="en-GB"/>
        </w:rPr>
        <w:t>9.7</w:t>
      </w:r>
      <w:r w:rsidRPr="00EC092D">
        <w:rPr>
          <w:lang w:eastAsia="en-GB"/>
        </w:rPr>
        <w:tab/>
        <w:t>Surges, common and differential mode</w:t>
      </w:r>
      <w:bookmarkEnd w:id="303"/>
      <w:bookmarkEnd w:id="304"/>
      <w:bookmarkEnd w:id="305"/>
      <w:bookmarkEnd w:id="306"/>
      <w:bookmarkEnd w:id="307"/>
      <w:bookmarkEnd w:id="308"/>
      <w:bookmarkEnd w:id="309"/>
    </w:p>
    <w:p w14:paraId="5C8AB372"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5012F1D5"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1D454EB" w14:textId="77777777" w:rsidR="00934ADE" w:rsidRPr="00EC092D" w:rsidRDefault="00934ADE" w:rsidP="00934ADE">
      <w:pPr>
        <w:rPr>
          <w:rFonts w:cs="v4.2.0"/>
          <w:lang w:eastAsia="en-GB"/>
        </w:rPr>
      </w:pPr>
      <w:r w:rsidRPr="00EC092D">
        <w:rPr>
          <w:rFonts w:cs="v4.2.0"/>
          <w:lang w:eastAsia="en-GB"/>
        </w:rPr>
        <w:lastRenderedPageBreak/>
        <w:t>This test shall be additionally performed on telecommunication ports.</w:t>
      </w:r>
    </w:p>
    <w:p w14:paraId="49CA7B5C"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77EB56E8"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1A71F500" w14:textId="77777777" w:rsidR="00934ADE" w:rsidRPr="00EC092D" w:rsidRDefault="00934ADE" w:rsidP="00934ADE">
      <w:pPr>
        <w:pStyle w:val="Heading8"/>
      </w:pPr>
      <w:bookmarkStart w:id="310" w:name="historyclause"/>
      <w:r w:rsidRPr="00EC092D">
        <w:br w:type="page"/>
      </w:r>
      <w:bookmarkStart w:id="311" w:name="_Toc21020150"/>
      <w:bookmarkStart w:id="312" w:name="_Toc29763951"/>
      <w:bookmarkStart w:id="313" w:name="_Toc29763994"/>
      <w:bookmarkStart w:id="314" w:name="_Toc36031825"/>
      <w:bookmarkStart w:id="315" w:name="_Toc37180264"/>
      <w:bookmarkStart w:id="316" w:name="_Toc45877275"/>
      <w:bookmarkStart w:id="317" w:name="_Toc130736061"/>
      <w:r w:rsidRPr="00EC092D">
        <w:lastRenderedPageBreak/>
        <w:t>Annex A (informative):</w:t>
      </w:r>
      <w:r w:rsidRPr="00EC092D">
        <w:br/>
        <w:t>Change history</w:t>
      </w:r>
      <w:bookmarkEnd w:id="311"/>
      <w:bookmarkEnd w:id="312"/>
      <w:bookmarkEnd w:id="313"/>
      <w:bookmarkEnd w:id="314"/>
      <w:bookmarkEnd w:id="315"/>
      <w:bookmarkEnd w:id="316"/>
      <w:bookmarkEnd w:id="317"/>
    </w:p>
    <w:p w14:paraId="20D0B813"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652A2D6A" w14:textId="77777777" w:rsidTr="003B2C18">
        <w:trPr>
          <w:cantSplit/>
        </w:trPr>
        <w:tc>
          <w:tcPr>
            <w:tcW w:w="9639" w:type="dxa"/>
            <w:gridSpan w:val="8"/>
            <w:tcBorders>
              <w:bottom w:val="nil"/>
            </w:tcBorders>
            <w:shd w:val="solid" w:color="FFFFFF" w:fill="auto"/>
          </w:tcPr>
          <w:p w14:paraId="023277CA" w14:textId="77777777" w:rsidR="00934ADE" w:rsidRPr="00EC092D" w:rsidRDefault="00934ADE" w:rsidP="00934ADE">
            <w:pPr>
              <w:pStyle w:val="TAL"/>
              <w:jc w:val="center"/>
              <w:rPr>
                <w:b/>
                <w:sz w:val="16"/>
              </w:rPr>
            </w:pPr>
            <w:bookmarkStart w:id="318" w:name="OLE_LINK20"/>
            <w:bookmarkStart w:id="319" w:name="OLE_LINK21"/>
            <w:bookmarkStart w:id="320" w:name="OLE_LINK22"/>
            <w:r w:rsidRPr="00EC092D">
              <w:rPr>
                <w:b/>
              </w:rPr>
              <w:t>Change history</w:t>
            </w:r>
          </w:p>
        </w:tc>
      </w:tr>
      <w:tr w:rsidR="00934ADE" w:rsidRPr="00EC092D" w14:paraId="35EDF59B" w14:textId="77777777" w:rsidTr="003B2C18">
        <w:tc>
          <w:tcPr>
            <w:tcW w:w="800" w:type="dxa"/>
            <w:shd w:val="pct10" w:color="auto" w:fill="FFFFFF"/>
          </w:tcPr>
          <w:p w14:paraId="1E1D1BB8"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5DBD3503"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3EA7A5C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408ECC02"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41353BF9"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324A91BB"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71C5775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3F803E97" w14:textId="77777777" w:rsidR="00934ADE" w:rsidRPr="00EC092D" w:rsidRDefault="00934ADE" w:rsidP="00934ADE">
            <w:pPr>
              <w:pStyle w:val="TAL"/>
              <w:rPr>
                <w:b/>
                <w:sz w:val="16"/>
              </w:rPr>
            </w:pPr>
            <w:r w:rsidRPr="00EC092D">
              <w:rPr>
                <w:b/>
                <w:sz w:val="16"/>
              </w:rPr>
              <w:t>New version</w:t>
            </w:r>
          </w:p>
        </w:tc>
      </w:tr>
      <w:tr w:rsidR="00934ADE" w:rsidRPr="00EC092D" w14:paraId="47D2253B" w14:textId="77777777" w:rsidTr="003B2C18">
        <w:tc>
          <w:tcPr>
            <w:tcW w:w="800" w:type="dxa"/>
            <w:shd w:val="solid" w:color="FFFFFF" w:fill="auto"/>
          </w:tcPr>
          <w:p w14:paraId="04F4117B"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224F4AD1"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56F5F111"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42DFB68" w14:textId="77777777" w:rsidR="00934ADE" w:rsidRPr="00EC092D" w:rsidRDefault="00934ADE" w:rsidP="00934ADE">
            <w:pPr>
              <w:pStyle w:val="TAL"/>
              <w:rPr>
                <w:sz w:val="16"/>
                <w:szCs w:val="16"/>
              </w:rPr>
            </w:pPr>
          </w:p>
        </w:tc>
        <w:tc>
          <w:tcPr>
            <w:tcW w:w="425" w:type="dxa"/>
            <w:shd w:val="solid" w:color="FFFFFF" w:fill="auto"/>
          </w:tcPr>
          <w:p w14:paraId="6312A3A3" w14:textId="77777777" w:rsidR="00934ADE" w:rsidRPr="00EC092D" w:rsidRDefault="00934ADE" w:rsidP="00934ADE">
            <w:pPr>
              <w:pStyle w:val="TAL"/>
              <w:rPr>
                <w:sz w:val="16"/>
                <w:szCs w:val="16"/>
              </w:rPr>
            </w:pPr>
          </w:p>
        </w:tc>
        <w:tc>
          <w:tcPr>
            <w:tcW w:w="425" w:type="dxa"/>
            <w:shd w:val="solid" w:color="FFFFFF" w:fill="auto"/>
          </w:tcPr>
          <w:p w14:paraId="5D1CA2C4" w14:textId="77777777" w:rsidR="00934ADE" w:rsidRPr="00EC092D" w:rsidRDefault="00934ADE" w:rsidP="00934ADE">
            <w:pPr>
              <w:pStyle w:val="TAL"/>
              <w:rPr>
                <w:sz w:val="16"/>
                <w:szCs w:val="16"/>
              </w:rPr>
            </w:pPr>
          </w:p>
        </w:tc>
        <w:tc>
          <w:tcPr>
            <w:tcW w:w="4962" w:type="dxa"/>
            <w:shd w:val="solid" w:color="FFFFFF" w:fill="auto"/>
          </w:tcPr>
          <w:p w14:paraId="2E9D3164"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5F7C8A4A" w14:textId="77777777" w:rsidR="00934ADE" w:rsidRPr="00EC092D" w:rsidRDefault="00934ADE" w:rsidP="00934ADE">
            <w:pPr>
              <w:pStyle w:val="TAL"/>
              <w:rPr>
                <w:sz w:val="16"/>
                <w:szCs w:val="16"/>
              </w:rPr>
            </w:pPr>
            <w:r w:rsidRPr="00EC092D">
              <w:rPr>
                <w:sz w:val="16"/>
                <w:szCs w:val="16"/>
              </w:rPr>
              <w:t>0.1.0</w:t>
            </w:r>
          </w:p>
        </w:tc>
      </w:tr>
      <w:tr w:rsidR="00934ADE" w:rsidRPr="00EC092D" w14:paraId="68FB33F9" w14:textId="77777777" w:rsidTr="003B2C18">
        <w:tc>
          <w:tcPr>
            <w:tcW w:w="800" w:type="dxa"/>
            <w:shd w:val="solid" w:color="FFFFFF" w:fill="auto"/>
          </w:tcPr>
          <w:p w14:paraId="63EB14EF"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4C8F001F"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250483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392DD2E0" w14:textId="77777777" w:rsidR="00934ADE" w:rsidRPr="00EC092D" w:rsidRDefault="00934ADE" w:rsidP="00934ADE">
            <w:pPr>
              <w:pStyle w:val="TAL"/>
              <w:rPr>
                <w:sz w:val="16"/>
                <w:szCs w:val="16"/>
              </w:rPr>
            </w:pPr>
          </w:p>
        </w:tc>
        <w:tc>
          <w:tcPr>
            <w:tcW w:w="425" w:type="dxa"/>
            <w:shd w:val="solid" w:color="FFFFFF" w:fill="auto"/>
          </w:tcPr>
          <w:p w14:paraId="2DFFB42B" w14:textId="77777777" w:rsidR="00934ADE" w:rsidRPr="00EC092D" w:rsidRDefault="00934ADE" w:rsidP="00934ADE">
            <w:pPr>
              <w:pStyle w:val="TAL"/>
              <w:rPr>
                <w:sz w:val="16"/>
                <w:szCs w:val="16"/>
              </w:rPr>
            </w:pPr>
          </w:p>
        </w:tc>
        <w:tc>
          <w:tcPr>
            <w:tcW w:w="425" w:type="dxa"/>
            <w:shd w:val="solid" w:color="FFFFFF" w:fill="auto"/>
          </w:tcPr>
          <w:p w14:paraId="45AF9276" w14:textId="77777777" w:rsidR="00934ADE" w:rsidRPr="00EC092D" w:rsidRDefault="00934ADE" w:rsidP="00934ADE">
            <w:pPr>
              <w:pStyle w:val="TAL"/>
              <w:rPr>
                <w:sz w:val="16"/>
                <w:szCs w:val="16"/>
              </w:rPr>
            </w:pPr>
          </w:p>
        </w:tc>
        <w:tc>
          <w:tcPr>
            <w:tcW w:w="4962" w:type="dxa"/>
            <w:shd w:val="solid" w:color="FFFFFF" w:fill="auto"/>
          </w:tcPr>
          <w:p w14:paraId="7B92A596" w14:textId="77777777" w:rsidR="00934ADE" w:rsidRPr="00EC092D" w:rsidRDefault="00934ADE" w:rsidP="00934ADE">
            <w:pPr>
              <w:pStyle w:val="TAL"/>
              <w:rPr>
                <w:sz w:val="16"/>
                <w:szCs w:val="16"/>
              </w:rPr>
            </w:pPr>
            <w:r w:rsidRPr="00EC092D">
              <w:rPr>
                <w:sz w:val="16"/>
                <w:szCs w:val="16"/>
              </w:rPr>
              <w:t>Presented to RAN for approval.</w:t>
            </w:r>
          </w:p>
          <w:p w14:paraId="43E75AD6"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1D949A96" w14:textId="77777777" w:rsidR="00934ADE" w:rsidRPr="00EC092D" w:rsidRDefault="00934ADE" w:rsidP="00934ADE">
            <w:pPr>
              <w:pStyle w:val="TAL"/>
              <w:rPr>
                <w:sz w:val="16"/>
                <w:szCs w:val="16"/>
              </w:rPr>
            </w:pPr>
            <w:r w:rsidRPr="00EC092D">
              <w:rPr>
                <w:sz w:val="16"/>
                <w:szCs w:val="16"/>
              </w:rPr>
              <w:t>1.0.0</w:t>
            </w:r>
          </w:p>
        </w:tc>
      </w:tr>
      <w:tr w:rsidR="00934ADE" w:rsidRPr="00EC092D" w14:paraId="10E02272" w14:textId="77777777" w:rsidTr="003B2C18">
        <w:tc>
          <w:tcPr>
            <w:tcW w:w="800" w:type="dxa"/>
            <w:shd w:val="solid" w:color="FFFFFF" w:fill="auto"/>
          </w:tcPr>
          <w:p w14:paraId="0805BC3D"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5F132F66"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7E0E4194" w14:textId="77777777" w:rsidR="00934ADE" w:rsidRPr="00EC092D" w:rsidRDefault="00934ADE" w:rsidP="00934ADE">
            <w:pPr>
              <w:pStyle w:val="TAL"/>
              <w:rPr>
                <w:sz w:val="16"/>
                <w:szCs w:val="16"/>
              </w:rPr>
            </w:pPr>
          </w:p>
        </w:tc>
        <w:tc>
          <w:tcPr>
            <w:tcW w:w="567" w:type="dxa"/>
            <w:shd w:val="solid" w:color="FFFFFF" w:fill="auto"/>
          </w:tcPr>
          <w:p w14:paraId="03F6CFB1" w14:textId="77777777" w:rsidR="00934ADE" w:rsidRPr="00EC092D" w:rsidRDefault="00934ADE" w:rsidP="00934ADE">
            <w:pPr>
              <w:pStyle w:val="TAL"/>
              <w:rPr>
                <w:sz w:val="16"/>
                <w:szCs w:val="16"/>
              </w:rPr>
            </w:pPr>
          </w:p>
        </w:tc>
        <w:tc>
          <w:tcPr>
            <w:tcW w:w="425" w:type="dxa"/>
            <w:shd w:val="solid" w:color="FFFFFF" w:fill="auto"/>
          </w:tcPr>
          <w:p w14:paraId="2E8A75C5" w14:textId="77777777" w:rsidR="00934ADE" w:rsidRPr="00EC092D" w:rsidRDefault="00934ADE" w:rsidP="00934ADE">
            <w:pPr>
              <w:pStyle w:val="TAL"/>
              <w:rPr>
                <w:sz w:val="16"/>
                <w:szCs w:val="16"/>
              </w:rPr>
            </w:pPr>
          </w:p>
        </w:tc>
        <w:tc>
          <w:tcPr>
            <w:tcW w:w="425" w:type="dxa"/>
            <w:shd w:val="solid" w:color="FFFFFF" w:fill="auto"/>
          </w:tcPr>
          <w:p w14:paraId="10D4D073" w14:textId="77777777" w:rsidR="00934ADE" w:rsidRPr="00EC092D" w:rsidRDefault="00934ADE" w:rsidP="00934ADE">
            <w:pPr>
              <w:pStyle w:val="TAL"/>
              <w:rPr>
                <w:sz w:val="16"/>
                <w:szCs w:val="16"/>
              </w:rPr>
            </w:pPr>
          </w:p>
        </w:tc>
        <w:tc>
          <w:tcPr>
            <w:tcW w:w="4962" w:type="dxa"/>
            <w:shd w:val="solid" w:color="FFFFFF" w:fill="auto"/>
          </w:tcPr>
          <w:p w14:paraId="4F4D8300"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6BA76BD1"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52A50117" w14:textId="77777777" w:rsidTr="003B2C18">
        <w:tc>
          <w:tcPr>
            <w:tcW w:w="800" w:type="dxa"/>
            <w:shd w:val="solid" w:color="FFFFFF" w:fill="auto"/>
          </w:tcPr>
          <w:p w14:paraId="01962A16"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78D94A15"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42FBFB65"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7E82922"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07ED639"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1CECE628"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47464EC5"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6F48B06C"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43C55159" w14:textId="77777777" w:rsidTr="003B2C18">
        <w:tc>
          <w:tcPr>
            <w:tcW w:w="800" w:type="dxa"/>
            <w:shd w:val="solid" w:color="FFFFFF" w:fill="auto"/>
          </w:tcPr>
          <w:p w14:paraId="1F27B1E3"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50E025D5"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42184A73"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38ECF11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74EA2552"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55A6A171"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48C4031"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4387975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1151780A" w14:textId="77777777" w:rsidTr="003B2C18">
        <w:tc>
          <w:tcPr>
            <w:tcW w:w="800" w:type="dxa"/>
            <w:tcBorders>
              <w:top w:val="single" w:sz="6" w:space="0" w:color="auto"/>
            </w:tcBorders>
            <w:shd w:val="solid" w:color="FFFFFF" w:fill="auto"/>
          </w:tcPr>
          <w:p w14:paraId="03CEA963"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2A44FD94"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33C0DC9A"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08DBBE84"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712874C3"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3814607D"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0C67ACC"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5961A05A"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5710AEA8" w14:textId="77777777" w:rsidTr="003B2C18">
        <w:tc>
          <w:tcPr>
            <w:tcW w:w="800" w:type="dxa"/>
            <w:shd w:val="solid" w:color="FFFFFF" w:fill="auto"/>
          </w:tcPr>
          <w:p w14:paraId="7D76C051"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4FBCD577"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1A5621C1"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7559B5B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0D9C1335" w14:textId="77777777" w:rsidR="00934ADE" w:rsidRPr="00EC092D" w:rsidRDefault="00934ADE" w:rsidP="00934ADE">
            <w:pPr>
              <w:pStyle w:val="TAL"/>
              <w:rPr>
                <w:sz w:val="16"/>
                <w:szCs w:val="16"/>
              </w:rPr>
            </w:pPr>
          </w:p>
        </w:tc>
        <w:tc>
          <w:tcPr>
            <w:tcW w:w="425" w:type="dxa"/>
            <w:shd w:val="solid" w:color="FFFFFF" w:fill="auto"/>
          </w:tcPr>
          <w:p w14:paraId="37998BE1"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18981659"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1D9E257B"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507558E9" w14:textId="77777777" w:rsidTr="003B2C18">
        <w:tc>
          <w:tcPr>
            <w:tcW w:w="800" w:type="dxa"/>
            <w:shd w:val="solid" w:color="FFFFFF" w:fill="auto"/>
          </w:tcPr>
          <w:p w14:paraId="36094E1B"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1E062AF1"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6DAA1DD0"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3246B298"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5D3E38C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714EFAD"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393BA155"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3FA8F96B"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748D0026" w14:textId="77777777" w:rsidTr="003B2C18">
        <w:tc>
          <w:tcPr>
            <w:tcW w:w="800" w:type="dxa"/>
            <w:shd w:val="solid" w:color="FFFFFF" w:fill="auto"/>
          </w:tcPr>
          <w:p w14:paraId="40E0B0B8"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06E86707"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1CC5256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52389A30"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607FFF00" w14:textId="77777777" w:rsidR="00934ADE" w:rsidRPr="00EC092D" w:rsidRDefault="00934ADE" w:rsidP="00934ADE">
            <w:pPr>
              <w:pStyle w:val="TAL"/>
              <w:rPr>
                <w:sz w:val="16"/>
                <w:szCs w:val="16"/>
              </w:rPr>
            </w:pPr>
          </w:p>
        </w:tc>
        <w:tc>
          <w:tcPr>
            <w:tcW w:w="425" w:type="dxa"/>
            <w:shd w:val="solid" w:color="FFFFFF" w:fill="auto"/>
          </w:tcPr>
          <w:p w14:paraId="29667B7E"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5B9C581B"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7ECDAA7"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72C88AAC" w14:textId="77777777" w:rsidTr="003B2C18">
        <w:tc>
          <w:tcPr>
            <w:tcW w:w="800" w:type="dxa"/>
            <w:shd w:val="solid" w:color="FFFFFF" w:fill="auto"/>
          </w:tcPr>
          <w:p w14:paraId="604B9695"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4EDCB7CE"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04844656"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618B0551"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2D57D77C"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1DF2687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779E94D0"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19BFEBDF"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58E0C03A" w14:textId="77777777" w:rsidTr="003B2C18">
        <w:tc>
          <w:tcPr>
            <w:tcW w:w="800" w:type="dxa"/>
            <w:shd w:val="solid" w:color="FFFFFF" w:fill="auto"/>
          </w:tcPr>
          <w:p w14:paraId="127CDF53"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B9029EC"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44A53A7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11C0F17A"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31FC8DAB"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40D3A36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22F73F1"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417FA4C4"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190C9401" w14:textId="77777777" w:rsidTr="003B2C18">
        <w:tc>
          <w:tcPr>
            <w:tcW w:w="800" w:type="dxa"/>
            <w:shd w:val="solid" w:color="FFFFFF" w:fill="auto"/>
          </w:tcPr>
          <w:p w14:paraId="413B66C8"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1EE2EE36"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02D94225"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3CB4594"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08392B31"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143ABAEA"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C215AC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6A37D5A"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BDD225B" w14:textId="77777777" w:rsidTr="003B2C18">
        <w:tc>
          <w:tcPr>
            <w:tcW w:w="800" w:type="dxa"/>
            <w:shd w:val="solid" w:color="FFFFFF" w:fill="auto"/>
          </w:tcPr>
          <w:p w14:paraId="1296A79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38A7C1F7"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6C8FB79"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37640329"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12DA0A33" w14:textId="77777777" w:rsidR="00934ADE" w:rsidRPr="00EC092D" w:rsidRDefault="00934ADE" w:rsidP="00934ADE">
            <w:pPr>
              <w:pStyle w:val="TAL"/>
              <w:rPr>
                <w:sz w:val="16"/>
                <w:szCs w:val="16"/>
              </w:rPr>
            </w:pPr>
          </w:p>
        </w:tc>
        <w:tc>
          <w:tcPr>
            <w:tcW w:w="425" w:type="dxa"/>
            <w:shd w:val="solid" w:color="FFFFFF" w:fill="auto"/>
          </w:tcPr>
          <w:p w14:paraId="51C5F2E2"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203B652"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5376490C"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0E4484EA" w14:textId="77777777" w:rsidTr="003B2C18">
        <w:tc>
          <w:tcPr>
            <w:tcW w:w="800" w:type="dxa"/>
            <w:shd w:val="solid" w:color="FFFFFF" w:fill="auto"/>
          </w:tcPr>
          <w:p w14:paraId="6D7BE47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44F84FD2"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051AF3C0"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7605B2A9"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3A3FA2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54C06E4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755377E6"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1E2BB827"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DCF577B" w14:textId="77777777" w:rsidTr="003B2C18">
        <w:tc>
          <w:tcPr>
            <w:tcW w:w="800" w:type="dxa"/>
            <w:shd w:val="solid" w:color="FFFFFF" w:fill="auto"/>
          </w:tcPr>
          <w:p w14:paraId="75ABC931"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A5241E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0B62FE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859731D"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6AA1D51B" w14:textId="77777777" w:rsidR="00934ADE" w:rsidRPr="00EC092D" w:rsidRDefault="00934ADE" w:rsidP="00934ADE">
            <w:pPr>
              <w:pStyle w:val="TAL"/>
              <w:rPr>
                <w:sz w:val="16"/>
                <w:szCs w:val="16"/>
              </w:rPr>
            </w:pPr>
          </w:p>
        </w:tc>
        <w:tc>
          <w:tcPr>
            <w:tcW w:w="425" w:type="dxa"/>
            <w:shd w:val="solid" w:color="FFFFFF" w:fill="auto"/>
          </w:tcPr>
          <w:p w14:paraId="5D796824"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159D062C"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44027856" w14:textId="77777777" w:rsidR="00934ADE" w:rsidRPr="00EC092D" w:rsidRDefault="00934ADE" w:rsidP="00934ADE">
            <w:pPr>
              <w:pStyle w:val="TAL"/>
              <w:rPr>
                <w:sz w:val="16"/>
                <w:szCs w:val="16"/>
                <w:lang w:val="en-US"/>
              </w:rPr>
            </w:pPr>
            <w:r w:rsidRPr="00EC092D">
              <w:rPr>
                <w:sz w:val="16"/>
                <w:szCs w:val="16"/>
                <w:lang w:val="en-US"/>
              </w:rPr>
              <w:t>15.3.0</w:t>
            </w:r>
          </w:p>
        </w:tc>
      </w:tr>
      <w:bookmarkEnd w:id="310"/>
      <w:bookmarkEnd w:id="318"/>
      <w:bookmarkEnd w:id="319"/>
      <w:bookmarkEnd w:id="320"/>
      <w:tr w:rsidR="00934ADE" w:rsidRPr="00EC092D" w14:paraId="4D9E474A"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65BD42B"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17DE"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B5380"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F23A6"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827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46C63"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F0068"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F8C18"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1F2C29DA"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4C21C22A"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2AEC2"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9718BA"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C5FA7"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E5978"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B153B"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A3A98"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6C1F8"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19E95DF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7C4E531A"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1483"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E066"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F77BA"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1102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4C1F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03D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AF4AC"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6FF9C3AF"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28C609A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DCF85"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BEF876"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E83DB"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56337"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C1C29"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10904"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3BA2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6809670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5BD4F60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4249"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CEB8E5"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802E2"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5BD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0260"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2F5D0"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D1DB5"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6925D3D5"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4BC2027B"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1673"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83DF3"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7D00"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14E27"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01040"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C384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6B04A"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4A25456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B3C811F"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6DF0"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B0446A"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D6124"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524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7FF3"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D5C2D"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60E73"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02C1A2B"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2E3F1A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A9C30"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6B555"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733D4"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C1D7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322B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7A111"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AFA2B"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3D81C008"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6F48F3B"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79955"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32445F"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B8F7"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CE5F"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AE8E8"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5D051"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58A91"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23894382"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5B0C734"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6D6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4B5EF"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4453"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E0E54"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86EC1"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DAB79"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7EDC4"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7D7754FF"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3EF9AC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D7B8"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0A67A"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F813F"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E0928"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21102"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4C87"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B7F82" w14:textId="77777777" w:rsidR="003B2C18" w:rsidRPr="003B2C18" w:rsidRDefault="003B2C18" w:rsidP="003B2C18">
            <w:pPr>
              <w:pStyle w:val="TAL"/>
              <w:rPr>
                <w:sz w:val="16"/>
                <w:szCs w:val="16"/>
                <w:lang w:val="en-US"/>
              </w:rPr>
            </w:pPr>
            <w:r w:rsidRPr="003B2C18">
              <w:rPr>
                <w:sz w:val="16"/>
                <w:szCs w:val="16"/>
                <w:lang w:val="en-US"/>
              </w:rPr>
              <w:t>15.9.0</w:t>
            </w:r>
          </w:p>
        </w:tc>
      </w:tr>
      <w:tr w:rsidR="000F5D2F" w:rsidRPr="003B2C18" w14:paraId="0E2FFD4F"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A956C59" w14:textId="52141785" w:rsidR="000F5D2F" w:rsidRPr="003B2C18" w:rsidRDefault="000F5D2F" w:rsidP="003B2C18">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A3F11" w14:textId="50D0B3CC" w:rsidR="000F5D2F" w:rsidRPr="003B2C18" w:rsidRDefault="000F5D2F" w:rsidP="003B2C18">
            <w:pPr>
              <w:pStyle w:val="TAL"/>
              <w:rPr>
                <w:sz w:val="16"/>
                <w:szCs w:val="16"/>
              </w:rPr>
            </w:pPr>
            <w:r>
              <w:rPr>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23384" w14:textId="77777777" w:rsidR="000F5D2F" w:rsidRPr="003B2C18" w:rsidRDefault="000F5D2F" w:rsidP="003B2C18">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F53D" w14:textId="77777777" w:rsidR="000F5D2F" w:rsidRPr="003B2C18" w:rsidRDefault="000F5D2F" w:rsidP="003B2C1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E66" w14:textId="77777777" w:rsidR="000F5D2F" w:rsidRPr="003B2C18" w:rsidRDefault="000F5D2F" w:rsidP="003B2C1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1DE7C" w14:textId="77777777" w:rsidR="000F5D2F" w:rsidRPr="003B2C18" w:rsidRDefault="000F5D2F" w:rsidP="003B2C18">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1140F" w14:textId="77777777" w:rsidR="000F5D2F" w:rsidRPr="003B2C18" w:rsidRDefault="000F5D2F" w:rsidP="003B2C18">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B7B8F" w14:textId="068C0D35" w:rsidR="000F5D2F" w:rsidRPr="003B2C18" w:rsidRDefault="000F5D2F" w:rsidP="003B2C18">
            <w:pPr>
              <w:pStyle w:val="TAL"/>
              <w:rPr>
                <w:sz w:val="16"/>
                <w:szCs w:val="16"/>
                <w:lang w:val="en-US"/>
              </w:rPr>
            </w:pPr>
            <w:r>
              <w:rPr>
                <w:sz w:val="16"/>
                <w:szCs w:val="16"/>
                <w:lang w:val="en-US"/>
              </w:rPr>
              <w:t>15.10.0</w:t>
            </w:r>
          </w:p>
        </w:tc>
      </w:tr>
    </w:tbl>
    <w:p w14:paraId="6604C032" w14:textId="77777777"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D8E2" w14:textId="77777777" w:rsidR="009B1763" w:rsidRDefault="009B1763">
      <w:r>
        <w:separator/>
      </w:r>
    </w:p>
  </w:endnote>
  <w:endnote w:type="continuationSeparator" w:id="0">
    <w:p w14:paraId="0DF4F5C1" w14:textId="77777777" w:rsidR="009B1763" w:rsidRDefault="009B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97A65"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6980" w14:textId="77777777" w:rsidR="009B1763" w:rsidRDefault="009B1763">
      <w:r>
        <w:separator/>
      </w:r>
    </w:p>
  </w:footnote>
  <w:footnote w:type="continuationSeparator" w:id="0">
    <w:p w14:paraId="722C09DB" w14:textId="77777777" w:rsidR="009B1763" w:rsidRDefault="009B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855B" w14:textId="68737D29"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8D6">
      <w:rPr>
        <w:rFonts w:ascii="Arial" w:hAnsi="Arial" w:cs="Arial"/>
        <w:b/>
        <w:noProof/>
        <w:sz w:val="18"/>
        <w:szCs w:val="18"/>
      </w:rPr>
      <w:t>3GPP TS 37.114 V15.10.0 (2023-03)</w:t>
    </w:r>
    <w:r>
      <w:rPr>
        <w:rFonts w:ascii="Arial" w:hAnsi="Arial" w:cs="Arial"/>
        <w:b/>
        <w:sz w:val="18"/>
        <w:szCs w:val="18"/>
      </w:rPr>
      <w:fldChar w:fldCharType="end"/>
    </w:r>
  </w:p>
  <w:p w14:paraId="6CDADA69"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F9CCC8" w14:textId="504B5455"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8D6">
      <w:rPr>
        <w:rFonts w:ascii="Arial" w:hAnsi="Arial" w:cs="Arial"/>
        <w:b/>
        <w:noProof/>
        <w:sz w:val="18"/>
        <w:szCs w:val="18"/>
      </w:rPr>
      <w:t>Release 15</w:t>
    </w:r>
    <w:r>
      <w:rPr>
        <w:rFonts w:ascii="Arial" w:hAnsi="Arial" w:cs="Arial"/>
        <w:b/>
        <w:sz w:val="18"/>
        <w:szCs w:val="18"/>
      </w:rPr>
      <w:fldChar w:fldCharType="end"/>
    </w:r>
  </w:p>
  <w:p w14:paraId="6431D804"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5069478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55507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4359074">
    <w:abstractNumId w:val="9"/>
  </w:num>
  <w:num w:numId="4" w16cid:durableId="342443770">
    <w:abstractNumId w:val="19"/>
  </w:num>
  <w:num w:numId="5" w16cid:durableId="878904547">
    <w:abstractNumId w:val="16"/>
  </w:num>
  <w:num w:numId="6" w16cid:durableId="459539797">
    <w:abstractNumId w:val="11"/>
  </w:num>
  <w:num w:numId="7" w16cid:durableId="826676713">
    <w:abstractNumId w:val="6"/>
  </w:num>
  <w:num w:numId="8" w16cid:durableId="1244757314">
    <w:abstractNumId w:val="4"/>
  </w:num>
  <w:num w:numId="9" w16cid:durableId="1945920443">
    <w:abstractNumId w:val="3"/>
  </w:num>
  <w:num w:numId="10" w16cid:durableId="52390302">
    <w:abstractNumId w:val="2"/>
  </w:num>
  <w:num w:numId="11" w16cid:durableId="161356528">
    <w:abstractNumId w:val="1"/>
  </w:num>
  <w:num w:numId="12" w16cid:durableId="1607077349">
    <w:abstractNumId w:val="5"/>
  </w:num>
  <w:num w:numId="13" w16cid:durableId="144930265">
    <w:abstractNumId w:val="0"/>
  </w:num>
  <w:num w:numId="14" w16cid:durableId="1133593501">
    <w:abstractNumId w:val="10"/>
  </w:num>
  <w:num w:numId="15" w16cid:durableId="897938866">
    <w:abstractNumId w:val="21"/>
  </w:num>
  <w:num w:numId="16" w16cid:durableId="374815429">
    <w:abstractNumId w:val="20"/>
  </w:num>
  <w:num w:numId="17" w16cid:durableId="1962221615">
    <w:abstractNumId w:val="18"/>
  </w:num>
  <w:num w:numId="18" w16cid:durableId="1733043550">
    <w:abstractNumId w:val="12"/>
  </w:num>
  <w:num w:numId="19" w16cid:durableId="106319698">
    <w:abstractNumId w:val="17"/>
  </w:num>
  <w:num w:numId="20" w16cid:durableId="1208302898">
    <w:abstractNumId w:val="14"/>
  </w:num>
  <w:num w:numId="21" w16cid:durableId="1916277762">
    <w:abstractNumId w:val="13"/>
  </w:num>
  <w:num w:numId="22" w16cid:durableId="1280798047">
    <w:abstractNumId w:val="8"/>
  </w:num>
  <w:num w:numId="23" w16cid:durableId="1656102148">
    <w:abstractNumId w:val="22"/>
  </w:num>
  <w:num w:numId="24" w16cid:durableId="1449010175">
    <w:abstractNumId w:val="23"/>
  </w:num>
  <w:num w:numId="25" w16cid:durableId="9712082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F02C9"/>
    <w:rsid w:val="000F5D2F"/>
    <w:rsid w:val="00133525"/>
    <w:rsid w:val="001A4C42"/>
    <w:rsid w:val="001A7420"/>
    <w:rsid w:val="001B6637"/>
    <w:rsid w:val="001C21C3"/>
    <w:rsid w:val="001D02C2"/>
    <w:rsid w:val="001F0C1D"/>
    <w:rsid w:val="001F1132"/>
    <w:rsid w:val="001F168B"/>
    <w:rsid w:val="002347A2"/>
    <w:rsid w:val="002675F0"/>
    <w:rsid w:val="002B6339"/>
    <w:rsid w:val="002E00EE"/>
    <w:rsid w:val="002F0EF1"/>
    <w:rsid w:val="003172DC"/>
    <w:rsid w:val="00347DFE"/>
    <w:rsid w:val="0035462D"/>
    <w:rsid w:val="003765B8"/>
    <w:rsid w:val="003B2C18"/>
    <w:rsid w:val="003C3971"/>
    <w:rsid w:val="003F68D6"/>
    <w:rsid w:val="00423334"/>
    <w:rsid w:val="004345EC"/>
    <w:rsid w:val="00447644"/>
    <w:rsid w:val="00465515"/>
    <w:rsid w:val="004762C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A5D31"/>
    <w:rsid w:val="006A7CCC"/>
    <w:rsid w:val="006B30D0"/>
    <w:rsid w:val="006C3D95"/>
    <w:rsid w:val="006E5C86"/>
    <w:rsid w:val="00701116"/>
    <w:rsid w:val="00713C44"/>
    <w:rsid w:val="00734A5B"/>
    <w:rsid w:val="00737F68"/>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1051"/>
    <w:rsid w:val="00934ADE"/>
    <w:rsid w:val="00942EC2"/>
    <w:rsid w:val="009B1763"/>
    <w:rsid w:val="009F37B7"/>
    <w:rsid w:val="00A10F02"/>
    <w:rsid w:val="00A164B4"/>
    <w:rsid w:val="00A26956"/>
    <w:rsid w:val="00A27486"/>
    <w:rsid w:val="00A53724"/>
    <w:rsid w:val="00A56066"/>
    <w:rsid w:val="00A73129"/>
    <w:rsid w:val="00A82346"/>
    <w:rsid w:val="00A92BA1"/>
    <w:rsid w:val="00AC6BC6"/>
    <w:rsid w:val="00AE65E2"/>
    <w:rsid w:val="00B15449"/>
    <w:rsid w:val="00B50A80"/>
    <w:rsid w:val="00B60C04"/>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582"/>
    <w:rsid w:val="00E51514"/>
    <w:rsid w:val="00E56986"/>
    <w:rsid w:val="00E77645"/>
    <w:rsid w:val="00EA15B0"/>
    <w:rsid w:val="00EA5EA7"/>
    <w:rsid w:val="00EB4F9C"/>
    <w:rsid w:val="00EC092D"/>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734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6105B-BA0C-47FB-AF00-CCA0C180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26</Pages>
  <Words>9331</Words>
  <Characters>53193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2020-06-24T13:17:00Z</dcterms:created>
  <dcterms:modified xsi:type="dcterms:W3CDTF">2023-04-05T17:02:00Z</dcterms:modified>
</cp:coreProperties>
</file>