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057DC" w14:textId="49E1FF2D"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15</w:t>
      </w:r>
      <w:r w:rsidR="004F313B">
        <w:t>.</w:t>
      </w:r>
      <w:r w:rsidR="002E796D">
        <w:t>8</w:t>
      </w:r>
      <w:r w:rsidR="004F313B">
        <w:t xml:space="preserve">.0 </w:t>
      </w:r>
      <w:r w:rsidRPr="00A5463E">
        <w:rPr>
          <w:sz w:val="32"/>
        </w:rPr>
        <w:t>(</w:t>
      </w:r>
      <w:r w:rsidR="00151420" w:rsidRPr="00A5463E">
        <w:rPr>
          <w:sz w:val="32"/>
        </w:rPr>
        <w:t>20</w:t>
      </w:r>
      <w:r w:rsidR="00151420">
        <w:rPr>
          <w:sz w:val="32"/>
        </w:rPr>
        <w:t>2</w:t>
      </w:r>
      <w:r w:rsidR="002E796D">
        <w:rPr>
          <w:sz w:val="32"/>
        </w:rPr>
        <w:t>2</w:t>
      </w:r>
      <w:r w:rsidRPr="00A5463E">
        <w:rPr>
          <w:sz w:val="32"/>
        </w:rPr>
        <w:t>-</w:t>
      </w:r>
      <w:r w:rsidR="002E796D">
        <w:rPr>
          <w:sz w:val="32"/>
        </w:rPr>
        <w:t>03</w:t>
      </w:r>
      <w:r w:rsidRPr="00A5463E">
        <w:rPr>
          <w:sz w:val="32"/>
        </w:rPr>
        <w:t>)</w:t>
      </w:r>
    </w:p>
    <w:p w14:paraId="0E5772D5" w14:textId="77777777" w:rsidR="00080512" w:rsidRPr="00A5463E" w:rsidRDefault="00080512">
      <w:pPr>
        <w:pStyle w:val="ZB"/>
        <w:framePr w:wrap="notBeside"/>
      </w:pPr>
      <w:r w:rsidRPr="00A5463E">
        <w:t>Technical Specification</w:t>
      </w:r>
    </w:p>
    <w:p w14:paraId="4BDD1C09" w14:textId="77777777" w:rsidR="00080512" w:rsidRPr="00A5463E" w:rsidRDefault="00080512">
      <w:pPr>
        <w:pStyle w:val="ZT"/>
        <w:framePr w:wrap="notBeside"/>
      </w:pPr>
      <w:r w:rsidRPr="00A5463E">
        <w:t>3rd Generation Partnership Project;</w:t>
      </w:r>
    </w:p>
    <w:p w14:paraId="7C896A1F"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3EB913D5" w14:textId="77777777" w:rsidR="00080512" w:rsidRPr="00A5463E" w:rsidRDefault="00D70409">
      <w:pPr>
        <w:pStyle w:val="ZT"/>
        <w:framePr w:wrap="notBeside"/>
      </w:pPr>
      <w:r w:rsidRPr="00A5463E">
        <w:t>Mission Critical Video (MCVideo) media plane control</w:t>
      </w:r>
      <w:r w:rsidR="00080512" w:rsidRPr="00A5463E">
        <w:t>;</w:t>
      </w:r>
    </w:p>
    <w:p w14:paraId="5D3AB3DC" w14:textId="77777777" w:rsidR="00080512" w:rsidRPr="00A5463E" w:rsidRDefault="00D70409">
      <w:pPr>
        <w:pStyle w:val="ZT"/>
        <w:framePr w:wrap="notBeside"/>
      </w:pPr>
      <w:r w:rsidRPr="00A5463E">
        <w:t>Protocol specification</w:t>
      </w:r>
    </w:p>
    <w:p w14:paraId="3012E4D3"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391F2A">
        <w:rPr>
          <w:rStyle w:val="ZGSM"/>
        </w:rPr>
        <w:t>5</w:t>
      </w:r>
      <w:r w:rsidRPr="00A5463E">
        <w:t>)</w:t>
      </w:r>
    </w:p>
    <w:p w14:paraId="5FE14DB0" w14:textId="77777777" w:rsidR="00FC1192" w:rsidRPr="00A5463E" w:rsidRDefault="00FC1192" w:rsidP="00FC1192">
      <w:pPr>
        <w:pStyle w:val="ZU"/>
        <w:framePr w:h="4929" w:hRule="exact" w:wrap="notBeside"/>
        <w:tabs>
          <w:tab w:val="right" w:pos="10206"/>
        </w:tabs>
        <w:jc w:val="left"/>
      </w:pPr>
    </w:p>
    <w:p w14:paraId="616E4D60" w14:textId="448651AE" w:rsidR="00391F2A" w:rsidRPr="00235394" w:rsidRDefault="007D11BC" w:rsidP="00391F2A">
      <w:pPr>
        <w:pStyle w:val="ZU"/>
        <w:framePr w:h="4929" w:hRule="exact" w:wrap="notBeside"/>
        <w:tabs>
          <w:tab w:val="right" w:pos="10206"/>
        </w:tabs>
        <w:jc w:val="left"/>
      </w:pPr>
      <w:r>
        <w:rPr>
          <w:i/>
        </w:rPr>
        <w:drawing>
          <wp:inline distT="0" distB="0" distL="0" distR="0" wp14:anchorId="6419E629" wp14:editId="750B1089">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391F2A" w:rsidRPr="00235394">
        <w:rPr>
          <w:color w:val="0000FF"/>
        </w:rPr>
        <w:tab/>
      </w:r>
      <w:r w:rsidRPr="00235394">
        <w:drawing>
          <wp:inline distT="0" distB="0" distL="0" distR="0" wp14:anchorId="509FA7C8" wp14:editId="106F33E8">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5F9B400D" w14:textId="77777777" w:rsidR="00080512" w:rsidRPr="00A5463E" w:rsidRDefault="00080512">
      <w:pPr>
        <w:pStyle w:val="ZU"/>
        <w:framePr w:h="4929" w:hRule="exact" w:wrap="notBeside"/>
        <w:tabs>
          <w:tab w:val="right" w:pos="10206"/>
        </w:tabs>
        <w:jc w:val="left"/>
      </w:pPr>
    </w:p>
    <w:p w14:paraId="61F52D4E"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15D7E979" w14:textId="77777777" w:rsidR="00080512" w:rsidRPr="00A5463E" w:rsidRDefault="00080512">
      <w:pPr>
        <w:pStyle w:val="ZV"/>
        <w:framePr w:wrap="notBeside"/>
      </w:pPr>
    </w:p>
    <w:p w14:paraId="17247C29" w14:textId="77777777" w:rsidR="00080512" w:rsidRPr="00A5463E" w:rsidRDefault="00080512"/>
    <w:bookmarkEnd w:id="0"/>
    <w:p w14:paraId="6DBBE305"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5C012483" w14:textId="77777777" w:rsidR="00614FDF" w:rsidRPr="00A5463E" w:rsidRDefault="00614FDF" w:rsidP="00614FDF">
      <w:pPr>
        <w:pStyle w:val="Guidance"/>
      </w:pPr>
      <w:bookmarkStart w:id="1" w:name="page2"/>
    </w:p>
    <w:p w14:paraId="32E28C6F" w14:textId="77777777" w:rsidR="00080512" w:rsidRPr="00A5463E" w:rsidRDefault="00080512"/>
    <w:p w14:paraId="383245CE"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7BACD49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306570A4" w14:textId="77777777" w:rsidR="00080512" w:rsidRPr="00A5463E" w:rsidRDefault="00080512">
      <w:pPr>
        <w:pStyle w:val="Guidance"/>
      </w:pPr>
    </w:p>
    <w:p w14:paraId="3E9F02BE" w14:textId="77777777" w:rsidR="00080512" w:rsidRPr="00A5463E" w:rsidRDefault="00080512"/>
    <w:p w14:paraId="75391194"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296463D0"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0B55DE95" w14:textId="77777777" w:rsidR="00080512" w:rsidRPr="00A5463E" w:rsidRDefault="00080512">
      <w:pPr>
        <w:pStyle w:val="FP"/>
        <w:framePr w:wrap="notBeside" w:hAnchor="margin" w:yAlign="center"/>
        <w:ind w:left="2835" w:right="2835"/>
        <w:jc w:val="center"/>
        <w:rPr>
          <w:rFonts w:ascii="Arial" w:hAnsi="Arial"/>
          <w:sz w:val="18"/>
        </w:rPr>
      </w:pPr>
    </w:p>
    <w:p w14:paraId="7848C08F"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1A102443"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84BF0F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1468DACD"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159EA9A4"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02DEB0C7"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4307E9C" w14:textId="77777777" w:rsidR="00080512" w:rsidRPr="00A5463E" w:rsidRDefault="00080512"/>
    <w:p w14:paraId="437608F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22435BA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0D1FE0AD" w14:textId="77777777" w:rsidR="00080512" w:rsidRPr="00A5463E" w:rsidRDefault="00080512" w:rsidP="00FA1266">
      <w:pPr>
        <w:pStyle w:val="FP"/>
        <w:framePr w:h="3057" w:hRule="exact" w:wrap="notBeside" w:vAnchor="page" w:hAnchor="margin" w:y="12605"/>
        <w:jc w:val="center"/>
        <w:rPr>
          <w:noProof/>
        </w:rPr>
      </w:pPr>
    </w:p>
    <w:p w14:paraId="1AFAF982" w14:textId="3C49A34A"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4762A" w:rsidRPr="00A5463E">
        <w:rPr>
          <w:noProof/>
          <w:sz w:val="18"/>
        </w:rPr>
        <w:t>20</w:t>
      </w:r>
      <w:r w:rsidR="0074762A">
        <w:rPr>
          <w:noProof/>
          <w:sz w:val="18"/>
        </w:rPr>
        <w:t>2</w:t>
      </w:r>
      <w:r w:rsidR="0099034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2942AD98"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E0A70FD" w14:textId="77777777" w:rsidR="00FC1192" w:rsidRPr="00A5463E" w:rsidRDefault="00FC1192" w:rsidP="00FA1266">
      <w:pPr>
        <w:pStyle w:val="FP"/>
        <w:framePr w:h="3057" w:hRule="exact" w:wrap="notBeside" w:vAnchor="page" w:hAnchor="margin" w:y="12605"/>
        <w:rPr>
          <w:noProof/>
          <w:sz w:val="18"/>
        </w:rPr>
      </w:pPr>
    </w:p>
    <w:p w14:paraId="719D92C4"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451468F5"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B0B4D4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BA17C0F" w14:textId="77777777" w:rsidR="00080512" w:rsidRPr="00A5463E" w:rsidRDefault="00080512">
      <w:pPr>
        <w:pStyle w:val="TT"/>
      </w:pPr>
      <w:r w:rsidRPr="00A5463E">
        <w:br w:type="page"/>
      </w:r>
      <w:r w:rsidRPr="00A5463E">
        <w:lastRenderedPageBreak/>
        <w:t>Contents</w:t>
      </w:r>
    </w:p>
    <w:p w14:paraId="241F3057" w14:textId="6A40294B" w:rsidR="008C5982" w:rsidRDefault="00B8042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C5982">
        <w:t>Foreword</w:t>
      </w:r>
      <w:r w:rsidR="008C5982">
        <w:tab/>
      </w:r>
      <w:r w:rsidR="008C5982">
        <w:fldChar w:fldCharType="begin" w:fldLock="1"/>
      </w:r>
      <w:r w:rsidR="008C5982">
        <w:instrText xml:space="preserve"> PAGEREF _Toc99172614 \h </w:instrText>
      </w:r>
      <w:r w:rsidR="008C5982">
        <w:fldChar w:fldCharType="separate"/>
      </w:r>
      <w:r w:rsidR="008C5982">
        <w:t>15</w:t>
      </w:r>
      <w:r w:rsidR="008C5982">
        <w:fldChar w:fldCharType="end"/>
      </w:r>
    </w:p>
    <w:p w14:paraId="5B8E32C6" w14:textId="0FE42CF6" w:rsidR="008C5982" w:rsidRDefault="008C598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_Toc99172615 \h </w:instrText>
      </w:r>
      <w:r>
        <w:fldChar w:fldCharType="separate"/>
      </w:r>
      <w:r>
        <w:t>16</w:t>
      </w:r>
      <w:r>
        <w:fldChar w:fldCharType="end"/>
      </w:r>
    </w:p>
    <w:p w14:paraId="793EC678" w14:textId="1BB5290D" w:rsidR="008C5982" w:rsidRDefault="008C598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_Toc99172616 \h </w:instrText>
      </w:r>
      <w:r>
        <w:fldChar w:fldCharType="separate"/>
      </w:r>
      <w:r>
        <w:t>16</w:t>
      </w:r>
      <w:r>
        <w:fldChar w:fldCharType="end"/>
      </w:r>
    </w:p>
    <w:p w14:paraId="7850E30D" w14:textId="36CE8FB2" w:rsidR="008C5982" w:rsidRDefault="008C598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_Toc99172617 \h </w:instrText>
      </w:r>
      <w:r>
        <w:fldChar w:fldCharType="separate"/>
      </w:r>
      <w:r>
        <w:t>17</w:t>
      </w:r>
      <w:r>
        <w:fldChar w:fldCharType="end"/>
      </w:r>
    </w:p>
    <w:p w14:paraId="5223547F" w14:textId="79C8C4DF" w:rsidR="008C5982" w:rsidRDefault="008C598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_Toc99172618 \h </w:instrText>
      </w:r>
      <w:r>
        <w:fldChar w:fldCharType="separate"/>
      </w:r>
      <w:r>
        <w:t>17</w:t>
      </w:r>
      <w:r>
        <w:fldChar w:fldCharType="end"/>
      </w:r>
    </w:p>
    <w:p w14:paraId="306D5FD5" w14:textId="6CBAFBEE" w:rsidR="008C5982" w:rsidRDefault="008C598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_Toc99172619 \h </w:instrText>
      </w:r>
      <w:r>
        <w:fldChar w:fldCharType="separate"/>
      </w:r>
      <w:r>
        <w:t>18</w:t>
      </w:r>
      <w:r>
        <w:fldChar w:fldCharType="end"/>
      </w:r>
    </w:p>
    <w:p w14:paraId="6F024418" w14:textId="62A0BDF7" w:rsidR="008C5982" w:rsidRDefault="008C598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_Toc99172620 \h </w:instrText>
      </w:r>
      <w:r>
        <w:fldChar w:fldCharType="separate"/>
      </w:r>
      <w:r>
        <w:t>18</w:t>
      </w:r>
      <w:r>
        <w:fldChar w:fldCharType="end"/>
      </w:r>
    </w:p>
    <w:p w14:paraId="44FB4521" w14:textId="0E2FA667" w:rsidR="008C5982" w:rsidRDefault="008C598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_Toc99172621 \h </w:instrText>
      </w:r>
      <w:r>
        <w:fldChar w:fldCharType="separate"/>
      </w:r>
      <w:r>
        <w:t>18</w:t>
      </w:r>
      <w:r>
        <w:fldChar w:fldCharType="end"/>
      </w:r>
    </w:p>
    <w:p w14:paraId="7697D8EE" w14:textId="561BF582" w:rsidR="008C5982" w:rsidRDefault="008C598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MCVideo media plane overview</w:t>
      </w:r>
      <w:r>
        <w:tab/>
      </w:r>
      <w:r>
        <w:fldChar w:fldCharType="begin" w:fldLock="1"/>
      </w:r>
      <w:r>
        <w:instrText xml:space="preserve"> PAGEREF _Toc99172622 \h </w:instrText>
      </w:r>
      <w:r>
        <w:fldChar w:fldCharType="separate"/>
      </w:r>
      <w:r>
        <w:t>18</w:t>
      </w:r>
      <w:r>
        <w:fldChar w:fldCharType="end"/>
      </w:r>
    </w:p>
    <w:p w14:paraId="3A6A096A" w14:textId="325886C0" w:rsidR="008C5982" w:rsidRDefault="008C598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Transmission Control</w:t>
      </w:r>
      <w:r>
        <w:tab/>
      </w:r>
      <w:r>
        <w:fldChar w:fldCharType="begin" w:fldLock="1"/>
      </w:r>
      <w:r>
        <w:instrText xml:space="preserve"> PAGEREF _Toc99172623 \h </w:instrText>
      </w:r>
      <w:r>
        <w:fldChar w:fldCharType="separate"/>
      </w:r>
      <w:r>
        <w:t>18</w:t>
      </w:r>
      <w:r>
        <w:fldChar w:fldCharType="end"/>
      </w:r>
    </w:p>
    <w:p w14:paraId="10F7F12A" w14:textId="42BFBDF5" w:rsidR="008C5982" w:rsidRDefault="008C5982">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_Toc99172624 \h </w:instrText>
      </w:r>
      <w:r>
        <w:fldChar w:fldCharType="separate"/>
      </w:r>
      <w:r>
        <w:t>18</w:t>
      </w:r>
      <w:r>
        <w:fldChar w:fldCharType="end"/>
      </w:r>
    </w:p>
    <w:p w14:paraId="12EBA0F1" w14:textId="18ACA349" w:rsidR="008C5982" w:rsidRDefault="008C5982">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transmission and reception control</w:t>
      </w:r>
      <w:r>
        <w:tab/>
      </w:r>
      <w:r>
        <w:fldChar w:fldCharType="begin" w:fldLock="1"/>
      </w:r>
      <w:r>
        <w:instrText xml:space="preserve"> PAGEREF _Toc99172625 \h </w:instrText>
      </w:r>
      <w:r>
        <w:fldChar w:fldCharType="separate"/>
      </w:r>
      <w:r>
        <w:t>19</w:t>
      </w:r>
      <w:r>
        <w:fldChar w:fldCharType="end"/>
      </w:r>
    </w:p>
    <w:p w14:paraId="7489F85E" w14:textId="2887C57F" w:rsidR="008C5982" w:rsidRDefault="008C5982">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transmission control</w:t>
      </w:r>
      <w:r>
        <w:tab/>
      </w:r>
      <w:r>
        <w:fldChar w:fldCharType="begin" w:fldLock="1"/>
      </w:r>
      <w:r>
        <w:instrText xml:space="preserve"> PAGEREF _Toc99172626 \h </w:instrText>
      </w:r>
      <w:r>
        <w:fldChar w:fldCharType="separate"/>
      </w:r>
      <w:r>
        <w:t>20</w:t>
      </w:r>
      <w:r>
        <w:fldChar w:fldCharType="end"/>
      </w:r>
    </w:p>
    <w:p w14:paraId="6C0A1E8A" w14:textId="364E390E" w:rsidR="008C5982" w:rsidRDefault="008C5982">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_Toc99172627 \h </w:instrText>
      </w:r>
      <w:r>
        <w:fldChar w:fldCharType="separate"/>
      </w:r>
      <w:r>
        <w:t>21</w:t>
      </w:r>
      <w:r>
        <w:fldChar w:fldCharType="end"/>
      </w:r>
    </w:p>
    <w:p w14:paraId="5B427FA7" w14:textId="351B8581" w:rsidR="008C5982" w:rsidRDefault="008C5982">
      <w:pPr>
        <w:pStyle w:val="TOC4"/>
        <w:rPr>
          <w:rFonts w:asciiTheme="minorHAnsi" w:eastAsiaTheme="minorEastAsia" w:hAnsiTheme="minorHAnsi" w:cstheme="minorBidi"/>
          <w:sz w:val="22"/>
          <w:szCs w:val="22"/>
          <w:lang w:eastAsia="en-GB"/>
        </w:rPr>
      </w:pPr>
      <w:r w:rsidRPr="008C5982">
        <w:t>4.1.1.5</w:t>
      </w:r>
      <w:r w:rsidRPr="008C5982">
        <w:rPr>
          <w:rFonts w:asciiTheme="minorHAnsi" w:eastAsiaTheme="minorEastAsia" w:hAnsiTheme="minorHAnsi" w:cstheme="minorBidi"/>
          <w:sz w:val="22"/>
          <w:szCs w:val="22"/>
          <w:lang w:eastAsia="en-GB"/>
        </w:rPr>
        <w:tab/>
      </w:r>
      <w:r w:rsidRPr="00383785">
        <w:rPr>
          <w:lang w:val="en-IN"/>
        </w:rPr>
        <w:t>Determine off-network effective priority</w:t>
      </w:r>
      <w:r>
        <w:tab/>
      </w:r>
      <w:r>
        <w:fldChar w:fldCharType="begin" w:fldLock="1"/>
      </w:r>
      <w:r>
        <w:instrText xml:space="preserve"> PAGEREF _Toc99172628 \h </w:instrText>
      </w:r>
      <w:r>
        <w:fldChar w:fldCharType="separate"/>
      </w:r>
      <w:r>
        <w:t>21</w:t>
      </w:r>
      <w:r>
        <w:fldChar w:fldCharType="end"/>
      </w:r>
    </w:p>
    <w:p w14:paraId="21281CAF" w14:textId="2C4B287B" w:rsidR="008C5982" w:rsidRDefault="008C598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_Toc99172629 \h </w:instrText>
      </w:r>
      <w:r>
        <w:fldChar w:fldCharType="separate"/>
      </w:r>
      <w:r>
        <w:t>22</w:t>
      </w:r>
      <w:r>
        <w:fldChar w:fldCharType="end"/>
      </w:r>
    </w:p>
    <w:p w14:paraId="1AE13873" w14:textId="08B938C6" w:rsidR="008C5982" w:rsidRDefault="008C5982">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_Toc99172630 \h </w:instrText>
      </w:r>
      <w:r>
        <w:fldChar w:fldCharType="separate"/>
      </w:r>
      <w:r>
        <w:t>22</w:t>
      </w:r>
      <w:r>
        <w:fldChar w:fldCharType="end"/>
      </w:r>
    </w:p>
    <w:p w14:paraId="4D3F4335" w14:textId="212917EA" w:rsidR="008C5982" w:rsidRDefault="008C5982">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Start of a MCVideo transmission</w:t>
      </w:r>
      <w:r>
        <w:tab/>
      </w:r>
      <w:r>
        <w:fldChar w:fldCharType="begin" w:fldLock="1"/>
      </w:r>
      <w:r>
        <w:instrText xml:space="preserve"> PAGEREF _Toc99172631 \h </w:instrText>
      </w:r>
      <w:r>
        <w:fldChar w:fldCharType="separate"/>
      </w:r>
      <w:r>
        <w:t>22</w:t>
      </w:r>
      <w:r>
        <w:fldChar w:fldCharType="end"/>
      </w:r>
    </w:p>
    <w:p w14:paraId="0F022146" w14:textId="40D8D826" w:rsidR="008C5982" w:rsidRDefault="008C5982">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During a media transmission</w:t>
      </w:r>
      <w:r>
        <w:tab/>
      </w:r>
      <w:r>
        <w:fldChar w:fldCharType="begin" w:fldLock="1"/>
      </w:r>
      <w:r>
        <w:instrText xml:space="preserve"> PAGEREF _Toc99172632 \h </w:instrText>
      </w:r>
      <w:r>
        <w:fldChar w:fldCharType="separate"/>
      </w:r>
      <w:r>
        <w:t>22</w:t>
      </w:r>
      <w:r>
        <w:fldChar w:fldCharType="end"/>
      </w:r>
    </w:p>
    <w:p w14:paraId="5FC325D0" w14:textId="721CAFE9" w:rsidR="008C5982" w:rsidRDefault="008C5982">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Ending the transmission</w:t>
      </w:r>
      <w:r>
        <w:tab/>
      </w:r>
      <w:r>
        <w:fldChar w:fldCharType="begin" w:fldLock="1"/>
      </w:r>
      <w:r>
        <w:instrText xml:space="preserve"> PAGEREF _Toc99172633 \h </w:instrText>
      </w:r>
      <w:r>
        <w:fldChar w:fldCharType="separate"/>
      </w:r>
      <w:r>
        <w:t>23</w:t>
      </w:r>
      <w:r>
        <w:fldChar w:fldCharType="end"/>
      </w:r>
    </w:p>
    <w:p w14:paraId="5C8E7CEB" w14:textId="4C3BD780" w:rsidR="008C5982" w:rsidRDefault="008C5982">
      <w:pPr>
        <w:pStyle w:val="TOC4"/>
        <w:rPr>
          <w:rFonts w:asciiTheme="minorHAnsi" w:eastAsiaTheme="minorEastAsia" w:hAnsiTheme="minorHAnsi" w:cstheme="minorBidi"/>
          <w:sz w:val="22"/>
          <w:szCs w:val="22"/>
          <w:lang w:eastAsia="en-GB"/>
        </w:rPr>
      </w:pPr>
      <w:r>
        <w:t>4.1.2.</w:t>
      </w:r>
      <w:r w:rsidRPr="00383785">
        <w:t>5</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_Toc99172634 \h </w:instrText>
      </w:r>
      <w:r>
        <w:fldChar w:fldCharType="separate"/>
      </w:r>
      <w:r>
        <w:t>23</w:t>
      </w:r>
      <w:r>
        <w:fldChar w:fldCharType="end"/>
      </w:r>
    </w:p>
    <w:p w14:paraId="615B33D6" w14:textId="15FF7DD2" w:rsidR="008C5982" w:rsidRDefault="008C598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_Toc99172635 \h </w:instrText>
      </w:r>
      <w:r>
        <w:fldChar w:fldCharType="separate"/>
      </w:r>
      <w:r>
        <w:t>23</w:t>
      </w:r>
      <w:r>
        <w:fldChar w:fldCharType="end"/>
      </w:r>
    </w:p>
    <w:p w14:paraId="02E08B3D" w14:textId="227A32D8" w:rsidR="008C5982" w:rsidRDefault="008C598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MCVideo function</w:t>
      </w:r>
      <w:r>
        <w:tab/>
      </w:r>
      <w:r>
        <w:fldChar w:fldCharType="begin" w:fldLock="1"/>
      </w:r>
      <w:r>
        <w:instrText xml:space="preserve"> PAGEREF _Toc99172636 \h </w:instrText>
      </w:r>
      <w:r>
        <w:fldChar w:fldCharType="separate"/>
      </w:r>
      <w:r>
        <w:t>23</w:t>
      </w:r>
      <w:r>
        <w:fldChar w:fldCharType="end"/>
      </w:r>
    </w:p>
    <w:p w14:paraId="7B4A4540" w14:textId="4588A73C" w:rsidR="008C5982" w:rsidRDefault="008C598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MCVideo client</w:t>
      </w:r>
      <w:r>
        <w:tab/>
      </w:r>
      <w:r>
        <w:fldChar w:fldCharType="begin" w:fldLock="1"/>
      </w:r>
      <w:r>
        <w:instrText xml:space="preserve"> PAGEREF _Toc99172637 \h </w:instrText>
      </w:r>
      <w:r>
        <w:fldChar w:fldCharType="separate"/>
      </w:r>
      <w:r>
        <w:t>25</w:t>
      </w:r>
      <w:r>
        <w:fldChar w:fldCharType="end"/>
      </w:r>
    </w:p>
    <w:p w14:paraId="6B4F9AE4" w14:textId="7CF6A587" w:rsidR="008C5982" w:rsidRDefault="008C598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MCVideo function</w:t>
      </w:r>
      <w:r>
        <w:tab/>
      </w:r>
      <w:r>
        <w:fldChar w:fldCharType="begin" w:fldLock="1"/>
      </w:r>
      <w:r>
        <w:instrText xml:space="preserve"> PAGEREF _Toc99172638 \h </w:instrText>
      </w:r>
      <w:r>
        <w:fldChar w:fldCharType="separate"/>
      </w:r>
      <w:r>
        <w:t>27</w:t>
      </w:r>
      <w:r>
        <w:fldChar w:fldCharType="end"/>
      </w:r>
    </w:p>
    <w:p w14:paraId="67F60A4C" w14:textId="1019B686" w:rsidR="008C5982" w:rsidRDefault="008C5982">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_Toc99172639 \h </w:instrText>
      </w:r>
      <w:r>
        <w:fldChar w:fldCharType="separate"/>
      </w:r>
      <w:r>
        <w:t>27</w:t>
      </w:r>
      <w:r>
        <w:fldChar w:fldCharType="end"/>
      </w:r>
    </w:p>
    <w:p w14:paraId="64F5EDFC" w14:textId="1B6FE3D3" w:rsidR="008C5982" w:rsidRDefault="008C5982">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MCVideo function</w:t>
      </w:r>
      <w:r>
        <w:tab/>
      </w:r>
      <w:r>
        <w:fldChar w:fldCharType="begin" w:fldLock="1"/>
      </w:r>
      <w:r>
        <w:instrText xml:space="preserve"> PAGEREF _Toc99172640 \h </w:instrText>
      </w:r>
      <w:r>
        <w:fldChar w:fldCharType="separate"/>
      </w:r>
      <w:r>
        <w:t>27</w:t>
      </w:r>
      <w:r>
        <w:fldChar w:fldCharType="end"/>
      </w:r>
    </w:p>
    <w:p w14:paraId="49B7B75C" w14:textId="35F0A765" w:rsidR="008C5982" w:rsidRDefault="008C5982">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MCVideo function</w:t>
      </w:r>
      <w:r>
        <w:tab/>
      </w:r>
      <w:r>
        <w:fldChar w:fldCharType="begin" w:fldLock="1"/>
      </w:r>
      <w:r>
        <w:instrText xml:space="preserve"> PAGEREF _Toc99172641 \h </w:instrText>
      </w:r>
      <w:r>
        <w:fldChar w:fldCharType="separate"/>
      </w:r>
      <w:r>
        <w:t>28</w:t>
      </w:r>
      <w:r>
        <w:fldChar w:fldCharType="end"/>
      </w:r>
    </w:p>
    <w:p w14:paraId="280223F5" w14:textId="0EE17ECF" w:rsidR="008C5982" w:rsidRDefault="008C5982">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transmission control procedures</w:t>
      </w:r>
      <w:r>
        <w:tab/>
      </w:r>
      <w:r>
        <w:fldChar w:fldCharType="begin" w:fldLock="1"/>
      </w:r>
      <w:r>
        <w:instrText xml:space="preserve"> PAGEREF _Toc99172642 \h </w:instrText>
      </w:r>
      <w:r>
        <w:fldChar w:fldCharType="separate"/>
      </w:r>
      <w:r>
        <w:t>28</w:t>
      </w:r>
      <w:r>
        <w:fldChar w:fldCharType="end"/>
      </w:r>
    </w:p>
    <w:p w14:paraId="752A382E" w14:textId="45F18E64" w:rsidR="008C5982" w:rsidRDefault="008C5982">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_Toc99172643 \h </w:instrText>
      </w:r>
      <w:r>
        <w:fldChar w:fldCharType="separate"/>
      </w:r>
      <w:r>
        <w:t>28</w:t>
      </w:r>
      <w:r>
        <w:fldChar w:fldCharType="end"/>
      </w:r>
    </w:p>
    <w:p w14:paraId="6FBA362B" w14:textId="7B1EB177" w:rsidR="008C5982" w:rsidRDefault="008C598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MCVideo function of an MCVideo group</w:t>
      </w:r>
      <w:r>
        <w:tab/>
      </w:r>
      <w:r>
        <w:fldChar w:fldCharType="begin" w:fldLock="1"/>
      </w:r>
      <w:r>
        <w:instrText xml:space="preserve"> PAGEREF _Toc99172644 \h </w:instrText>
      </w:r>
      <w:r>
        <w:fldChar w:fldCharType="separate"/>
      </w:r>
      <w:r>
        <w:t>28</w:t>
      </w:r>
      <w:r>
        <w:fldChar w:fldCharType="end"/>
      </w:r>
    </w:p>
    <w:p w14:paraId="55BCFA65" w14:textId="0EC2DAFC" w:rsidR="008C5982" w:rsidRDefault="008C598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_Toc99172645 \h </w:instrText>
      </w:r>
      <w:r>
        <w:fldChar w:fldCharType="separate"/>
      </w:r>
      <w:r>
        <w:t>30</w:t>
      </w:r>
      <w:r>
        <w:fldChar w:fldCharType="end"/>
      </w:r>
    </w:p>
    <w:p w14:paraId="4DDEC863" w14:textId="2ED66609" w:rsidR="008C5982" w:rsidRDefault="008C598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_Toc99172646 \h </w:instrText>
      </w:r>
      <w:r>
        <w:fldChar w:fldCharType="separate"/>
      </w:r>
      <w:r>
        <w:t>30</w:t>
      </w:r>
      <w:r>
        <w:fldChar w:fldCharType="end"/>
      </w:r>
    </w:p>
    <w:p w14:paraId="76BA53AE" w14:textId="68F26E11" w:rsidR="008C5982" w:rsidRDefault="008C598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_Toc99172647 \h </w:instrText>
      </w:r>
      <w:r>
        <w:fldChar w:fldCharType="separate"/>
      </w:r>
      <w:r>
        <w:t>30</w:t>
      </w:r>
      <w:r>
        <w:fldChar w:fldCharType="end"/>
      </w:r>
    </w:p>
    <w:p w14:paraId="6529329E" w14:textId="12D71984" w:rsidR="008C5982" w:rsidRDefault="008C598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_Toc99172648 \h </w:instrText>
      </w:r>
      <w:r>
        <w:fldChar w:fldCharType="separate"/>
      </w:r>
      <w:r>
        <w:t>30</w:t>
      </w:r>
      <w:r>
        <w:fldChar w:fldCharType="end"/>
      </w:r>
    </w:p>
    <w:p w14:paraId="7887D3B4" w14:textId="0DE173A2" w:rsidR="008C5982" w:rsidRDefault="008C598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_Toc99172649 \h </w:instrText>
      </w:r>
      <w:r>
        <w:fldChar w:fldCharType="separate"/>
      </w:r>
      <w:r>
        <w:t>30</w:t>
      </w:r>
      <w:r>
        <w:fldChar w:fldCharType="end"/>
      </w:r>
    </w:p>
    <w:p w14:paraId="0DD18758" w14:textId="4C7C1216" w:rsidR="008C5982" w:rsidRDefault="008C598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_Toc99172650 \h </w:instrText>
      </w:r>
      <w:r>
        <w:fldChar w:fldCharType="separate"/>
      </w:r>
      <w:r>
        <w:t>31</w:t>
      </w:r>
      <w:r>
        <w:fldChar w:fldCharType="end"/>
      </w:r>
    </w:p>
    <w:p w14:paraId="3A4204A0" w14:textId="1A8F340F" w:rsidR="008C5982" w:rsidRDefault="008C598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_Toc99172651 \h </w:instrText>
      </w:r>
      <w:r>
        <w:fldChar w:fldCharType="separate"/>
      </w:r>
      <w:r>
        <w:t>31</w:t>
      </w:r>
      <w:r>
        <w:fldChar w:fldCharType="end"/>
      </w:r>
    </w:p>
    <w:p w14:paraId="11B836CF" w14:textId="7D9A4263" w:rsidR="008C5982" w:rsidRDefault="008C598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MCVideo client</w:t>
      </w:r>
      <w:r>
        <w:tab/>
      </w:r>
      <w:r>
        <w:fldChar w:fldCharType="begin" w:fldLock="1"/>
      </w:r>
      <w:r>
        <w:instrText xml:space="preserve"> PAGEREF _Toc99172652 \h </w:instrText>
      </w:r>
      <w:r>
        <w:fldChar w:fldCharType="separate"/>
      </w:r>
      <w:r>
        <w:t>31</w:t>
      </w:r>
      <w:r>
        <w:fldChar w:fldCharType="end"/>
      </w:r>
    </w:p>
    <w:p w14:paraId="631B5E04" w14:textId="283A11AE" w:rsidR="008C5982" w:rsidRDefault="008C598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_Toc99172653 \h </w:instrText>
      </w:r>
      <w:r>
        <w:fldChar w:fldCharType="separate"/>
      </w:r>
      <w:r>
        <w:t>31</w:t>
      </w:r>
      <w:r>
        <w:fldChar w:fldCharType="end"/>
      </w:r>
    </w:p>
    <w:p w14:paraId="2BF2AFD9" w14:textId="3D5D4D4C" w:rsidR="008C5982" w:rsidRDefault="008C598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Transmission participant in on-network mode</w:t>
      </w:r>
      <w:r>
        <w:tab/>
      </w:r>
      <w:r>
        <w:fldChar w:fldCharType="begin" w:fldLock="1"/>
      </w:r>
      <w:r>
        <w:instrText xml:space="preserve"> PAGEREF _Toc99172654 \h </w:instrText>
      </w:r>
      <w:r>
        <w:fldChar w:fldCharType="separate"/>
      </w:r>
      <w:r>
        <w:t>32</w:t>
      </w:r>
      <w:r>
        <w:fldChar w:fldCharType="end"/>
      </w:r>
    </w:p>
    <w:p w14:paraId="1850DCFE" w14:textId="486F5F37" w:rsidR="008C5982" w:rsidRDefault="008C598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Transmission participant in off-network mode</w:t>
      </w:r>
      <w:r>
        <w:tab/>
      </w:r>
      <w:r>
        <w:fldChar w:fldCharType="begin" w:fldLock="1"/>
      </w:r>
      <w:r>
        <w:instrText xml:space="preserve"> PAGEREF _Toc99172655 \h </w:instrText>
      </w:r>
      <w:r>
        <w:fldChar w:fldCharType="separate"/>
      </w:r>
      <w:r>
        <w:t>32</w:t>
      </w:r>
      <w:r>
        <w:fldChar w:fldCharType="end"/>
      </w:r>
    </w:p>
    <w:p w14:paraId="713AC8D9" w14:textId="278CE018" w:rsidR="008C5982" w:rsidRDefault="008C598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MCVideo function</w:t>
      </w:r>
      <w:r>
        <w:tab/>
      </w:r>
      <w:r>
        <w:fldChar w:fldCharType="begin" w:fldLock="1"/>
      </w:r>
      <w:r>
        <w:instrText xml:space="preserve"> PAGEREF _Toc99172656 \h </w:instrText>
      </w:r>
      <w:r>
        <w:fldChar w:fldCharType="separate"/>
      </w:r>
      <w:r>
        <w:t>32</w:t>
      </w:r>
      <w:r>
        <w:fldChar w:fldCharType="end"/>
      </w:r>
    </w:p>
    <w:p w14:paraId="77381F18" w14:textId="39C8E7B2" w:rsidR="008C5982" w:rsidRDefault="008C598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MCVideo function</w:t>
      </w:r>
      <w:r>
        <w:tab/>
      </w:r>
      <w:r>
        <w:fldChar w:fldCharType="begin" w:fldLock="1"/>
      </w:r>
      <w:r>
        <w:instrText xml:space="preserve"> PAGEREF _Toc99172657 \h </w:instrText>
      </w:r>
      <w:r>
        <w:fldChar w:fldCharType="separate"/>
      </w:r>
      <w:r>
        <w:t>33</w:t>
      </w:r>
      <w:r>
        <w:fldChar w:fldCharType="end"/>
      </w:r>
    </w:p>
    <w:p w14:paraId="3F0DDC12" w14:textId="6C363949" w:rsidR="008C5982" w:rsidRDefault="008C598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transmission control</w:t>
      </w:r>
      <w:r>
        <w:tab/>
      </w:r>
      <w:r>
        <w:fldChar w:fldCharType="begin" w:fldLock="1"/>
      </w:r>
      <w:r>
        <w:instrText xml:space="preserve"> PAGEREF _Toc99172658 \h </w:instrText>
      </w:r>
      <w:r>
        <w:fldChar w:fldCharType="separate"/>
      </w:r>
      <w:r>
        <w:t>33</w:t>
      </w:r>
      <w:r>
        <w:fldChar w:fldCharType="end"/>
      </w:r>
    </w:p>
    <w:p w14:paraId="11C07E3A" w14:textId="031A88B8" w:rsidR="008C5982" w:rsidRDefault="008C598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_Toc99172659 \h </w:instrText>
      </w:r>
      <w:r>
        <w:fldChar w:fldCharType="separate"/>
      </w:r>
      <w:r>
        <w:t>33</w:t>
      </w:r>
      <w:r>
        <w:fldChar w:fldCharType="end"/>
      </w:r>
    </w:p>
    <w:p w14:paraId="20B728D3" w14:textId="05015B71" w:rsidR="008C5982" w:rsidRDefault="008C598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Transmission participant procedures</w:t>
      </w:r>
      <w:r>
        <w:tab/>
      </w:r>
      <w:r>
        <w:fldChar w:fldCharType="begin" w:fldLock="1"/>
      </w:r>
      <w:r>
        <w:instrText xml:space="preserve"> PAGEREF _Toc99172660 \h </w:instrText>
      </w:r>
      <w:r>
        <w:fldChar w:fldCharType="separate"/>
      </w:r>
      <w:r>
        <w:t>33</w:t>
      </w:r>
      <w:r>
        <w:fldChar w:fldCharType="end"/>
      </w:r>
    </w:p>
    <w:p w14:paraId="2DA5F182" w14:textId="36F15501" w:rsidR="008C5982" w:rsidRDefault="008C598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Transmission participant procedures at MCVideo session initialization</w:t>
      </w:r>
      <w:r>
        <w:tab/>
      </w:r>
      <w:r>
        <w:fldChar w:fldCharType="begin" w:fldLock="1"/>
      </w:r>
      <w:r>
        <w:instrText xml:space="preserve"> PAGEREF _Toc99172661 \h </w:instrText>
      </w:r>
      <w:r>
        <w:fldChar w:fldCharType="separate"/>
      </w:r>
      <w:r>
        <w:t>33</w:t>
      </w:r>
      <w:r>
        <w:fldChar w:fldCharType="end"/>
      </w:r>
    </w:p>
    <w:p w14:paraId="522ECD4F" w14:textId="67DEB845" w:rsidR="008C5982" w:rsidRDefault="008C598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Transmission participant procedures at MCVideo call release</w:t>
      </w:r>
      <w:r>
        <w:tab/>
      </w:r>
      <w:r>
        <w:fldChar w:fldCharType="begin" w:fldLock="1"/>
      </w:r>
      <w:r>
        <w:instrText xml:space="preserve"> PAGEREF _Toc99172662 \h </w:instrText>
      </w:r>
      <w:r>
        <w:fldChar w:fldCharType="separate"/>
      </w:r>
      <w:r>
        <w:t>34</w:t>
      </w:r>
      <w:r>
        <w:fldChar w:fldCharType="end"/>
      </w:r>
    </w:p>
    <w:p w14:paraId="68873BAB" w14:textId="4803D9E4" w:rsidR="008C5982" w:rsidRDefault="008C598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Transmission participant procedures at MCVideo call modification</w:t>
      </w:r>
      <w:r>
        <w:tab/>
      </w:r>
      <w:r>
        <w:fldChar w:fldCharType="begin" w:fldLock="1"/>
      </w:r>
      <w:r>
        <w:instrText xml:space="preserve"> PAGEREF _Toc99172663 \h </w:instrText>
      </w:r>
      <w:r>
        <w:fldChar w:fldCharType="separate"/>
      </w:r>
      <w:r>
        <w:t>34</w:t>
      </w:r>
      <w:r>
        <w:fldChar w:fldCharType="end"/>
      </w:r>
    </w:p>
    <w:p w14:paraId="27090582" w14:textId="43D19851" w:rsidR="008C5982" w:rsidRDefault="008C598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Transmission participant state transition diagram for basic transmission control operation</w:t>
      </w:r>
      <w:r>
        <w:tab/>
      </w:r>
      <w:r>
        <w:fldChar w:fldCharType="begin" w:fldLock="1"/>
      </w:r>
      <w:r>
        <w:instrText xml:space="preserve"> PAGEREF _Toc99172664 \h </w:instrText>
      </w:r>
      <w:r>
        <w:fldChar w:fldCharType="separate"/>
      </w:r>
      <w:r>
        <w:t>34</w:t>
      </w:r>
      <w:r>
        <w:fldChar w:fldCharType="end"/>
      </w:r>
    </w:p>
    <w:p w14:paraId="202525C5" w14:textId="3EE86013" w:rsidR="008C5982" w:rsidRDefault="008C5982">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_Toc99172665 \h </w:instrText>
      </w:r>
      <w:r>
        <w:fldChar w:fldCharType="separate"/>
      </w:r>
      <w:r>
        <w:t>34</w:t>
      </w:r>
      <w:r>
        <w:fldChar w:fldCharType="end"/>
      </w:r>
    </w:p>
    <w:p w14:paraId="4C26AC5D" w14:textId="2718B527" w:rsidR="008C5982" w:rsidRDefault="008C5982">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_Toc99172666 \h </w:instrText>
      </w:r>
      <w:r>
        <w:fldChar w:fldCharType="separate"/>
      </w:r>
      <w:r>
        <w:t>35</w:t>
      </w:r>
      <w:r>
        <w:fldChar w:fldCharType="end"/>
      </w:r>
    </w:p>
    <w:p w14:paraId="02AF55AA" w14:textId="4203755D" w:rsidR="008C5982" w:rsidRDefault="008C5982">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_Toc99172667 \h </w:instrText>
      </w:r>
      <w:r>
        <w:fldChar w:fldCharType="separate"/>
      </w:r>
      <w:r>
        <w:t>35</w:t>
      </w:r>
      <w:r>
        <w:fldChar w:fldCharType="end"/>
      </w:r>
    </w:p>
    <w:p w14:paraId="1B760120" w14:textId="30576894" w:rsidR="008C5982" w:rsidRDefault="008C5982">
      <w:pPr>
        <w:pStyle w:val="TOC5"/>
        <w:rPr>
          <w:rFonts w:asciiTheme="minorHAnsi" w:eastAsiaTheme="minorEastAsia" w:hAnsiTheme="minorHAnsi" w:cstheme="minorBidi"/>
          <w:sz w:val="22"/>
          <w:szCs w:val="22"/>
          <w:lang w:eastAsia="en-GB"/>
        </w:rPr>
      </w:pPr>
      <w:r>
        <w:lastRenderedPageBreak/>
        <w:t>6.2.4.2.2</w:t>
      </w:r>
      <w:r>
        <w:rPr>
          <w:rFonts w:asciiTheme="minorHAnsi" w:eastAsiaTheme="minorEastAsia" w:hAnsiTheme="minorHAnsi" w:cstheme="minorBidi"/>
          <w:sz w:val="22"/>
          <w:szCs w:val="22"/>
          <w:lang w:eastAsia="en-GB"/>
        </w:rPr>
        <w:tab/>
      </w:r>
      <w:r>
        <w:t>MCVideo call initiated, originating MCVideo user</w:t>
      </w:r>
      <w:r>
        <w:tab/>
      </w:r>
      <w:r>
        <w:fldChar w:fldCharType="begin" w:fldLock="1"/>
      </w:r>
      <w:r>
        <w:instrText xml:space="preserve"> PAGEREF _Toc99172668 \h </w:instrText>
      </w:r>
      <w:r>
        <w:fldChar w:fldCharType="separate"/>
      </w:r>
      <w:r>
        <w:t>36</w:t>
      </w:r>
      <w:r>
        <w:fldChar w:fldCharType="end"/>
      </w:r>
    </w:p>
    <w:p w14:paraId="1915DC1B" w14:textId="76C993E7" w:rsidR="008C5982" w:rsidRDefault="008C5982">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MCVideo call established, terminating MCVideo user</w:t>
      </w:r>
      <w:r>
        <w:tab/>
      </w:r>
      <w:r>
        <w:fldChar w:fldCharType="begin" w:fldLock="1"/>
      </w:r>
      <w:r>
        <w:instrText xml:space="preserve"> PAGEREF _Toc99172669 \h </w:instrText>
      </w:r>
      <w:r>
        <w:fldChar w:fldCharType="separate"/>
      </w:r>
      <w:r>
        <w:t>36</w:t>
      </w:r>
      <w:r>
        <w:fldChar w:fldCharType="end"/>
      </w:r>
    </w:p>
    <w:p w14:paraId="76A9BA1E" w14:textId="4DEB64A2" w:rsidR="008C5982" w:rsidRDefault="008C5982">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 to transmit'</w:t>
      </w:r>
      <w:r>
        <w:tab/>
      </w:r>
      <w:r>
        <w:fldChar w:fldCharType="begin" w:fldLock="1"/>
      </w:r>
      <w:r>
        <w:instrText xml:space="preserve"> PAGEREF _Toc99172670 \h </w:instrText>
      </w:r>
      <w:r>
        <w:fldChar w:fldCharType="separate"/>
      </w:r>
      <w:r>
        <w:t>36</w:t>
      </w:r>
      <w:r>
        <w:fldChar w:fldCharType="end"/>
      </w:r>
    </w:p>
    <w:p w14:paraId="68560795" w14:textId="32576230" w:rsidR="008C5982" w:rsidRDefault="008C5982">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_Toc99172671 \h </w:instrText>
      </w:r>
      <w:r>
        <w:fldChar w:fldCharType="separate"/>
      </w:r>
      <w:r>
        <w:t>36</w:t>
      </w:r>
      <w:r>
        <w:fldChar w:fldCharType="end"/>
      </w:r>
    </w:p>
    <w:p w14:paraId="476DD48B" w14:textId="3C8C1648" w:rsidR="008C5982" w:rsidRDefault="008C5982">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Send Transmission Request message (Click Transmission send button)</w:t>
      </w:r>
      <w:r>
        <w:tab/>
      </w:r>
      <w:r>
        <w:fldChar w:fldCharType="begin" w:fldLock="1"/>
      </w:r>
      <w:r>
        <w:instrText xml:space="preserve"> PAGEREF _Toc99172672 \h </w:instrText>
      </w:r>
      <w:r>
        <w:fldChar w:fldCharType="separate"/>
      </w:r>
      <w:r>
        <w:t>36</w:t>
      </w:r>
      <w:r>
        <w:fldChar w:fldCharType="end"/>
      </w:r>
    </w:p>
    <w:p w14:paraId="5B7FA42C" w14:textId="1F8CFC68" w:rsidR="008C5982" w:rsidRDefault="008C5982">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_Toc99172673 \h </w:instrText>
      </w:r>
      <w:r>
        <w:fldChar w:fldCharType="separate"/>
      </w:r>
      <w:r>
        <w:t>37</w:t>
      </w:r>
      <w:r>
        <w:fldChar w:fldCharType="end"/>
      </w:r>
    </w:p>
    <w:p w14:paraId="4ACA175B" w14:textId="7CE4834C" w:rsidR="008C5982" w:rsidRDefault="008C5982">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_Toc99172674 \h </w:instrText>
      </w:r>
      <w:r>
        <w:fldChar w:fldCharType="separate"/>
      </w:r>
      <w:r>
        <w:t>37</w:t>
      </w:r>
      <w:r>
        <w:fldChar w:fldCharType="end"/>
      </w:r>
    </w:p>
    <w:p w14:paraId="45EEE310" w14:textId="0BCFFE4B" w:rsidR="008C5982" w:rsidRDefault="008C5982">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 to transmit'</w:t>
      </w:r>
      <w:r>
        <w:tab/>
      </w:r>
      <w:r>
        <w:fldChar w:fldCharType="begin" w:fldLock="1"/>
      </w:r>
      <w:r>
        <w:instrText xml:space="preserve"> PAGEREF _Toc99172675 \h </w:instrText>
      </w:r>
      <w:r>
        <w:fldChar w:fldCharType="separate"/>
      </w:r>
      <w:r>
        <w:t>37</w:t>
      </w:r>
      <w:r>
        <w:fldChar w:fldCharType="end"/>
      </w:r>
    </w:p>
    <w:p w14:paraId="7889B0F4" w14:textId="3A9D81E7" w:rsidR="008C5982" w:rsidRDefault="008C5982">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_Toc99172676 \h </w:instrText>
      </w:r>
      <w:r>
        <w:fldChar w:fldCharType="separate"/>
      </w:r>
      <w:r>
        <w:t>37</w:t>
      </w:r>
      <w:r>
        <w:fldChar w:fldCharType="end"/>
      </w:r>
    </w:p>
    <w:p w14:paraId="5556802B" w14:textId="7DD5D20C" w:rsidR="008C5982" w:rsidRDefault="008C5982">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Transmission rejected message (R: Transmission rejected)</w:t>
      </w:r>
      <w:r>
        <w:tab/>
      </w:r>
      <w:r>
        <w:fldChar w:fldCharType="begin" w:fldLock="1"/>
      </w:r>
      <w:r>
        <w:instrText xml:space="preserve"> PAGEREF _Toc99172677 \h </w:instrText>
      </w:r>
      <w:r>
        <w:fldChar w:fldCharType="separate"/>
      </w:r>
      <w:r>
        <w:t>37</w:t>
      </w:r>
      <w:r>
        <w:fldChar w:fldCharType="end"/>
      </w:r>
    </w:p>
    <w:p w14:paraId="727FD174" w14:textId="5AF5990E" w:rsidR="008C5982" w:rsidRDefault="008C5982">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Timer T100 (Transmission request) expired</w:t>
      </w:r>
      <w:r>
        <w:tab/>
      </w:r>
      <w:r>
        <w:fldChar w:fldCharType="begin" w:fldLock="1"/>
      </w:r>
      <w:r>
        <w:instrText xml:space="preserve"> PAGEREF _Toc99172678 \h </w:instrText>
      </w:r>
      <w:r>
        <w:fldChar w:fldCharType="separate"/>
      </w:r>
      <w:r>
        <w:t>38</w:t>
      </w:r>
      <w:r>
        <w:fldChar w:fldCharType="end"/>
      </w:r>
    </w:p>
    <w:p w14:paraId="2C933532" w14:textId="50ABB7F5" w:rsidR="008C5982" w:rsidRDefault="008C5982">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Timer T100 (Transmission Request) expired N times</w:t>
      </w:r>
      <w:r>
        <w:tab/>
      </w:r>
      <w:r>
        <w:fldChar w:fldCharType="begin" w:fldLock="1"/>
      </w:r>
      <w:r>
        <w:instrText xml:space="preserve"> PAGEREF _Toc99172679 \h </w:instrText>
      </w:r>
      <w:r>
        <w:fldChar w:fldCharType="separate"/>
      </w:r>
      <w:r>
        <w:t>38</w:t>
      </w:r>
      <w:r>
        <w:fldChar w:fldCharType="end"/>
      </w:r>
    </w:p>
    <w:p w14:paraId="266C81ED" w14:textId="338B916E" w:rsidR="008C5982" w:rsidRDefault="008C5982">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_Toc99172680 \h </w:instrText>
      </w:r>
      <w:r>
        <w:fldChar w:fldCharType="separate"/>
      </w:r>
      <w:r>
        <w:t>38</w:t>
      </w:r>
      <w:r>
        <w:fldChar w:fldCharType="end"/>
      </w:r>
    </w:p>
    <w:p w14:paraId="2BC134DE" w14:textId="3A587F51" w:rsidR="008C5982" w:rsidRDefault="008C5982">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_Toc99172681 \h </w:instrText>
      </w:r>
      <w:r>
        <w:fldChar w:fldCharType="separate"/>
      </w:r>
      <w:r>
        <w:t>38</w:t>
      </w:r>
      <w:r>
        <w:fldChar w:fldCharType="end"/>
      </w:r>
    </w:p>
    <w:p w14:paraId="2E160556" w14:textId="05F8839E" w:rsidR="008C5982" w:rsidRDefault="008C5982">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_Toc99172682 \h </w:instrText>
      </w:r>
      <w:r>
        <w:fldChar w:fldCharType="separate"/>
      </w:r>
      <w:r>
        <w:t>39</w:t>
      </w:r>
      <w:r>
        <w:fldChar w:fldCharType="end"/>
      </w:r>
    </w:p>
    <w:p w14:paraId="1DD7822C" w14:textId="300FC96C" w:rsidR="008C5982" w:rsidRDefault="008C5982">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 to transmit'</w:t>
      </w:r>
      <w:r>
        <w:tab/>
      </w:r>
      <w:r>
        <w:fldChar w:fldCharType="begin" w:fldLock="1"/>
      </w:r>
      <w:r>
        <w:instrText xml:space="preserve"> PAGEREF _Toc99172683 \h </w:instrText>
      </w:r>
      <w:r>
        <w:fldChar w:fldCharType="separate"/>
      </w:r>
      <w:r>
        <w:t>39</w:t>
      </w:r>
      <w:r>
        <w:fldChar w:fldCharType="end"/>
      </w:r>
    </w:p>
    <w:p w14:paraId="6FA981DC" w14:textId="5555B819" w:rsidR="008C5982" w:rsidRDefault="008C5982">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_Toc99172684 \h </w:instrText>
      </w:r>
      <w:r>
        <w:fldChar w:fldCharType="separate"/>
      </w:r>
      <w:r>
        <w:t>39</w:t>
      </w:r>
      <w:r>
        <w:fldChar w:fldCharType="end"/>
      </w:r>
    </w:p>
    <w:p w14:paraId="54E7D7BF" w14:textId="21BF59B2" w:rsidR="008C5982" w:rsidRDefault="008C5982">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_Toc99172685 \h </w:instrText>
      </w:r>
      <w:r>
        <w:fldChar w:fldCharType="separate"/>
      </w:r>
      <w:r>
        <w:t>39</w:t>
      </w:r>
      <w:r>
        <w:fldChar w:fldCharType="end"/>
      </w:r>
    </w:p>
    <w:p w14:paraId="5D4C99EB" w14:textId="335CCE76" w:rsidR="008C5982" w:rsidRDefault="008C5982">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_Toc99172686 \h </w:instrText>
      </w:r>
      <w:r>
        <w:fldChar w:fldCharType="separate"/>
      </w:r>
      <w:r>
        <w:t>39</w:t>
      </w:r>
      <w:r>
        <w:fldChar w:fldCharType="end"/>
      </w:r>
    </w:p>
    <w:p w14:paraId="5EB9BCE9" w14:textId="3F0F8C62" w:rsidR="008C5982" w:rsidRDefault="008C5982">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_Toc99172687 \h </w:instrText>
      </w:r>
      <w:r>
        <w:fldChar w:fldCharType="separate"/>
      </w:r>
      <w:r>
        <w:t>39</w:t>
      </w:r>
      <w:r>
        <w:fldChar w:fldCharType="end"/>
      </w:r>
    </w:p>
    <w:p w14:paraId="1691301B" w14:textId="176EE695" w:rsidR="008C5982" w:rsidRDefault="008C5982">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_Toc99172688 \h </w:instrText>
      </w:r>
      <w:r>
        <w:fldChar w:fldCharType="separate"/>
      </w:r>
      <w:r>
        <w:t>39</w:t>
      </w:r>
      <w:r>
        <w:fldChar w:fldCharType="end"/>
      </w:r>
    </w:p>
    <w:p w14:paraId="5AEF4024" w14:textId="45438076" w:rsidR="008C5982" w:rsidRDefault="008C5982">
      <w:pPr>
        <w:pStyle w:val="TOC5"/>
        <w:rPr>
          <w:rFonts w:asciiTheme="minorHAnsi" w:eastAsiaTheme="minorEastAsia" w:hAnsiTheme="minorHAnsi" w:cstheme="minorBidi"/>
          <w:sz w:val="22"/>
          <w:szCs w:val="22"/>
          <w:lang w:eastAsia="en-GB"/>
        </w:rPr>
      </w:pPr>
      <w:r>
        <w:t>6.2.</w:t>
      </w:r>
      <w:r w:rsidRPr="00383785">
        <w:t>4</w:t>
      </w:r>
      <w:r>
        <w:t>.5.6</w:t>
      </w:r>
      <w:r>
        <w:rPr>
          <w:rFonts w:asciiTheme="minorHAnsi" w:eastAsiaTheme="minorEastAsia" w:hAnsiTheme="minorHAnsi" w:cstheme="minorBidi"/>
          <w:sz w:val="22"/>
          <w:szCs w:val="22"/>
          <w:lang w:eastAsia="en-GB"/>
        </w:rPr>
        <w:tab/>
      </w:r>
      <w:r>
        <w:t>Receive Media reception notification message (R: Media Reception notification)</w:t>
      </w:r>
      <w:r>
        <w:tab/>
      </w:r>
      <w:r>
        <w:fldChar w:fldCharType="begin" w:fldLock="1"/>
      </w:r>
      <w:r>
        <w:instrText xml:space="preserve"> PAGEREF _Toc99172689 \h </w:instrText>
      </w:r>
      <w:r>
        <w:fldChar w:fldCharType="separate"/>
      </w:r>
      <w:r>
        <w:t>40</w:t>
      </w:r>
      <w:r>
        <w:fldChar w:fldCharType="end"/>
      </w:r>
    </w:p>
    <w:p w14:paraId="277C9818" w14:textId="5C0FD44F" w:rsidR="008C5982" w:rsidRDefault="008C5982">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 xml:space="preserve">Receive Transmission </w:t>
      </w:r>
      <w:r w:rsidRPr="00383785">
        <w:rPr>
          <w:lang w:val="en-IN"/>
        </w:rPr>
        <w:t>E</w:t>
      </w:r>
      <w:r>
        <w:t xml:space="preserve">nd </w:t>
      </w:r>
      <w:r w:rsidRPr="00383785">
        <w:rPr>
          <w:lang w:val="en-IN"/>
        </w:rPr>
        <w:t>R</w:t>
      </w:r>
      <w:r>
        <w:t xml:space="preserve">quest message (R: Transmission </w:t>
      </w:r>
      <w:r w:rsidRPr="00383785">
        <w:rPr>
          <w:lang w:val="en-IN"/>
        </w:rPr>
        <w:t>E</w:t>
      </w:r>
      <w:r>
        <w:t xml:space="preserve">nd </w:t>
      </w:r>
      <w:r w:rsidRPr="00383785">
        <w:rPr>
          <w:lang w:val="en-IN"/>
        </w:rPr>
        <w:t>R</w:t>
      </w:r>
      <w:r>
        <w:t>equest)</w:t>
      </w:r>
      <w:r>
        <w:tab/>
      </w:r>
      <w:r>
        <w:fldChar w:fldCharType="begin" w:fldLock="1"/>
      </w:r>
      <w:r>
        <w:instrText xml:space="preserve"> PAGEREF _Toc99172690 \h </w:instrText>
      </w:r>
      <w:r>
        <w:fldChar w:fldCharType="separate"/>
      </w:r>
      <w:r>
        <w:t>40</w:t>
      </w:r>
      <w:r>
        <w:fldChar w:fldCharType="end"/>
      </w:r>
    </w:p>
    <w:p w14:paraId="71E3A396" w14:textId="544EB3D4" w:rsidR="008C5982" w:rsidRDefault="008C5982">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end of transmission'</w:t>
      </w:r>
      <w:r>
        <w:tab/>
      </w:r>
      <w:r>
        <w:fldChar w:fldCharType="begin" w:fldLock="1"/>
      </w:r>
      <w:r>
        <w:instrText xml:space="preserve"> PAGEREF _Toc99172691 \h </w:instrText>
      </w:r>
      <w:r>
        <w:fldChar w:fldCharType="separate"/>
      </w:r>
      <w:r>
        <w:t>40</w:t>
      </w:r>
      <w:r>
        <w:fldChar w:fldCharType="end"/>
      </w:r>
    </w:p>
    <w:p w14:paraId="4507ADA6" w14:textId="1FF05EBE" w:rsidR="008C5982" w:rsidRDefault="008C5982">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_Toc99172692 \h </w:instrText>
      </w:r>
      <w:r>
        <w:fldChar w:fldCharType="separate"/>
      </w:r>
      <w:r>
        <w:t>40</w:t>
      </w:r>
      <w:r>
        <w:fldChar w:fldCharType="end"/>
      </w:r>
    </w:p>
    <w:p w14:paraId="529D9265" w14:textId="36C2D7F3" w:rsidR="008C5982" w:rsidRDefault="008C5982">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T101 (Transmission End Request) expired</w:t>
      </w:r>
      <w:r>
        <w:tab/>
      </w:r>
      <w:r>
        <w:fldChar w:fldCharType="begin" w:fldLock="1"/>
      </w:r>
      <w:r>
        <w:instrText xml:space="preserve"> PAGEREF _Toc99172693 \h </w:instrText>
      </w:r>
      <w:r>
        <w:fldChar w:fldCharType="separate"/>
      </w:r>
      <w:r>
        <w:t>40</w:t>
      </w:r>
      <w:r>
        <w:fldChar w:fldCharType="end"/>
      </w:r>
    </w:p>
    <w:p w14:paraId="02060569" w14:textId="606E0344" w:rsidR="008C5982" w:rsidRDefault="008C5982">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T101 (Transmission End Request) expired N times</w:t>
      </w:r>
      <w:r>
        <w:tab/>
      </w:r>
      <w:r>
        <w:fldChar w:fldCharType="begin" w:fldLock="1"/>
      </w:r>
      <w:r>
        <w:instrText xml:space="preserve"> PAGEREF _Toc99172694 \h </w:instrText>
      </w:r>
      <w:r>
        <w:fldChar w:fldCharType="separate"/>
      </w:r>
      <w:r>
        <w:t>41</w:t>
      </w:r>
      <w:r>
        <w:fldChar w:fldCharType="end"/>
      </w:r>
    </w:p>
    <w:p w14:paraId="3C0A4305" w14:textId="6C08CDB2" w:rsidR="008C5982" w:rsidRDefault="008C5982">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Transmission End Response message (R: Transmission end response)</w:t>
      </w:r>
      <w:r>
        <w:tab/>
      </w:r>
      <w:r>
        <w:fldChar w:fldCharType="begin" w:fldLock="1"/>
      </w:r>
      <w:r>
        <w:instrText xml:space="preserve"> PAGEREF _Toc99172695 \h </w:instrText>
      </w:r>
      <w:r>
        <w:fldChar w:fldCharType="separate"/>
      </w:r>
      <w:r>
        <w:t>41</w:t>
      </w:r>
      <w:r>
        <w:fldChar w:fldCharType="end"/>
      </w:r>
    </w:p>
    <w:p w14:paraId="70B9E14B" w14:textId="10563B02" w:rsidR="008C5982" w:rsidRDefault="008C5982">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_Toc99172696 \h </w:instrText>
      </w:r>
      <w:r>
        <w:fldChar w:fldCharType="separate"/>
      </w:r>
      <w:r>
        <w:t>41</w:t>
      </w:r>
      <w:r>
        <w:fldChar w:fldCharType="end"/>
      </w:r>
    </w:p>
    <w:p w14:paraId="26050038" w14:textId="35CE2BCB" w:rsidR="008C5982" w:rsidRDefault="008C5982">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_Toc99172697 \h </w:instrText>
      </w:r>
      <w:r>
        <w:fldChar w:fldCharType="separate"/>
      </w:r>
      <w:r>
        <w:t>41</w:t>
      </w:r>
      <w:r>
        <w:fldChar w:fldCharType="end"/>
      </w:r>
    </w:p>
    <w:p w14:paraId="28E6357E" w14:textId="141F070F" w:rsidR="008C5982" w:rsidRDefault="008C5982">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_Toc99172698 \h </w:instrText>
      </w:r>
      <w:r>
        <w:fldChar w:fldCharType="separate"/>
      </w:r>
      <w:r>
        <w:t>41</w:t>
      </w:r>
      <w:r>
        <w:fldChar w:fldCharType="end"/>
      </w:r>
    </w:p>
    <w:p w14:paraId="229EF1C0" w14:textId="1B86B408" w:rsidR="008C5982" w:rsidRDefault="008C5982">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MCVideo call release – step 1 (R: MCVideo call release - 1)</w:t>
      </w:r>
      <w:r>
        <w:tab/>
      </w:r>
      <w:r>
        <w:fldChar w:fldCharType="begin" w:fldLock="1"/>
      </w:r>
      <w:r>
        <w:instrText xml:space="preserve"> PAGEREF _Toc99172699 \h </w:instrText>
      </w:r>
      <w:r>
        <w:fldChar w:fldCharType="separate"/>
      </w:r>
      <w:r>
        <w:t>41</w:t>
      </w:r>
      <w:r>
        <w:fldChar w:fldCharType="end"/>
      </w:r>
    </w:p>
    <w:p w14:paraId="46AD1776" w14:textId="797A2C15" w:rsidR="008C5982" w:rsidRDefault="008C5982">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'Call releasing'</w:t>
      </w:r>
      <w:r>
        <w:tab/>
      </w:r>
      <w:r>
        <w:fldChar w:fldCharType="begin" w:fldLock="1"/>
      </w:r>
      <w:r>
        <w:instrText xml:space="preserve"> PAGEREF _Toc99172700 \h </w:instrText>
      </w:r>
      <w:r>
        <w:fldChar w:fldCharType="separate"/>
      </w:r>
      <w:r>
        <w:t>42</w:t>
      </w:r>
      <w:r>
        <w:fldChar w:fldCharType="end"/>
      </w:r>
    </w:p>
    <w:p w14:paraId="7969D2FE" w14:textId="35DC7840" w:rsidR="008C5982" w:rsidRDefault="008C5982">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_Toc99172701 \h </w:instrText>
      </w:r>
      <w:r>
        <w:fldChar w:fldCharType="separate"/>
      </w:r>
      <w:r>
        <w:t>42</w:t>
      </w:r>
      <w:r>
        <w:fldChar w:fldCharType="end"/>
      </w:r>
    </w:p>
    <w:p w14:paraId="6BD06543" w14:textId="1A5D1150" w:rsidR="008C5982" w:rsidRDefault="008C5982">
      <w:pPr>
        <w:pStyle w:val="TOC5"/>
        <w:rPr>
          <w:rFonts w:asciiTheme="minorHAnsi" w:eastAsiaTheme="minorEastAsia" w:hAnsiTheme="minorHAnsi" w:cstheme="minorBidi"/>
          <w:sz w:val="22"/>
          <w:szCs w:val="22"/>
          <w:lang w:eastAsia="en-GB"/>
        </w:rPr>
      </w:pPr>
      <w:r>
        <w:t>6.2.4.8.2</w:t>
      </w:r>
      <w:r>
        <w:rPr>
          <w:rFonts w:asciiTheme="minorHAnsi" w:eastAsiaTheme="minorEastAsia" w:hAnsiTheme="minorHAnsi" w:cstheme="minorBidi"/>
          <w:sz w:val="22"/>
          <w:szCs w:val="22"/>
          <w:lang w:eastAsia="en-GB"/>
        </w:rPr>
        <w:tab/>
      </w:r>
      <w:r>
        <w:t>Receive MCVideo call release – step 2 (R: MCVideo call release - 2)</w:t>
      </w:r>
      <w:r>
        <w:tab/>
      </w:r>
      <w:r>
        <w:fldChar w:fldCharType="begin" w:fldLock="1"/>
      </w:r>
      <w:r>
        <w:instrText xml:space="preserve"> PAGEREF _Toc99172702 \h </w:instrText>
      </w:r>
      <w:r>
        <w:fldChar w:fldCharType="separate"/>
      </w:r>
      <w:r>
        <w:t>42</w:t>
      </w:r>
      <w:r>
        <w:fldChar w:fldCharType="end"/>
      </w:r>
    </w:p>
    <w:p w14:paraId="34C9B972" w14:textId="40004324" w:rsidR="008C5982" w:rsidRDefault="008C5982">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 transmission'</w:t>
      </w:r>
      <w:r>
        <w:tab/>
      </w:r>
      <w:r>
        <w:fldChar w:fldCharType="begin" w:fldLock="1"/>
      </w:r>
      <w:r>
        <w:instrText xml:space="preserve"> PAGEREF _Toc99172703 \h </w:instrText>
      </w:r>
      <w:r>
        <w:fldChar w:fldCharType="separate"/>
      </w:r>
      <w:r>
        <w:t>42</w:t>
      </w:r>
      <w:r>
        <w:fldChar w:fldCharType="end"/>
      </w:r>
    </w:p>
    <w:p w14:paraId="39DC18DD" w14:textId="3FB4324D" w:rsidR="008C5982" w:rsidRDefault="008C5982">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_Toc99172704 \h </w:instrText>
      </w:r>
      <w:r>
        <w:fldChar w:fldCharType="separate"/>
      </w:r>
      <w:r>
        <w:t>42</w:t>
      </w:r>
      <w:r>
        <w:fldChar w:fldCharType="end"/>
      </w:r>
    </w:p>
    <w:p w14:paraId="4BB2B6F1" w14:textId="1A8A1CE7" w:rsidR="008C5982" w:rsidRDefault="008C5982">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_Toc99172705 \h </w:instrText>
      </w:r>
      <w:r>
        <w:fldChar w:fldCharType="separate"/>
      </w:r>
      <w:r>
        <w:t>42</w:t>
      </w:r>
      <w:r>
        <w:fldChar w:fldCharType="end"/>
      </w:r>
    </w:p>
    <w:p w14:paraId="22212188" w14:textId="354E147D" w:rsidR="008C5982" w:rsidRDefault="008C5982">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Send Queue Position Request message (S: Queue Position Request)</w:t>
      </w:r>
      <w:r>
        <w:tab/>
      </w:r>
      <w:r>
        <w:fldChar w:fldCharType="begin" w:fldLock="1"/>
      </w:r>
      <w:r>
        <w:instrText xml:space="preserve"> PAGEREF _Toc99172706 \h </w:instrText>
      </w:r>
      <w:r>
        <w:fldChar w:fldCharType="separate"/>
      </w:r>
      <w:r>
        <w:t>42</w:t>
      </w:r>
      <w:r>
        <w:fldChar w:fldCharType="end"/>
      </w:r>
    </w:p>
    <w:p w14:paraId="6C101A0C" w14:textId="4E98CEA5" w:rsidR="008C5982" w:rsidRDefault="008C5982">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Send Transmission end request message (Click Transmission end button)</w:t>
      </w:r>
      <w:r>
        <w:tab/>
      </w:r>
      <w:r>
        <w:fldChar w:fldCharType="begin" w:fldLock="1"/>
      </w:r>
      <w:r>
        <w:instrText xml:space="preserve"> PAGEREF _Toc99172707 \h </w:instrText>
      </w:r>
      <w:r>
        <w:fldChar w:fldCharType="separate"/>
      </w:r>
      <w:r>
        <w:t>43</w:t>
      </w:r>
      <w:r>
        <w:fldChar w:fldCharType="end"/>
      </w:r>
    </w:p>
    <w:p w14:paraId="40C42EAD" w14:textId="1785866F" w:rsidR="008C5982" w:rsidRDefault="008C5982">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_Toc99172708 \h </w:instrText>
      </w:r>
      <w:r>
        <w:fldChar w:fldCharType="separate"/>
      </w:r>
      <w:r>
        <w:t>43</w:t>
      </w:r>
      <w:r>
        <w:fldChar w:fldCharType="end"/>
      </w:r>
    </w:p>
    <w:p w14:paraId="413F877A" w14:textId="032FA686" w:rsidR="008C5982" w:rsidRDefault="008C5982">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Rece</w:t>
      </w:r>
      <w:r w:rsidRPr="00383785">
        <w:t>i</w:t>
      </w:r>
      <w:r>
        <w:t>ve Transmission cancel request notify message (R: Transmission Cancel Request Notify)</w:t>
      </w:r>
      <w:r>
        <w:tab/>
      </w:r>
      <w:r>
        <w:fldChar w:fldCharType="begin" w:fldLock="1"/>
      </w:r>
      <w:r>
        <w:instrText xml:space="preserve"> PAGEREF _Toc99172709 \h </w:instrText>
      </w:r>
      <w:r>
        <w:fldChar w:fldCharType="separate"/>
      </w:r>
      <w:r>
        <w:t>43</w:t>
      </w:r>
      <w:r>
        <w:fldChar w:fldCharType="end"/>
      </w:r>
    </w:p>
    <w:p w14:paraId="3D3D2AFD" w14:textId="4296FB1F" w:rsidR="008C5982" w:rsidRDefault="008C5982">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Timer T102 (</w:t>
      </w:r>
      <w:r w:rsidRPr="00383785">
        <w:rPr>
          <w:lang w:val="fr-FR"/>
        </w:rPr>
        <w:t xml:space="preserve">Transmission </w:t>
      </w:r>
      <w:r>
        <w:t>Queue Position Request) expired</w:t>
      </w:r>
      <w:r>
        <w:tab/>
      </w:r>
      <w:r>
        <w:fldChar w:fldCharType="begin" w:fldLock="1"/>
      </w:r>
      <w:r>
        <w:instrText xml:space="preserve"> PAGEREF _Toc99172710 \h </w:instrText>
      </w:r>
      <w:r>
        <w:fldChar w:fldCharType="separate"/>
      </w:r>
      <w:r>
        <w:t>43</w:t>
      </w:r>
      <w:r>
        <w:fldChar w:fldCharType="end"/>
      </w:r>
    </w:p>
    <w:p w14:paraId="6EA6F350" w14:textId="7A35C89B" w:rsidR="008C5982" w:rsidRDefault="008C5982">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Timer T102 (</w:t>
      </w:r>
      <w:r w:rsidRPr="00383785">
        <w:rPr>
          <w:lang w:val="en-US"/>
        </w:rPr>
        <w:t xml:space="preserve">Transmission </w:t>
      </w:r>
      <w:r>
        <w:t>Queue Position Request) expired N times</w:t>
      </w:r>
      <w:r>
        <w:tab/>
      </w:r>
      <w:r>
        <w:fldChar w:fldCharType="begin" w:fldLock="1"/>
      </w:r>
      <w:r>
        <w:instrText xml:space="preserve"> PAGEREF _Toc99172711 \h </w:instrText>
      </w:r>
      <w:r>
        <w:fldChar w:fldCharType="separate"/>
      </w:r>
      <w:r>
        <w:t>43</w:t>
      </w:r>
      <w:r>
        <w:fldChar w:fldCharType="end"/>
      </w:r>
    </w:p>
    <w:p w14:paraId="15D1483D" w14:textId="315E2444" w:rsidR="008C5982" w:rsidRDefault="008C5982">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_Toc99172712 \h </w:instrText>
      </w:r>
      <w:r>
        <w:fldChar w:fldCharType="separate"/>
      </w:r>
      <w:r>
        <w:t>43</w:t>
      </w:r>
      <w:r>
        <w:fldChar w:fldCharType="end"/>
      </w:r>
    </w:p>
    <w:p w14:paraId="18CD0F86" w14:textId="3A3E4FC6" w:rsidR="008C5982" w:rsidRDefault="008C598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Transmission participant state transition diagram for reception control operation</w:t>
      </w:r>
      <w:r>
        <w:tab/>
      </w:r>
      <w:r>
        <w:fldChar w:fldCharType="begin" w:fldLock="1"/>
      </w:r>
      <w:r>
        <w:instrText xml:space="preserve"> PAGEREF _Toc99172713 \h </w:instrText>
      </w:r>
      <w:r>
        <w:fldChar w:fldCharType="separate"/>
      </w:r>
      <w:r>
        <w:t>44</w:t>
      </w:r>
      <w:r>
        <w:fldChar w:fldCharType="end"/>
      </w:r>
    </w:p>
    <w:p w14:paraId="0DD94679" w14:textId="04F9DB1B" w:rsidR="008C5982" w:rsidRDefault="008C5982">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_Toc99172714 \h </w:instrText>
      </w:r>
      <w:r>
        <w:fldChar w:fldCharType="separate"/>
      </w:r>
      <w:r>
        <w:t>44</w:t>
      </w:r>
      <w:r>
        <w:fldChar w:fldCharType="end"/>
      </w:r>
    </w:p>
    <w:p w14:paraId="63714BAC" w14:textId="1A2E02D8" w:rsidR="008C5982" w:rsidRDefault="008C5982">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_Toc99172715 \h </w:instrText>
      </w:r>
      <w:r>
        <w:fldChar w:fldCharType="separate"/>
      </w:r>
      <w:r>
        <w:t>45</w:t>
      </w:r>
      <w:r>
        <w:fldChar w:fldCharType="end"/>
      </w:r>
    </w:p>
    <w:p w14:paraId="0C70FCC6" w14:textId="4002B632" w:rsidR="008C5982" w:rsidRDefault="008C5982">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_Toc99172716 \h </w:instrText>
      </w:r>
      <w:r>
        <w:fldChar w:fldCharType="separate"/>
      </w:r>
      <w:r>
        <w:t>45</w:t>
      </w:r>
      <w:r>
        <w:fldChar w:fldCharType="end"/>
      </w:r>
    </w:p>
    <w:p w14:paraId="659DF1FF" w14:textId="55865A9A" w:rsidR="008C5982" w:rsidRDefault="008C5982">
      <w:pPr>
        <w:pStyle w:val="TOC5"/>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lang w:eastAsia="en-GB"/>
        </w:rPr>
        <w:tab/>
      </w:r>
      <w:r>
        <w:t>MCVideo call established, terminating MCVideo user</w:t>
      </w:r>
      <w:r>
        <w:tab/>
      </w:r>
      <w:r>
        <w:fldChar w:fldCharType="begin" w:fldLock="1"/>
      </w:r>
      <w:r>
        <w:instrText xml:space="preserve"> PAGEREF _Toc99172717 \h </w:instrText>
      </w:r>
      <w:r>
        <w:fldChar w:fldCharType="separate"/>
      </w:r>
      <w:r>
        <w:t>45</w:t>
      </w:r>
      <w:r>
        <w:fldChar w:fldCharType="end"/>
      </w:r>
    </w:p>
    <w:p w14:paraId="7759BB12" w14:textId="05E07FA3" w:rsidR="008C5982" w:rsidRDefault="008C5982">
      <w:pPr>
        <w:pStyle w:val="TOC5"/>
        <w:rPr>
          <w:rFonts w:asciiTheme="minorHAnsi" w:eastAsiaTheme="minorEastAsia" w:hAnsiTheme="minorHAnsi" w:cstheme="minorBidi"/>
          <w:sz w:val="22"/>
          <w:szCs w:val="22"/>
          <w:lang w:eastAsia="en-GB"/>
        </w:rPr>
      </w:pPr>
      <w:r w:rsidRPr="008C5982">
        <w:t>6.2.5.2.3</w:t>
      </w:r>
      <w:r w:rsidRPr="008C5982">
        <w:rPr>
          <w:rFonts w:asciiTheme="minorHAnsi" w:eastAsiaTheme="minorEastAsia" w:hAnsiTheme="minorHAnsi" w:cstheme="minorBidi"/>
          <w:sz w:val="22"/>
          <w:szCs w:val="22"/>
          <w:lang w:eastAsia="en-GB"/>
        </w:rPr>
        <w:tab/>
      </w:r>
      <w:r w:rsidRPr="00383785">
        <w:rPr>
          <w:lang w:val="en-IN"/>
        </w:rPr>
        <w:t>MCVideo call initiated, originating MCVideo user</w:t>
      </w:r>
      <w:r>
        <w:tab/>
      </w:r>
      <w:r>
        <w:fldChar w:fldCharType="begin" w:fldLock="1"/>
      </w:r>
      <w:r>
        <w:instrText xml:space="preserve"> PAGEREF _Toc99172718 \h </w:instrText>
      </w:r>
      <w:r>
        <w:fldChar w:fldCharType="separate"/>
      </w:r>
      <w:r>
        <w:t>46</w:t>
      </w:r>
      <w:r>
        <w:fldChar w:fldCharType="end"/>
      </w:r>
    </w:p>
    <w:p w14:paraId="486A8FE9" w14:textId="257AF4C9" w:rsidR="008C5982" w:rsidRDefault="008C5982">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State: 'U: </w:t>
      </w:r>
      <w:r w:rsidRPr="00383785">
        <w:rPr>
          <w:lang w:val="en-IN"/>
        </w:rPr>
        <w:t>reception controller</w:t>
      </w:r>
      <w:r>
        <w:t>'</w:t>
      </w:r>
      <w:r>
        <w:tab/>
      </w:r>
      <w:r>
        <w:fldChar w:fldCharType="begin" w:fldLock="1"/>
      </w:r>
      <w:r>
        <w:instrText xml:space="preserve"> PAGEREF _Toc99172719 \h </w:instrText>
      </w:r>
      <w:r>
        <w:fldChar w:fldCharType="separate"/>
      </w:r>
      <w:r>
        <w:t>46</w:t>
      </w:r>
      <w:r>
        <w:fldChar w:fldCharType="end"/>
      </w:r>
    </w:p>
    <w:p w14:paraId="3B1FA68D" w14:textId="4C56ED53" w:rsidR="008C5982" w:rsidRDefault="008C5982">
      <w:pPr>
        <w:pStyle w:val="TOC5"/>
        <w:rPr>
          <w:rFonts w:asciiTheme="minorHAnsi" w:eastAsiaTheme="minorEastAsia" w:hAnsiTheme="minorHAnsi" w:cstheme="minorBidi"/>
          <w:sz w:val="22"/>
          <w:szCs w:val="22"/>
          <w:lang w:eastAsia="en-GB"/>
        </w:rPr>
      </w:pPr>
      <w:r>
        <w:t>6.2.5.3.1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_Toc99172720 \h </w:instrText>
      </w:r>
      <w:r>
        <w:fldChar w:fldCharType="separate"/>
      </w:r>
      <w:r>
        <w:t>46</w:t>
      </w:r>
      <w:r>
        <w:fldChar w:fldCharType="end"/>
      </w:r>
    </w:p>
    <w:p w14:paraId="48453EF2" w14:textId="2CFE2149" w:rsidR="008C5982" w:rsidRDefault="008C5982">
      <w:pPr>
        <w:pStyle w:val="TOC5"/>
        <w:rPr>
          <w:rFonts w:asciiTheme="minorHAnsi" w:eastAsiaTheme="minorEastAsia" w:hAnsiTheme="minorHAnsi" w:cstheme="minorBidi"/>
          <w:sz w:val="22"/>
          <w:szCs w:val="22"/>
          <w:lang w:eastAsia="en-GB"/>
        </w:rPr>
      </w:pPr>
      <w:r>
        <w:t>6.2.5.3.2</w:t>
      </w:r>
      <w:r>
        <w:rPr>
          <w:rFonts w:asciiTheme="minorHAnsi" w:eastAsiaTheme="minorEastAsia" w:hAnsiTheme="minorHAnsi" w:cstheme="minorBidi"/>
          <w:sz w:val="22"/>
          <w:szCs w:val="22"/>
          <w:lang w:eastAsia="en-GB"/>
        </w:rPr>
        <w:tab/>
      </w:r>
      <w:r>
        <w:t xml:space="preserve">Receive Media transmission notification </w:t>
      </w:r>
      <w:r w:rsidRPr="00383785">
        <w:t xml:space="preserve">message </w:t>
      </w:r>
      <w:r>
        <w:t>(R: Media Transmission Notification)</w:t>
      </w:r>
      <w:r>
        <w:tab/>
      </w:r>
      <w:r>
        <w:fldChar w:fldCharType="begin" w:fldLock="1"/>
      </w:r>
      <w:r>
        <w:instrText xml:space="preserve"> PAGEREF _Toc99172721 \h </w:instrText>
      </w:r>
      <w:r>
        <w:fldChar w:fldCharType="separate"/>
      </w:r>
      <w:r>
        <w:t>46</w:t>
      </w:r>
      <w:r>
        <w:fldChar w:fldCharType="end"/>
      </w:r>
    </w:p>
    <w:p w14:paraId="238CADF2" w14:textId="461353F8" w:rsidR="008C5982" w:rsidRDefault="008C5982">
      <w:pPr>
        <w:pStyle w:val="TOC5"/>
        <w:rPr>
          <w:rFonts w:asciiTheme="minorHAnsi" w:eastAsiaTheme="minorEastAsia" w:hAnsiTheme="minorHAnsi" w:cstheme="minorBidi"/>
          <w:sz w:val="22"/>
          <w:szCs w:val="22"/>
          <w:lang w:eastAsia="en-GB"/>
        </w:rPr>
      </w:pPr>
      <w:r>
        <w:t>6.2.5.3.3</w:t>
      </w:r>
      <w:r>
        <w:rPr>
          <w:rFonts w:asciiTheme="minorHAnsi" w:eastAsiaTheme="minorEastAsia" w:hAnsiTheme="minorHAnsi" w:cstheme="minorBidi"/>
          <w:sz w:val="22"/>
          <w:szCs w:val="22"/>
          <w:lang w:eastAsia="en-GB"/>
        </w:rPr>
        <w:tab/>
      </w:r>
      <w:r>
        <w:t xml:space="preserve">Send Receive Media Request message (Click </w:t>
      </w:r>
      <w:r w:rsidRPr="00383785">
        <w:rPr>
          <w:lang w:val="en-US"/>
        </w:rPr>
        <w:t>video receive</w:t>
      </w:r>
      <w:r>
        <w:t xml:space="preserve"> button)</w:t>
      </w:r>
      <w:r>
        <w:tab/>
      </w:r>
      <w:r>
        <w:fldChar w:fldCharType="begin" w:fldLock="1"/>
      </w:r>
      <w:r>
        <w:instrText xml:space="preserve"> PAGEREF _Toc99172722 \h </w:instrText>
      </w:r>
      <w:r>
        <w:fldChar w:fldCharType="separate"/>
      </w:r>
      <w:r>
        <w:t>46</w:t>
      </w:r>
      <w:r>
        <w:fldChar w:fldCharType="end"/>
      </w:r>
    </w:p>
    <w:p w14:paraId="66F9E332" w14:textId="13215BF1" w:rsidR="008C5982" w:rsidRDefault="008C5982">
      <w:pPr>
        <w:pStyle w:val="TOC5"/>
        <w:rPr>
          <w:rFonts w:asciiTheme="minorHAnsi" w:eastAsiaTheme="minorEastAsia" w:hAnsiTheme="minorHAnsi" w:cstheme="minorBidi"/>
          <w:sz w:val="22"/>
          <w:szCs w:val="22"/>
          <w:lang w:eastAsia="en-GB"/>
        </w:rPr>
      </w:pPr>
      <w:r>
        <w:t>6.2.5.3.4</w:t>
      </w:r>
      <w:r>
        <w:rPr>
          <w:rFonts w:asciiTheme="minorHAnsi" w:eastAsiaTheme="minorEastAsia" w:hAnsiTheme="minorHAnsi" w:cstheme="minorBidi"/>
          <w:sz w:val="22"/>
          <w:szCs w:val="22"/>
          <w:lang w:eastAsia="en-GB"/>
        </w:rPr>
        <w:tab/>
      </w:r>
      <w:r w:rsidRPr="00383785">
        <w:rPr>
          <w:lang w:val="en-IN"/>
        </w:rPr>
        <w:t>Receive Transmission end notify message (R: Transmission end notify)</w:t>
      </w:r>
      <w:r>
        <w:tab/>
      </w:r>
      <w:r>
        <w:fldChar w:fldCharType="begin" w:fldLock="1"/>
      </w:r>
      <w:r>
        <w:instrText xml:space="preserve"> PAGEREF _Toc99172723 \h </w:instrText>
      </w:r>
      <w:r>
        <w:fldChar w:fldCharType="separate"/>
      </w:r>
      <w:r>
        <w:t>47</w:t>
      </w:r>
      <w:r>
        <w:fldChar w:fldCharType="end"/>
      </w:r>
    </w:p>
    <w:p w14:paraId="1B8DDD8B" w14:textId="5BAEA7CD" w:rsidR="008C5982" w:rsidRDefault="008C5982">
      <w:pPr>
        <w:pStyle w:val="TOC5"/>
        <w:rPr>
          <w:rFonts w:asciiTheme="minorHAnsi" w:eastAsiaTheme="minorEastAsia" w:hAnsiTheme="minorHAnsi" w:cstheme="minorBidi"/>
          <w:sz w:val="22"/>
          <w:szCs w:val="22"/>
          <w:lang w:eastAsia="en-GB"/>
        </w:rPr>
      </w:pPr>
      <w:r w:rsidRPr="008C5982">
        <w:t>6.2.5.3.5</w:t>
      </w:r>
      <w:r w:rsidRPr="008C5982">
        <w:rPr>
          <w:rFonts w:asciiTheme="minorHAnsi" w:eastAsiaTheme="minorEastAsia" w:hAnsiTheme="minorHAnsi" w:cstheme="minorBidi"/>
          <w:sz w:val="22"/>
          <w:szCs w:val="22"/>
          <w:lang w:eastAsia="en-GB"/>
        </w:rPr>
        <w:tab/>
      </w:r>
      <w:r w:rsidRPr="00383785">
        <w:rPr>
          <w:lang w:val="en-IN"/>
        </w:rPr>
        <w:t>Receive MCVideo call release – step 1 (R: MCVideo call release - 1)</w:t>
      </w:r>
      <w:r>
        <w:tab/>
      </w:r>
      <w:r>
        <w:fldChar w:fldCharType="begin" w:fldLock="1"/>
      </w:r>
      <w:r>
        <w:instrText xml:space="preserve"> PAGEREF _Toc99172724 \h </w:instrText>
      </w:r>
      <w:r>
        <w:fldChar w:fldCharType="separate"/>
      </w:r>
      <w:r>
        <w:t>47</w:t>
      </w:r>
      <w:r>
        <w:fldChar w:fldCharType="end"/>
      </w:r>
    </w:p>
    <w:p w14:paraId="2C78D1F3" w14:textId="59F4442C" w:rsidR="008C5982" w:rsidRDefault="008C5982">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State: 'U: pending request to receive'</w:t>
      </w:r>
      <w:r>
        <w:tab/>
      </w:r>
      <w:r>
        <w:fldChar w:fldCharType="begin" w:fldLock="1"/>
      </w:r>
      <w:r>
        <w:instrText xml:space="preserve"> PAGEREF _Toc99172725 \h </w:instrText>
      </w:r>
      <w:r>
        <w:fldChar w:fldCharType="separate"/>
      </w:r>
      <w:r>
        <w:t>47</w:t>
      </w:r>
      <w:r>
        <w:fldChar w:fldCharType="end"/>
      </w:r>
    </w:p>
    <w:p w14:paraId="321B1073" w14:textId="66737AEA" w:rsidR="008C5982" w:rsidRDefault="008C5982">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_Toc99172726 \h </w:instrText>
      </w:r>
      <w:r>
        <w:fldChar w:fldCharType="separate"/>
      </w:r>
      <w:r>
        <w:t>47</w:t>
      </w:r>
      <w:r>
        <w:fldChar w:fldCharType="end"/>
      </w:r>
    </w:p>
    <w:p w14:paraId="5352D5F5" w14:textId="6A7D7929" w:rsidR="008C5982" w:rsidRDefault="008C5982">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Reception of Receive media response (rejected) message (R: RM response (rejected))</w:t>
      </w:r>
      <w:r>
        <w:tab/>
      </w:r>
      <w:r>
        <w:fldChar w:fldCharType="begin" w:fldLock="1"/>
      </w:r>
      <w:r>
        <w:instrText xml:space="preserve"> PAGEREF _Toc99172727 \h </w:instrText>
      </w:r>
      <w:r>
        <w:fldChar w:fldCharType="separate"/>
      </w:r>
      <w:r>
        <w:t>47</w:t>
      </w:r>
      <w:r>
        <w:fldChar w:fldCharType="end"/>
      </w:r>
    </w:p>
    <w:p w14:paraId="2BE6EB1A" w14:textId="1217FE6B" w:rsidR="008C5982" w:rsidRDefault="008C5982">
      <w:pPr>
        <w:pStyle w:val="TOC5"/>
        <w:rPr>
          <w:rFonts w:asciiTheme="minorHAnsi" w:eastAsiaTheme="minorEastAsia" w:hAnsiTheme="minorHAnsi" w:cstheme="minorBidi"/>
          <w:sz w:val="22"/>
          <w:szCs w:val="22"/>
          <w:lang w:eastAsia="en-GB"/>
        </w:rPr>
      </w:pPr>
      <w:r>
        <w:t>6.2.5.4.3</w:t>
      </w:r>
      <w:r>
        <w:rPr>
          <w:rFonts w:asciiTheme="minorHAnsi" w:eastAsiaTheme="minorEastAsia" w:hAnsiTheme="minorHAnsi" w:cstheme="minorBidi"/>
          <w:sz w:val="22"/>
          <w:szCs w:val="22"/>
          <w:lang w:eastAsia="en-GB"/>
        </w:rPr>
        <w:tab/>
      </w:r>
      <w:r>
        <w:t>Timer T103 (Receive media request) expired</w:t>
      </w:r>
      <w:r>
        <w:tab/>
      </w:r>
      <w:r>
        <w:fldChar w:fldCharType="begin" w:fldLock="1"/>
      </w:r>
      <w:r>
        <w:instrText xml:space="preserve"> PAGEREF _Toc99172728 \h </w:instrText>
      </w:r>
      <w:r>
        <w:fldChar w:fldCharType="separate"/>
      </w:r>
      <w:r>
        <w:t>48</w:t>
      </w:r>
      <w:r>
        <w:fldChar w:fldCharType="end"/>
      </w:r>
    </w:p>
    <w:p w14:paraId="54D608C7" w14:textId="22A5CF50" w:rsidR="008C5982" w:rsidRDefault="008C5982">
      <w:pPr>
        <w:pStyle w:val="TOC5"/>
        <w:rPr>
          <w:rFonts w:asciiTheme="minorHAnsi" w:eastAsiaTheme="minorEastAsia" w:hAnsiTheme="minorHAnsi" w:cstheme="minorBidi"/>
          <w:sz w:val="22"/>
          <w:szCs w:val="22"/>
          <w:lang w:eastAsia="en-GB"/>
        </w:rPr>
      </w:pPr>
      <w:r>
        <w:lastRenderedPageBreak/>
        <w:t>6.2.5.4.4</w:t>
      </w:r>
      <w:r>
        <w:rPr>
          <w:rFonts w:asciiTheme="minorHAnsi" w:eastAsiaTheme="minorEastAsia" w:hAnsiTheme="minorHAnsi" w:cstheme="minorBidi"/>
          <w:sz w:val="22"/>
          <w:szCs w:val="22"/>
          <w:lang w:eastAsia="en-GB"/>
        </w:rPr>
        <w:tab/>
      </w:r>
      <w:r>
        <w:t>Timer T103 (Receive Media Request) expired N times</w:t>
      </w:r>
      <w:r>
        <w:tab/>
      </w:r>
      <w:r>
        <w:fldChar w:fldCharType="begin" w:fldLock="1"/>
      </w:r>
      <w:r>
        <w:instrText xml:space="preserve"> PAGEREF _Toc99172729 \h </w:instrText>
      </w:r>
      <w:r>
        <w:fldChar w:fldCharType="separate"/>
      </w:r>
      <w:r>
        <w:t>48</w:t>
      </w:r>
      <w:r>
        <w:fldChar w:fldCharType="end"/>
      </w:r>
    </w:p>
    <w:p w14:paraId="321BAD4F" w14:textId="55F51500" w:rsidR="008C5982" w:rsidRDefault="008C5982">
      <w:pPr>
        <w:pStyle w:val="TOC5"/>
        <w:rPr>
          <w:rFonts w:asciiTheme="minorHAnsi" w:eastAsiaTheme="minorEastAsia" w:hAnsiTheme="minorHAnsi" w:cstheme="minorBidi"/>
          <w:sz w:val="22"/>
          <w:szCs w:val="22"/>
          <w:lang w:eastAsia="en-GB"/>
        </w:rPr>
      </w:pPr>
      <w:r>
        <w:t>6.2.5.4.5</w:t>
      </w:r>
      <w:r>
        <w:rPr>
          <w:rFonts w:asciiTheme="minorHAnsi" w:eastAsiaTheme="minorEastAsia" w:hAnsiTheme="minorHAnsi" w:cstheme="minorBidi"/>
          <w:sz w:val="22"/>
          <w:szCs w:val="22"/>
          <w:lang w:eastAsia="en-GB"/>
        </w:rPr>
        <w:tab/>
      </w:r>
      <w:r>
        <w:t>Reception of Receive media response (granted) message (R: RM response (granted))</w:t>
      </w:r>
      <w:r>
        <w:tab/>
      </w:r>
      <w:r>
        <w:fldChar w:fldCharType="begin" w:fldLock="1"/>
      </w:r>
      <w:r>
        <w:instrText xml:space="preserve"> PAGEREF _Toc99172730 \h </w:instrText>
      </w:r>
      <w:r>
        <w:fldChar w:fldCharType="separate"/>
      </w:r>
      <w:r>
        <w:t>48</w:t>
      </w:r>
      <w:r>
        <w:fldChar w:fldCharType="end"/>
      </w:r>
    </w:p>
    <w:p w14:paraId="6AD48291" w14:textId="2D810778" w:rsidR="008C5982" w:rsidRDefault="008C5982">
      <w:pPr>
        <w:pStyle w:val="TOC5"/>
        <w:rPr>
          <w:rFonts w:asciiTheme="minorHAnsi" w:eastAsiaTheme="minorEastAsia" w:hAnsiTheme="minorHAnsi" w:cstheme="minorBidi"/>
          <w:sz w:val="22"/>
          <w:szCs w:val="22"/>
          <w:lang w:eastAsia="en-GB"/>
        </w:rPr>
      </w:pPr>
      <w:r w:rsidRPr="008C5982">
        <w:t>6.2.5.4.6</w:t>
      </w:r>
      <w:r w:rsidRPr="008C5982">
        <w:rPr>
          <w:rFonts w:asciiTheme="minorHAnsi" w:eastAsiaTheme="minorEastAsia" w:hAnsiTheme="minorHAnsi" w:cstheme="minorBidi"/>
          <w:sz w:val="22"/>
          <w:szCs w:val="22"/>
          <w:lang w:eastAsia="en-GB"/>
        </w:rPr>
        <w:tab/>
      </w:r>
      <w:r w:rsidRPr="00383785">
        <w:rPr>
          <w:lang w:val="en-IN"/>
        </w:rPr>
        <w:t>Media reception request cancel (Click video reception end button)</w:t>
      </w:r>
      <w:r>
        <w:tab/>
      </w:r>
      <w:r>
        <w:fldChar w:fldCharType="begin" w:fldLock="1"/>
      </w:r>
      <w:r>
        <w:instrText xml:space="preserve"> PAGEREF _Toc99172731 \h </w:instrText>
      </w:r>
      <w:r>
        <w:fldChar w:fldCharType="separate"/>
      </w:r>
      <w:r>
        <w:t>48</w:t>
      </w:r>
      <w:r>
        <w:fldChar w:fldCharType="end"/>
      </w:r>
    </w:p>
    <w:p w14:paraId="75A1F0D4" w14:textId="07003BC4" w:rsidR="008C5982" w:rsidRDefault="008C5982">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State: 'U: has permission to receive'</w:t>
      </w:r>
      <w:r>
        <w:tab/>
      </w:r>
      <w:r>
        <w:fldChar w:fldCharType="begin" w:fldLock="1"/>
      </w:r>
      <w:r>
        <w:instrText xml:space="preserve"> PAGEREF _Toc99172732 \h </w:instrText>
      </w:r>
      <w:r>
        <w:fldChar w:fldCharType="separate"/>
      </w:r>
      <w:r>
        <w:t>49</w:t>
      </w:r>
      <w:r>
        <w:fldChar w:fldCharType="end"/>
      </w:r>
    </w:p>
    <w:p w14:paraId="60A0F478" w14:textId="4228EF34" w:rsidR="008C5982" w:rsidRDefault="008C5982">
      <w:pPr>
        <w:pStyle w:val="TOC5"/>
        <w:rPr>
          <w:rFonts w:asciiTheme="minorHAnsi" w:eastAsiaTheme="minorEastAsia" w:hAnsiTheme="minorHAnsi" w:cstheme="minorBidi"/>
          <w:sz w:val="22"/>
          <w:szCs w:val="22"/>
          <w:lang w:eastAsia="en-GB"/>
        </w:rPr>
      </w:pPr>
      <w:r>
        <w:t>6.2.5.5.1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_Toc99172733 \h </w:instrText>
      </w:r>
      <w:r>
        <w:fldChar w:fldCharType="separate"/>
      </w:r>
      <w:r>
        <w:t>49</w:t>
      </w:r>
      <w:r>
        <w:fldChar w:fldCharType="end"/>
      </w:r>
    </w:p>
    <w:p w14:paraId="19CF7863" w14:textId="0C56762A" w:rsidR="008C5982" w:rsidRDefault="008C5982">
      <w:pPr>
        <w:pStyle w:val="TOC5"/>
        <w:rPr>
          <w:rFonts w:asciiTheme="minorHAnsi" w:eastAsiaTheme="minorEastAsia" w:hAnsiTheme="minorHAnsi" w:cstheme="minorBidi"/>
          <w:sz w:val="22"/>
          <w:szCs w:val="22"/>
          <w:lang w:eastAsia="en-GB"/>
        </w:rPr>
      </w:pPr>
      <w:r>
        <w:t>6.2.5.5.2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_Toc99172734 \h </w:instrText>
      </w:r>
      <w:r>
        <w:fldChar w:fldCharType="separate"/>
      </w:r>
      <w:r>
        <w:t>49</w:t>
      </w:r>
      <w:r>
        <w:fldChar w:fldCharType="end"/>
      </w:r>
    </w:p>
    <w:p w14:paraId="474A2ACE" w14:textId="1E77BFD6" w:rsidR="008C5982" w:rsidRDefault="008C5982">
      <w:pPr>
        <w:pStyle w:val="TOC5"/>
        <w:rPr>
          <w:rFonts w:asciiTheme="minorHAnsi" w:eastAsiaTheme="minorEastAsia" w:hAnsiTheme="minorHAnsi" w:cstheme="minorBidi"/>
          <w:sz w:val="22"/>
          <w:szCs w:val="22"/>
          <w:lang w:eastAsia="en-GB"/>
        </w:rPr>
      </w:pPr>
      <w:r>
        <w:t>6.2.5.5.3</w:t>
      </w:r>
      <w:r>
        <w:rPr>
          <w:rFonts w:asciiTheme="minorHAnsi" w:eastAsiaTheme="minorEastAsia" w:hAnsiTheme="minorHAnsi" w:cstheme="minorBidi"/>
          <w:sz w:val="22"/>
          <w:szCs w:val="22"/>
          <w:lang w:eastAsia="en-GB"/>
        </w:rPr>
        <w:tab/>
      </w:r>
      <w:r>
        <w:t xml:space="preserve">Media reception end request message (Click </w:t>
      </w:r>
      <w:r w:rsidRPr="00383785">
        <w:rPr>
          <w:lang w:val="en-US"/>
        </w:rPr>
        <w:t>video reception</w:t>
      </w:r>
      <w:r>
        <w:t xml:space="preserve"> end button)</w:t>
      </w:r>
      <w:r>
        <w:tab/>
      </w:r>
      <w:r>
        <w:fldChar w:fldCharType="begin" w:fldLock="1"/>
      </w:r>
      <w:r>
        <w:instrText xml:space="preserve"> PAGEREF _Toc99172735 \h </w:instrText>
      </w:r>
      <w:r>
        <w:fldChar w:fldCharType="separate"/>
      </w:r>
      <w:r>
        <w:t>49</w:t>
      </w:r>
      <w:r>
        <w:fldChar w:fldCharType="end"/>
      </w:r>
    </w:p>
    <w:p w14:paraId="03590D90" w14:textId="618C6776" w:rsidR="008C5982" w:rsidRDefault="008C5982">
      <w:pPr>
        <w:pStyle w:val="TOC5"/>
        <w:rPr>
          <w:rFonts w:asciiTheme="minorHAnsi" w:eastAsiaTheme="minorEastAsia" w:hAnsiTheme="minorHAnsi" w:cstheme="minorBidi"/>
          <w:sz w:val="22"/>
          <w:szCs w:val="22"/>
          <w:lang w:eastAsia="en-GB"/>
        </w:rPr>
      </w:pPr>
      <w:r>
        <w:t>6.2.5.5.4</w:t>
      </w:r>
      <w:r>
        <w:rPr>
          <w:rFonts w:asciiTheme="minorHAnsi" w:eastAsiaTheme="minorEastAsia" w:hAnsiTheme="minorHAnsi" w:cstheme="minorBidi"/>
          <w:sz w:val="22"/>
          <w:szCs w:val="22"/>
          <w:lang w:eastAsia="en-GB"/>
        </w:rPr>
        <w:tab/>
      </w:r>
      <w:r>
        <w:t>Receive Media reception override notify message (R: Media Rx override notify)</w:t>
      </w:r>
      <w:r>
        <w:tab/>
      </w:r>
      <w:r>
        <w:fldChar w:fldCharType="begin" w:fldLock="1"/>
      </w:r>
      <w:r>
        <w:instrText xml:space="preserve"> PAGEREF _Toc99172736 \h </w:instrText>
      </w:r>
      <w:r>
        <w:fldChar w:fldCharType="separate"/>
      </w:r>
      <w:r>
        <w:t>49</w:t>
      </w:r>
      <w:r>
        <w:fldChar w:fldCharType="end"/>
      </w:r>
    </w:p>
    <w:p w14:paraId="0A69EFEF" w14:textId="3228BC69" w:rsidR="008C5982" w:rsidRDefault="008C5982">
      <w:pPr>
        <w:pStyle w:val="TOC5"/>
        <w:rPr>
          <w:rFonts w:asciiTheme="minorHAnsi" w:eastAsiaTheme="minorEastAsia" w:hAnsiTheme="minorHAnsi" w:cstheme="minorBidi"/>
          <w:sz w:val="22"/>
          <w:szCs w:val="22"/>
          <w:lang w:eastAsia="en-GB"/>
        </w:rPr>
      </w:pPr>
      <w:r>
        <w:t>6.2.5.5.5</w:t>
      </w:r>
      <w:r>
        <w:rPr>
          <w:rFonts w:asciiTheme="minorHAnsi" w:eastAsiaTheme="minorEastAsia" w:hAnsiTheme="minorHAnsi" w:cstheme="minorBidi"/>
          <w:sz w:val="22"/>
          <w:szCs w:val="22"/>
          <w:lang w:eastAsia="en-GB"/>
        </w:rPr>
        <w:tab/>
      </w:r>
      <w:r>
        <w:t>Receive Media reception end request message (R: MRE request)</w:t>
      </w:r>
      <w:r>
        <w:tab/>
      </w:r>
      <w:r>
        <w:fldChar w:fldCharType="begin" w:fldLock="1"/>
      </w:r>
      <w:r>
        <w:instrText xml:space="preserve"> PAGEREF _Toc99172737 \h </w:instrText>
      </w:r>
      <w:r>
        <w:fldChar w:fldCharType="separate"/>
      </w:r>
      <w:r>
        <w:t>50</w:t>
      </w:r>
      <w:r>
        <w:fldChar w:fldCharType="end"/>
      </w:r>
    </w:p>
    <w:p w14:paraId="1D265428" w14:textId="5C9CD5B7" w:rsidR="008C5982" w:rsidRDefault="008C5982">
      <w:pPr>
        <w:pStyle w:val="TOC5"/>
        <w:rPr>
          <w:rFonts w:asciiTheme="minorHAnsi" w:eastAsiaTheme="minorEastAsia" w:hAnsiTheme="minorHAnsi" w:cstheme="minorBidi"/>
          <w:sz w:val="22"/>
          <w:szCs w:val="22"/>
          <w:lang w:eastAsia="en-GB"/>
        </w:rPr>
      </w:pPr>
      <w:r>
        <w:t>6.2.5.5.6</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_Toc99172738 \h </w:instrText>
      </w:r>
      <w:r>
        <w:fldChar w:fldCharType="separate"/>
      </w:r>
      <w:r>
        <w:t>50</w:t>
      </w:r>
      <w:r>
        <w:fldChar w:fldCharType="end"/>
      </w:r>
    </w:p>
    <w:p w14:paraId="62773C13" w14:textId="67D12721" w:rsidR="008C5982" w:rsidRDefault="008C5982">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State: 'U: pending reception release'</w:t>
      </w:r>
      <w:r>
        <w:tab/>
      </w:r>
      <w:r>
        <w:fldChar w:fldCharType="begin" w:fldLock="1"/>
      </w:r>
      <w:r>
        <w:instrText xml:space="preserve"> PAGEREF _Toc99172739 \h </w:instrText>
      </w:r>
      <w:r>
        <w:fldChar w:fldCharType="separate"/>
      </w:r>
      <w:r>
        <w:t>50</w:t>
      </w:r>
      <w:r>
        <w:fldChar w:fldCharType="end"/>
      </w:r>
    </w:p>
    <w:p w14:paraId="134891ED" w14:textId="1133FCAC" w:rsidR="008C5982" w:rsidRDefault="008C5982">
      <w:pPr>
        <w:pStyle w:val="TOC5"/>
        <w:rPr>
          <w:rFonts w:asciiTheme="minorHAnsi" w:eastAsiaTheme="minorEastAsia" w:hAnsiTheme="minorHAnsi" w:cstheme="minorBidi"/>
          <w:sz w:val="22"/>
          <w:szCs w:val="22"/>
          <w:lang w:eastAsia="en-GB"/>
        </w:rPr>
      </w:pPr>
      <w:r>
        <w:t>6.2.5.6.1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_Toc99172740 \h </w:instrText>
      </w:r>
      <w:r>
        <w:fldChar w:fldCharType="separate"/>
      </w:r>
      <w:r>
        <w:t>50</w:t>
      </w:r>
      <w:r>
        <w:fldChar w:fldCharType="end"/>
      </w:r>
    </w:p>
    <w:p w14:paraId="6212EF96" w14:textId="595B009C" w:rsidR="008C5982" w:rsidRDefault="008C5982">
      <w:pPr>
        <w:pStyle w:val="TOC5"/>
        <w:rPr>
          <w:rFonts w:asciiTheme="minorHAnsi" w:eastAsiaTheme="minorEastAsia" w:hAnsiTheme="minorHAnsi" w:cstheme="minorBidi"/>
          <w:sz w:val="22"/>
          <w:szCs w:val="22"/>
          <w:lang w:eastAsia="en-GB"/>
        </w:rPr>
      </w:pPr>
      <w:r>
        <w:t>6.2.5.6.2</w:t>
      </w:r>
      <w:r>
        <w:rPr>
          <w:rFonts w:asciiTheme="minorHAnsi" w:eastAsiaTheme="minorEastAsia" w:hAnsiTheme="minorHAnsi" w:cstheme="minorBidi"/>
          <w:sz w:val="22"/>
          <w:szCs w:val="22"/>
          <w:lang w:eastAsia="en-GB"/>
        </w:rPr>
        <w:tab/>
      </w:r>
      <w:r>
        <w:t>Timer T104 (Receive Media Release) expired</w:t>
      </w:r>
      <w:r>
        <w:tab/>
      </w:r>
      <w:r>
        <w:fldChar w:fldCharType="begin" w:fldLock="1"/>
      </w:r>
      <w:r>
        <w:instrText xml:space="preserve"> PAGEREF _Toc99172741 \h </w:instrText>
      </w:r>
      <w:r>
        <w:fldChar w:fldCharType="separate"/>
      </w:r>
      <w:r>
        <w:t>50</w:t>
      </w:r>
      <w:r>
        <w:fldChar w:fldCharType="end"/>
      </w:r>
    </w:p>
    <w:p w14:paraId="0B7E3A11" w14:textId="793B6DA9" w:rsidR="008C5982" w:rsidRDefault="008C5982">
      <w:pPr>
        <w:pStyle w:val="TOC5"/>
        <w:rPr>
          <w:rFonts w:asciiTheme="minorHAnsi" w:eastAsiaTheme="minorEastAsia" w:hAnsiTheme="minorHAnsi" w:cstheme="minorBidi"/>
          <w:sz w:val="22"/>
          <w:szCs w:val="22"/>
          <w:lang w:eastAsia="en-GB"/>
        </w:rPr>
      </w:pPr>
      <w:r>
        <w:t>6.2.5.6.3</w:t>
      </w:r>
      <w:r>
        <w:rPr>
          <w:rFonts w:asciiTheme="minorHAnsi" w:eastAsiaTheme="minorEastAsia" w:hAnsiTheme="minorHAnsi" w:cstheme="minorBidi"/>
          <w:sz w:val="22"/>
          <w:szCs w:val="22"/>
          <w:lang w:eastAsia="en-GB"/>
        </w:rPr>
        <w:tab/>
      </w:r>
      <w:r>
        <w:t>Timer T104 (Receive media release) expired N times</w:t>
      </w:r>
      <w:r>
        <w:tab/>
      </w:r>
      <w:r>
        <w:fldChar w:fldCharType="begin" w:fldLock="1"/>
      </w:r>
      <w:r>
        <w:instrText xml:space="preserve"> PAGEREF _Toc99172742 \h </w:instrText>
      </w:r>
      <w:r>
        <w:fldChar w:fldCharType="separate"/>
      </w:r>
      <w:r>
        <w:t>51</w:t>
      </w:r>
      <w:r>
        <w:fldChar w:fldCharType="end"/>
      </w:r>
    </w:p>
    <w:p w14:paraId="04865939" w14:textId="2A38CD83" w:rsidR="008C5982" w:rsidRDefault="008C5982">
      <w:pPr>
        <w:pStyle w:val="TOC5"/>
        <w:rPr>
          <w:rFonts w:asciiTheme="minorHAnsi" w:eastAsiaTheme="minorEastAsia" w:hAnsiTheme="minorHAnsi" w:cstheme="minorBidi"/>
          <w:sz w:val="22"/>
          <w:szCs w:val="22"/>
          <w:lang w:eastAsia="en-GB"/>
        </w:rPr>
      </w:pPr>
      <w:r>
        <w:t>6.2.5.6.4</w:t>
      </w:r>
      <w:r>
        <w:rPr>
          <w:rFonts w:asciiTheme="minorHAnsi" w:eastAsiaTheme="minorEastAsia" w:hAnsiTheme="minorHAnsi" w:cstheme="minorBidi"/>
          <w:sz w:val="22"/>
          <w:szCs w:val="22"/>
          <w:lang w:eastAsia="en-GB"/>
        </w:rPr>
        <w:tab/>
      </w:r>
      <w:r>
        <w:t>Receive Media Reception End Response message (R: MRE response)</w:t>
      </w:r>
      <w:r>
        <w:tab/>
      </w:r>
      <w:r>
        <w:fldChar w:fldCharType="begin" w:fldLock="1"/>
      </w:r>
      <w:r>
        <w:instrText xml:space="preserve"> PAGEREF _Toc99172743 \h </w:instrText>
      </w:r>
      <w:r>
        <w:fldChar w:fldCharType="separate"/>
      </w:r>
      <w:r>
        <w:t>51</w:t>
      </w:r>
      <w:r>
        <w:fldChar w:fldCharType="end"/>
      </w:r>
    </w:p>
    <w:p w14:paraId="31199847" w14:textId="3C1D8DD9" w:rsidR="008C5982" w:rsidRDefault="008C5982">
      <w:pPr>
        <w:pStyle w:val="TOC5"/>
        <w:rPr>
          <w:rFonts w:asciiTheme="minorHAnsi" w:eastAsiaTheme="minorEastAsia" w:hAnsiTheme="minorHAnsi" w:cstheme="minorBidi"/>
          <w:sz w:val="22"/>
          <w:szCs w:val="22"/>
          <w:lang w:eastAsia="en-GB"/>
        </w:rPr>
      </w:pPr>
      <w:r>
        <w:t>6.2.5.6.5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_Toc99172744 \h </w:instrText>
      </w:r>
      <w:r>
        <w:fldChar w:fldCharType="separate"/>
      </w:r>
      <w:r>
        <w:t>51</w:t>
      </w:r>
      <w:r>
        <w:fldChar w:fldCharType="end"/>
      </w:r>
    </w:p>
    <w:p w14:paraId="3DF3BAF4" w14:textId="0033ACEC" w:rsidR="008C5982" w:rsidRDefault="008C5982">
      <w:pPr>
        <w:pStyle w:val="TOC4"/>
        <w:rPr>
          <w:rFonts w:asciiTheme="minorHAnsi" w:eastAsiaTheme="minorEastAsia" w:hAnsiTheme="minorHAnsi" w:cstheme="minorBidi"/>
          <w:sz w:val="22"/>
          <w:szCs w:val="22"/>
          <w:lang w:eastAsia="en-GB"/>
        </w:rPr>
      </w:pPr>
      <w:r>
        <w:t>6.2.5.7</w:t>
      </w:r>
      <w:r>
        <w:rPr>
          <w:rFonts w:asciiTheme="minorHAnsi" w:eastAsiaTheme="minorEastAsia" w:hAnsiTheme="minorHAnsi" w:cstheme="minorBidi"/>
          <w:sz w:val="22"/>
          <w:szCs w:val="22"/>
          <w:lang w:eastAsia="en-GB"/>
        </w:rPr>
        <w:tab/>
      </w:r>
      <w:r w:rsidRPr="00383785">
        <w:rPr>
          <w:lang w:val="en-IN"/>
        </w:rPr>
        <w:t>Void</w:t>
      </w:r>
      <w:r>
        <w:tab/>
      </w:r>
      <w:r>
        <w:fldChar w:fldCharType="begin" w:fldLock="1"/>
      </w:r>
      <w:r>
        <w:instrText xml:space="preserve"> PAGEREF _Toc99172745 \h </w:instrText>
      </w:r>
      <w:r>
        <w:fldChar w:fldCharType="separate"/>
      </w:r>
      <w:r>
        <w:t>51</w:t>
      </w:r>
      <w:r>
        <w:fldChar w:fldCharType="end"/>
      </w:r>
    </w:p>
    <w:p w14:paraId="4A57F057" w14:textId="3A62B37E" w:rsidR="008C5982" w:rsidRDefault="008C5982">
      <w:pPr>
        <w:pStyle w:val="TOC5"/>
        <w:rPr>
          <w:rFonts w:asciiTheme="minorHAnsi" w:eastAsiaTheme="minorEastAsia" w:hAnsiTheme="minorHAnsi" w:cstheme="minorBidi"/>
          <w:sz w:val="22"/>
          <w:szCs w:val="22"/>
          <w:lang w:eastAsia="en-GB"/>
        </w:rPr>
      </w:pPr>
      <w:r>
        <w:t>6.2.5.7.1</w:t>
      </w:r>
      <w:r>
        <w:rPr>
          <w:rFonts w:asciiTheme="minorHAnsi" w:eastAsiaTheme="minorEastAsia" w:hAnsiTheme="minorHAnsi" w:cstheme="minorBidi"/>
          <w:sz w:val="22"/>
          <w:szCs w:val="22"/>
          <w:lang w:eastAsia="en-GB"/>
        </w:rPr>
        <w:tab/>
      </w:r>
      <w:r w:rsidRPr="00383785">
        <w:rPr>
          <w:lang w:val="en-IN"/>
        </w:rPr>
        <w:t>Void</w:t>
      </w:r>
      <w:r>
        <w:tab/>
      </w:r>
      <w:r>
        <w:fldChar w:fldCharType="begin" w:fldLock="1"/>
      </w:r>
      <w:r>
        <w:instrText xml:space="preserve"> PAGEREF _Toc99172746 \h </w:instrText>
      </w:r>
      <w:r>
        <w:fldChar w:fldCharType="separate"/>
      </w:r>
      <w:r>
        <w:t>51</w:t>
      </w:r>
      <w:r>
        <w:fldChar w:fldCharType="end"/>
      </w:r>
    </w:p>
    <w:p w14:paraId="2AAC214F" w14:textId="5395CB63" w:rsidR="008C5982" w:rsidRDefault="008C5982">
      <w:pPr>
        <w:pStyle w:val="TOC5"/>
        <w:rPr>
          <w:rFonts w:asciiTheme="minorHAnsi" w:eastAsiaTheme="minorEastAsia" w:hAnsiTheme="minorHAnsi" w:cstheme="minorBidi"/>
          <w:sz w:val="22"/>
          <w:szCs w:val="22"/>
          <w:lang w:eastAsia="en-GB"/>
        </w:rPr>
      </w:pPr>
      <w:r>
        <w:t>6.2.5.7.2</w:t>
      </w:r>
      <w:r>
        <w:rPr>
          <w:rFonts w:asciiTheme="minorHAnsi" w:eastAsiaTheme="minorEastAsia" w:hAnsiTheme="minorHAnsi" w:cstheme="minorBidi"/>
          <w:sz w:val="22"/>
          <w:szCs w:val="22"/>
          <w:lang w:eastAsia="en-GB"/>
        </w:rPr>
        <w:tab/>
      </w:r>
      <w:r w:rsidRPr="00383785">
        <w:rPr>
          <w:lang w:val="en-IN"/>
        </w:rPr>
        <w:t>Void</w:t>
      </w:r>
      <w:r>
        <w:tab/>
      </w:r>
      <w:r>
        <w:fldChar w:fldCharType="begin" w:fldLock="1"/>
      </w:r>
      <w:r>
        <w:instrText xml:space="preserve"> PAGEREF _Toc99172747 \h </w:instrText>
      </w:r>
      <w:r>
        <w:fldChar w:fldCharType="separate"/>
      </w:r>
      <w:r>
        <w:t>51</w:t>
      </w:r>
      <w:r>
        <w:fldChar w:fldCharType="end"/>
      </w:r>
    </w:p>
    <w:p w14:paraId="2886962A" w14:textId="31B9D826" w:rsidR="008C5982" w:rsidRDefault="008C5982">
      <w:pPr>
        <w:pStyle w:val="TOC5"/>
        <w:rPr>
          <w:rFonts w:asciiTheme="minorHAnsi" w:eastAsiaTheme="minorEastAsia" w:hAnsiTheme="minorHAnsi" w:cstheme="minorBidi"/>
          <w:sz w:val="22"/>
          <w:szCs w:val="22"/>
          <w:lang w:eastAsia="en-GB"/>
        </w:rPr>
      </w:pPr>
      <w:r>
        <w:t>6.2.5.7.3</w:t>
      </w:r>
      <w:r>
        <w:rPr>
          <w:rFonts w:asciiTheme="minorHAnsi" w:eastAsiaTheme="minorEastAsia" w:hAnsiTheme="minorHAnsi" w:cstheme="minorBidi"/>
          <w:sz w:val="22"/>
          <w:szCs w:val="22"/>
          <w:lang w:eastAsia="en-GB"/>
        </w:rPr>
        <w:tab/>
      </w:r>
      <w:r w:rsidRPr="00383785">
        <w:rPr>
          <w:lang w:val="en-IN"/>
        </w:rPr>
        <w:t>Void</w:t>
      </w:r>
      <w:r>
        <w:tab/>
      </w:r>
      <w:r>
        <w:fldChar w:fldCharType="begin" w:fldLock="1"/>
      </w:r>
      <w:r>
        <w:instrText xml:space="preserve"> PAGEREF _Toc99172748 \h </w:instrText>
      </w:r>
      <w:r>
        <w:fldChar w:fldCharType="separate"/>
      </w:r>
      <w:r>
        <w:t>51</w:t>
      </w:r>
      <w:r>
        <w:fldChar w:fldCharType="end"/>
      </w:r>
    </w:p>
    <w:p w14:paraId="4E3B8127" w14:textId="77162906" w:rsidR="008C5982" w:rsidRDefault="008C5982">
      <w:pPr>
        <w:pStyle w:val="TOC5"/>
        <w:rPr>
          <w:rFonts w:asciiTheme="minorHAnsi" w:eastAsiaTheme="minorEastAsia" w:hAnsiTheme="minorHAnsi" w:cstheme="minorBidi"/>
          <w:sz w:val="22"/>
          <w:szCs w:val="22"/>
          <w:lang w:eastAsia="en-GB"/>
        </w:rPr>
      </w:pPr>
      <w:r>
        <w:t>6.2.5.7.4</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_Toc99172749 \h </w:instrText>
      </w:r>
      <w:r>
        <w:fldChar w:fldCharType="separate"/>
      </w:r>
      <w:r>
        <w:t>51</w:t>
      </w:r>
      <w:r>
        <w:fldChar w:fldCharType="end"/>
      </w:r>
    </w:p>
    <w:p w14:paraId="5BD6A256" w14:textId="4C0292AE" w:rsidR="008C5982" w:rsidRDefault="008C5982">
      <w:pPr>
        <w:pStyle w:val="TOC4"/>
        <w:rPr>
          <w:rFonts w:asciiTheme="minorHAnsi" w:eastAsiaTheme="minorEastAsia" w:hAnsiTheme="minorHAnsi" w:cstheme="minorBidi"/>
          <w:sz w:val="22"/>
          <w:szCs w:val="22"/>
          <w:lang w:eastAsia="en-GB"/>
        </w:rPr>
      </w:pPr>
      <w:r w:rsidRPr="008C5982">
        <w:t>6.2.5.8</w:t>
      </w:r>
      <w:r w:rsidRPr="008C5982">
        <w:rPr>
          <w:rFonts w:asciiTheme="minorHAnsi" w:eastAsiaTheme="minorEastAsia" w:hAnsiTheme="minorHAnsi" w:cstheme="minorBidi"/>
          <w:sz w:val="22"/>
          <w:szCs w:val="22"/>
          <w:lang w:eastAsia="en-GB"/>
        </w:rPr>
        <w:tab/>
      </w:r>
      <w:r w:rsidRPr="00383785">
        <w:rPr>
          <w:lang w:val="en-IN"/>
        </w:rPr>
        <w:t>State: 'U: terminated'</w:t>
      </w:r>
      <w:r>
        <w:tab/>
      </w:r>
      <w:r>
        <w:fldChar w:fldCharType="begin" w:fldLock="1"/>
      </w:r>
      <w:r>
        <w:instrText xml:space="preserve"> PAGEREF _Toc99172750 \h </w:instrText>
      </w:r>
      <w:r>
        <w:fldChar w:fldCharType="separate"/>
      </w:r>
      <w:r>
        <w:t>51</w:t>
      </w:r>
      <w:r>
        <w:fldChar w:fldCharType="end"/>
      </w:r>
    </w:p>
    <w:p w14:paraId="541EB008" w14:textId="036AF9D6" w:rsidR="008C5982" w:rsidRDefault="008C5982">
      <w:pPr>
        <w:pStyle w:val="TOC5"/>
        <w:rPr>
          <w:rFonts w:asciiTheme="minorHAnsi" w:eastAsiaTheme="minorEastAsia" w:hAnsiTheme="minorHAnsi" w:cstheme="minorBidi"/>
          <w:sz w:val="22"/>
          <w:szCs w:val="22"/>
          <w:lang w:eastAsia="en-GB"/>
        </w:rPr>
      </w:pPr>
      <w:r w:rsidRPr="008C5982">
        <w:t>6.2.5.8.1</w:t>
      </w:r>
      <w:r w:rsidRPr="008C5982">
        <w:rPr>
          <w:rFonts w:asciiTheme="minorHAnsi" w:eastAsiaTheme="minorEastAsia" w:hAnsiTheme="minorHAnsi" w:cstheme="minorBidi"/>
          <w:sz w:val="22"/>
          <w:szCs w:val="22"/>
          <w:lang w:eastAsia="en-GB"/>
        </w:rPr>
        <w:tab/>
      </w:r>
      <w:r w:rsidRPr="00383785">
        <w:rPr>
          <w:lang w:val="en-IN"/>
        </w:rPr>
        <w:t>General</w:t>
      </w:r>
      <w:r>
        <w:tab/>
      </w:r>
      <w:r>
        <w:fldChar w:fldCharType="begin" w:fldLock="1"/>
      </w:r>
      <w:r>
        <w:instrText xml:space="preserve"> PAGEREF _Toc99172751 \h </w:instrText>
      </w:r>
      <w:r>
        <w:fldChar w:fldCharType="separate"/>
      </w:r>
      <w:r>
        <w:t>51</w:t>
      </w:r>
      <w:r>
        <w:fldChar w:fldCharType="end"/>
      </w:r>
    </w:p>
    <w:p w14:paraId="3854073C" w14:textId="725DC38C" w:rsidR="008C5982" w:rsidRDefault="008C5982">
      <w:pPr>
        <w:pStyle w:val="TOC4"/>
        <w:rPr>
          <w:rFonts w:asciiTheme="minorHAnsi" w:eastAsiaTheme="minorEastAsia" w:hAnsiTheme="minorHAnsi" w:cstheme="minorBidi"/>
          <w:sz w:val="22"/>
          <w:szCs w:val="22"/>
          <w:lang w:eastAsia="en-GB"/>
        </w:rPr>
      </w:pPr>
      <w:r w:rsidRPr="008C5982">
        <w:t>6.2.5.9</w:t>
      </w:r>
      <w:r w:rsidRPr="008C5982">
        <w:rPr>
          <w:rFonts w:asciiTheme="minorHAnsi" w:eastAsiaTheme="minorEastAsia" w:hAnsiTheme="minorHAnsi" w:cstheme="minorBidi"/>
          <w:sz w:val="22"/>
          <w:szCs w:val="22"/>
          <w:lang w:eastAsia="en-GB"/>
        </w:rPr>
        <w:tab/>
      </w:r>
      <w:r w:rsidRPr="00383785">
        <w:rPr>
          <w:lang w:val="en-IN"/>
        </w:rPr>
        <w:t>State: 'Call releasing'</w:t>
      </w:r>
      <w:r>
        <w:tab/>
      </w:r>
      <w:r>
        <w:fldChar w:fldCharType="begin" w:fldLock="1"/>
      </w:r>
      <w:r>
        <w:instrText xml:space="preserve"> PAGEREF _Toc99172752 \h </w:instrText>
      </w:r>
      <w:r>
        <w:fldChar w:fldCharType="separate"/>
      </w:r>
      <w:r>
        <w:t>51</w:t>
      </w:r>
      <w:r>
        <w:fldChar w:fldCharType="end"/>
      </w:r>
    </w:p>
    <w:p w14:paraId="0AA66AF5" w14:textId="516D11C4" w:rsidR="008C5982" w:rsidRDefault="008C5982">
      <w:pPr>
        <w:pStyle w:val="TOC5"/>
        <w:rPr>
          <w:rFonts w:asciiTheme="minorHAnsi" w:eastAsiaTheme="minorEastAsia" w:hAnsiTheme="minorHAnsi" w:cstheme="minorBidi"/>
          <w:sz w:val="22"/>
          <w:szCs w:val="22"/>
          <w:lang w:eastAsia="en-GB"/>
        </w:rPr>
      </w:pPr>
      <w:r w:rsidRPr="008C5982">
        <w:t>6.2.5.9.1</w:t>
      </w:r>
      <w:r w:rsidRPr="008C5982">
        <w:rPr>
          <w:rFonts w:asciiTheme="minorHAnsi" w:eastAsiaTheme="minorEastAsia" w:hAnsiTheme="minorHAnsi" w:cstheme="minorBidi"/>
          <w:sz w:val="22"/>
          <w:szCs w:val="22"/>
          <w:lang w:eastAsia="en-GB"/>
        </w:rPr>
        <w:tab/>
      </w:r>
      <w:r w:rsidRPr="00383785">
        <w:rPr>
          <w:lang w:val="en-IN"/>
        </w:rPr>
        <w:t>General</w:t>
      </w:r>
      <w:r>
        <w:tab/>
      </w:r>
      <w:r>
        <w:fldChar w:fldCharType="begin" w:fldLock="1"/>
      </w:r>
      <w:r>
        <w:instrText xml:space="preserve"> PAGEREF _Toc99172753 \h </w:instrText>
      </w:r>
      <w:r>
        <w:fldChar w:fldCharType="separate"/>
      </w:r>
      <w:r>
        <w:t>51</w:t>
      </w:r>
      <w:r>
        <w:fldChar w:fldCharType="end"/>
      </w:r>
    </w:p>
    <w:p w14:paraId="2D61EA88" w14:textId="6556920A" w:rsidR="008C5982" w:rsidRDefault="008C5982">
      <w:pPr>
        <w:pStyle w:val="TOC5"/>
        <w:rPr>
          <w:rFonts w:asciiTheme="minorHAnsi" w:eastAsiaTheme="minorEastAsia" w:hAnsiTheme="minorHAnsi" w:cstheme="minorBidi"/>
          <w:sz w:val="22"/>
          <w:szCs w:val="22"/>
          <w:lang w:eastAsia="en-GB"/>
        </w:rPr>
      </w:pPr>
      <w:r w:rsidRPr="008C5982">
        <w:t>6.2.5.9.2</w:t>
      </w:r>
      <w:r w:rsidRPr="008C5982">
        <w:rPr>
          <w:rFonts w:asciiTheme="minorHAnsi" w:eastAsiaTheme="minorEastAsia" w:hAnsiTheme="minorHAnsi" w:cstheme="minorBidi"/>
          <w:sz w:val="22"/>
          <w:szCs w:val="22"/>
          <w:lang w:eastAsia="en-GB"/>
        </w:rPr>
        <w:tab/>
      </w:r>
      <w:r w:rsidRPr="00383785">
        <w:rPr>
          <w:lang w:val="en-IN"/>
        </w:rPr>
        <w:t>Receive MCVideo call release – step 2 (R: MCVideo call release - 2)</w:t>
      </w:r>
      <w:r>
        <w:tab/>
      </w:r>
      <w:r>
        <w:fldChar w:fldCharType="begin" w:fldLock="1"/>
      </w:r>
      <w:r>
        <w:instrText xml:space="preserve"> PAGEREF _Toc99172754 \h </w:instrText>
      </w:r>
      <w:r>
        <w:fldChar w:fldCharType="separate"/>
      </w:r>
      <w:r>
        <w:t>52</w:t>
      </w:r>
      <w:r>
        <w:fldChar w:fldCharType="end"/>
      </w:r>
    </w:p>
    <w:p w14:paraId="206F3FB8" w14:textId="40BE89CB" w:rsidR="008C5982" w:rsidRDefault="008C598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Transmission control server procedures</w:t>
      </w:r>
      <w:r>
        <w:tab/>
      </w:r>
      <w:r>
        <w:fldChar w:fldCharType="begin" w:fldLock="1"/>
      </w:r>
      <w:r>
        <w:instrText xml:space="preserve"> PAGEREF _Toc99172755 \h </w:instrText>
      </w:r>
      <w:r>
        <w:fldChar w:fldCharType="separate"/>
      </w:r>
      <w:r>
        <w:t>52</w:t>
      </w:r>
      <w:r>
        <w:fldChar w:fldCharType="end"/>
      </w:r>
    </w:p>
    <w:p w14:paraId="66EC474A" w14:textId="21A31D05" w:rsidR="008C5982" w:rsidRDefault="008C598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_Toc99172756 \h </w:instrText>
      </w:r>
      <w:r>
        <w:fldChar w:fldCharType="separate"/>
      </w:r>
      <w:r>
        <w:t>52</w:t>
      </w:r>
      <w:r>
        <w:fldChar w:fldCharType="end"/>
      </w:r>
    </w:p>
    <w:p w14:paraId="1177CCBC" w14:textId="79490196" w:rsidR="008C5982" w:rsidRDefault="008C598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MCVideo function procedures at MCVideo call initialization</w:t>
      </w:r>
      <w:r>
        <w:tab/>
      </w:r>
      <w:r>
        <w:fldChar w:fldCharType="begin" w:fldLock="1"/>
      </w:r>
      <w:r>
        <w:instrText xml:space="preserve"> PAGEREF _Toc99172757 \h </w:instrText>
      </w:r>
      <w:r>
        <w:fldChar w:fldCharType="separate"/>
      </w:r>
      <w:r>
        <w:t>52</w:t>
      </w:r>
      <w:r>
        <w:fldChar w:fldCharType="end"/>
      </w:r>
    </w:p>
    <w:p w14:paraId="3BF5FC86" w14:textId="468B0E99" w:rsidR="008C5982" w:rsidRDefault="008C598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_Toc99172758 \h </w:instrText>
      </w:r>
      <w:r>
        <w:fldChar w:fldCharType="separate"/>
      </w:r>
      <w:r>
        <w:t>52</w:t>
      </w:r>
      <w:r>
        <w:fldChar w:fldCharType="end"/>
      </w:r>
    </w:p>
    <w:p w14:paraId="66E56B4E" w14:textId="22188541" w:rsidR="008C5982" w:rsidRDefault="008C598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_Toc99172759 \h </w:instrText>
      </w:r>
      <w:r>
        <w:fldChar w:fldCharType="separate"/>
      </w:r>
      <w:r>
        <w:t>52</w:t>
      </w:r>
      <w:r>
        <w:fldChar w:fldCharType="end"/>
      </w:r>
    </w:p>
    <w:p w14:paraId="0A528C3F" w14:textId="4510D823" w:rsidR="008C5982" w:rsidRDefault="008C598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MCVideo function mode to a controlling MCVideo function mode</w:t>
      </w:r>
      <w:r>
        <w:tab/>
      </w:r>
      <w:r>
        <w:fldChar w:fldCharType="begin" w:fldLock="1"/>
      </w:r>
      <w:r>
        <w:instrText xml:space="preserve"> PAGEREF _Toc99172760 \h </w:instrText>
      </w:r>
      <w:r>
        <w:fldChar w:fldCharType="separate"/>
      </w:r>
      <w:r>
        <w:t>53</w:t>
      </w:r>
      <w:r>
        <w:fldChar w:fldCharType="end"/>
      </w:r>
    </w:p>
    <w:p w14:paraId="1BDAF87F" w14:textId="77726256" w:rsidR="008C5982" w:rsidRDefault="008C598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MCVideo transmission control procedures at MCVideo call release</w:t>
      </w:r>
      <w:r>
        <w:tab/>
      </w:r>
      <w:r>
        <w:fldChar w:fldCharType="begin" w:fldLock="1"/>
      </w:r>
      <w:r>
        <w:instrText xml:space="preserve"> PAGEREF _Toc99172761 \h </w:instrText>
      </w:r>
      <w:r>
        <w:fldChar w:fldCharType="separate"/>
      </w:r>
      <w:r>
        <w:t>53</w:t>
      </w:r>
      <w:r>
        <w:fldChar w:fldCharType="end"/>
      </w:r>
    </w:p>
    <w:p w14:paraId="3A7BEF09" w14:textId="26081A03" w:rsidR="008C5982" w:rsidRDefault="008C598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Transmission control server state transition diagram for general transmission control operation</w:t>
      </w:r>
      <w:r>
        <w:tab/>
      </w:r>
      <w:r>
        <w:fldChar w:fldCharType="begin" w:fldLock="1"/>
      </w:r>
      <w:r>
        <w:instrText xml:space="preserve"> PAGEREF _Toc99172762 \h </w:instrText>
      </w:r>
      <w:r>
        <w:fldChar w:fldCharType="separate"/>
      </w:r>
      <w:r>
        <w:t>54</w:t>
      </w:r>
      <w:r>
        <w:fldChar w:fldCharType="end"/>
      </w:r>
    </w:p>
    <w:p w14:paraId="3F8E1060" w14:textId="4039A5F8" w:rsidR="008C5982" w:rsidRDefault="008C598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_Toc99172763 \h </w:instrText>
      </w:r>
      <w:r>
        <w:fldChar w:fldCharType="separate"/>
      </w:r>
      <w:r>
        <w:t>54</w:t>
      </w:r>
      <w:r>
        <w:fldChar w:fldCharType="end"/>
      </w:r>
    </w:p>
    <w:p w14:paraId="48170020" w14:textId="60F325CC" w:rsidR="008C5982" w:rsidRDefault="008C598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_Toc99172764 \h </w:instrText>
      </w:r>
      <w:r>
        <w:fldChar w:fldCharType="separate"/>
      </w:r>
      <w:r>
        <w:t>55</w:t>
      </w:r>
      <w:r>
        <w:fldChar w:fldCharType="end"/>
      </w:r>
    </w:p>
    <w:p w14:paraId="356CAFE1" w14:textId="1430A1F4" w:rsidR="008C5982" w:rsidRDefault="008C5982">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_Toc99172765 \h </w:instrText>
      </w:r>
      <w:r>
        <w:fldChar w:fldCharType="separate"/>
      </w:r>
      <w:r>
        <w:t>55</w:t>
      </w:r>
      <w:r>
        <w:fldChar w:fldCharType="end"/>
      </w:r>
    </w:p>
    <w:p w14:paraId="25A425EE" w14:textId="68DB95AC" w:rsidR="008C5982" w:rsidRDefault="008C5982">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MCVideo call initialization</w:t>
      </w:r>
      <w:r>
        <w:tab/>
      </w:r>
      <w:r>
        <w:fldChar w:fldCharType="begin" w:fldLock="1"/>
      </w:r>
      <w:r>
        <w:instrText xml:space="preserve"> PAGEREF _Toc99172766 \h </w:instrText>
      </w:r>
      <w:r>
        <w:fldChar w:fldCharType="separate"/>
      </w:r>
      <w:r>
        <w:t>55</w:t>
      </w:r>
      <w:r>
        <w:fldChar w:fldCharType="end"/>
      </w:r>
    </w:p>
    <w:p w14:paraId="254FD11D" w14:textId="3D913C2F" w:rsidR="008C5982" w:rsidRDefault="008C598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Transmit Idle'</w:t>
      </w:r>
      <w:r>
        <w:tab/>
      </w:r>
      <w:r>
        <w:fldChar w:fldCharType="begin" w:fldLock="1"/>
      </w:r>
      <w:r>
        <w:instrText xml:space="preserve"> PAGEREF _Toc99172767 \h </w:instrText>
      </w:r>
      <w:r>
        <w:fldChar w:fldCharType="separate"/>
      </w:r>
      <w:r>
        <w:t>55</w:t>
      </w:r>
      <w:r>
        <w:fldChar w:fldCharType="end"/>
      </w:r>
    </w:p>
    <w:p w14:paraId="0215FB1D" w14:textId="6EEE102E" w:rsidR="008C5982" w:rsidRDefault="008C5982">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_Toc99172768 \h </w:instrText>
      </w:r>
      <w:r>
        <w:fldChar w:fldCharType="separate"/>
      </w:r>
      <w:r>
        <w:t>55</w:t>
      </w:r>
      <w:r>
        <w:fldChar w:fldCharType="end"/>
      </w:r>
    </w:p>
    <w:p w14:paraId="204F3625" w14:textId="02A2954F" w:rsidR="008C5982" w:rsidRDefault="008C5982">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Transmit Idle' state</w:t>
      </w:r>
      <w:r>
        <w:tab/>
      </w:r>
      <w:r>
        <w:fldChar w:fldCharType="begin" w:fldLock="1"/>
      </w:r>
      <w:r>
        <w:instrText xml:space="preserve"> PAGEREF _Toc99172769 \h </w:instrText>
      </w:r>
      <w:r>
        <w:fldChar w:fldCharType="separate"/>
      </w:r>
      <w:r>
        <w:t>56</w:t>
      </w:r>
      <w:r>
        <w:fldChar w:fldCharType="end"/>
      </w:r>
    </w:p>
    <w:p w14:paraId="19DCDC2C" w14:textId="64298464" w:rsidR="008C5982" w:rsidRDefault="008C5982">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_Toc99172770 \h </w:instrText>
      </w:r>
      <w:r>
        <w:fldChar w:fldCharType="separate"/>
      </w:r>
      <w:r>
        <w:t>56</w:t>
      </w:r>
      <w:r>
        <w:fldChar w:fldCharType="end"/>
      </w:r>
    </w:p>
    <w:p w14:paraId="48F74D57" w14:textId="4709B3C6" w:rsidR="008C5982" w:rsidRDefault="008C5982">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T2 (Transmit Idle) expired</w:t>
      </w:r>
      <w:r>
        <w:tab/>
      </w:r>
      <w:r>
        <w:fldChar w:fldCharType="begin" w:fldLock="1"/>
      </w:r>
      <w:r>
        <w:instrText xml:space="preserve"> PAGEREF _Toc99172771 \h </w:instrText>
      </w:r>
      <w:r>
        <w:fldChar w:fldCharType="separate"/>
      </w:r>
      <w:r>
        <w:t>57</w:t>
      </w:r>
      <w:r>
        <w:fldChar w:fldCharType="end"/>
      </w:r>
    </w:p>
    <w:p w14:paraId="525ED5C6" w14:textId="3DF66C20" w:rsidR="008C5982" w:rsidRDefault="008C5982">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T1 (Inactivity) expired</w:t>
      </w:r>
      <w:r>
        <w:tab/>
      </w:r>
      <w:r>
        <w:fldChar w:fldCharType="begin" w:fldLock="1"/>
      </w:r>
      <w:r>
        <w:instrText xml:space="preserve"> PAGEREF _Toc99172772 \h </w:instrText>
      </w:r>
      <w:r>
        <w:fldChar w:fldCharType="separate"/>
      </w:r>
      <w:r>
        <w:t>57</w:t>
      </w:r>
      <w:r>
        <w:fldChar w:fldCharType="end"/>
      </w:r>
    </w:p>
    <w:p w14:paraId="1B3BFE99" w14:textId="12DF9F28" w:rsidR="008C5982" w:rsidRDefault="008C5982">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_Toc99172773 \h </w:instrText>
      </w:r>
      <w:r>
        <w:fldChar w:fldCharType="separate"/>
      </w:r>
      <w:r>
        <w:t>57</w:t>
      </w:r>
      <w:r>
        <w:fldChar w:fldCharType="end"/>
      </w:r>
    </w:p>
    <w:p w14:paraId="67A2FC1C" w14:textId="49A6BCA1" w:rsidR="008C5982" w:rsidRDefault="008C598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Transmit Taken'</w:t>
      </w:r>
      <w:r>
        <w:tab/>
      </w:r>
      <w:r>
        <w:fldChar w:fldCharType="begin" w:fldLock="1"/>
      </w:r>
      <w:r>
        <w:instrText xml:space="preserve"> PAGEREF _Toc99172774 \h </w:instrText>
      </w:r>
      <w:r>
        <w:fldChar w:fldCharType="separate"/>
      </w:r>
      <w:r>
        <w:t>58</w:t>
      </w:r>
      <w:r>
        <w:fldChar w:fldCharType="end"/>
      </w:r>
    </w:p>
    <w:p w14:paraId="72AEB7C7" w14:textId="319587A5" w:rsidR="008C5982" w:rsidRDefault="008C5982">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_Toc99172775 \h </w:instrText>
      </w:r>
      <w:r>
        <w:fldChar w:fldCharType="separate"/>
      </w:r>
      <w:r>
        <w:t>58</w:t>
      </w:r>
      <w:r>
        <w:fldChar w:fldCharType="end"/>
      </w:r>
    </w:p>
    <w:p w14:paraId="33CD45EE" w14:textId="371BB4EA" w:rsidR="008C5982" w:rsidRDefault="008C5982">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Transmit Taken' state</w:t>
      </w:r>
      <w:r>
        <w:tab/>
      </w:r>
      <w:r>
        <w:fldChar w:fldCharType="begin" w:fldLock="1"/>
      </w:r>
      <w:r>
        <w:instrText xml:space="preserve"> PAGEREF _Toc99172776 \h </w:instrText>
      </w:r>
      <w:r>
        <w:fldChar w:fldCharType="separate"/>
      </w:r>
      <w:r>
        <w:t>58</w:t>
      </w:r>
      <w:r>
        <w:fldChar w:fldCharType="end"/>
      </w:r>
    </w:p>
    <w:p w14:paraId="65008005" w14:textId="6F3C4644" w:rsidR="008C5982" w:rsidRDefault="008C5982">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_Toc99172777 \h </w:instrText>
      </w:r>
      <w:r>
        <w:fldChar w:fldCharType="separate"/>
      </w:r>
      <w:r>
        <w:t>58</w:t>
      </w:r>
      <w:r>
        <w:fldChar w:fldCharType="end"/>
      </w:r>
    </w:p>
    <w:p w14:paraId="5F3C215F" w14:textId="577467F5" w:rsidR="008C5982" w:rsidRDefault="008C5982">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_Toc99172778 \h </w:instrText>
      </w:r>
      <w:r>
        <w:fldChar w:fldCharType="separate"/>
      </w:r>
      <w:r>
        <w:t>59</w:t>
      </w:r>
      <w:r>
        <w:fldChar w:fldCharType="end"/>
      </w:r>
    </w:p>
    <w:p w14:paraId="20D92662" w14:textId="233051BA" w:rsidR="008C5982" w:rsidRDefault="008C5982">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Transmission Media Request message without pre-emptive priority (R: Transmission Media Request)</w:t>
      </w:r>
      <w:r>
        <w:tab/>
      </w:r>
      <w:r>
        <w:fldChar w:fldCharType="begin" w:fldLock="1"/>
      </w:r>
      <w:r>
        <w:instrText xml:space="preserve"> PAGEREF _Toc99172779 \h </w:instrText>
      </w:r>
      <w:r>
        <w:fldChar w:fldCharType="separate"/>
      </w:r>
      <w:r>
        <w:t>59</w:t>
      </w:r>
      <w:r>
        <w:fldChar w:fldCharType="end"/>
      </w:r>
    </w:p>
    <w:p w14:paraId="45A25485" w14:textId="16015E81" w:rsidR="008C5982" w:rsidRDefault="008C5982">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Transmission Media Request message with pre-emptive priority (R: pre-emptive Transmission Media Request)</w:t>
      </w:r>
      <w:r>
        <w:tab/>
      </w:r>
      <w:r>
        <w:fldChar w:fldCharType="begin" w:fldLock="1"/>
      </w:r>
      <w:r>
        <w:instrText xml:space="preserve"> PAGEREF _Toc99172780 \h </w:instrText>
      </w:r>
      <w:r>
        <w:fldChar w:fldCharType="separate"/>
      </w:r>
      <w:r>
        <w:t>59</w:t>
      </w:r>
      <w:r>
        <w:fldChar w:fldCharType="end"/>
      </w:r>
    </w:p>
    <w:p w14:paraId="7F9140C3" w14:textId="0FC4AA29" w:rsidR="008C5982" w:rsidRDefault="008C5982">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Transmission request message from permitted transmission participant (R: Transmission Media Request)</w:t>
      </w:r>
      <w:r>
        <w:tab/>
      </w:r>
      <w:r>
        <w:fldChar w:fldCharType="begin" w:fldLock="1"/>
      </w:r>
      <w:r>
        <w:instrText xml:space="preserve"> PAGEREF _Toc99172781 \h </w:instrText>
      </w:r>
      <w:r>
        <w:fldChar w:fldCharType="separate"/>
      </w:r>
      <w:r>
        <w:t>60</w:t>
      </w:r>
      <w:r>
        <w:fldChar w:fldCharType="end"/>
      </w:r>
    </w:p>
    <w:p w14:paraId="026E7FDD" w14:textId="76B87F41" w:rsidR="008C5982" w:rsidRDefault="008C5982">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T4 (Transmission Grant) expired</w:t>
      </w:r>
      <w:r>
        <w:tab/>
      </w:r>
      <w:r>
        <w:fldChar w:fldCharType="begin" w:fldLock="1"/>
      </w:r>
      <w:r>
        <w:instrText xml:space="preserve"> PAGEREF _Toc99172782 \h </w:instrText>
      </w:r>
      <w:r>
        <w:fldChar w:fldCharType="separate"/>
      </w:r>
      <w:r>
        <w:t>60</w:t>
      </w:r>
      <w:r>
        <w:fldChar w:fldCharType="end"/>
      </w:r>
    </w:p>
    <w:p w14:paraId="642C010C" w14:textId="03E0EEC6" w:rsidR="008C5982" w:rsidRDefault="008C5982">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T4 (Transmission Grant) expired N times</w:t>
      </w:r>
      <w:r>
        <w:tab/>
      </w:r>
      <w:r>
        <w:fldChar w:fldCharType="begin" w:fldLock="1"/>
      </w:r>
      <w:r>
        <w:instrText xml:space="preserve"> PAGEREF _Toc99172783 \h </w:instrText>
      </w:r>
      <w:r>
        <w:fldChar w:fldCharType="separate"/>
      </w:r>
      <w:r>
        <w:t>60</w:t>
      </w:r>
      <w:r>
        <w:fldChar w:fldCharType="end"/>
      </w:r>
    </w:p>
    <w:p w14:paraId="0731194F" w14:textId="1C2BA6FA" w:rsidR="008C5982" w:rsidRDefault="008C5982">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MCVideo client release (R: client release)</w:t>
      </w:r>
      <w:r>
        <w:tab/>
      </w:r>
      <w:r>
        <w:fldChar w:fldCharType="begin" w:fldLock="1"/>
      </w:r>
      <w:r>
        <w:instrText xml:space="preserve"> PAGEREF _Toc99172784 \h </w:instrText>
      </w:r>
      <w:r>
        <w:fldChar w:fldCharType="separate"/>
      </w:r>
      <w:r>
        <w:t>60</w:t>
      </w:r>
      <w:r>
        <w:fldChar w:fldCharType="end"/>
      </w:r>
    </w:p>
    <w:p w14:paraId="01A49E0E" w14:textId="440D7296" w:rsidR="008C5982" w:rsidRDefault="008C5982">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_Toc99172785 \h </w:instrText>
      </w:r>
      <w:r>
        <w:fldChar w:fldCharType="separate"/>
      </w:r>
      <w:r>
        <w:t>61</w:t>
      </w:r>
      <w:r>
        <w:fldChar w:fldCharType="end"/>
      </w:r>
    </w:p>
    <w:p w14:paraId="235034F6" w14:textId="601BBFBA" w:rsidR="008C5982" w:rsidRDefault="008C5982">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Send Transmission End Request message (</w:t>
      </w:r>
      <w:r w:rsidRPr="00383785">
        <w:rPr>
          <w:lang w:val="en-IN"/>
        </w:rPr>
        <w:t>S</w:t>
      </w:r>
      <w:r>
        <w:t>: Transmission End Request)</w:t>
      </w:r>
      <w:r>
        <w:tab/>
      </w:r>
      <w:r>
        <w:fldChar w:fldCharType="begin" w:fldLock="1"/>
      </w:r>
      <w:r>
        <w:instrText xml:space="preserve"> PAGEREF _Toc99172786 \h </w:instrText>
      </w:r>
      <w:r>
        <w:fldChar w:fldCharType="separate"/>
      </w:r>
      <w:r>
        <w:t>61</w:t>
      </w:r>
      <w:r>
        <w:fldChar w:fldCharType="end"/>
      </w:r>
    </w:p>
    <w:p w14:paraId="570C8BD9" w14:textId="260180D4" w:rsidR="008C5982" w:rsidRDefault="008C5982">
      <w:pPr>
        <w:pStyle w:val="TOC4"/>
        <w:rPr>
          <w:rFonts w:asciiTheme="minorHAnsi" w:eastAsiaTheme="minorEastAsia" w:hAnsiTheme="minorHAnsi" w:cstheme="minorBidi"/>
          <w:sz w:val="22"/>
          <w:szCs w:val="22"/>
          <w:lang w:eastAsia="en-GB"/>
        </w:rPr>
      </w:pPr>
      <w:r>
        <w:lastRenderedPageBreak/>
        <w:t>6.3.4.5</w:t>
      </w:r>
      <w:r>
        <w:rPr>
          <w:rFonts w:asciiTheme="minorHAnsi" w:eastAsiaTheme="minorEastAsia" w:hAnsiTheme="minorHAnsi" w:cstheme="minorBidi"/>
          <w:sz w:val="22"/>
          <w:szCs w:val="22"/>
          <w:lang w:eastAsia="en-GB"/>
        </w:rPr>
        <w:tab/>
      </w:r>
      <w:r>
        <w:t>State: 'G: pending Transmission Revoke'</w:t>
      </w:r>
      <w:r>
        <w:tab/>
      </w:r>
      <w:r>
        <w:fldChar w:fldCharType="begin" w:fldLock="1"/>
      </w:r>
      <w:r>
        <w:instrText xml:space="preserve"> PAGEREF _Toc99172787 \h </w:instrText>
      </w:r>
      <w:r>
        <w:fldChar w:fldCharType="separate"/>
      </w:r>
      <w:r>
        <w:t>61</w:t>
      </w:r>
      <w:r>
        <w:fldChar w:fldCharType="end"/>
      </w:r>
    </w:p>
    <w:p w14:paraId="175DD7F1" w14:textId="22CE0D29" w:rsidR="008C5982" w:rsidRDefault="008C5982">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_Toc99172788 \h </w:instrText>
      </w:r>
      <w:r>
        <w:fldChar w:fldCharType="separate"/>
      </w:r>
      <w:r>
        <w:t>61</w:t>
      </w:r>
      <w:r>
        <w:fldChar w:fldCharType="end"/>
      </w:r>
    </w:p>
    <w:p w14:paraId="0631FB17" w14:textId="18760325" w:rsidR="008C5982" w:rsidRDefault="008C5982">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Transmission Revoke' state</w:t>
      </w:r>
      <w:r>
        <w:tab/>
      </w:r>
      <w:r>
        <w:fldChar w:fldCharType="begin" w:fldLock="1"/>
      </w:r>
      <w:r>
        <w:instrText xml:space="preserve"> PAGEREF _Toc99172789 \h </w:instrText>
      </w:r>
      <w:r>
        <w:fldChar w:fldCharType="separate"/>
      </w:r>
      <w:r>
        <w:t>62</w:t>
      </w:r>
      <w:r>
        <w:fldChar w:fldCharType="end"/>
      </w:r>
    </w:p>
    <w:p w14:paraId="467A6038" w14:textId="12498AB4" w:rsidR="008C5982" w:rsidRDefault="008C5982">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_Toc99172790 \h </w:instrText>
      </w:r>
      <w:r>
        <w:fldChar w:fldCharType="separate"/>
      </w:r>
      <w:r>
        <w:t>62</w:t>
      </w:r>
      <w:r>
        <w:fldChar w:fldCharType="end"/>
      </w:r>
    </w:p>
    <w:p w14:paraId="5FCA2D64" w14:textId="70CAED1E" w:rsidR="008C5982" w:rsidRDefault="008C5982">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_Toc99172791 \h </w:instrText>
      </w:r>
      <w:r>
        <w:fldChar w:fldCharType="separate"/>
      </w:r>
      <w:r>
        <w:t>62</w:t>
      </w:r>
      <w:r>
        <w:fldChar w:fldCharType="end"/>
      </w:r>
    </w:p>
    <w:p w14:paraId="6A3C487E" w14:textId="2F45D5AF" w:rsidR="008C5982" w:rsidRDefault="008C5982">
      <w:pPr>
        <w:pStyle w:val="TOC5"/>
        <w:rPr>
          <w:rFonts w:asciiTheme="minorHAnsi" w:eastAsiaTheme="minorEastAsia" w:hAnsiTheme="minorHAnsi" w:cstheme="minorBidi"/>
          <w:sz w:val="22"/>
          <w:szCs w:val="22"/>
          <w:lang w:eastAsia="en-GB"/>
        </w:rPr>
      </w:pPr>
      <w:r>
        <w:t>6.3.4.5.5</w:t>
      </w:r>
      <w:r>
        <w:rPr>
          <w:rFonts w:asciiTheme="minorHAnsi" w:eastAsiaTheme="minorEastAsia" w:hAnsiTheme="minorHAnsi" w:cstheme="minorBidi"/>
          <w:sz w:val="22"/>
          <w:szCs w:val="22"/>
          <w:lang w:eastAsia="en-GB"/>
        </w:rPr>
        <w:tab/>
      </w:r>
      <w:r w:rsidRPr="00383785">
        <w:rPr>
          <w:lang w:val="en-US"/>
        </w:rPr>
        <w:t>Void</w:t>
      </w:r>
      <w:r>
        <w:tab/>
      </w:r>
      <w:r>
        <w:fldChar w:fldCharType="begin" w:fldLock="1"/>
      </w:r>
      <w:r>
        <w:instrText xml:space="preserve"> PAGEREF _Toc99172792 \h </w:instrText>
      </w:r>
      <w:r>
        <w:fldChar w:fldCharType="separate"/>
      </w:r>
      <w:r>
        <w:t>63</w:t>
      </w:r>
      <w:r>
        <w:fldChar w:fldCharType="end"/>
      </w:r>
    </w:p>
    <w:p w14:paraId="25B5EA95" w14:textId="0D49DDB8" w:rsidR="008C5982" w:rsidRDefault="008C5982">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rsidRPr="00383785">
        <w:t>Void</w:t>
      </w:r>
      <w:r>
        <w:tab/>
      </w:r>
      <w:r>
        <w:fldChar w:fldCharType="begin" w:fldLock="1"/>
      </w:r>
      <w:r>
        <w:instrText xml:space="preserve"> PAGEREF _Toc99172793 \h </w:instrText>
      </w:r>
      <w:r>
        <w:fldChar w:fldCharType="separate"/>
      </w:r>
      <w:r>
        <w:t>63</w:t>
      </w:r>
      <w:r>
        <w:fldChar w:fldCharType="end"/>
      </w:r>
    </w:p>
    <w:p w14:paraId="4EF523AE" w14:textId="3C701F59" w:rsidR="008C5982" w:rsidRDefault="008C5982">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 xml:space="preserve">Receive Transmission End </w:t>
      </w:r>
      <w:r w:rsidRPr="00383785">
        <w:rPr>
          <w:lang w:val="en-IN"/>
        </w:rPr>
        <w:t>Response</w:t>
      </w:r>
      <w:r>
        <w:t xml:space="preserve"> message (R: Transmission End </w:t>
      </w:r>
      <w:r w:rsidRPr="00383785">
        <w:rPr>
          <w:lang w:val="en-IN"/>
        </w:rPr>
        <w:t>Response</w:t>
      </w:r>
      <w:r>
        <w:t>)</w:t>
      </w:r>
      <w:r>
        <w:tab/>
      </w:r>
      <w:r>
        <w:fldChar w:fldCharType="begin" w:fldLock="1"/>
      </w:r>
      <w:r>
        <w:instrText xml:space="preserve"> PAGEREF _Toc99172794 \h </w:instrText>
      </w:r>
      <w:r>
        <w:fldChar w:fldCharType="separate"/>
      </w:r>
      <w:r>
        <w:t>63</w:t>
      </w:r>
      <w:r>
        <w:fldChar w:fldCharType="end"/>
      </w:r>
    </w:p>
    <w:p w14:paraId="2D66A3FA" w14:textId="740886C1" w:rsidR="008C5982" w:rsidRDefault="008C5982">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_Toc99172795 \h </w:instrText>
      </w:r>
      <w:r>
        <w:fldChar w:fldCharType="separate"/>
      </w:r>
      <w:r>
        <w:t>63</w:t>
      </w:r>
      <w:r>
        <w:fldChar w:fldCharType="end"/>
      </w:r>
    </w:p>
    <w:p w14:paraId="55AD7886" w14:textId="1ABF07E3" w:rsidR="008C5982" w:rsidRDefault="008C5982">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_Toc99172796 \h </w:instrText>
      </w:r>
      <w:r>
        <w:fldChar w:fldCharType="separate"/>
      </w:r>
      <w:r>
        <w:t>63</w:t>
      </w:r>
      <w:r>
        <w:fldChar w:fldCharType="end"/>
      </w:r>
    </w:p>
    <w:p w14:paraId="7AF58A30" w14:textId="295E0B71" w:rsidR="008C5982" w:rsidRDefault="008C5982">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_Toc99172797 \h </w:instrText>
      </w:r>
      <w:r>
        <w:fldChar w:fldCharType="separate"/>
      </w:r>
      <w:r>
        <w:t>63</w:t>
      </w:r>
      <w:r>
        <w:fldChar w:fldCharType="end"/>
      </w:r>
    </w:p>
    <w:p w14:paraId="38C347A7" w14:textId="1BABC18C" w:rsidR="008C5982" w:rsidRDefault="008C5982">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_Toc99172798 \h </w:instrText>
      </w:r>
      <w:r>
        <w:fldChar w:fldCharType="separate"/>
      </w:r>
      <w:r>
        <w:t>63</w:t>
      </w:r>
      <w:r>
        <w:fldChar w:fldCharType="end"/>
      </w:r>
    </w:p>
    <w:p w14:paraId="36A0A105" w14:textId="16CB25B8" w:rsidR="008C5982" w:rsidRDefault="008C5982">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_Toc99172799 \h </w:instrText>
      </w:r>
      <w:r>
        <w:fldChar w:fldCharType="separate"/>
      </w:r>
      <w:r>
        <w:t>63</w:t>
      </w:r>
      <w:r>
        <w:fldChar w:fldCharType="end"/>
      </w:r>
    </w:p>
    <w:p w14:paraId="4B4DFE01" w14:textId="67C8D0AB" w:rsidR="008C5982" w:rsidRDefault="008C5982">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_Toc99172800 \h </w:instrText>
      </w:r>
      <w:r>
        <w:fldChar w:fldCharType="separate"/>
      </w:r>
      <w:r>
        <w:t>63</w:t>
      </w:r>
      <w:r>
        <w:fldChar w:fldCharType="end"/>
      </w:r>
    </w:p>
    <w:p w14:paraId="0A164741" w14:textId="4FAB75EA" w:rsidR="008C5982" w:rsidRDefault="008C5982">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_Toc99172801 \h </w:instrText>
      </w:r>
      <w:r>
        <w:fldChar w:fldCharType="separate"/>
      </w:r>
      <w:r>
        <w:t>64</w:t>
      </w:r>
      <w:r>
        <w:fldChar w:fldCharType="end"/>
      </w:r>
    </w:p>
    <w:p w14:paraId="13B848C1" w14:textId="01AF8EAC" w:rsidR="008C5982" w:rsidRDefault="008C5982">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_Toc99172802 \h </w:instrText>
      </w:r>
      <w:r>
        <w:fldChar w:fldCharType="separate"/>
      </w:r>
      <w:r>
        <w:t>64</w:t>
      </w:r>
      <w:r>
        <w:fldChar w:fldCharType="end"/>
      </w:r>
    </w:p>
    <w:p w14:paraId="1FCBDA2C" w14:textId="7B696971" w:rsidR="008C5982" w:rsidRDefault="008C5982">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_Toc99172803 \h </w:instrText>
      </w:r>
      <w:r>
        <w:fldChar w:fldCharType="separate"/>
      </w:r>
      <w:r>
        <w:t>66</w:t>
      </w:r>
      <w:r>
        <w:fldChar w:fldCharType="end"/>
      </w:r>
    </w:p>
    <w:p w14:paraId="6A7D9D74" w14:textId="779CEBF3" w:rsidR="008C5982" w:rsidRDefault="008C5982">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_Toc99172804 \h </w:instrText>
      </w:r>
      <w:r>
        <w:fldChar w:fldCharType="separate"/>
      </w:r>
      <w:r>
        <w:t>66</w:t>
      </w:r>
      <w:r>
        <w:fldChar w:fldCharType="end"/>
      </w:r>
    </w:p>
    <w:p w14:paraId="700E5250" w14:textId="18AF8493" w:rsidR="008C5982" w:rsidRDefault="008C5982">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_Toc99172805 \h </w:instrText>
      </w:r>
      <w:r>
        <w:fldChar w:fldCharType="separate"/>
      </w:r>
      <w:r>
        <w:t>66</w:t>
      </w:r>
      <w:r>
        <w:fldChar w:fldCharType="end"/>
      </w:r>
    </w:p>
    <w:p w14:paraId="7078CBD5" w14:textId="364D638B" w:rsidR="008C5982" w:rsidRDefault="008C5982">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Transmit Idle'</w:t>
      </w:r>
      <w:r>
        <w:tab/>
      </w:r>
      <w:r>
        <w:fldChar w:fldCharType="begin" w:fldLock="1"/>
      </w:r>
      <w:r>
        <w:instrText xml:space="preserve"> PAGEREF _Toc99172806 \h </w:instrText>
      </w:r>
      <w:r>
        <w:fldChar w:fldCharType="separate"/>
      </w:r>
      <w:r>
        <w:t>69</w:t>
      </w:r>
      <w:r>
        <w:fldChar w:fldCharType="end"/>
      </w:r>
    </w:p>
    <w:p w14:paraId="6530A57C" w14:textId="08C44559" w:rsidR="008C5982" w:rsidRDefault="008C5982">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_Toc99172807 \h </w:instrText>
      </w:r>
      <w:r>
        <w:fldChar w:fldCharType="separate"/>
      </w:r>
      <w:r>
        <w:t>69</w:t>
      </w:r>
      <w:r>
        <w:fldChar w:fldCharType="end"/>
      </w:r>
    </w:p>
    <w:p w14:paraId="164970AC" w14:textId="3988F11D" w:rsidR="008C5982" w:rsidRDefault="008C5982">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Transmit Idle'</w:t>
      </w:r>
      <w:r>
        <w:tab/>
      </w:r>
      <w:r>
        <w:fldChar w:fldCharType="begin" w:fldLock="1"/>
      </w:r>
      <w:r>
        <w:instrText xml:space="preserve"> PAGEREF _Toc99172808 \h </w:instrText>
      </w:r>
      <w:r>
        <w:fldChar w:fldCharType="separate"/>
      </w:r>
      <w:r>
        <w:t>69</w:t>
      </w:r>
      <w:r>
        <w:fldChar w:fldCharType="end"/>
      </w:r>
    </w:p>
    <w:p w14:paraId="1A743C2C" w14:textId="0F50B9CA" w:rsidR="008C5982" w:rsidRDefault="008C5982">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_Toc99172809 \h </w:instrText>
      </w:r>
      <w:r>
        <w:fldChar w:fldCharType="separate"/>
      </w:r>
      <w:r>
        <w:t>70</w:t>
      </w:r>
      <w:r>
        <w:fldChar w:fldCharType="end"/>
      </w:r>
    </w:p>
    <w:p w14:paraId="7835149C" w14:textId="71736A4C" w:rsidR="008C5982" w:rsidRDefault="008C5982">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_Toc99172810 \h </w:instrText>
      </w:r>
      <w:r>
        <w:fldChar w:fldCharType="separate"/>
      </w:r>
      <w:r>
        <w:t>70</w:t>
      </w:r>
      <w:r>
        <w:fldChar w:fldCharType="end"/>
      </w:r>
    </w:p>
    <w:p w14:paraId="2764A075" w14:textId="46B682BA" w:rsidR="008C5982" w:rsidRDefault="008C5982">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Transmission Grant message (S: Transmission Grant)</w:t>
      </w:r>
      <w:r>
        <w:tab/>
      </w:r>
      <w:r>
        <w:fldChar w:fldCharType="begin" w:fldLock="1"/>
      </w:r>
      <w:r>
        <w:instrText xml:space="preserve"> PAGEREF _Toc99172811 \h </w:instrText>
      </w:r>
      <w:r>
        <w:fldChar w:fldCharType="separate"/>
      </w:r>
      <w:r>
        <w:t>70</w:t>
      </w:r>
      <w:r>
        <w:fldChar w:fldCharType="end"/>
      </w:r>
    </w:p>
    <w:p w14:paraId="5A6C5EAD" w14:textId="33B1BD57" w:rsidR="008C5982" w:rsidRDefault="008C5982">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Transmission Reject message (S: Transmission Reject)</w:t>
      </w:r>
      <w:r>
        <w:tab/>
      </w:r>
      <w:r>
        <w:fldChar w:fldCharType="begin" w:fldLock="1"/>
      </w:r>
      <w:r>
        <w:instrText xml:space="preserve"> PAGEREF _Toc99172812 \h </w:instrText>
      </w:r>
      <w:r>
        <w:fldChar w:fldCharType="separate"/>
      </w:r>
      <w:r>
        <w:t>71</w:t>
      </w:r>
      <w:r>
        <w:fldChar w:fldCharType="end"/>
      </w:r>
    </w:p>
    <w:p w14:paraId="0A78F934" w14:textId="04F7357C" w:rsidR="008C5982" w:rsidRDefault="008C5982">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_Toc99172813 \h </w:instrText>
      </w:r>
      <w:r>
        <w:fldChar w:fldCharType="separate"/>
      </w:r>
      <w:r>
        <w:t>71</w:t>
      </w:r>
      <w:r>
        <w:fldChar w:fldCharType="end"/>
      </w:r>
    </w:p>
    <w:p w14:paraId="5DFCF803" w14:textId="5F88CD93" w:rsidR="008C5982" w:rsidRDefault="008C5982">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_Toc99172814 \h </w:instrText>
      </w:r>
      <w:r>
        <w:fldChar w:fldCharType="separate"/>
      </w:r>
      <w:r>
        <w:t>71</w:t>
      </w:r>
      <w:r>
        <w:fldChar w:fldCharType="end"/>
      </w:r>
    </w:p>
    <w:p w14:paraId="4CC366CD" w14:textId="4A622304" w:rsidR="008C5982" w:rsidRDefault="008C5982">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_Toc99172815 \h </w:instrText>
      </w:r>
      <w:r>
        <w:fldChar w:fldCharType="separate"/>
      </w:r>
      <w:r>
        <w:t>72</w:t>
      </w:r>
      <w:r>
        <w:fldChar w:fldCharType="end"/>
      </w:r>
    </w:p>
    <w:p w14:paraId="7F4BACE5" w14:textId="3C623EFC" w:rsidR="008C5982" w:rsidRDefault="008C5982">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_Toc99172816 \h </w:instrText>
      </w:r>
      <w:r>
        <w:fldChar w:fldCharType="separate"/>
      </w:r>
      <w:r>
        <w:t>72</w:t>
      </w:r>
      <w:r>
        <w:fldChar w:fldCharType="end"/>
      </w:r>
    </w:p>
    <w:p w14:paraId="1534D903" w14:textId="02CF1EA7" w:rsidR="008C5982" w:rsidRDefault="008C5982">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transmit taken'</w:t>
      </w:r>
      <w:r>
        <w:tab/>
      </w:r>
      <w:r>
        <w:fldChar w:fldCharType="begin" w:fldLock="1"/>
      </w:r>
      <w:r>
        <w:instrText xml:space="preserve"> PAGEREF _Toc99172817 \h </w:instrText>
      </w:r>
      <w:r>
        <w:fldChar w:fldCharType="separate"/>
      </w:r>
      <w:r>
        <w:t>72</w:t>
      </w:r>
      <w:r>
        <w:fldChar w:fldCharType="end"/>
      </w:r>
    </w:p>
    <w:p w14:paraId="2775F978" w14:textId="4A46D71F" w:rsidR="008C5982" w:rsidRDefault="008C5982">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_Toc99172818 \h </w:instrText>
      </w:r>
      <w:r>
        <w:fldChar w:fldCharType="separate"/>
      </w:r>
      <w:r>
        <w:t>72</w:t>
      </w:r>
      <w:r>
        <w:fldChar w:fldCharType="end"/>
      </w:r>
    </w:p>
    <w:p w14:paraId="73F03EF7" w14:textId="5BF5856A" w:rsidR="008C5982" w:rsidRDefault="008C5982">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Transmit Taken'</w:t>
      </w:r>
      <w:r>
        <w:tab/>
      </w:r>
      <w:r>
        <w:fldChar w:fldCharType="begin" w:fldLock="1"/>
      </w:r>
      <w:r>
        <w:instrText xml:space="preserve"> PAGEREF _Toc99172819 \h </w:instrText>
      </w:r>
      <w:r>
        <w:fldChar w:fldCharType="separate"/>
      </w:r>
      <w:r>
        <w:t>72</w:t>
      </w:r>
      <w:r>
        <w:fldChar w:fldCharType="end"/>
      </w:r>
    </w:p>
    <w:p w14:paraId="62AC89C8" w14:textId="22EF886A" w:rsidR="008C5982" w:rsidRDefault="008C5982">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_Toc99172820 \h </w:instrText>
      </w:r>
      <w:r>
        <w:fldChar w:fldCharType="separate"/>
      </w:r>
      <w:r>
        <w:t>73</w:t>
      </w:r>
      <w:r>
        <w:fldChar w:fldCharType="end"/>
      </w:r>
    </w:p>
    <w:p w14:paraId="102EA7D5" w14:textId="2A45FA51" w:rsidR="008C5982" w:rsidRDefault="008C5982">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_Toc99172821 \h </w:instrText>
      </w:r>
      <w:r>
        <w:fldChar w:fldCharType="separate"/>
      </w:r>
      <w:r>
        <w:t>73</w:t>
      </w:r>
      <w:r>
        <w:fldChar w:fldCharType="end"/>
      </w:r>
    </w:p>
    <w:p w14:paraId="68E9589D" w14:textId="54F8B2E7" w:rsidR="008C5982" w:rsidRDefault="008C5982">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_Toc99172822 \h </w:instrText>
      </w:r>
      <w:r>
        <w:fldChar w:fldCharType="separate"/>
      </w:r>
      <w:r>
        <w:t>76</w:t>
      </w:r>
      <w:r>
        <w:fldChar w:fldCharType="end"/>
      </w:r>
    </w:p>
    <w:p w14:paraId="5AF96EC0" w14:textId="2E4F1F6F" w:rsidR="008C5982" w:rsidRDefault="008C5982">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_Toc99172823 \h </w:instrText>
      </w:r>
      <w:r>
        <w:fldChar w:fldCharType="separate"/>
      </w:r>
      <w:r>
        <w:t>78</w:t>
      </w:r>
      <w:r>
        <w:fldChar w:fldCharType="end"/>
      </w:r>
    </w:p>
    <w:p w14:paraId="2E1AB549" w14:textId="10F2F5FB" w:rsidR="008C5982" w:rsidRDefault="008C5982">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Transmission Queue Position Info message (R: Transmission Queue Position Request)</w:t>
      </w:r>
      <w:r>
        <w:tab/>
      </w:r>
      <w:r>
        <w:fldChar w:fldCharType="begin" w:fldLock="1"/>
      </w:r>
      <w:r>
        <w:instrText xml:space="preserve"> PAGEREF _Toc99172824 \h </w:instrText>
      </w:r>
      <w:r>
        <w:fldChar w:fldCharType="separate"/>
      </w:r>
      <w:r>
        <w:t>78</w:t>
      </w:r>
      <w:r>
        <w:fldChar w:fldCharType="end"/>
      </w:r>
    </w:p>
    <w:p w14:paraId="51A97CD2" w14:textId="5A7EDE23" w:rsidR="008C5982" w:rsidRDefault="008C5982">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Transmission request (R: Implicit Transmission request)</w:t>
      </w:r>
      <w:r>
        <w:tab/>
      </w:r>
      <w:r>
        <w:fldChar w:fldCharType="begin" w:fldLock="1"/>
      </w:r>
      <w:r>
        <w:instrText xml:space="preserve"> PAGEREF _Toc99172825 \h </w:instrText>
      </w:r>
      <w:r>
        <w:fldChar w:fldCharType="separate"/>
      </w:r>
      <w:r>
        <w:t>78</w:t>
      </w:r>
      <w:r>
        <w:fldChar w:fldCharType="end"/>
      </w:r>
    </w:p>
    <w:p w14:paraId="6E26732E" w14:textId="68717000" w:rsidR="008C5982" w:rsidRDefault="008C5982">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Transmission Grant message (S: Transmission Grant)</w:t>
      </w:r>
      <w:r>
        <w:tab/>
      </w:r>
      <w:r>
        <w:fldChar w:fldCharType="begin" w:fldLock="1"/>
      </w:r>
      <w:r>
        <w:instrText xml:space="preserve"> PAGEREF _Toc99172826 \h </w:instrText>
      </w:r>
      <w:r>
        <w:fldChar w:fldCharType="separate"/>
      </w:r>
      <w:r>
        <w:t>78</w:t>
      </w:r>
      <w:r>
        <w:fldChar w:fldCharType="end"/>
      </w:r>
    </w:p>
    <w:p w14:paraId="541DA552" w14:textId="5AF06CA9" w:rsidR="008C5982" w:rsidRDefault="008C5982">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_Toc99172827 \h </w:instrText>
      </w:r>
      <w:r>
        <w:fldChar w:fldCharType="separate"/>
      </w:r>
      <w:r>
        <w:t>79</w:t>
      </w:r>
      <w:r>
        <w:fldChar w:fldCharType="end"/>
      </w:r>
    </w:p>
    <w:p w14:paraId="105C0D23" w14:textId="761462CA" w:rsidR="008C5982" w:rsidRDefault="008C5982">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_Toc99172828 \h </w:instrText>
      </w:r>
      <w:r>
        <w:fldChar w:fldCharType="separate"/>
      </w:r>
      <w:r>
        <w:t>79</w:t>
      </w:r>
      <w:r>
        <w:fldChar w:fldCharType="end"/>
      </w:r>
    </w:p>
    <w:p w14:paraId="3670C318" w14:textId="7529D373" w:rsidR="008C5982" w:rsidRDefault="008C5982">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_Toc99172829 \h </w:instrText>
      </w:r>
      <w:r>
        <w:fldChar w:fldCharType="separate"/>
      </w:r>
      <w:r>
        <w:t>79</w:t>
      </w:r>
      <w:r>
        <w:fldChar w:fldCharType="end"/>
      </w:r>
    </w:p>
    <w:p w14:paraId="1EF93F38" w14:textId="0759697C" w:rsidR="008C5982" w:rsidRDefault="008C5982">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_Toc99172830 \h </w:instrText>
      </w:r>
      <w:r>
        <w:fldChar w:fldCharType="separate"/>
      </w:r>
      <w:r>
        <w:t>79</w:t>
      </w:r>
      <w:r>
        <w:fldChar w:fldCharType="end"/>
      </w:r>
    </w:p>
    <w:p w14:paraId="5AFB1677" w14:textId="3EE22555" w:rsidR="008C5982" w:rsidRDefault="008C5982">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_Toc99172831 \h </w:instrText>
      </w:r>
      <w:r>
        <w:fldChar w:fldCharType="separate"/>
      </w:r>
      <w:r>
        <w:t>79</w:t>
      </w:r>
      <w:r>
        <w:fldChar w:fldCharType="end"/>
      </w:r>
    </w:p>
    <w:p w14:paraId="6D99CC3D" w14:textId="00F67C8B" w:rsidR="008C5982" w:rsidRDefault="008C5982">
      <w:pPr>
        <w:pStyle w:val="TOC5"/>
        <w:rPr>
          <w:rFonts w:asciiTheme="minorHAnsi" w:eastAsiaTheme="minorEastAsia" w:hAnsiTheme="minorHAnsi" w:cstheme="minorBidi"/>
          <w:sz w:val="22"/>
          <w:szCs w:val="22"/>
          <w:lang w:eastAsia="en-GB"/>
        </w:rPr>
      </w:pPr>
      <w:r>
        <w:t>6.3.5.5.3a</w:t>
      </w:r>
      <w:r>
        <w:rPr>
          <w:rFonts w:asciiTheme="minorHAnsi" w:eastAsiaTheme="minorEastAsia" w:hAnsiTheme="minorHAnsi" w:cstheme="minorBidi"/>
          <w:sz w:val="22"/>
          <w:szCs w:val="22"/>
          <w:lang w:eastAsia="en-GB"/>
        </w:rPr>
        <w:tab/>
      </w:r>
      <w:r w:rsidRPr="00383785">
        <w:rPr>
          <w:lang w:val="en-IN"/>
        </w:rPr>
        <w:t>Send</w:t>
      </w:r>
      <w:r>
        <w:t xml:space="preserve"> Transmission End Response message (S: Transmission End Response)</w:t>
      </w:r>
      <w:r>
        <w:tab/>
      </w:r>
      <w:r>
        <w:fldChar w:fldCharType="begin" w:fldLock="1"/>
      </w:r>
      <w:r>
        <w:instrText xml:space="preserve"> PAGEREF _Toc99172832 \h </w:instrText>
      </w:r>
      <w:r>
        <w:fldChar w:fldCharType="separate"/>
      </w:r>
      <w:r>
        <w:t>80</w:t>
      </w:r>
      <w:r>
        <w:fldChar w:fldCharType="end"/>
      </w:r>
    </w:p>
    <w:p w14:paraId="403D2769" w14:textId="19DA37D8" w:rsidR="008C5982" w:rsidRDefault="008C5982">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_Toc99172833 \h </w:instrText>
      </w:r>
      <w:r>
        <w:fldChar w:fldCharType="separate"/>
      </w:r>
      <w:r>
        <w:t>80</w:t>
      </w:r>
      <w:r>
        <w:fldChar w:fldCharType="end"/>
      </w:r>
    </w:p>
    <w:p w14:paraId="051DCCAD" w14:textId="7841BD58" w:rsidR="008C5982" w:rsidRDefault="008C5982">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Transmission Revoke message (S: Transmission Revoke)</w:t>
      </w:r>
      <w:r>
        <w:tab/>
      </w:r>
      <w:r>
        <w:fldChar w:fldCharType="begin" w:fldLock="1"/>
      </w:r>
      <w:r>
        <w:instrText xml:space="preserve"> PAGEREF _Toc99172834 \h </w:instrText>
      </w:r>
      <w:r>
        <w:fldChar w:fldCharType="separate"/>
      </w:r>
      <w:r>
        <w:t>80</w:t>
      </w:r>
      <w:r>
        <w:fldChar w:fldCharType="end"/>
      </w:r>
    </w:p>
    <w:p w14:paraId="6341C10B" w14:textId="05061D39" w:rsidR="008C5982" w:rsidRDefault="008C5982">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_Toc99172835 \h </w:instrText>
      </w:r>
      <w:r>
        <w:fldChar w:fldCharType="separate"/>
      </w:r>
      <w:r>
        <w:t>80</w:t>
      </w:r>
      <w:r>
        <w:fldChar w:fldCharType="end"/>
      </w:r>
    </w:p>
    <w:p w14:paraId="6C97A5AD" w14:textId="7E6B9370" w:rsidR="008C5982" w:rsidRDefault="008C5982">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Transmission Media Request message (R: Transmission Media Request)</w:t>
      </w:r>
      <w:r>
        <w:tab/>
      </w:r>
      <w:r>
        <w:fldChar w:fldCharType="begin" w:fldLock="1"/>
      </w:r>
      <w:r>
        <w:instrText xml:space="preserve"> PAGEREF _Toc99172836 \h </w:instrText>
      </w:r>
      <w:r>
        <w:fldChar w:fldCharType="separate"/>
      </w:r>
      <w:r>
        <w:t>80</w:t>
      </w:r>
      <w:r>
        <w:fldChar w:fldCharType="end"/>
      </w:r>
    </w:p>
    <w:p w14:paraId="10BBC028" w14:textId="5D1E3BDB" w:rsidR="008C5982" w:rsidRDefault="008C5982">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_Toc99172837 \h </w:instrText>
      </w:r>
      <w:r>
        <w:fldChar w:fldCharType="separate"/>
      </w:r>
      <w:r>
        <w:t>80</w:t>
      </w:r>
      <w:r>
        <w:fldChar w:fldCharType="end"/>
      </w:r>
    </w:p>
    <w:p w14:paraId="0DC77E00" w14:textId="380CDBF7" w:rsidR="008C5982" w:rsidRDefault="008C5982">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_Toc99172838 \h </w:instrText>
      </w:r>
      <w:r>
        <w:fldChar w:fldCharType="separate"/>
      </w:r>
      <w:r>
        <w:t>80</w:t>
      </w:r>
      <w:r>
        <w:fldChar w:fldCharType="end"/>
      </w:r>
    </w:p>
    <w:p w14:paraId="393973B5" w14:textId="744FC2E5" w:rsidR="008C5982" w:rsidRDefault="008C5982">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 xml:space="preserve">Send Transmission End Request message (S: Transmission End </w:t>
      </w:r>
      <w:r w:rsidRPr="00383785">
        <w:rPr>
          <w:lang w:val="en-IN"/>
        </w:rPr>
        <w:t>Request</w:t>
      </w:r>
      <w:r>
        <w:t>)</w:t>
      </w:r>
      <w:r>
        <w:tab/>
      </w:r>
      <w:r>
        <w:fldChar w:fldCharType="begin" w:fldLock="1"/>
      </w:r>
      <w:r>
        <w:instrText xml:space="preserve"> PAGEREF _Toc99172839 \h </w:instrText>
      </w:r>
      <w:r>
        <w:fldChar w:fldCharType="separate"/>
      </w:r>
      <w:r>
        <w:t>81</w:t>
      </w:r>
      <w:r>
        <w:fldChar w:fldCharType="end"/>
      </w:r>
    </w:p>
    <w:p w14:paraId="6C18B8F3" w14:textId="424B75F1" w:rsidR="008C5982" w:rsidRDefault="008C5982">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Transmit Revoke'</w:t>
      </w:r>
      <w:r>
        <w:tab/>
      </w:r>
      <w:r>
        <w:fldChar w:fldCharType="begin" w:fldLock="1"/>
      </w:r>
      <w:r>
        <w:instrText xml:space="preserve"> PAGEREF _Toc99172840 \h </w:instrText>
      </w:r>
      <w:r>
        <w:fldChar w:fldCharType="separate"/>
      </w:r>
      <w:r>
        <w:t>81</w:t>
      </w:r>
      <w:r>
        <w:fldChar w:fldCharType="end"/>
      </w:r>
    </w:p>
    <w:p w14:paraId="0B7C2616" w14:textId="0DCC3FE2" w:rsidR="008C5982" w:rsidRDefault="008C5982">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_Toc99172841 \h </w:instrText>
      </w:r>
      <w:r>
        <w:fldChar w:fldCharType="separate"/>
      </w:r>
      <w:r>
        <w:t>81</w:t>
      </w:r>
      <w:r>
        <w:fldChar w:fldCharType="end"/>
      </w:r>
    </w:p>
    <w:p w14:paraId="34CDCB5F" w14:textId="414A4E9D" w:rsidR="008C5982" w:rsidRDefault="008C5982">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Transmit Revoke'</w:t>
      </w:r>
      <w:r>
        <w:tab/>
      </w:r>
      <w:r>
        <w:fldChar w:fldCharType="begin" w:fldLock="1"/>
      </w:r>
      <w:r>
        <w:instrText xml:space="preserve"> PAGEREF _Toc99172842 \h </w:instrText>
      </w:r>
      <w:r>
        <w:fldChar w:fldCharType="separate"/>
      </w:r>
      <w:r>
        <w:t>81</w:t>
      </w:r>
      <w:r>
        <w:fldChar w:fldCharType="end"/>
      </w:r>
    </w:p>
    <w:p w14:paraId="55FFC9E3" w14:textId="1BAA18CE" w:rsidR="008C5982" w:rsidRDefault="008C5982">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T3 (</w:t>
      </w:r>
      <w:r w:rsidRPr="00383785">
        <w:rPr>
          <w:lang w:val="en-US"/>
        </w:rPr>
        <w:t>Transmission</w:t>
      </w:r>
      <w:r>
        <w:t xml:space="preserve"> Revoke) expired</w:t>
      </w:r>
      <w:r>
        <w:tab/>
      </w:r>
      <w:r>
        <w:fldChar w:fldCharType="begin" w:fldLock="1"/>
      </w:r>
      <w:r>
        <w:instrText xml:space="preserve"> PAGEREF _Toc99172843 \h </w:instrText>
      </w:r>
      <w:r>
        <w:fldChar w:fldCharType="separate"/>
      </w:r>
      <w:r>
        <w:t>81</w:t>
      </w:r>
      <w:r>
        <w:fldChar w:fldCharType="end"/>
      </w:r>
    </w:p>
    <w:p w14:paraId="50F0E327" w14:textId="228AFEE4" w:rsidR="008C5982" w:rsidRDefault="008C5982">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_Toc99172844 \h </w:instrText>
      </w:r>
      <w:r>
        <w:fldChar w:fldCharType="separate"/>
      </w:r>
      <w:r>
        <w:t>81</w:t>
      </w:r>
      <w:r>
        <w:fldChar w:fldCharType="end"/>
      </w:r>
    </w:p>
    <w:p w14:paraId="44473944" w14:textId="30995D06" w:rsidR="008C5982" w:rsidRDefault="008C5982">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_Toc99172845 \h </w:instrText>
      </w:r>
      <w:r>
        <w:fldChar w:fldCharType="separate"/>
      </w:r>
      <w:r>
        <w:t>82</w:t>
      </w:r>
      <w:r>
        <w:fldChar w:fldCharType="end"/>
      </w:r>
    </w:p>
    <w:p w14:paraId="7B6CC755" w14:textId="19533236" w:rsidR="008C5982" w:rsidRDefault="008C5982">
      <w:pPr>
        <w:pStyle w:val="TOC5"/>
        <w:rPr>
          <w:rFonts w:asciiTheme="minorHAnsi" w:eastAsiaTheme="minorEastAsia" w:hAnsiTheme="minorHAnsi" w:cstheme="minorBidi"/>
          <w:sz w:val="22"/>
          <w:szCs w:val="22"/>
          <w:lang w:eastAsia="en-GB"/>
        </w:rPr>
      </w:pPr>
      <w:r>
        <w:t>6.3.5.6.5a</w:t>
      </w:r>
      <w:r>
        <w:rPr>
          <w:rFonts w:asciiTheme="minorHAnsi" w:eastAsiaTheme="minorEastAsia" w:hAnsiTheme="minorHAnsi" w:cstheme="minorBidi"/>
          <w:sz w:val="22"/>
          <w:szCs w:val="22"/>
          <w:lang w:eastAsia="en-GB"/>
        </w:rPr>
        <w:tab/>
      </w:r>
      <w:r w:rsidRPr="00383785">
        <w:rPr>
          <w:lang w:val="en-US"/>
        </w:rPr>
        <w:t>Send</w:t>
      </w:r>
      <w:r>
        <w:t xml:space="preserve"> Transmission End Response message (S: Transmission End Response)</w:t>
      </w:r>
      <w:r>
        <w:tab/>
      </w:r>
      <w:r>
        <w:fldChar w:fldCharType="begin" w:fldLock="1"/>
      </w:r>
      <w:r>
        <w:instrText xml:space="preserve"> PAGEREF _Toc99172846 \h </w:instrText>
      </w:r>
      <w:r>
        <w:fldChar w:fldCharType="separate"/>
      </w:r>
      <w:r>
        <w:t>82</w:t>
      </w:r>
      <w:r>
        <w:fldChar w:fldCharType="end"/>
      </w:r>
    </w:p>
    <w:p w14:paraId="1727FBB9" w14:textId="56D174B4" w:rsidR="008C5982" w:rsidRDefault="008C5982">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Transmission Idle message (S: Transmit Idle)</w:t>
      </w:r>
      <w:r>
        <w:tab/>
      </w:r>
      <w:r>
        <w:fldChar w:fldCharType="begin" w:fldLock="1"/>
      </w:r>
      <w:r>
        <w:instrText xml:space="preserve"> PAGEREF _Toc99172847 \h </w:instrText>
      </w:r>
      <w:r>
        <w:fldChar w:fldCharType="separate"/>
      </w:r>
      <w:r>
        <w:t>82</w:t>
      </w:r>
      <w:r>
        <w:fldChar w:fldCharType="end"/>
      </w:r>
    </w:p>
    <w:p w14:paraId="73F094C9" w14:textId="70C9DC13" w:rsidR="008C5982" w:rsidRDefault="008C5982">
      <w:pPr>
        <w:pStyle w:val="TOC5"/>
        <w:rPr>
          <w:rFonts w:asciiTheme="minorHAnsi" w:eastAsiaTheme="minorEastAsia" w:hAnsiTheme="minorHAnsi" w:cstheme="minorBidi"/>
          <w:sz w:val="22"/>
          <w:szCs w:val="22"/>
          <w:lang w:eastAsia="en-GB"/>
        </w:rPr>
      </w:pPr>
      <w:r>
        <w:lastRenderedPageBreak/>
        <w:t>6.3.5.6.7</w:t>
      </w:r>
      <w:r>
        <w:rPr>
          <w:rFonts w:asciiTheme="minorHAnsi" w:eastAsiaTheme="minorEastAsia" w:hAnsiTheme="minorHAnsi" w:cstheme="minorBidi"/>
          <w:sz w:val="22"/>
          <w:szCs w:val="22"/>
          <w:lang w:eastAsia="en-GB"/>
        </w:rPr>
        <w:tab/>
      </w:r>
      <w:r>
        <w:t>Send Media Transmission Notify message (S: Media Transmission Notify)</w:t>
      </w:r>
      <w:r>
        <w:tab/>
      </w:r>
      <w:r>
        <w:fldChar w:fldCharType="begin" w:fldLock="1"/>
      </w:r>
      <w:r>
        <w:instrText xml:space="preserve"> PAGEREF _Toc99172848 \h </w:instrText>
      </w:r>
      <w:r>
        <w:fldChar w:fldCharType="separate"/>
      </w:r>
      <w:r>
        <w:t>82</w:t>
      </w:r>
      <w:r>
        <w:fldChar w:fldCharType="end"/>
      </w:r>
    </w:p>
    <w:p w14:paraId="6F88E624" w14:textId="2A178766" w:rsidR="008C5982" w:rsidRDefault="008C5982">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Receive Transmission End Response message (R: Transmission End Response)</w:t>
      </w:r>
      <w:r>
        <w:tab/>
      </w:r>
      <w:r>
        <w:fldChar w:fldCharType="begin" w:fldLock="1"/>
      </w:r>
      <w:r>
        <w:instrText xml:space="preserve"> PAGEREF _Toc99172849 \h </w:instrText>
      </w:r>
      <w:r>
        <w:fldChar w:fldCharType="separate"/>
      </w:r>
      <w:r>
        <w:t>83</w:t>
      </w:r>
      <w:r>
        <w:fldChar w:fldCharType="end"/>
      </w:r>
    </w:p>
    <w:p w14:paraId="71F1EE7B" w14:textId="5CF73891" w:rsidR="008C5982" w:rsidRDefault="008C5982">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_Toc99172850 \h </w:instrText>
      </w:r>
      <w:r>
        <w:fldChar w:fldCharType="separate"/>
      </w:r>
      <w:r>
        <w:t>83</w:t>
      </w:r>
      <w:r>
        <w:fldChar w:fldCharType="end"/>
      </w:r>
    </w:p>
    <w:p w14:paraId="6956EB2D" w14:textId="0556A43C" w:rsidR="008C5982" w:rsidRDefault="008C5982">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_Toc99172851 \h </w:instrText>
      </w:r>
      <w:r>
        <w:fldChar w:fldCharType="separate"/>
      </w:r>
      <w:r>
        <w:t>83</w:t>
      </w:r>
      <w:r>
        <w:fldChar w:fldCharType="end"/>
      </w:r>
    </w:p>
    <w:p w14:paraId="46891F59" w14:textId="4337F864" w:rsidR="008C5982" w:rsidRDefault="008C5982">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_Toc99172852 \h </w:instrText>
      </w:r>
      <w:r>
        <w:fldChar w:fldCharType="separate"/>
      </w:r>
      <w:r>
        <w:t>83</w:t>
      </w:r>
      <w:r>
        <w:fldChar w:fldCharType="end"/>
      </w:r>
    </w:p>
    <w:p w14:paraId="158478CB" w14:textId="239D5E51" w:rsidR="008C5982" w:rsidRDefault="008C5982">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T3 (Transmission Revoke) expired</w:t>
      </w:r>
      <w:r>
        <w:tab/>
      </w:r>
      <w:r>
        <w:fldChar w:fldCharType="begin" w:fldLock="1"/>
      </w:r>
      <w:r>
        <w:instrText xml:space="preserve"> PAGEREF _Toc99172853 \h </w:instrText>
      </w:r>
      <w:r>
        <w:fldChar w:fldCharType="separate"/>
      </w:r>
      <w:r>
        <w:t>83</w:t>
      </w:r>
      <w:r>
        <w:fldChar w:fldCharType="end"/>
      </w:r>
    </w:p>
    <w:p w14:paraId="161AC6F6" w14:textId="442241A4" w:rsidR="008C5982" w:rsidRDefault="008C5982">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Transmission End Request message (R: Transmission End Request)</w:t>
      </w:r>
      <w:r>
        <w:tab/>
      </w:r>
      <w:r>
        <w:fldChar w:fldCharType="begin" w:fldLock="1"/>
      </w:r>
      <w:r>
        <w:instrText xml:space="preserve"> PAGEREF _Toc99172854 \h </w:instrText>
      </w:r>
      <w:r>
        <w:fldChar w:fldCharType="separate"/>
      </w:r>
      <w:r>
        <w:t>84</w:t>
      </w:r>
      <w:r>
        <w:fldChar w:fldCharType="end"/>
      </w:r>
    </w:p>
    <w:p w14:paraId="1C4F7C39" w14:textId="7AC9A2BA" w:rsidR="008C5982" w:rsidRDefault="008C5982">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_Toc99172855 \h </w:instrText>
      </w:r>
      <w:r>
        <w:fldChar w:fldCharType="separate"/>
      </w:r>
      <w:r>
        <w:t>84</w:t>
      </w:r>
      <w:r>
        <w:fldChar w:fldCharType="end"/>
      </w:r>
    </w:p>
    <w:p w14:paraId="305D5AAB" w14:textId="64CA251C" w:rsidR="008C5982" w:rsidRDefault="008C5982">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_Toc99172856 \h </w:instrText>
      </w:r>
      <w:r>
        <w:fldChar w:fldCharType="separate"/>
      </w:r>
      <w:r>
        <w:t>84</w:t>
      </w:r>
      <w:r>
        <w:fldChar w:fldCharType="end"/>
      </w:r>
    </w:p>
    <w:p w14:paraId="086C224C" w14:textId="10A47477" w:rsidR="008C5982" w:rsidRDefault="008C5982">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_Toc99172857 \h </w:instrText>
      </w:r>
      <w:r>
        <w:fldChar w:fldCharType="separate"/>
      </w:r>
      <w:r>
        <w:t>85</w:t>
      </w:r>
      <w:r>
        <w:fldChar w:fldCharType="end"/>
      </w:r>
    </w:p>
    <w:p w14:paraId="376C7EB9" w14:textId="0A1B6AED" w:rsidR="008C5982" w:rsidRDefault="008C5982">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_Toc99172858 \h </w:instrText>
      </w:r>
      <w:r>
        <w:fldChar w:fldCharType="separate"/>
      </w:r>
      <w:r>
        <w:t>85</w:t>
      </w:r>
      <w:r>
        <w:fldChar w:fldCharType="end"/>
      </w:r>
    </w:p>
    <w:p w14:paraId="58465320" w14:textId="02DABE37" w:rsidR="008C5982" w:rsidRDefault="008C5982">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_Toc99172859 \h </w:instrText>
      </w:r>
      <w:r>
        <w:fldChar w:fldCharType="separate"/>
      </w:r>
      <w:r>
        <w:t>85</w:t>
      </w:r>
      <w:r>
        <w:fldChar w:fldCharType="end"/>
      </w:r>
    </w:p>
    <w:p w14:paraId="1CEFDD40" w14:textId="0F38FAC4" w:rsidR="008C5982" w:rsidRDefault="008C5982">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_Toc99172860 \h </w:instrText>
      </w:r>
      <w:r>
        <w:fldChar w:fldCharType="separate"/>
      </w:r>
      <w:r>
        <w:t>85</w:t>
      </w:r>
      <w:r>
        <w:fldChar w:fldCharType="end"/>
      </w:r>
    </w:p>
    <w:p w14:paraId="3907A5EF" w14:textId="0E91F4C2" w:rsidR="008C5982" w:rsidRDefault="008C5982">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Transmission control server state transition for general reception control</w:t>
      </w:r>
      <w:r>
        <w:tab/>
      </w:r>
      <w:r>
        <w:fldChar w:fldCharType="begin" w:fldLock="1"/>
      </w:r>
      <w:r>
        <w:instrText xml:space="preserve"> PAGEREF _Toc99172861 \h </w:instrText>
      </w:r>
      <w:r>
        <w:fldChar w:fldCharType="separate"/>
      </w:r>
      <w:r>
        <w:t>85</w:t>
      </w:r>
      <w:r>
        <w:fldChar w:fldCharType="end"/>
      </w:r>
    </w:p>
    <w:p w14:paraId="757598D0" w14:textId="51D686BA" w:rsidR="008C5982" w:rsidRDefault="008C5982">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_Toc99172862 \h </w:instrText>
      </w:r>
      <w:r>
        <w:fldChar w:fldCharType="separate"/>
      </w:r>
      <w:r>
        <w:t>85</w:t>
      </w:r>
      <w:r>
        <w:fldChar w:fldCharType="end"/>
      </w:r>
    </w:p>
    <w:p w14:paraId="3B745F58" w14:textId="47A2F0AD" w:rsidR="008C5982" w:rsidRDefault="008C5982">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_Toc99172863 \h </w:instrText>
      </w:r>
      <w:r>
        <w:fldChar w:fldCharType="separate"/>
      </w:r>
      <w:r>
        <w:t>86</w:t>
      </w:r>
      <w:r>
        <w:fldChar w:fldCharType="end"/>
      </w:r>
    </w:p>
    <w:p w14:paraId="7A7A8F80" w14:textId="58F872D2" w:rsidR="008C5982" w:rsidRDefault="008C5982">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_Toc99172864 \h </w:instrText>
      </w:r>
      <w:r>
        <w:fldChar w:fldCharType="separate"/>
      </w:r>
      <w:r>
        <w:t>86</w:t>
      </w:r>
      <w:r>
        <w:fldChar w:fldCharType="end"/>
      </w:r>
    </w:p>
    <w:p w14:paraId="4AE02E37" w14:textId="27934F7D" w:rsidR="008C5982" w:rsidRDefault="008C5982">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MCVideo call initialization</w:t>
      </w:r>
      <w:r>
        <w:tab/>
      </w:r>
      <w:r>
        <w:fldChar w:fldCharType="begin" w:fldLock="1"/>
      </w:r>
      <w:r>
        <w:instrText xml:space="preserve"> PAGEREF _Toc99172865 \h </w:instrText>
      </w:r>
      <w:r>
        <w:fldChar w:fldCharType="separate"/>
      </w:r>
      <w:r>
        <w:t>87</w:t>
      </w:r>
      <w:r>
        <w:fldChar w:fldCharType="end"/>
      </w:r>
    </w:p>
    <w:p w14:paraId="1559D29E" w14:textId="7C68D896" w:rsidR="008C5982" w:rsidRDefault="008C5982">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'Gr: Reception Idle'</w:t>
      </w:r>
      <w:r>
        <w:tab/>
      </w:r>
      <w:r>
        <w:fldChar w:fldCharType="begin" w:fldLock="1"/>
      </w:r>
      <w:r>
        <w:instrText xml:space="preserve"> PAGEREF _Toc99172866 \h </w:instrText>
      </w:r>
      <w:r>
        <w:fldChar w:fldCharType="separate"/>
      </w:r>
      <w:r>
        <w:t>87</w:t>
      </w:r>
      <w:r>
        <w:fldChar w:fldCharType="end"/>
      </w:r>
    </w:p>
    <w:p w14:paraId="31F1BAAF" w14:textId="515386AC" w:rsidR="008C5982" w:rsidRDefault="008C5982">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_Toc99172867 \h </w:instrText>
      </w:r>
      <w:r>
        <w:fldChar w:fldCharType="separate"/>
      </w:r>
      <w:r>
        <w:t>87</w:t>
      </w:r>
      <w:r>
        <w:fldChar w:fldCharType="end"/>
      </w:r>
    </w:p>
    <w:p w14:paraId="2193A9C3" w14:textId="5C94D54D" w:rsidR="008C5982" w:rsidRDefault="008C5982">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the 'Gr: Reception Idle' state</w:t>
      </w:r>
      <w:r>
        <w:tab/>
      </w:r>
      <w:r>
        <w:fldChar w:fldCharType="begin" w:fldLock="1"/>
      </w:r>
      <w:r>
        <w:instrText xml:space="preserve"> PAGEREF _Toc99172868 \h </w:instrText>
      </w:r>
      <w:r>
        <w:fldChar w:fldCharType="separate"/>
      </w:r>
      <w:r>
        <w:t>87</w:t>
      </w:r>
      <w:r>
        <w:fldChar w:fldCharType="end"/>
      </w:r>
    </w:p>
    <w:p w14:paraId="38E45DAE" w14:textId="41F48266" w:rsidR="008C5982" w:rsidRDefault="008C5982">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Receive Media Transmission Notify message (R: Media Transmission Notify)</w:t>
      </w:r>
      <w:r>
        <w:tab/>
      </w:r>
      <w:r>
        <w:fldChar w:fldCharType="begin" w:fldLock="1"/>
      </w:r>
      <w:r>
        <w:instrText xml:space="preserve"> PAGEREF _Toc99172869 \h </w:instrText>
      </w:r>
      <w:r>
        <w:fldChar w:fldCharType="separate"/>
      </w:r>
      <w:r>
        <w:t>87</w:t>
      </w:r>
      <w:r>
        <w:fldChar w:fldCharType="end"/>
      </w:r>
    </w:p>
    <w:p w14:paraId="2BEAACC3" w14:textId="548337A2" w:rsidR="008C5982" w:rsidRDefault="008C5982">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rsidRPr="00383785">
        <w:rPr>
          <w:lang w:val="en-US"/>
        </w:rPr>
        <w:t>Void</w:t>
      </w:r>
      <w:r>
        <w:tab/>
      </w:r>
      <w:r>
        <w:fldChar w:fldCharType="begin" w:fldLock="1"/>
      </w:r>
      <w:r>
        <w:instrText xml:space="preserve"> PAGEREF _Toc99172870 \h </w:instrText>
      </w:r>
      <w:r>
        <w:fldChar w:fldCharType="separate"/>
      </w:r>
      <w:r>
        <w:t>88</w:t>
      </w:r>
      <w:r>
        <w:fldChar w:fldCharType="end"/>
      </w:r>
    </w:p>
    <w:p w14:paraId="64F2726E" w14:textId="23BB84A5" w:rsidR="008C5982" w:rsidRDefault="008C5982">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Timer T5 (</w:t>
      </w:r>
      <w:r w:rsidRPr="00383785">
        <w:rPr>
          <w:lang w:val="en-US"/>
        </w:rPr>
        <w:t xml:space="preserve">Reception </w:t>
      </w:r>
      <w:r>
        <w:t>Inactivity) expired</w:t>
      </w:r>
      <w:r>
        <w:tab/>
      </w:r>
      <w:r>
        <w:fldChar w:fldCharType="begin" w:fldLock="1"/>
      </w:r>
      <w:r>
        <w:instrText xml:space="preserve"> PAGEREF _Toc99172871 \h </w:instrText>
      </w:r>
      <w:r>
        <w:fldChar w:fldCharType="separate"/>
      </w:r>
      <w:r>
        <w:t>88</w:t>
      </w:r>
      <w:r>
        <w:fldChar w:fldCharType="end"/>
      </w:r>
    </w:p>
    <w:p w14:paraId="441CCBA4" w14:textId="78F073FC" w:rsidR="008C5982" w:rsidRDefault="008C5982">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_Toc99172872 \h </w:instrText>
      </w:r>
      <w:r>
        <w:fldChar w:fldCharType="separate"/>
      </w:r>
      <w:r>
        <w:t>88</w:t>
      </w:r>
      <w:r>
        <w:fldChar w:fldCharType="end"/>
      </w:r>
    </w:p>
    <w:p w14:paraId="1FBD18B7" w14:textId="7CD8C6A9" w:rsidR="008C5982" w:rsidRDefault="008C5982">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RTP media (R: RTP media)</w:t>
      </w:r>
      <w:r>
        <w:tab/>
      </w:r>
      <w:r>
        <w:fldChar w:fldCharType="begin" w:fldLock="1"/>
      </w:r>
      <w:r>
        <w:instrText xml:space="preserve"> PAGEREF _Toc99172873 \h </w:instrText>
      </w:r>
      <w:r>
        <w:fldChar w:fldCharType="separate"/>
      </w:r>
      <w:r>
        <w:t>89</w:t>
      </w:r>
      <w:r>
        <w:fldChar w:fldCharType="end"/>
      </w:r>
    </w:p>
    <w:p w14:paraId="3469D88F" w14:textId="41F93457" w:rsidR="008C5982" w:rsidRDefault="008C5982">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Receive Transmission End Notify message (R: Transmission End Notify)</w:t>
      </w:r>
      <w:r>
        <w:tab/>
      </w:r>
      <w:r>
        <w:fldChar w:fldCharType="begin" w:fldLock="1"/>
      </w:r>
      <w:r>
        <w:instrText xml:space="preserve"> PAGEREF _Toc99172874 \h </w:instrText>
      </w:r>
      <w:r>
        <w:fldChar w:fldCharType="separate"/>
      </w:r>
      <w:r>
        <w:t>89</w:t>
      </w:r>
      <w:r>
        <w:fldChar w:fldCharType="end"/>
      </w:r>
    </w:p>
    <w:p w14:paraId="5BA5A2A4" w14:textId="62ECD1B2" w:rsidR="008C5982" w:rsidRDefault="008C5982">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Timer T11(</w:t>
      </w:r>
      <w:r w:rsidRPr="00383785">
        <w:rPr>
          <w:lang w:val="en-US"/>
        </w:rPr>
        <w:t>Stream Reception Idle</w:t>
      </w:r>
      <w:r>
        <w:t>) expired</w:t>
      </w:r>
      <w:r>
        <w:tab/>
      </w:r>
      <w:r>
        <w:fldChar w:fldCharType="begin" w:fldLock="1"/>
      </w:r>
      <w:r>
        <w:instrText xml:space="preserve"> PAGEREF _Toc99172875 \h </w:instrText>
      </w:r>
      <w:r>
        <w:fldChar w:fldCharType="separate"/>
      </w:r>
      <w:r>
        <w:t>89</w:t>
      </w:r>
      <w:r>
        <w:fldChar w:fldCharType="end"/>
      </w:r>
    </w:p>
    <w:p w14:paraId="7C5D4C5C" w14:textId="2532E8AE" w:rsidR="008C5982" w:rsidRDefault="008C5982">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State: 'Gr: Reception accepted'</w:t>
      </w:r>
      <w:r>
        <w:tab/>
      </w:r>
      <w:r>
        <w:fldChar w:fldCharType="begin" w:fldLock="1"/>
      </w:r>
      <w:r>
        <w:instrText xml:space="preserve"> PAGEREF _Toc99172876 \h </w:instrText>
      </w:r>
      <w:r>
        <w:fldChar w:fldCharType="separate"/>
      </w:r>
      <w:r>
        <w:t>89</w:t>
      </w:r>
      <w:r>
        <w:fldChar w:fldCharType="end"/>
      </w:r>
    </w:p>
    <w:p w14:paraId="22475D02" w14:textId="0E4A109C" w:rsidR="008C5982" w:rsidRDefault="008C5982">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_Toc99172877 \h </w:instrText>
      </w:r>
      <w:r>
        <w:fldChar w:fldCharType="separate"/>
      </w:r>
      <w:r>
        <w:t>89</w:t>
      </w:r>
      <w:r>
        <w:fldChar w:fldCharType="end"/>
      </w:r>
    </w:p>
    <w:p w14:paraId="26C7EBAC" w14:textId="60108153" w:rsidR="008C5982" w:rsidRDefault="008C5982">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Enter the 'Gr: Reception Accepted' state</w:t>
      </w:r>
      <w:r>
        <w:tab/>
      </w:r>
      <w:r>
        <w:fldChar w:fldCharType="begin" w:fldLock="1"/>
      </w:r>
      <w:r>
        <w:instrText xml:space="preserve"> PAGEREF _Toc99172878 \h </w:instrText>
      </w:r>
      <w:r>
        <w:fldChar w:fldCharType="separate"/>
      </w:r>
      <w:r>
        <w:t>89</w:t>
      </w:r>
      <w:r>
        <w:fldChar w:fldCharType="end"/>
      </w:r>
    </w:p>
    <w:p w14:paraId="5EA8E612" w14:textId="2E21A276" w:rsidR="008C5982" w:rsidRDefault="008C5982">
      <w:pPr>
        <w:pStyle w:val="TOC5"/>
        <w:rPr>
          <w:rFonts w:asciiTheme="minorHAnsi" w:eastAsiaTheme="minorEastAsia" w:hAnsiTheme="minorHAnsi" w:cstheme="minorBidi"/>
          <w:sz w:val="22"/>
          <w:szCs w:val="22"/>
          <w:lang w:eastAsia="en-GB"/>
        </w:rPr>
      </w:pPr>
      <w:r>
        <w:t>6.3.6.4.3</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_Toc99172879 \h </w:instrText>
      </w:r>
      <w:r>
        <w:fldChar w:fldCharType="separate"/>
      </w:r>
      <w:r>
        <w:t>89</w:t>
      </w:r>
      <w:r>
        <w:fldChar w:fldCharType="end"/>
      </w:r>
    </w:p>
    <w:p w14:paraId="108F3069" w14:textId="57E6AA95" w:rsidR="008C5982" w:rsidRDefault="008C5982">
      <w:pPr>
        <w:pStyle w:val="TOC5"/>
        <w:rPr>
          <w:rFonts w:asciiTheme="minorHAnsi" w:eastAsiaTheme="minorEastAsia" w:hAnsiTheme="minorHAnsi" w:cstheme="minorBidi"/>
          <w:sz w:val="22"/>
          <w:szCs w:val="22"/>
          <w:lang w:eastAsia="en-GB"/>
        </w:rPr>
      </w:pPr>
      <w:r>
        <w:t>6.3.6.4.4</w:t>
      </w:r>
      <w:r>
        <w:rPr>
          <w:rFonts w:asciiTheme="minorHAnsi" w:eastAsiaTheme="minorEastAsia" w:hAnsiTheme="minorHAnsi" w:cstheme="minorBidi"/>
          <w:sz w:val="22"/>
          <w:szCs w:val="22"/>
          <w:lang w:eastAsia="en-GB"/>
        </w:rPr>
        <w:tab/>
      </w:r>
      <w:r>
        <w:t>Reception of Receive Media End Request message (R: Receive Media End Request)</w:t>
      </w:r>
      <w:r>
        <w:tab/>
      </w:r>
      <w:r>
        <w:fldChar w:fldCharType="begin" w:fldLock="1"/>
      </w:r>
      <w:r>
        <w:instrText xml:space="preserve"> PAGEREF _Toc99172880 \h </w:instrText>
      </w:r>
      <w:r>
        <w:fldChar w:fldCharType="separate"/>
      </w:r>
      <w:r>
        <w:t>90</w:t>
      </w:r>
      <w:r>
        <w:fldChar w:fldCharType="end"/>
      </w:r>
    </w:p>
    <w:p w14:paraId="6040E6E3" w14:textId="6EF20098" w:rsidR="008C5982" w:rsidRDefault="008C5982">
      <w:pPr>
        <w:pStyle w:val="TOC5"/>
        <w:rPr>
          <w:rFonts w:asciiTheme="minorHAnsi" w:eastAsiaTheme="minorEastAsia" w:hAnsiTheme="minorHAnsi" w:cstheme="minorBidi"/>
          <w:sz w:val="22"/>
          <w:szCs w:val="22"/>
          <w:lang w:eastAsia="en-GB"/>
        </w:rPr>
      </w:pPr>
      <w:r>
        <w:t>6.3.6.4.5</w:t>
      </w:r>
      <w:r>
        <w:rPr>
          <w:rFonts w:asciiTheme="minorHAnsi" w:eastAsiaTheme="minorEastAsia" w:hAnsiTheme="minorHAnsi" w:cstheme="minorBidi"/>
          <w:sz w:val="22"/>
          <w:szCs w:val="22"/>
          <w:lang w:eastAsia="en-GB"/>
        </w:rPr>
        <w:tab/>
      </w:r>
      <w:r>
        <w:t>Reception of Receive Media End Response message (R: Receive Media End Response)</w:t>
      </w:r>
      <w:r>
        <w:tab/>
      </w:r>
      <w:r>
        <w:fldChar w:fldCharType="begin" w:fldLock="1"/>
      </w:r>
      <w:r>
        <w:instrText xml:space="preserve"> PAGEREF _Toc99172881 \h </w:instrText>
      </w:r>
      <w:r>
        <w:fldChar w:fldCharType="separate"/>
      </w:r>
      <w:r>
        <w:t>90</w:t>
      </w:r>
      <w:r>
        <w:fldChar w:fldCharType="end"/>
      </w:r>
    </w:p>
    <w:p w14:paraId="34E67BE4" w14:textId="0E07B1A0" w:rsidR="008C5982" w:rsidRDefault="008C5982">
      <w:pPr>
        <w:pStyle w:val="TOC5"/>
        <w:rPr>
          <w:rFonts w:asciiTheme="minorHAnsi" w:eastAsiaTheme="minorEastAsia" w:hAnsiTheme="minorHAnsi" w:cstheme="minorBidi"/>
          <w:sz w:val="22"/>
          <w:szCs w:val="22"/>
          <w:lang w:eastAsia="en-GB"/>
        </w:rPr>
      </w:pPr>
      <w:r>
        <w:t>6.3.6.4.6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_Toc99172882 \h </w:instrText>
      </w:r>
      <w:r>
        <w:fldChar w:fldCharType="separate"/>
      </w:r>
      <w:r>
        <w:t>91</w:t>
      </w:r>
      <w:r>
        <w:fldChar w:fldCharType="end"/>
      </w:r>
    </w:p>
    <w:p w14:paraId="092BA31D" w14:textId="0E2FD585" w:rsidR="008C5982" w:rsidRDefault="008C5982">
      <w:pPr>
        <w:pStyle w:val="TOC5"/>
        <w:rPr>
          <w:rFonts w:asciiTheme="minorHAnsi" w:eastAsiaTheme="minorEastAsia" w:hAnsiTheme="minorHAnsi" w:cstheme="minorBidi"/>
          <w:sz w:val="22"/>
          <w:szCs w:val="22"/>
          <w:lang w:eastAsia="en-GB"/>
        </w:rPr>
      </w:pPr>
      <w:r>
        <w:t>6.3.6.4.7</w:t>
      </w:r>
      <w:r>
        <w:rPr>
          <w:rFonts w:asciiTheme="minorHAnsi" w:eastAsiaTheme="minorEastAsia" w:hAnsiTheme="minorHAnsi" w:cstheme="minorBidi"/>
          <w:sz w:val="22"/>
          <w:szCs w:val="22"/>
          <w:lang w:eastAsia="en-GB"/>
        </w:rPr>
        <w:tab/>
      </w:r>
      <w:r>
        <w:t>Receive RTP media (R: RTP media)</w:t>
      </w:r>
      <w:r>
        <w:tab/>
      </w:r>
      <w:r>
        <w:fldChar w:fldCharType="begin" w:fldLock="1"/>
      </w:r>
      <w:r>
        <w:instrText xml:space="preserve"> PAGEREF _Toc99172883 \h </w:instrText>
      </w:r>
      <w:r>
        <w:fldChar w:fldCharType="separate"/>
      </w:r>
      <w:r>
        <w:t>91</w:t>
      </w:r>
      <w:r>
        <w:fldChar w:fldCharType="end"/>
      </w:r>
    </w:p>
    <w:p w14:paraId="6A1D355F" w14:textId="62B812CE" w:rsidR="008C5982" w:rsidRDefault="008C5982">
      <w:pPr>
        <w:pStyle w:val="TOC5"/>
        <w:rPr>
          <w:rFonts w:asciiTheme="minorHAnsi" w:eastAsiaTheme="minorEastAsia" w:hAnsiTheme="minorHAnsi" w:cstheme="minorBidi"/>
          <w:sz w:val="22"/>
          <w:szCs w:val="22"/>
          <w:lang w:eastAsia="en-GB"/>
        </w:rPr>
      </w:pPr>
      <w:r>
        <w:t>6.3.6.4.8</w:t>
      </w:r>
      <w:r>
        <w:rPr>
          <w:rFonts w:asciiTheme="minorHAnsi" w:eastAsiaTheme="minorEastAsia" w:hAnsiTheme="minorHAnsi" w:cstheme="minorBidi"/>
          <w:sz w:val="22"/>
          <w:szCs w:val="22"/>
          <w:lang w:eastAsia="en-GB"/>
        </w:rPr>
        <w:tab/>
      </w:r>
      <w:r>
        <w:t>Timer T6 (Reception Granted) expires</w:t>
      </w:r>
      <w:r>
        <w:tab/>
      </w:r>
      <w:r>
        <w:fldChar w:fldCharType="begin" w:fldLock="1"/>
      </w:r>
      <w:r>
        <w:instrText xml:space="preserve"> PAGEREF _Toc99172884 \h </w:instrText>
      </w:r>
      <w:r>
        <w:fldChar w:fldCharType="separate"/>
      </w:r>
      <w:r>
        <w:t>91</w:t>
      </w:r>
      <w:r>
        <w:fldChar w:fldCharType="end"/>
      </w:r>
    </w:p>
    <w:p w14:paraId="7D95734C" w14:textId="59889665" w:rsidR="008C5982" w:rsidRDefault="008C5982">
      <w:pPr>
        <w:pStyle w:val="TOC5"/>
        <w:rPr>
          <w:rFonts w:asciiTheme="minorHAnsi" w:eastAsiaTheme="minorEastAsia" w:hAnsiTheme="minorHAnsi" w:cstheme="minorBidi"/>
          <w:sz w:val="22"/>
          <w:szCs w:val="22"/>
          <w:lang w:eastAsia="en-GB"/>
        </w:rPr>
      </w:pPr>
      <w:r>
        <w:t>6.3.6.4.9</w:t>
      </w:r>
      <w:r>
        <w:rPr>
          <w:rFonts w:asciiTheme="minorHAnsi" w:eastAsiaTheme="minorEastAsia" w:hAnsiTheme="minorHAnsi" w:cstheme="minorBidi"/>
          <w:sz w:val="22"/>
          <w:szCs w:val="22"/>
          <w:lang w:eastAsia="en-GB"/>
        </w:rPr>
        <w:tab/>
      </w:r>
      <w:r>
        <w:t>Timer T6 (Reception Granted) expired N times</w:t>
      </w:r>
      <w:r>
        <w:tab/>
      </w:r>
      <w:r>
        <w:fldChar w:fldCharType="begin" w:fldLock="1"/>
      </w:r>
      <w:r>
        <w:instrText xml:space="preserve"> PAGEREF _Toc99172885 \h </w:instrText>
      </w:r>
      <w:r>
        <w:fldChar w:fldCharType="separate"/>
      </w:r>
      <w:r>
        <w:t>91</w:t>
      </w:r>
      <w:r>
        <w:fldChar w:fldCharType="end"/>
      </w:r>
    </w:p>
    <w:p w14:paraId="69751920" w14:textId="046FDE0C" w:rsidR="008C5982" w:rsidRDefault="008C5982">
      <w:pPr>
        <w:pStyle w:val="TOC5"/>
        <w:rPr>
          <w:rFonts w:asciiTheme="minorHAnsi" w:eastAsiaTheme="minorEastAsia" w:hAnsiTheme="minorHAnsi" w:cstheme="minorBidi"/>
          <w:sz w:val="22"/>
          <w:szCs w:val="22"/>
          <w:lang w:eastAsia="en-GB"/>
        </w:rPr>
      </w:pPr>
      <w:r>
        <w:t>6.3.6.4.10</w:t>
      </w:r>
      <w:r>
        <w:rPr>
          <w:rFonts w:asciiTheme="minorHAnsi" w:eastAsiaTheme="minorEastAsia" w:hAnsiTheme="minorHAnsi" w:cstheme="minorBidi"/>
          <w:sz w:val="22"/>
          <w:szCs w:val="22"/>
          <w:lang w:eastAsia="en-GB"/>
        </w:rPr>
        <w:tab/>
      </w:r>
      <w:r>
        <w:t>Receive Media Transmission Notify message (R: Media Transmission Notify)</w:t>
      </w:r>
      <w:r>
        <w:tab/>
      </w:r>
      <w:r>
        <w:fldChar w:fldCharType="begin" w:fldLock="1"/>
      </w:r>
      <w:r>
        <w:instrText xml:space="preserve"> PAGEREF _Toc99172886 \h </w:instrText>
      </w:r>
      <w:r>
        <w:fldChar w:fldCharType="separate"/>
      </w:r>
      <w:r>
        <w:t>91</w:t>
      </w:r>
      <w:r>
        <w:fldChar w:fldCharType="end"/>
      </w:r>
    </w:p>
    <w:p w14:paraId="4C51DDD4" w14:textId="786C70CC" w:rsidR="008C5982" w:rsidRDefault="008C5982">
      <w:pPr>
        <w:pStyle w:val="TOC5"/>
        <w:rPr>
          <w:rFonts w:asciiTheme="minorHAnsi" w:eastAsiaTheme="minorEastAsia" w:hAnsiTheme="minorHAnsi" w:cstheme="minorBidi"/>
          <w:sz w:val="22"/>
          <w:szCs w:val="22"/>
          <w:lang w:eastAsia="en-GB"/>
        </w:rPr>
      </w:pPr>
      <w:r>
        <w:t>6.3.6.4.12</w:t>
      </w:r>
      <w:r>
        <w:rPr>
          <w:rFonts w:asciiTheme="minorHAnsi" w:eastAsiaTheme="minorEastAsia" w:hAnsiTheme="minorHAnsi" w:cstheme="minorBidi"/>
          <w:sz w:val="22"/>
          <w:szCs w:val="22"/>
          <w:lang w:eastAsia="en-GB"/>
        </w:rPr>
        <w:tab/>
      </w:r>
      <w:r>
        <w:t xml:space="preserve">Timer T11(Stream Reception </w:t>
      </w:r>
      <w:r w:rsidRPr="00383785">
        <w:rPr>
          <w:lang w:val="en-IN"/>
        </w:rPr>
        <w:t>Idle</w:t>
      </w:r>
      <w:r>
        <w:t>) expired</w:t>
      </w:r>
      <w:r>
        <w:tab/>
      </w:r>
      <w:r>
        <w:fldChar w:fldCharType="begin" w:fldLock="1"/>
      </w:r>
      <w:r>
        <w:instrText xml:space="preserve"> PAGEREF _Toc99172887 \h </w:instrText>
      </w:r>
      <w:r>
        <w:fldChar w:fldCharType="separate"/>
      </w:r>
      <w:r>
        <w:t>92</w:t>
      </w:r>
      <w:r>
        <w:fldChar w:fldCharType="end"/>
      </w:r>
    </w:p>
    <w:p w14:paraId="7BB7FBDB" w14:textId="134D0CFB" w:rsidR="008C5982" w:rsidRDefault="008C5982">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'Gr: Any state'</w:t>
      </w:r>
      <w:r>
        <w:tab/>
      </w:r>
      <w:r>
        <w:fldChar w:fldCharType="begin" w:fldLock="1"/>
      </w:r>
      <w:r>
        <w:instrText xml:space="preserve"> PAGEREF _Toc99172888 \h </w:instrText>
      </w:r>
      <w:r>
        <w:fldChar w:fldCharType="separate"/>
      </w:r>
      <w:r>
        <w:t>92</w:t>
      </w:r>
      <w:r>
        <w:fldChar w:fldCharType="end"/>
      </w:r>
    </w:p>
    <w:p w14:paraId="5C460BB3" w14:textId="7F9732CE" w:rsidR="008C5982" w:rsidRDefault="008C5982">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_Toc99172889 \h </w:instrText>
      </w:r>
      <w:r>
        <w:fldChar w:fldCharType="separate"/>
      </w:r>
      <w:r>
        <w:t>92</w:t>
      </w:r>
      <w:r>
        <w:fldChar w:fldCharType="end"/>
      </w:r>
    </w:p>
    <w:p w14:paraId="063BB7B5" w14:textId="39D1CBB7" w:rsidR="008C5982" w:rsidRDefault="008C5982">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MCVideo call release - 1</w:t>
      </w:r>
      <w:r>
        <w:tab/>
      </w:r>
      <w:r>
        <w:fldChar w:fldCharType="begin" w:fldLock="1"/>
      </w:r>
      <w:r>
        <w:instrText xml:space="preserve"> PAGEREF _Toc99172890 \h </w:instrText>
      </w:r>
      <w:r>
        <w:fldChar w:fldCharType="separate"/>
      </w:r>
      <w:r>
        <w:t>92</w:t>
      </w:r>
      <w:r>
        <w:fldChar w:fldCharType="end"/>
      </w:r>
    </w:p>
    <w:p w14:paraId="3C0360E3" w14:textId="25156BD9" w:rsidR="008C5982" w:rsidRDefault="008C5982">
      <w:pPr>
        <w:pStyle w:val="TOC4"/>
        <w:rPr>
          <w:rFonts w:asciiTheme="minorHAnsi" w:eastAsiaTheme="minorEastAsia" w:hAnsiTheme="minorHAnsi" w:cstheme="minorBidi"/>
          <w:sz w:val="22"/>
          <w:szCs w:val="22"/>
          <w:lang w:eastAsia="en-GB"/>
        </w:rPr>
      </w:pPr>
      <w:r>
        <w:t>6.3.6.6</w:t>
      </w:r>
      <w:r>
        <w:rPr>
          <w:rFonts w:asciiTheme="minorHAnsi" w:eastAsiaTheme="minorEastAsia" w:hAnsiTheme="minorHAnsi" w:cstheme="minorBidi"/>
          <w:sz w:val="22"/>
          <w:szCs w:val="22"/>
          <w:lang w:eastAsia="en-GB"/>
        </w:rPr>
        <w:tab/>
      </w:r>
      <w:r>
        <w:t>State: 'Gr: Releasing'</w:t>
      </w:r>
      <w:r>
        <w:tab/>
      </w:r>
      <w:r>
        <w:fldChar w:fldCharType="begin" w:fldLock="1"/>
      </w:r>
      <w:r>
        <w:instrText xml:space="preserve"> PAGEREF _Toc99172891 \h </w:instrText>
      </w:r>
      <w:r>
        <w:fldChar w:fldCharType="separate"/>
      </w:r>
      <w:r>
        <w:t>92</w:t>
      </w:r>
      <w:r>
        <w:fldChar w:fldCharType="end"/>
      </w:r>
    </w:p>
    <w:p w14:paraId="68A8BEE7" w14:textId="4A1A65D6" w:rsidR="008C5982" w:rsidRDefault="008C5982">
      <w:pPr>
        <w:pStyle w:val="TOC5"/>
        <w:rPr>
          <w:rFonts w:asciiTheme="minorHAnsi" w:eastAsiaTheme="minorEastAsia" w:hAnsiTheme="minorHAnsi" w:cstheme="minorBidi"/>
          <w:sz w:val="22"/>
          <w:szCs w:val="22"/>
          <w:lang w:eastAsia="en-GB"/>
        </w:rPr>
      </w:pPr>
      <w:r>
        <w:t>6.3.6.6.1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_Toc99172892 \h </w:instrText>
      </w:r>
      <w:r>
        <w:fldChar w:fldCharType="separate"/>
      </w:r>
      <w:r>
        <w:t>92</w:t>
      </w:r>
      <w:r>
        <w:fldChar w:fldCharType="end"/>
      </w:r>
    </w:p>
    <w:p w14:paraId="2CB086FA" w14:textId="0CB72694" w:rsidR="008C5982" w:rsidRDefault="008C5982">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MCVideo call release - 2</w:t>
      </w:r>
      <w:r>
        <w:tab/>
      </w:r>
      <w:r>
        <w:fldChar w:fldCharType="begin" w:fldLock="1"/>
      </w:r>
      <w:r>
        <w:instrText xml:space="preserve"> PAGEREF _Toc99172893 \h </w:instrText>
      </w:r>
      <w:r>
        <w:fldChar w:fldCharType="separate"/>
      </w:r>
      <w:r>
        <w:t>92</w:t>
      </w:r>
      <w:r>
        <w:fldChar w:fldCharType="end"/>
      </w:r>
    </w:p>
    <w:p w14:paraId="0B36DD3F" w14:textId="470F02FA" w:rsidR="008C5982" w:rsidRDefault="008C5982">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_Toc99172894 \h </w:instrText>
      </w:r>
      <w:r>
        <w:fldChar w:fldCharType="separate"/>
      </w:r>
      <w:r>
        <w:t>93</w:t>
      </w:r>
      <w:r>
        <w:fldChar w:fldCharType="end"/>
      </w:r>
    </w:p>
    <w:p w14:paraId="52D264BF" w14:textId="27560DA2" w:rsidR="008C5982" w:rsidRDefault="008C5982">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_Toc99172895 \h </w:instrText>
      </w:r>
      <w:r>
        <w:fldChar w:fldCharType="separate"/>
      </w:r>
      <w:r>
        <w:t>93</w:t>
      </w:r>
      <w:r>
        <w:fldChar w:fldCharType="end"/>
      </w:r>
    </w:p>
    <w:p w14:paraId="6C6FC954" w14:textId="2E14121B" w:rsidR="008C5982" w:rsidRDefault="008C5982">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_Toc99172896 \h </w:instrText>
      </w:r>
      <w:r>
        <w:fldChar w:fldCharType="separate"/>
      </w:r>
      <w:r>
        <w:t>95</w:t>
      </w:r>
      <w:r>
        <w:fldChar w:fldCharType="end"/>
      </w:r>
    </w:p>
    <w:p w14:paraId="178B8278" w14:textId="344CD47E" w:rsidR="008C5982" w:rsidRDefault="008C5982">
      <w:pPr>
        <w:pStyle w:val="TOC5"/>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_Toc99172897 \h </w:instrText>
      </w:r>
      <w:r>
        <w:fldChar w:fldCharType="separate"/>
      </w:r>
      <w:r>
        <w:t>95</w:t>
      </w:r>
      <w:r>
        <w:fldChar w:fldCharType="end"/>
      </w:r>
    </w:p>
    <w:p w14:paraId="5E18FF3F" w14:textId="57A51C81" w:rsidR="008C5982" w:rsidRDefault="008C5982">
      <w:pPr>
        <w:pStyle w:val="TOC5"/>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_Toc99172898 \h </w:instrText>
      </w:r>
      <w:r>
        <w:fldChar w:fldCharType="separate"/>
      </w:r>
      <w:r>
        <w:t>95</w:t>
      </w:r>
      <w:r>
        <w:fldChar w:fldCharType="end"/>
      </w:r>
    </w:p>
    <w:p w14:paraId="000502EF" w14:textId="51698D75" w:rsidR="008C5982" w:rsidRDefault="008C5982">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State: 'U: not permitted to receive'</w:t>
      </w:r>
      <w:r>
        <w:tab/>
      </w:r>
      <w:r>
        <w:fldChar w:fldCharType="begin" w:fldLock="1"/>
      </w:r>
      <w:r>
        <w:instrText xml:space="preserve"> PAGEREF _Toc99172899 \h </w:instrText>
      </w:r>
      <w:r>
        <w:fldChar w:fldCharType="separate"/>
      </w:r>
      <w:r>
        <w:t>96</w:t>
      </w:r>
      <w:r>
        <w:fldChar w:fldCharType="end"/>
      </w:r>
    </w:p>
    <w:p w14:paraId="5B4E45A4" w14:textId="06A4C19D" w:rsidR="008C5982" w:rsidRDefault="008C5982">
      <w:pPr>
        <w:pStyle w:val="TOC5"/>
        <w:rPr>
          <w:rFonts w:asciiTheme="minorHAnsi" w:eastAsiaTheme="minorEastAsia" w:hAnsiTheme="minorHAnsi" w:cstheme="minorBidi"/>
          <w:sz w:val="22"/>
          <w:szCs w:val="22"/>
          <w:lang w:eastAsia="en-GB"/>
        </w:rPr>
      </w:pPr>
      <w:r>
        <w:t>6.3.7.3.1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_Toc99172900 \h </w:instrText>
      </w:r>
      <w:r>
        <w:fldChar w:fldCharType="separate"/>
      </w:r>
      <w:r>
        <w:t>96</w:t>
      </w:r>
      <w:r>
        <w:fldChar w:fldCharType="end"/>
      </w:r>
    </w:p>
    <w:p w14:paraId="64D294F8" w14:textId="4AF733E3" w:rsidR="008C5982" w:rsidRDefault="008C5982">
      <w:pPr>
        <w:pStyle w:val="TOC5"/>
        <w:rPr>
          <w:rFonts w:asciiTheme="minorHAnsi" w:eastAsiaTheme="minorEastAsia" w:hAnsiTheme="minorHAnsi" w:cstheme="minorBidi"/>
          <w:sz w:val="22"/>
          <w:szCs w:val="22"/>
          <w:lang w:eastAsia="en-GB"/>
        </w:rPr>
      </w:pPr>
      <w:r>
        <w:t>6.3.7.3.2</w:t>
      </w:r>
      <w:r>
        <w:rPr>
          <w:rFonts w:asciiTheme="minorHAnsi" w:eastAsiaTheme="minorEastAsia" w:hAnsiTheme="minorHAnsi" w:cstheme="minorBidi"/>
          <w:sz w:val="22"/>
          <w:szCs w:val="22"/>
          <w:lang w:eastAsia="en-GB"/>
        </w:rPr>
        <w:tab/>
      </w:r>
      <w:r>
        <w:t>Enter state 'U: not permitted to receive'</w:t>
      </w:r>
      <w:r>
        <w:tab/>
      </w:r>
      <w:r>
        <w:fldChar w:fldCharType="begin" w:fldLock="1"/>
      </w:r>
      <w:r>
        <w:instrText xml:space="preserve"> PAGEREF _Toc99172901 \h </w:instrText>
      </w:r>
      <w:r>
        <w:fldChar w:fldCharType="separate"/>
      </w:r>
      <w:r>
        <w:t>96</w:t>
      </w:r>
      <w:r>
        <w:fldChar w:fldCharType="end"/>
      </w:r>
    </w:p>
    <w:p w14:paraId="7DA9E779" w14:textId="5CC2B2DC" w:rsidR="008C5982" w:rsidRDefault="008C5982">
      <w:pPr>
        <w:pStyle w:val="TOC5"/>
        <w:rPr>
          <w:rFonts w:asciiTheme="minorHAnsi" w:eastAsiaTheme="minorEastAsia" w:hAnsiTheme="minorHAnsi" w:cstheme="minorBidi"/>
          <w:sz w:val="22"/>
          <w:szCs w:val="22"/>
          <w:lang w:eastAsia="en-GB"/>
        </w:rPr>
      </w:pPr>
      <w:r>
        <w:t>6.3.7.3.3</w:t>
      </w:r>
      <w:r>
        <w:rPr>
          <w:rFonts w:asciiTheme="minorHAnsi" w:eastAsiaTheme="minorEastAsia" w:hAnsiTheme="minorHAnsi" w:cstheme="minorBidi"/>
          <w:sz w:val="22"/>
          <w:szCs w:val="22"/>
          <w:lang w:eastAsia="en-GB"/>
        </w:rPr>
        <w:tab/>
      </w:r>
      <w:r>
        <w:t>Send Media Transmission Notification message (S: Media Transmission Notification)</w:t>
      </w:r>
      <w:r>
        <w:tab/>
      </w:r>
      <w:r>
        <w:fldChar w:fldCharType="begin" w:fldLock="1"/>
      </w:r>
      <w:r>
        <w:instrText xml:space="preserve"> PAGEREF _Toc99172902 \h </w:instrText>
      </w:r>
      <w:r>
        <w:fldChar w:fldCharType="separate"/>
      </w:r>
      <w:r>
        <w:t>96</w:t>
      </w:r>
      <w:r>
        <w:fldChar w:fldCharType="end"/>
      </w:r>
    </w:p>
    <w:p w14:paraId="7A22170C" w14:textId="72701F9D" w:rsidR="008C5982" w:rsidRDefault="008C5982">
      <w:pPr>
        <w:pStyle w:val="TOC5"/>
        <w:rPr>
          <w:rFonts w:asciiTheme="minorHAnsi" w:eastAsiaTheme="minorEastAsia" w:hAnsiTheme="minorHAnsi" w:cstheme="minorBidi"/>
          <w:sz w:val="22"/>
          <w:szCs w:val="22"/>
          <w:lang w:eastAsia="en-GB"/>
        </w:rPr>
      </w:pPr>
      <w:r>
        <w:t>6.3.7.3.4</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_Toc99172903 \h </w:instrText>
      </w:r>
      <w:r>
        <w:fldChar w:fldCharType="separate"/>
      </w:r>
      <w:r>
        <w:t>97</w:t>
      </w:r>
      <w:r>
        <w:fldChar w:fldCharType="end"/>
      </w:r>
    </w:p>
    <w:p w14:paraId="08DB1E93" w14:textId="323D18D7" w:rsidR="008C5982" w:rsidRDefault="008C5982">
      <w:pPr>
        <w:pStyle w:val="TOC5"/>
        <w:rPr>
          <w:rFonts w:asciiTheme="minorHAnsi" w:eastAsiaTheme="minorEastAsia" w:hAnsiTheme="minorHAnsi" w:cstheme="minorBidi"/>
          <w:sz w:val="22"/>
          <w:szCs w:val="22"/>
          <w:lang w:eastAsia="en-GB"/>
        </w:rPr>
      </w:pPr>
      <w:r>
        <w:t>6.3.7.3.5</w:t>
      </w:r>
      <w:r>
        <w:rPr>
          <w:rFonts w:asciiTheme="minorHAnsi" w:eastAsiaTheme="minorEastAsia" w:hAnsiTheme="minorHAnsi" w:cstheme="minorBidi"/>
          <w:sz w:val="22"/>
          <w:szCs w:val="22"/>
          <w:lang w:eastAsia="en-GB"/>
        </w:rPr>
        <w:tab/>
      </w:r>
      <w:r>
        <w:t>Receive Media Reception End Response message (R: Media Reception End Resonse)</w:t>
      </w:r>
      <w:r>
        <w:tab/>
      </w:r>
      <w:r>
        <w:fldChar w:fldCharType="begin" w:fldLock="1"/>
      </w:r>
      <w:r>
        <w:instrText xml:space="preserve"> PAGEREF _Toc99172904 \h </w:instrText>
      </w:r>
      <w:r>
        <w:fldChar w:fldCharType="separate"/>
      </w:r>
      <w:r>
        <w:t>97</w:t>
      </w:r>
      <w:r>
        <w:fldChar w:fldCharType="end"/>
      </w:r>
    </w:p>
    <w:p w14:paraId="5930A094" w14:textId="6ECDD637" w:rsidR="008C5982" w:rsidRDefault="008C5982">
      <w:pPr>
        <w:pStyle w:val="TOC5"/>
        <w:rPr>
          <w:rFonts w:asciiTheme="minorHAnsi" w:eastAsiaTheme="minorEastAsia" w:hAnsiTheme="minorHAnsi" w:cstheme="minorBidi"/>
          <w:sz w:val="22"/>
          <w:szCs w:val="22"/>
          <w:lang w:eastAsia="en-GB"/>
        </w:rPr>
      </w:pPr>
      <w:r>
        <w:t>6.3.7.3.6</w:t>
      </w:r>
      <w:r>
        <w:rPr>
          <w:rFonts w:asciiTheme="minorHAnsi" w:eastAsiaTheme="minorEastAsia" w:hAnsiTheme="minorHAnsi" w:cstheme="minorBidi"/>
          <w:sz w:val="22"/>
          <w:szCs w:val="22"/>
          <w:lang w:eastAsia="en-GB"/>
        </w:rPr>
        <w:tab/>
      </w:r>
      <w:r>
        <w:t>Send Receive Media Response (Granted) message (S: Receive Media Response (Granted))</w:t>
      </w:r>
      <w:r>
        <w:tab/>
      </w:r>
      <w:r>
        <w:fldChar w:fldCharType="begin" w:fldLock="1"/>
      </w:r>
      <w:r>
        <w:instrText xml:space="preserve"> PAGEREF _Toc99172905 \h </w:instrText>
      </w:r>
      <w:r>
        <w:fldChar w:fldCharType="separate"/>
      </w:r>
      <w:r>
        <w:t>98</w:t>
      </w:r>
      <w:r>
        <w:fldChar w:fldCharType="end"/>
      </w:r>
    </w:p>
    <w:p w14:paraId="398D29EE" w14:textId="2CEFC530" w:rsidR="008C5982" w:rsidRDefault="008C5982">
      <w:pPr>
        <w:pStyle w:val="TOC5"/>
        <w:rPr>
          <w:rFonts w:asciiTheme="minorHAnsi" w:eastAsiaTheme="minorEastAsia" w:hAnsiTheme="minorHAnsi" w:cstheme="minorBidi"/>
          <w:sz w:val="22"/>
          <w:szCs w:val="22"/>
          <w:lang w:eastAsia="en-GB"/>
        </w:rPr>
      </w:pPr>
      <w:r>
        <w:t>6.3.7.3.7</w:t>
      </w:r>
      <w:r>
        <w:rPr>
          <w:rFonts w:asciiTheme="minorHAnsi" w:eastAsiaTheme="minorEastAsia" w:hAnsiTheme="minorHAnsi" w:cstheme="minorBidi"/>
          <w:sz w:val="22"/>
          <w:szCs w:val="22"/>
          <w:lang w:eastAsia="en-GB"/>
        </w:rPr>
        <w:tab/>
      </w:r>
      <w:r>
        <w:t>Send Transmission End Notify message (S: Transmission End Notify)</w:t>
      </w:r>
      <w:r>
        <w:tab/>
      </w:r>
      <w:r>
        <w:fldChar w:fldCharType="begin" w:fldLock="1"/>
      </w:r>
      <w:r>
        <w:instrText xml:space="preserve"> PAGEREF _Toc99172906 \h </w:instrText>
      </w:r>
      <w:r>
        <w:fldChar w:fldCharType="separate"/>
      </w:r>
      <w:r>
        <w:t>98</w:t>
      </w:r>
      <w:r>
        <w:fldChar w:fldCharType="end"/>
      </w:r>
    </w:p>
    <w:p w14:paraId="778E52F8" w14:textId="4780ADF6" w:rsidR="008C5982" w:rsidRDefault="008C5982">
      <w:pPr>
        <w:pStyle w:val="TOC4"/>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State: 'U: permitted to receive'</w:t>
      </w:r>
      <w:r>
        <w:tab/>
      </w:r>
      <w:r>
        <w:fldChar w:fldCharType="begin" w:fldLock="1"/>
      </w:r>
      <w:r>
        <w:instrText xml:space="preserve"> PAGEREF _Toc99172907 \h </w:instrText>
      </w:r>
      <w:r>
        <w:fldChar w:fldCharType="separate"/>
      </w:r>
      <w:r>
        <w:t>98</w:t>
      </w:r>
      <w:r>
        <w:fldChar w:fldCharType="end"/>
      </w:r>
    </w:p>
    <w:p w14:paraId="2A11E72F" w14:textId="7DC39E28" w:rsidR="008C5982" w:rsidRDefault="008C5982">
      <w:pPr>
        <w:pStyle w:val="TOC5"/>
        <w:rPr>
          <w:rFonts w:asciiTheme="minorHAnsi" w:eastAsiaTheme="minorEastAsia" w:hAnsiTheme="minorHAnsi" w:cstheme="minorBidi"/>
          <w:sz w:val="22"/>
          <w:szCs w:val="22"/>
          <w:lang w:eastAsia="en-GB"/>
        </w:rPr>
      </w:pPr>
      <w:r>
        <w:t>6.3.7.4.1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_Toc99172908 \h </w:instrText>
      </w:r>
      <w:r>
        <w:fldChar w:fldCharType="separate"/>
      </w:r>
      <w:r>
        <w:t>98</w:t>
      </w:r>
      <w:r>
        <w:fldChar w:fldCharType="end"/>
      </w:r>
    </w:p>
    <w:p w14:paraId="0BDECFEB" w14:textId="63DAC4AC" w:rsidR="008C5982" w:rsidRDefault="008C5982">
      <w:pPr>
        <w:pStyle w:val="TOC5"/>
        <w:rPr>
          <w:rFonts w:asciiTheme="minorHAnsi" w:eastAsiaTheme="minorEastAsia" w:hAnsiTheme="minorHAnsi" w:cstheme="minorBidi"/>
          <w:sz w:val="22"/>
          <w:szCs w:val="22"/>
          <w:lang w:eastAsia="en-GB"/>
        </w:rPr>
      </w:pPr>
      <w:r>
        <w:lastRenderedPageBreak/>
        <w:t>6.3.7.4.2</w:t>
      </w:r>
      <w:r>
        <w:rPr>
          <w:rFonts w:asciiTheme="minorHAnsi" w:eastAsiaTheme="minorEastAsia" w:hAnsiTheme="minorHAnsi" w:cstheme="minorBidi"/>
          <w:sz w:val="22"/>
          <w:szCs w:val="22"/>
          <w:lang w:eastAsia="en-GB"/>
        </w:rPr>
        <w:tab/>
      </w:r>
      <w:r>
        <w:t>Enter state 'U: permitted to receive'</w:t>
      </w:r>
      <w:r>
        <w:tab/>
      </w:r>
      <w:r>
        <w:fldChar w:fldCharType="begin" w:fldLock="1"/>
      </w:r>
      <w:r>
        <w:instrText xml:space="preserve"> PAGEREF _Toc99172909 \h </w:instrText>
      </w:r>
      <w:r>
        <w:fldChar w:fldCharType="separate"/>
      </w:r>
      <w:r>
        <w:t>98</w:t>
      </w:r>
      <w:r>
        <w:fldChar w:fldCharType="end"/>
      </w:r>
    </w:p>
    <w:p w14:paraId="7DDB15AD" w14:textId="7DCE2994" w:rsidR="008C5982" w:rsidRDefault="008C5982">
      <w:pPr>
        <w:pStyle w:val="TOC5"/>
        <w:rPr>
          <w:rFonts w:asciiTheme="minorHAnsi" w:eastAsiaTheme="minorEastAsia" w:hAnsiTheme="minorHAnsi" w:cstheme="minorBidi"/>
          <w:sz w:val="22"/>
          <w:szCs w:val="22"/>
          <w:lang w:eastAsia="en-GB"/>
        </w:rPr>
      </w:pPr>
      <w:r>
        <w:t>6.3.7.4.3</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_Toc99172910 \h </w:instrText>
      </w:r>
      <w:r>
        <w:fldChar w:fldCharType="separate"/>
      </w:r>
      <w:r>
        <w:t>98</w:t>
      </w:r>
      <w:r>
        <w:fldChar w:fldCharType="end"/>
      </w:r>
    </w:p>
    <w:p w14:paraId="58DB8D99" w14:textId="1402BEEF" w:rsidR="008C5982" w:rsidRDefault="008C5982">
      <w:pPr>
        <w:pStyle w:val="TOC5"/>
        <w:rPr>
          <w:rFonts w:asciiTheme="minorHAnsi" w:eastAsiaTheme="minorEastAsia" w:hAnsiTheme="minorHAnsi" w:cstheme="minorBidi"/>
          <w:sz w:val="22"/>
          <w:szCs w:val="22"/>
          <w:lang w:eastAsia="en-GB"/>
        </w:rPr>
      </w:pPr>
      <w:r>
        <w:t>6.3.7.4.4</w:t>
      </w:r>
      <w:r>
        <w:rPr>
          <w:rFonts w:asciiTheme="minorHAnsi" w:eastAsiaTheme="minorEastAsia" w:hAnsiTheme="minorHAnsi" w:cstheme="minorBidi"/>
          <w:sz w:val="22"/>
          <w:szCs w:val="22"/>
          <w:lang w:eastAsia="en-GB"/>
        </w:rPr>
        <w:tab/>
      </w:r>
      <w:r>
        <w:t>Receive Media Reception End Request message (R: Media Reception End Request)</w:t>
      </w:r>
      <w:r>
        <w:tab/>
      </w:r>
      <w:r>
        <w:fldChar w:fldCharType="begin" w:fldLock="1"/>
      </w:r>
      <w:r>
        <w:instrText xml:space="preserve"> PAGEREF _Toc99172911 \h </w:instrText>
      </w:r>
      <w:r>
        <w:fldChar w:fldCharType="separate"/>
      </w:r>
      <w:r>
        <w:t>99</w:t>
      </w:r>
      <w:r>
        <w:fldChar w:fldCharType="end"/>
      </w:r>
    </w:p>
    <w:p w14:paraId="79D41B3E" w14:textId="7281CB5F" w:rsidR="008C5982" w:rsidRDefault="008C5982">
      <w:pPr>
        <w:pStyle w:val="TOC5"/>
        <w:rPr>
          <w:rFonts w:asciiTheme="minorHAnsi" w:eastAsiaTheme="minorEastAsia" w:hAnsiTheme="minorHAnsi" w:cstheme="minorBidi"/>
          <w:sz w:val="22"/>
          <w:szCs w:val="22"/>
          <w:lang w:eastAsia="en-GB"/>
        </w:rPr>
      </w:pPr>
      <w:r>
        <w:t>6.3.7.4.5</w:t>
      </w:r>
      <w:r>
        <w:rPr>
          <w:rFonts w:asciiTheme="minorHAnsi" w:eastAsiaTheme="minorEastAsia" w:hAnsiTheme="minorHAnsi" w:cstheme="minorBidi"/>
          <w:sz w:val="22"/>
          <w:szCs w:val="22"/>
          <w:lang w:eastAsia="en-GB"/>
        </w:rPr>
        <w:tab/>
      </w:r>
      <w:r>
        <w:t>Send Media Transmission Notification message (S: Media Transmission Notification)</w:t>
      </w:r>
      <w:r>
        <w:tab/>
      </w:r>
      <w:r>
        <w:fldChar w:fldCharType="begin" w:fldLock="1"/>
      </w:r>
      <w:r>
        <w:instrText xml:space="preserve"> PAGEREF _Toc99172912 \h </w:instrText>
      </w:r>
      <w:r>
        <w:fldChar w:fldCharType="separate"/>
      </w:r>
      <w:r>
        <w:t>99</w:t>
      </w:r>
      <w:r>
        <w:fldChar w:fldCharType="end"/>
      </w:r>
    </w:p>
    <w:p w14:paraId="5926129B" w14:textId="1F73A07C" w:rsidR="008C5982" w:rsidRDefault="008C5982">
      <w:pPr>
        <w:pStyle w:val="TOC5"/>
        <w:rPr>
          <w:rFonts w:asciiTheme="minorHAnsi" w:eastAsiaTheme="minorEastAsia" w:hAnsiTheme="minorHAnsi" w:cstheme="minorBidi"/>
          <w:sz w:val="22"/>
          <w:szCs w:val="22"/>
          <w:lang w:eastAsia="en-GB"/>
        </w:rPr>
      </w:pPr>
      <w:r>
        <w:t>6.3.7.4.6</w:t>
      </w:r>
      <w:r>
        <w:rPr>
          <w:rFonts w:asciiTheme="minorHAnsi" w:eastAsiaTheme="minorEastAsia" w:hAnsiTheme="minorHAnsi" w:cstheme="minorBidi"/>
          <w:sz w:val="22"/>
          <w:szCs w:val="22"/>
          <w:lang w:eastAsia="en-GB"/>
        </w:rPr>
        <w:tab/>
      </w:r>
      <w:r>
        <w:t>Send Media Reception Override Notify message (S: Media Reception Override Notify)</w:t>
      </w:r>
      <w:r>
        <w:tab/>
      </w:r>
      <w:r>
        <w:fldChar w:fldCharType="begin" w:fldLock="1"/>
      </w:r>
      <w:r>
        <w:instrText xml:space="preserve"> PAGEREF _Toc99172913 \h </w:instrText>
      </w:r>
      <w:r>
        <w:fldChar w:fldCharType="separate"/>
      </w:r>
      <w:r>
        <w:t>99</w:t>
      </w:r>
      <w:r>
        <w:fldChar w:fldCharType="end"/>
      </w:r>
    </w:p>
    <w:p w14:paraId="24A4B288" w14:textId="14501D76" w:rsidR="008C5982" w:rsidRDefault="008C5982">
      <w:pPr>
        <w:pStyle w:val="TOC5"/>
        <w:rPr>
          <w:rFonts w:asciiTheme="minorHAnsi" w:eastAsiaTheme="minorEastAsia" w:hAnsiTheme="minorHAnsi" w:cstheme="minorBidi"/>
          <w:sz w:val="22"/>
          <w:szCs w:val="22"/>
          <w:lang w:eastAsia="en-GB"/>
        </w:rPr>
      </w:pPr>
      <w:r>
        <w:t>6.3.7.4.7</w:t>
      </w:r>
      <w:r>
        <w:rPr>
          <w:rFonts w:asciiTheme="minorHAnsi" w:eastAsiaTheme="minorEastAsia" w:hAnsiTheme="minorHAnsi" w:cstheme="minorBidi"/>
          <w:sz w:val="22"/>
          <w:szCs w:val="22"/>
          <w:lang w:eastAsia="en-GB"/>
        </w:rPr>
        <w:tab/>
      </w:r>
      <w:r>
        <w:t>Send Transmission End Notify message (S: Transmission End Notify)</w:t>
      </w:r>
      <w:r>
        <w:tab/>
      </w:r>
      <w:r>
        <w:fldChar w:fldCharType="begin" w:fldLock="1"/>
      </w:r>
      <w:r>
        <w:instrText xml:space="preserve"> PAGEREF _Toc99172914 \h </w:instrText>
      </w:r>
      <w:r>
        <w:fldChar w:fldCharType="separate"/>
      </w:r>
      <w:r>
        <w:t>99</w:t>
      </w:r>
      <w:r>
        <w:fldChar w:fldCharType="end"/>
      </w:r>
    </w:p>
    <w:p w14:paraId="5D61C64C" w14:textId="25C4AEB8" w:rsidR="008C5982" w:rsidRDefault="008C5982">
      <w:pPr>
        <w:pStyle w:val="TOC5"/>
        <w:rPr>
          <w:rFonts w:asciiTheme="minorHAnsi" w:eastAsiaTheme="minorEastAsia" w:hAnsiTheme="minorHAnsi" w:cstheme="minorBidi"/>
          <w:sz w:val="22"/>
          <w:szCs w:val="22"/>
          <w:lang w:eastAsia="en-GB"/>
        </w:rPr>
      </w:pPr>
      <w:r>
        <w:t>6.3.7.4.8</w:t>
      </w:r>
      <w:r>
        <w:rPr>
          <w:rFonts w:asciiTheme="minorHAnsi" w:eastAsiaTheme="minorEastAsia" w:hAnsiTheme="minorHAnsi" w:cstheme="minorBidi"/>
          <w:sz w:val="22"/>
          <w:szCs w:val="22"/>
          <w:lang w:eastAsia="en-GB"/>
        </w:rPr>
        <w:tab/>
      </w:r>
      <w:r>
        <w:t>Send Media Reception End Request message (S: Media Reception End Request)</w:t>
      </w:r>
      <w:r>
        <w:tab/>
      </w:r>
      <w:r>
        <w:fldChar w:fldCharType="begin" w:fldLock="1"/>
      </w:r>
      <w:r>
        <w:instrText xml:space="preserve"> PAGEREF _Toc99172915 \h </w:instrText>
      </w:r>
      <w:r>
        <w:fldChar w:fldCharType="separate"/>
      </w:r>
      <w:r>
        <w:t>100</w:t>
      </w:r>
      <w:r>
        <w:fldChar w:fldCharType="end"/>
      </w:r>
    </w:p>
    <w:p w14:paraId="0B0148F9" w14:textId="168446F9" w:rsidR="008C5982" w:rsidRDefault="008C5982">
      <w:pPr>
        <w:pStyle w:val="TOC5"/>
        <w:rPr>
          <w:rFonts w:asciiTheme="minorHAnsi" w:eastAsiaTheme="minorEastAsia" w:hAnsiTheme="minorHAnsi" w:cstheme="minorBidi"/>
          <w:sz w:val="22"/>
          <w:szCs w:val="22"/>
          <w:lang w:eastAsia="en-GB"/>
        </w:rPr>
      </w:pPr>
      <w:r>
        <w:t>6.3.7.4.9</w:t>
      </w:r>
      <w:r>
        <w:rPr>
          <w:rFonts w:asciiTheme="minorHAnsi" w:eastAsiaTheme="minorEastAsia" w:hAnsiTheme="minorHAnsi" w:cstheme="minorBidi"/>
          <w:sz w:val="22"/>
          <w:szCs w:val="22"/>
          <w:lang w:eastAsia="en-GB"/>
        </w:rPr>
        <w:tab/>
      </w:r>
      <w:r>
        <w:t>Send Media Reception End Response message (S: Media Reception End Response)</w:t>
      </w:r>
      <w:r>
        <w:tab/>
      </w:r>
      <w:r>
        <w:fldChar w:fldCharType="begin" w:fldLock="1"/>
      </w:r>
      <w:r>
        <w:instrText xml:space="preserve"> PAGEREF _Toc99172916 \h </w:instrText>
      </w:r>
      <w:r>
        <w:fldChar w:fldCharType="separate"/>
      </w:r>
      <w:r>
        <w:t>100</w:t>
      </w:r>
      <w:r>
        <w:fldChar w:fldCharType="end"/>
      </w:r>
    </w:p>
    <w:p w14:paraId="4B59397F" w14:textId="6D40AA00" w:rsidR="008C5982" w:rsidRDefault="008C5982">
      <w:pPr>
        <w:pStyle w:val="TOC5"/>
        <w:rPr>
          <w:rFonts w:asciiTheme="minorHAnsi" w:eastAsiaTheme="minorEastAsia" w:hAnsiTheme="minorHAnsi" w:cstheme="minorBidi"/>
          <w:sz w:val="22"/>
          <w:szCs w:val="22"/>
          <w:lang w:eastAsia="en-GB"/>
        </w:rPr>
      </w:pPr>
      <w:r>
        <w:t>6.3.7.4.10</w:t>
      </w:r>
      <w:r>
        <w:rPr>
          <w:rFonts w:asciiTheme="minorHAnsi" w:eastAsiaTheme="minorEastAsia" w:hAnsiTheme="minorHAnsi" w:cstheme="minorBidi"/>
          <w:sz w:val="22"/>
          <w:szCs w:val="22"/>
          <w:lang w:eastAsia="en-GB"/>
        </w:rPr>
        <w:tab/>
      </w:r>
      <w:r>
        <w:t>Reception of Receive Media Request message (R: Receive Media Request)</w:t>
      </w:r>
      <w:r>
        <w:tab/>
      </w:r>
      <w:r>
        <w:fldChar w:fldCharType="begin" w:fldLock="1"/>
      </w:r>
      <w:r>
        <w:instrText xml:space="preserve"> PAGEREF _Toc99172917 \h </w:instrText>
      </w:r>
      <w:r>
        <w:fldChar w:fldCharType="separate"/>
      </w:r>
      <w:r>
        <w:t>100</w:t>
      </w:r>
      <w:r>
        <w:fldChar w:fldCharType="end"/>
      </w:r>
    </w:p>
    <w:p w14:paraId="38FF8A17" w14:textId="5B5D13C1" w:rsidR="008C5982" w:rsidRDefault="008C5982">
      <w:pPr>
        <w:pStyle w:val="TOC5"/>
        <w:rPr>
          <w:rFonts w:asciiTheme="minorHAnsi" w:eastAsiaTheme="minorEastAsia" w:hAnsiTheme="minorHAnsi" w:cstheme="minorBidi"/>
          <w:sz w:val="22"/>
          <w:szCs w:val="22"/>
          <w:lang w:eastAsia="en-GB"/>
        </w:rPr>
      </w:pPr>
      <w:r>
        <w:t>6.3.7.4.11</w:t>
      </w:r>
      <w:r>
        <w:rPr>
          <w:rFonts w:asciiTheme="minorHAnsi" w:eastAsiaTheme="minorEastAsia" w:hAnsiTheme="minorHAnsi" w:cstheme="minorBidi"/>
          <w:sz w:val="22"/>
          <w:szCs w:val="22"/>
          <w:lang w:eastAsia="en-GB"/>
        </w:rPr>
        <w:tab/>
      </w:r>
      <w:r>
        <w:t>Send Receive Media Response (Granted) message (S: Receive Media Response (Granted))</w:t>
      </w:r>
      <w:r>
        <w:tab/>
      </w:r>
      <w:r>
        <w:fldChar w:fldCharType="begin" w:fldLock="1"/>
      </w:r>
      <w:r>
        <w:instrText xml:space="preserve"> PAGEREF _Toc99172918 \h </w:instrText>
      </w:r>
      <w:r>
        <w:fldChar w:fldCharType="separate"/>
      </w:r>
      <w:r>
        <w:t>101</w:t>
      </w:r>
      <w:r>
        <w:fldChar w:fldCharType="end"/>
      </w:r>
    </w:p>
    <w:p w14:paraId="3E615CBD" w14:textId="7ED6185C" w:rsidR="008C5982" w:rsidRDefault="008C5982">
      <w:pPr>
        <w:pStyle w:val="TOC5"/>
        <w:rPr>
          <w:rFonts w:asciiTheme="minorHAnsi" w:eastAsiaTheme="minorEastAsia" w:hAnsiTheme="minorHAnsi" w:cstheme="minorBidi"/>
          <w:sz w:val="22"/>
          <w:szCs w:val="22"/>
          <w:lang w:eastAsia="en-GB"/>
        </w:rPr>
      </w:pPr>
      <w:r>
        <w:t>6.3.7.4.12</w:t>
      </w:r>
      <w:r>
        <w:rPr>
          <w:rFonts w:asciiTheme="minorHAnsi" w:eastAsiaTheme="minorEastAsia" w:hAnsiTheme="minorHAnsi" w:cstheme="minorBidi"/>
          <w:sz w:val="22"/>
          <w:szCs w:val="22"/>
          <w:lang w:eastAsia="en-GB"/>
        </w:rPr>
        <w:tab/>
      </w:r>
      <w:r>
        <w:t>Receive Media Reception End Response message (R: Media Reception End Response)</w:t>
      </w:r>
      <w:r>
        <w:tab/>
      </w:r>
      <w:r>
        <w:fldChar w:fldCharType="begin" w:fldLock="1"/>
      </w:r>
      <w:r>
        <w:instrText xml:space="preserve"> PAGEREF _Toc99172919 \h </w:instrText>
      </w:r>
      <w:r>
        <w:fldChar w:fldCharType="separate"/>
      </w:r>
      <w:r>
        <w:t>101</w:t>
      </w:r>
      <w:r>
        <w:fldChar w:fldCharType="end"/>
      </w:r>
    </w:p>
    <w:p w14:paraId="382F83F8" w14:textId="085B59CB" w:rsidR="008C5982" w:rsidRDefault="008C598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MCVideo function transmission control procedures</w:t>
      </w:r>
      <w:r>
        <w:tab/>
      </w:r>
      <w:r>
        <w:fldChar w:fldCharType="begin" w:fldLock="1"/>
      </w:r>
      <w:r>
        <w:instrText xml:space="preserve"> PAGEREF _Toc99172920 \h </w:instrText>
      </w:r>
      <w:r>
        <w:fldChar w:fldCharType="separate"/>
      </w:r>
      <w:r>
        <w:t>102</w:t>
      </w:r>
      <w:r>
        <w:fldChar w:fldCharType="end"/>
      </w:r>
    </w:p>
    <w:p w14:paraId="11E69B9C" w14:textId="1A933FC0" w:rsidR="008C5982" w:rsidRDefault="008C598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_Toc99172921 \h </w:instrText>
      </w:r>
      <w:r>
        <w:fldChar w:fldCharType="separate"/>
      </w:r>
      <w:r>
        <w:t>102</w:t>
      </w:r>
      <w:r>
        <w:fldChar w:fldCharType="end"/>
      </w:r>
    </w:p>
    <w:p w14:paraId="56EC7355" w14:textId="37400D01" w:rsidR="008C5982" w:rsidRDefault="008C598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transmission control messages</w:t>
      </w:r>
      <w:r>
        <w:tab/>
      </w:r>
      <w:r>
        <w:fldChar w:fldCharType="begin" w:fldLock="1"/>
      </w:r>
      <w:r>
        <w:instrText xml:space="preserve"> PAGEREF _Toc99172922 \h </w:instrText>
      </w:r>
      <w:r>
        <w:fldChar w:fldCharType="separate"/>
      </w:r>
      <w:r>
        <w:t>102</w:t>
      </w:r>
      <w:r>
        <w:fldChar w:fldCharType="end"/>
      </w:r>
    </w:p>
    <w:p w14:paraId="48115E8B" w14:textId="21393C89" w:rsidR="008C5982" w:rsidRDefault="008C598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_Toc99172923 \h </w:instrText>
      </w:r>
      <w:r>
        <w:fldChar w:fldCharType="separate"/>
      </w:r>
      <w:r>
        <w:t>102</w:t>
      </w:r>
      <w:r>
        <w:fldChar w:fldCharType="end"/>
      </w:r>
    </w:p>
    <w:p w14:paraId="5D64CC17" w14:textId="227E2C85" w:rsidR="008C5982" w:rsidRDefault="008C5982">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_Toc99172924 \h </w:instrText>
      </w:r>
      <w:r>
        <w:fldChar w:fldCharType="separate"/>
      </w:r>
      <w:r>
        <w:t>103</w:t>
      </w:r>
      <w:r>
        <w:fldChar w:fldCharType="end"/>
      </w:r>
    </w:p>
    <w:p w14:paraId="7EF68723" w14:textId="2E5A0061" w:rsidR="008C5982" w:rsidRDefault="008C598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MCVideo function of an MCVideo group</w:t>
      </w:r>
      <w:r>
        <w:tab/>
      </w:r>
      <w:r>
        <w:fldChar w:fldCharType="begin" w:fldLock="1"/>
      </w:r>
      <w:r>
        <w:instrText xml:space="preserve"> PAGEREF _Toc99172925 \h </w:instrText>
      </w:r>
      <w:r>
        <w:fldChar w:fldCharType="separate"/>
      </w:r>
      <w:r>
        <w:t>103</w:t>
      </w:r>
      <w:r>
        <w:fldChar w:fldCharType="end"/>
      </w:r>
    </w:p>
    <w:p w14:paraId="52AB426C" w14:textId="00701261" w:rsidR="008C5982" w:rsidRDefault="008C598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_Toc99172926 \h </w:instrText>
      </w:r>
      <w:r>
        <w:fldChar w:fldCharType="separate"/>
      </w:r>
      <w:r>
        <w:t>103</w:t>
      </w:r>
      <w:r>
        <w:fldChar w:fldCharType="end"/>
      </w:r>
    </w:p>
    <w:p w14:paraId="0F201B0E" w14:textId="19E38E08" w:rsidR="008C5982" w:rsidRDefault="008C598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MCVideo call initialization procedure in the non-controlling MCVideo function of an MCVideo group</w:t>
      </w:r>
      <w:r>
        <w:tab/>
      </w:r>
      <w:r>
        <w:fldChar w:fldCharType="begin" w:fldLock="1"/>
      </w:r>
      <w:r>
        <w:instrText xml:space="preserve"> PAGEREF _Toc99172927 \h </w:instrText>
      </w:r>
      <w:r>
        <w:fldChar w:fldCharType="separate"/>
      </w:r>
      <w:r>
        <w:t>103</w:t>
      </w:r>
      <w:r>
        <w:fldChar w:fldCharType="end"/>
      </w:r>
    </w:p>
    <w:p w14:paraId="5DBA9830" w14:textId="31551B72" w:rsidR="008C5982" w:rsidRDefault="008C598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_Toc99172928 \h </w:instrText>
      </w:r>
      <w:r>
        <w:fldChar w:fldCharType="separate"/>
      </w:r>
      <w:r>
        <w:t>103</w:t>
      </w:r>
      <w:r>
        <w:fldChar w:fldCharType="end"/>
      </w:r>
    </w:p>
    <w:p w14:paraId="5A6D5ACD" w14:textId="179987FE" w:rsidR="008C5982" w:rsidRDefault="008C598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_Toc99172929 \h </w:instrText>
      </w:r>
      <w:r>
        <w:fldChar w:fldCharType="separate"/>
      </w:r>
      <w:r>
        <w:t>103</w:t>
      </w:r>
      <w:r>
        <w:fldChar w:fldCharType="end"/>
      </w:r>
    </w:p>
    <w:p w14:paraId="304163DC" w14:textId="4B2D95F8" w:rsidR="008C5982" w:rsidRDefault="008C598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MCVideo function mode to a non-controlling MCVideo function mode</w:t>
      </w:r>
      <w:r>
        <w:tab/>
      </w:r>
      <w:r>
        <w:fldChar w:fldCharType="begin" w:fldLock="1"/>
      </w:r>
      <w:r>
        <w:instrText xml:space="preserve"> PAGEREF _Toc99172930 \h </w:instrText>
      </w:r>
      <w:r>
        <w:fldChar w:fldCharType="separate"/>
      </w:r>
      <w:r>
        <w:t>104</w:t>
      </w:r>
      <w:r>
        <w:fldChar w:fldCharType="end"/>
      </w:r>
    </w:p>
    <w:p w14:paraId="57A0AC49" w14:textId="1A40A835" w:rsidR="008C5982" w:rsidRDefault="008C5982">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_Toc99172931 \h </w:instrText>
      </w:r>
      <w:r>
        <w:fldChar w:fldCharType="separate"/>
      </w:r>
      <w:r>
        <w:t>104</w:t>
      </w:r>
      <w:r>
        <w:fldChar w:fldCharType="end"/>
      </w:r>
    </w:p>
    <w:p w14:paraId="49FE63A8" w14:textId="1067A107" w:rsidR="008C5982" w:rsidRDefault="008C5982">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MCVideo function (Step 1)</w:t>
      </w:r>
      <w:r>
        <w:tab/>
      </w:r>
      <w:r>
        <w:fldChar w:fldCharType="begin" w:fldLock="1"/>
      </w:r>
      <w:r>
        <w:instrText xml:space="preserve"> PAGEREF _Toc99172932 \h </w:instrText>
      </w:r>
      <w:r>
        <w:fldChar w:fldCharType="separate"/>
      </w:r>
      <w:r>
        <w:t>104</w:t>
      </w:r>
      <w:r>
        <w:fldChar w:fldCharType="end"/>
      </w:r>
    </w:p>
    <w:p w14:paraId="3F41F687" w14:textId="0664B163" w:rsidR="008C5982" w:rsidRDefault="008C5982">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MCVideo function (Step 2)</w:t>
      </w:r>
      <w:r>
        <w:tab/>
      </w:r>
      <w:r>
        <w:fldChar w:fldCharType="begin" w:fldLock="1"/>
      </w:r>
      <w:r>
        <w:instrText xml:space="preserve"> PAGEREF _Toc99172933 \h </w:instrText>
      </w:r>
      <w:r>
        <w:fldChar w:fldCharType="separate"/>
      </w:r>
      <w:r>
        <w:t>105</w:t>
      </w:r>
      <w:r>
        <w:fldChar w:fldCharType="end"/>
      </w:r>
    </w:p>
    <w:p w14:paraId="609B725B" w14:textId="79B061DA" w:rsidR="008C5982" w:rsidRDefault="008C598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MCVideo call release procedure in the non-controlling MCVideo function of an MCVideo group</w:t>
      </w:r>
      <w:r>
        <w:tab/>
      </w:r>
      <w:r>
        <w:fldChar w:fldCharType="begin" w:fldLock="1"/>
      </w:r>
      <w:r>
        <w:instrText xml:space="preserve"> PAGEREF _Toc99172934 \h </w:instrText>
      </w:r>
      <w:r>
        <w:fldChar w:fldCharType="separate"/>
      </w:r>
      <w:r>
        <w:t>105</w:t>
      </w:r>
      <w:r>
        <w:fldChar w:fldCharType="end"/>
      </w:r>
    </w:p>
    <w:p w14:paraId="467EFAAE" w14:textId="709C1DFE" w:rsidR="008C5982" w:rsidRDefault="008C598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_Toc99172935 \h </w:instrText>
      </w:r>
      <w:r>
        <w:fldChar w:fldCharType="separate"/>
      </w:r>
      <w:r>
        <w:t>106</w:t>
      </w:r>
      <w:r>
        <w:fldChar w:fldCharType="end"/>
      </w:r>
    </w:p>
    <w:p w14:paraId="1063B516" w14:textId="0EAD19EC" w:rsidR="008C5982" w:rsidRDefault="008C5982">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_Toc99172936 \h </w:instrText>
      </w:r>
      <w:r>
        <w:fldChar w:fldCharType="separate"/>
      </w:r>
      <w:r>
        <w:t>106</w:t>
      </w:r>
      <w:r>
        <w:fldChar w:fldCharType="end"/>
      </w:r>
    </w:p>
    <w:p w14:paraId="5C26D898" w14:textId="329F898D" w:rsidR="008C5982" w:rsidRDefault="008C5982">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Transmission Request message</w:t>
      </w:r>
      <w:r>
        <w:tab/>
      </w:r>
      <w:r>
        <w:fldChar w:fldCharType="begin" w:fldLock="1"/>
      </w:r>
      <w:r>
        <w:instrText xml:space="preserve"> PAGEREF _Toc99172937 \h </w:instrText>
      </w:r>
      <w:r>
        <w:fldChar w:fldCharType="separate"/>
      </w:r>
      <w:r>
        <w:t>106</w:t>
      </w:r>
      <w:r>
        <w:fldChar w:fldCharType="end"/>
      </w:r>
    </w:p>
    <w:p w14:paraId="5950239F" w14:textId="38DE6BCB" w:rsidR="008C5982" w:rsidRDefault="008C5982">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Transmission Release message</w:t>
      </w:r>
      <w:r>
        <w:tab/>
      </w:r>
      <w:r>
        <w:fldChar w:fldCharType="begin" w:fldLock="1"/>
      </w:r>
      <w:r>
        <w:instrText xml:space="preserve"> PAGEREF _Toc99172938 \h </w:instrText>
      </w:r>
      <w:r>
        <w:fldChar w:fldCharType="separate"/>
      </w:r>
      <w:r>
        <w:t>106</w:t>
      </w:r>
      <w:r>
        <w:fldChar w:fldCharType="end"/>
      </w:r>
    </w:p>
    <w:p w14:paraId="727373E2" w14:textId="6DD1FB63" w:rsidR="008C5982" w:rsidRDefault="008C5982">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Queue Position Request message</w:t>
      </w:r>
      <w:r>
        <w:tab/>
      </w:r>
      <w:r>
        <w:fldChar w:fldCharType="begin" w:fldLock="1"/>
      </w:r>
      <w:r>
        <w:instrText xml:space="preserve"> PAGEREF _Toc99172939 \h </w:instrText>
      </w:r>
      <w:r>
        <w:fldChar w:fldCharType="separate"/>
      </w:r>
      <w:r>
        <w:t>107</w:t>
      </w:r>
      <w:r>
        <w:fldChar w:fldCharType="end"/>
      </w:r>
    </w:p>
    <w:p w14:paraId="52319F3C" w14:textId="360B9F55" w:rsidR="008C5982" w:rsidRDefault="008C5982">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Transmission Control Ack message</w:t>
      </w:r>
      <w:r>
        <w:tab/>
      </w:r>
      <w:r>
        <w:fldChar w:fldCharType="begin" w:fldLock="1"/>
      </w:r>
      <w:r>
        <w:instrText xml:space="preserve"> PAGEREF _Toc99172940 \h </w:instrText>
      </w:r>
      <w:r>
        <w:fldChar w:fldCharType="separate"/>
      </w:r>
      <w:r>
        <w:t>107</w:t>
      </w:r>
      <w:r>
        <w:fldChar w:fldCharType="end"/>
      </w:r>
    </w:p>
    <w:p w14:paraId="54B69DA2" w14:textId="43C5A0D0" w:rsidR="008C5982" w:rsidRDefault="008C5982">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Transmission Granted message</w:t>
      </w:r>
      <w:r>
        <w:tab/>
      </w:r>
      <w:r>
        <w:fldChar w:fldCharType="begin" w:fldLock="1"/>
      </w:r>
      <w:r>
        <w:instrText xml:space="preserve"> PAGEREF _Toc99172941 \h </w:instrText>
      </w:r>
      <w:r>
        <w:fldChar w:fldCharType="separate"/>
      </w:r>
      <w:r>
        <w:t>107</w:t>
      </w:r>
      <w:r>
        <w:fldChar w:fldCharType="end"/>
      </w:r>
    </w:p>
    <w:p w14:paraId="7CCA2BB6" w14:textId="30B5CD0A" w:rsidR="008C5982" w:rsidRDefault="008C5982">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Transmission Rejected message</w:t>
      </w:r>
      <w:r>
        <w:tab/>
      </w:r>
      <w:r>
        <w:fldChar w:fldCharType="begin" w:fldLock="1"/>
      </w:r>
      <w:r>
        <w:instrText xml:space="preserve"> PAGEREF _Toc99172942 \h </w:instrText>
      </w:r>
      <w:r>
        <w:fldChar w:fldCharType="separate"/>
      </w:r>
      <w:r>
        <w:t>108</w:t>
      </w:r>
      <w:r>
        <w:fldChar w:fldCharType="end"/>
      </w:r>
    </w:p>
    <w:p w14:paraId="72FBD97A" w14:textId="726F024F" w:rsidR="008C5982" w:rsidRDefault="008C5982">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Transmission Idle message</w:t>
      </w:r>
      <w:r>
        <w:tab/>
      </w:r>
      <w:r>
        <w:fldChar w:fldCharType="begin" w:fldLock="1"/>
      </w:r>
      <w:r>
        <w:instrText xml:space="preserve"> PAGEREF _Toc99172943 \h </w:instrText>
      </w:r>
      <w:r>
        <w:fldChar w:fldCharType="separate"/>
      </w:r>
      <w:r>
        <w:t>108</w:t>
      </w:r>
      <w:r>
        <w:fldChar w:fldCharType="end"/>
      </w:r>
    </w:p>
    <w:p w14:paraId="42D320F8" w14:textId="29082F26" w:rsidR="008C5982" w:rsidRDefault="008C5982">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Transmission Arbitration Taken message</w:t>
      </w:r>
      <w:r>
        <w:tab/>
      </w:r>
      <w:r>
        <w:fldChar w:fldCharType="begin" w:fldLock="1"/>
      </w:r>
      <w:r>
        <w:instrText xml:space="preserve"> PAGEREF _Toc99172944 \h </w:instrText>
      </w:r>
      <w:r>
        <w:fldChar w:fldCharType="separate"/>
      </w:r>
      <w:r>
        <w:t>109</w:t>
      </w:r>
      <w:r>
        <w:fldChar w:fldCharType="end"/>
      </w:r>
    </w:p>
    <w:p w14:paraId="38A4A97A" w14:textId="6F774A8B" w:rsidR="008C5982" w:rsidRDefault="008C5982">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Transmission Revoked message</w:t>
      </w:r>
      <w:r>
        <w:tab/>
      </w:r>
      <w:r>
        <w:fldChar w:fldCharType="begin" w:fldLock="1"/>
      </w:r>
      <w:r>
        <w:instrText xml:space="preserve"> PAGEREF _Toc99172945 \h </w:instrText>
      </w:r>
      <w:r>
        <w:fldChar w:fldCharType="separate"/>
      </w:r>
      <w:r>
        <w:t>110</w:t>
      </w:r>
      <w:r>
        <w:fldChar w:fldCharType="end"/>
      </w:r>
    </w:p>
    <w:p w14:paraId="20068FEE" w14:textId="01BCFB28" w:rsidR="008C5982" w:rsidRDefault="008C5982">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Queue Position Info message</w:t>
      </w:r>
      <w:r>
        <w:tab/>
      </w:r>
      <w:r>
        <w:fldChar w:fldCharType="begin" w:fldLock="1"/>
      </w:r>
      <w:r>
        <w:instrText xml:space="preserve"> PAGEREF _Toc99172946 \h </w:instrText>
      </w:r>
      <w:r>
        <w:fldChar w:fldCharType="separate"/>
      </w:r>
      <w:r>
        <w:t>110</w:t>
      </w:r>
      <w:r>
        <w:fldChar w:fldCharType="end"/>
      </w:r>
    </w:p>
    <w:p w14:paraId="36CC5270" w14:textId="59C33F1B" w:rsidR="008C5982" w:rsidRDefault="008C5982">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MCVideo function</w:t>
      </w:r>
      <w:r>
        <w:tab/>
      </w:r>
      <w:r>
        <w:fldChar w:fldCharType="begin" w:fldLock="1"/>
      </w:r>
      <w:r>
        <w:instrText xml:space="preserve"> PAGEREF _Toc99172947 \h </w:instrText>
      </w:r>
      <w:r>
        <w:fldChar w:fldCharType="separate"/>
      </w:r>
      <w:r>
        <w:t>110</w:t>
      </w:r>
      <w:r>
        <w:fldChar w:fldCharType="end"/>
      </w:r>
    </w:p>
    <w:p w14:paraId="57835646" w14:textId="3B64CCB1" w:rsidR="008C5982" w:rsidRDefault="008C5982">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MCVideo client</w:t>
      </w:r>
      <w:r>
        <w:tab/>
      </w:r>
      <w:r>
        <w:fldChar w:fldCharType="begin" w:fldLock="1"/>
      </w:r>
      <w:r>
        <w:instrText xml:space="preserve"> PAGEREF _Toc99172948 \h </w:instrText>
      </w:r>
      <w:r>
        <w:fldChar w:fldCharType="separate"/>
      </w:r>
      <w:r>
        <w:t>111</w:t>
      </w:r>
      <w:r>
        <w:fldChar w:fldCharType="end"/>
      </w:r>
    </w:p>
    <w:p w14:paraId="64918F1F" w14:textId="2926E970" w:rsidR="008C5982" w:rsidRDefault="008C5982">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MCVideo session release step 1</w:t>
      </w:r>
      <w:r>
        <w:tab/>
      </w:r>
      <w:r>
        <w:fldChar w:fldCharType="begin" w:fldLock="1"/>
      </w:r>
      <w:r>
        <w:instrText xml:space="preserve"> PAGEREF _Toc99172949 \h </w:instrText>
      </w:r>
      <w:r>
        <w:fldChar w:fldCharType="separate"/>
      </w:r>
      <w:r>
        <w:t>111</w:t>
      </w:r>
      <w:r>
        <w:fldChar w:fldCharType="end"/>
      </w:r>
    </w:p>
    <w:p w14:paraId="3F2C9458" w14:textId="2616D54D" w:rsidR="008C5982" w:rsidRDefault="008C5982">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MCVideo session release step 2</w:t>
      </w:r>
      <w:r>
        <w:tab/>
      </w:r>
      <w:r>
        <w:fldChar w:fldCharType="begin" w:fldLock="1"/>
      </w:r>
      <w:r>
        <w:instrText xml:space="preserve"> PAGEREF _Toc99172950 \h </w:instrText>
      </w:r>
      <w:r>
        <w:fldChar w:fldCharType="separate"/>
      </w:r>
      <w:r>
        <w:t>111</w:t>
      </w:r>
      <w:r>
        <w:fldChar w:fldCharType="end"/>
      </w:r>
    </w:p>
    <w:p w14:paraId="2C43C604" w14:textId="21295D50" w:rsidR="008C5982" w:rsidRDefault="008C5982">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_Toc99172951 \h </w:instrText>
      </w:r>
      <w:r>
        <w:fldChar w:fldCharType="separate"/>
      </w:r>
      <w:r>
        <w:t>111</w:t>
      </w:r>
      <w:r>
        <w:fldChar w:fldCharType="end"/>
      </w:r>
    </w:p>
    <w:p w14:paraId="3F105D52" w14:textId="0DBD44E5" w:rsidR="008C5982" w:rsidRDefault="008C5982">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_Toc99172952 \h </w:instrText>
      </w:r>
      <w:r>
        <w:fldChar w:fldCharType="separate"/>
      </w:r>
      <w:r>
        <w:t>111</w:t>
      </w:r>
      <w:r>
        <w:fldChar w:fldCharType="end"/>
      </w:r>
    </w:p>
    <w:p w14:paraId="71D8F2C5" w14:textId="7A20285F" w:rsidR="008C5982" w:rsidRDefault="008C5982">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_Toc99172953 \h </w:instrText>
      </w:r>
      <w:r>
        <w:fldChar w:fldCharType="separate"/>
      </w:r>
      <w:r>
        <w:t>111</w:t>
      </w:r>
      <w:r>
        <w:fldChar w:fldCharType="end"/>
      </w:r>
    </w:p>
    <w:p w14:paraId="2AE6638F" w14:textId="2DA5ED8B" w:rsidR="008C5982" w:rsidRDefault="008C5982">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_Toc99172954 \h </w:instrText>
      </w:r>
      <w:r>
        <w:fldChar w:fldCharType="separate"/>
      </w:r>
      <w:r>
        <w:t>112</w:t>
      </w:r>
      <w:r>
        <w:fldChar w:fldCharType="end"/>
      </w:r>
    </w:p>
    <w:p w14:paraId="63861F51" w14:textId="2DBB96C4" w:rsidR="008C5982" w:rsidRDefault="008C5982">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_Toc99172955 \h </w:instrText>
      </w:r>
      <w:r>
        <w:fldChar w:fldCharType="separate"/>
      </w:r>
      <w:r>
        <w:t>112</w:t>
      </w:r>
      <w:r>
        <w:fldChar w:fldCharType="end"/>
      </w:r>
    </w:p>
    <w:p w14:paraId="2B6C5360" w14:textId="561D0554" w:rsidR="008C5982" w:rsidRDefault="008C5982">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_Toc99172956 \h </w:instrText>
      </w:r>
      <w:r>
        <w:fldChar w:fldCharType="separate"/>
      </w:r>
      <w:r>
        <w:t>112</w:t>
      </w:r>
      <w:r>
        <w:fldChar w:fldCharType="end"/>
      </w:r>
    </w:p>
    <w:p w14:paraId="75C74165" w14:textId="18C4706B" w:rsidR="008C5982" w:rsidRDefault="008C5982">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_Toc99172957 \h </w:instrText>
      </w:r>
      <w:r>
        <w:fldChar w:fldCharType="separate"/>
      </w:r>
      <w:r>
        <w:t>113</w:t>
      </w:r>
      <w:r>
        <w:fldChar w:fldCharType="end"/>
      </w:r>
    </w:p>
    <w:p w14:paraId="7824B061" w14:textId="31E25D11" w:rsidR="008C5982" w:rsidRDefault="008C5982">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_Toc99172958 \h </w:instrText>
      </w:r>
      <w:r>
        <w:fldChar w:fldCharType="separate"/>
      </w:r>
      <w:r>
        <w:t>113</w:t>
      </w:r>
      <w:r>
        <w:fldChar w:fldCharType="end"/>
      </w:r>
    </w:p>
    <w:p w14:paraId="328F80A3" w14:textId="00297C87" w:rsidR="008C5982" w:rsidRDefault="008C5982">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Transmission Idle message (R: Transmission Idle)</w:t>
      </w:r>
      <w:r>
        <w:tab/>
      </w:r>
      <w:r>
        <w:fldChar w:fldCharType="begin" w:fldLock="1"/>
      </w:r>
      <w:r>
        <w:instrText xml:space="preserve"> PAGEREF _Toc99172959 \h </w:instrText>
      </w:r>
      <w:r>
        <w:fldChar w:fldCharType="separate"/>
      </w:r>
      <w:r>
        <w:t>113</w:t>
      </w:r>
      <w:r>
        <w:fldChar w:fldCharType="end"/>
      </w:r>
    </w:p>
    <w:p w14:paraId="4646A962" w14:textId="62094935" w:rsidR="008C5982" w:rsidRDefault="008C5982">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Transmission Arbitration Taken message (R: Floor Taken)</w:t>
      </w:r>
      <w:r>
        <w:tab/>
      </w:r>
      <w:r>
        <w:fldChar w:fldCharType="begin" w:fldLock="1"/>
      </w:r>
      <w:r>
        <w:instrText xml:space="preserve"> PAGEREF _Toc99172960 \h </w:instrText>
      </w:r>
      <w:r>
        <w:fldChar w:fldCharType="separate"/>
      </w:r>
      <w:r>
        <w:t>113</w:t>
      </w:r>
      <w:r>
        <w:fldChar w:fldCharType="end"/>
      </w:r>
    </w:p>
    <w:p w14:paraId="1FDCE8F9" w14:textId="6927DE56" w:rsidR="008C5982" w:rsidRDefault="008C5982">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_Toc99172961 \h </w:instrText>
      </w:r>
      <w:r>
        <w:fldChar w:fldCharType="separate"/>
      </w:r>
      <w:r>
        <w:t>113</w:t>
      </w:r>
      <w:r>
        <w:fldChar w:fldCharType="end"/>
      </w:r>
    </w:p>
    <w:p w14:paraId="78E26029" w14:textId="0CEEBD60" w:rsidR="008C5982" w:rsidRDefault="008C5982">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Transmission Granted message (R: Transmission Granted)</w:t>
      </w:r>
      <w:r>
        <w:tab/>
      </w:r>
      <w:r>
        <w:fldChar w:fldCharType="begin" w:fldLock="1"/>
      </w:r>
      <w:r>
        <w:instrText xml:space="preserve"> PAGEREF _Toc99172962 \h </w:instrText>
      </w:r>
      <w:r>
        <w:fldChar w:fldCharType="separate"/>
      </w:r>
      <w:r>
        <w:t>113</w:t>
      </w:r>
      <w:r>
        <w:fldChar w:fldCharType="end"/>
      </w:r>
    </w:p>
    <w:p w14:paraId="1F8FFE95" w14:textId="19D9037F" w:rsidR="008C5982" w:rsidRDefault="008C5982">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Transmission Rejected message (R: Transmission Rejected)</w:t>
      </w:r>
      <w:r>
        <w:tab/>
      </w:r>
      <w:r>
        <w:fldChar w:fldCharType="begin" w:fldLock="1"/>
      </w:r>
      <w:r>
        <w:instrText xml:space="preserve"> PAGEREF _Toc99172963 \h </w:instrText>
      </w:r>
      <w:r>
        <w:fldChar w:fldCharType="separate"/>
      </w:r>
      <w:r>
        <w:t>113</w:t>
      </w:r>
      <w:r>
        <w:fldChar w:fldCharType="end"/>
      </w:r>
    </w:p>
    <w:p w14:paraId="72264D01" w14:textId="633E98E0" w:rsidR="008C5982" w:rsidRDefault="008C5982">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Queue Position Info message (R: Queue Position Info)</w:t>
      </w:r>
      <w:r>
        <w:tab/>
      </w:r>
      <w:r>
        <w:fldChar w:fldCharType="begin" w:fldLock="1"/>
      </w:r>
      <w:r>
        <w:instrText xml:space="preserve"> PAGEREF _Toc99172964 \h </w:instrText>
      </w:r>
      <w:r>
        <w:fldChar w:fldCharType="separate"/>
      </w:r>
      <w:r>
        <w:t>114</w:t>
      </w:r>
      <w:r>
        <w:fldChar w:fldCharType="end"/>
      </w:r>
    </w:p>
    <w:p w14:paraId="42650604" w14:textId="7AF11FA5" w:rsidR="008C5982" w:rsidRDefault="008C5982">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Queue Position Request message (R: Queue Position Request)</w:t>
      </w:r>
      <w:r>
        <w:tab/>
      </w:r>
      <w:r>
        <w:fldChar w:fldCharType="begin" w:fldLock="1"/>
      </w:r>
      <w:r>
        <w:instrText xml:space="preserve"> PAGEREF _Toc99172965 \h </w:instrText>
      </w:r>
      <w:r>
        <w:fldChar w:fldCharType="separate"/>
      </w:r>
      <w:r>
        <w:t>114</w:t>
      </w:r>
      <w:r>
        <w:fldChar w:fldCharType="end"/>
      </w:r>
    </w:p>
    <w:p w14:paraId="38A49B99" w14:textId="77A68174" w:rsidR="008C5982" w:rsidRDefault="008C5982">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_Toc99172966 \h </w:instrText>
      </w:r>
      <w:r>
        <w:fldChar w:fldCharType="separate"/>
      </w:r>
      <w:r>
        <w:t>114</w:t>
      </w:r>
      <w:r>
        <w:fldChar w:fldCharType="end"/>
      </w:r>
    </w:p>
    <w:p w14:paraId="1DF215C0" w14:textId="00D5BCCE" w:rsidR="008C5982" w:rsidRDefault="008C5982">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_Toc99172967 \h </w:instrText>
      </w:r>
      <w:r>
        <w:fldChar w:fldCharType="separate"/>
      </w:r>
      <w:r>
        <w:t>114</w:t>
      </w:r>
      <w:r>
        <w:fldChar w:fldCharType="end"/>
      </w:r>
    </w:p>
    <w:p w14:paraId="6B392011" w14:textId="31E6F401" w:rsidR="008C5982" w:rsidRDefault="008C5982">
      <w:pPr>
        <w:pStyle w:val="TOC5"/>
        <w:rPr>
          <w:rFonts w:asciiTheme="minorHAnsi" w:eastAsiaTheme="minorEastAsia" w:hAnsiTheme="minorHAnsi" w:cstheme="minorBidi"/>
          <w:sz w:val="22"/>
          <w:szCs w:val="22"/>
          <w:lang w:eastAsia="en-GB"/>
        </w:rPr>
      </w:pPr>
      <w:r>
        <w:lastRenderedPageBreak/>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_Toc99172968 \h </w:instrText>
      </w:r>
      <w:r>
        <w:fldChar w:fldCharType="separate"/>
      </w:r>
      <w:r>
        <w:t>115</w:t>
      </w:r>
      <w:r>
        <w:fldChar w:fldCharType="end"/>
      </w:r>
    </w:p>
    <w:p w14:paraId="09902AA9" w14:textId="2BF49056" w:rsidR="008C5982" w:rsidRDefault="008C5982">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_Toc99172969 \h </w:instrText>
      </w:r>
      <w:r>
        <w:fldChar w:fldCharType="separate"/>
      </w:r>
      <w:r>
        <w:t>115</w:t>
      </w:r>
      <w:r>
        <w:fldChar w:fldCharType="end"/>
      </w:r>
    </w:p>
    <w:p w14:paraId="7AC139E2" w14:textId="051EB36E" w:rsidR="008C5982" w:rsidRDefault="008C5982">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_Toc99172970 \h </w:instrText>
      </w:r>
      <w:r>
        <w:fldChar w:fldCharType="separate"/>
      </w:r>
      <w:r>
        <w:t>115</w:t>
      </w:r>
      <w:r>
        <w:fldChar w:fldCharType="end"/>
      </w:r>
    </w:p>
    <w:p w14:paraId="61D67E8C" w14:textId="19C68671" w:rsidR="008C5982" w:rsidRDefault="008C5982">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_Toc99172971 \h </w:instrText>
      </w:r>
      <w:r>
        <w:fldChar w:fldCharType="separate"/>
      </w:r>
      <w:r>
        <w:t>115</w:t>
      </w:r>
      <w:r>
        <w:fldChar w:fldCharType="end"/>
      </w:r>
    </w:p>
    <w:p w14:paraId="7CC1ACFA" w14:textId="54C10F06" w:rsidR="008C5982" w:rsidRDefault="008C5982">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Transmission Release message</w:t>
      </w:r>
      <w:r>
        <w:tab/>
      </w:r>
      <w:r>
        <w:fldChar w:fldCharType="begin" w:fldLock="1"/>
      </w:r>
      <w:r>
        <w:instrText xml:space="preserve"> PAGEREF _Toc99172972 \h </w:instrText>
      </w:r>
      <w:r>
        <w:fldChar w:fldCharType="separate"/>
      </w:r>
      <w:r>
        <w:t>115</w:t>
      </w:r>
      <w:r>
        <w:fldChar w:fldCharType="end"/>
      </w:r>
    </w:p>
    <w:p w14:paraId="2D15F725" w14:textId="2671B8FB" w:rsidR="008C5982" w:rsidRDefault="008C5982">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Transmission Ack message</w:t>
      </w:r>
      <w:r>
        <w:tab/>
      </w:r>
      <w:r>
        <w:fldChar w:fldCharType="begin" w:fldLock="1"/>
      </w:r>
      <w:r>
        <w:instrText xml:space="preserve"> PAGEREF _Toc99172973 \h </w:instrText>
      </w:r>
      <w:r>
        <w:fldChar w:fldCharType="separate"/>
      </w:r>
      <w:r>
        <w:t>115</w:t>
      </w:r>
      <w:r>
        <w:fldChar w:fldCharType="end"/>
      </w:r>
    </w:p>
    <w:p w14:paraId="3EB717E4" w14:textId="51A77688" w:rsidR="008C5982" w:rsidRDefault="008C5982">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Transmission Idle message</w:t>
      </w:r>
      <w:r>
        <w:tab/>
      </w:r>
      <w:r>
        <w:fldChar w:fldCharType="begin" w:fldLock="1"/>
      </w:r>
      <w:r>
        <w:instrText xml:space="preserve"> PAGEREF _Toc99172974 \h </w:instrText>
      </w:r>
      <w:r>
        <w:fldChar w:fldCharType="separate"/>
      </w:r>
      <w:r>
        <w:t>116</w:t>
      </w:r>
      <w:r>
        <w:fldChar w:fldCharType="end"/>
      </w:r>
    </w:p>
    <w:p w14:paraId="111C4A51" w14:textId="5A5D0405" w:rsidR="008C5982" w:rsidRDefault="008C5982">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Transmission Arbitration Taken message</w:t>
      </w:r>
      <w:r>
        <w:tab/>
      </w:r>
      <w:r>
        <w:fldChar w:fldCharType="begin" w:fldLock="1"/>
      </w:r>
      <w:r>
        <w:instrText xml:space="preserve"> PAGEREF _Toc99172975 \h </w:instrText>
      </w:r>
      <w:r>
        <w:fldChar w:fldCharType="separate"/>
      </w:r>
      <w:r>
        <w:t>116</w:t>
      </w:r>
      <w:r>
        <w:fldChar w:fldCharType="end"/>
      </w:r>
    </w:p>
    <w:p w14:paraId="055BB9A8" w14:textId="3D244919" w:rsidR="008C5982" w:rsidRDefault="008C5982">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Transmission Revoked message</w:t>
      </w:r>
      <w:r>
        <w:tab/>
      </w:r>
      <w:r>
        <w:fldChar w:fldCharType="begin" w:fldLock="1"/>
      </w:r>
      <w:r>
        <w:instrText xml:space="preserve"> PAGEREF _Toc99172976 \h </w:instrText>
      </w:r>
      <w:r>
        <w:fldChar w:fldCharType="separate"/>
      </w:r>
      <w:r>
        <w:t>116</w:t>
      </w:r>
      <w:r>
        <w:fldChar w:fldCharType="end"/>
      </w:r>
    </w:p>
    <w:p w14:paraId="2AEE064C" w14:textId="46A64AAF" w:rsidR="008C5982" w:rsidRDefault="008C5982">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_Toc99172977 \h </w:instrText>
      </w:r>
      <w:r>
        <w:fldChar w:fldCharType="separate"/>
      </w:r>
      <w:r>
        <w:t>116</w:t>
      </w:r>
      <w:r>
        <w:fldChar w:fldCharType="end"/>
      </w:r>
    </w:p>
    <w:p w14:paraId="08746828" w14:textId="3E893BA1" w:rsidR="008C5982" w:rsidRDefault="008C5982">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_Toc99172978 \h </w:instrText>
      </w:r>
      <w:r>
        <w:fldChar w:fldCharType="separate"/>
      </w:r>
      <w:r>
        <w:t>116</w:t>
      </w:r>
      <w:r>
        <w:fldChar w:fldCharType="end"/>
      </w:r>
    </w:p>
    <w:p w14:paraId="74CC7223" w14:textId="340B9D70" w:rsidR="008C5982" w:rsidRDefault="008C5982">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_Toc99172979 \h </w:instrText>
      </w:r>
      <w:r>
        <w:fldChar w:fldCharType="separate"/>
      </w:r>
      <w:r>
        <w:t>116</w:t>
      </w:r>
      <w:r>
        <w:fldChar w:fldCharType="end"/>
      </w:r>
    </w:p>
    <w:p w14:paraId="62439DFA" w14:textId="0CAD87DC" w:rsidR="008C5982" w:rsidRDefault="008C5982">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Transmission Ack message (R: Transmission Ack)</w:t>
      </w:r>
      <w:r>
        <w:tab/>
      </w:r>
      <w:r>
        <w:fldChar w:fldCharType="begin" w:fldLock="1"/>
      </w:r>
      <w:r>
        <w:instrText xml:space="preserve"> PAGEREF _Toc99172980 \h </w:instrText>
      </w:r>
      <w:r>
        <w:fldChar w:fldCharType="separate"/>
      </w:r>
      <w:r>
        <w:t>117</w:t>
      </w:r>
      <w:r>
        <w:fldChar w:fldCharType="end"/>
      </w:r>
    </w:p>
    <w:p w14:paraId="57106400" w14:textId="0FC74301" w:rsidR="008C5982" w:rsidRDefault="008C5982">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MCVideo session release step 1 (MCVideo call release - 1)</w:t>
      </w:r>
      <w:r>
        <w:tab/>
      </w:r>
      <w:r>
        <w:fldChar w:fldCharType="begin" w:fldLock="1"/>
      </w:r>
      <w:r>
        <w:instrText xml:space="preserve"> PAGEREF _Toc99172981 \h </w:instrText>
      </w:r>
      <w:r>
        <w:fldChar w:fldCharType="separate"/>
      </w:r>
      <w:r>
        <w:t>117</w:t>
      </w:r>
      <w:r>
        <w:fldChar w:fldCharType="end"/>
      </w:r>
    </w:p>
    <w:p w14:paraId="2AD92839" w14:textId="33CF9D3A" w:rsidR="008C5982" w:rsidRDefault="008C5982">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_Toc99172982 \h </w:instrText>
      </w:r>
      <w:r>
        <w:fldChar w:fldCharType="separate"/>
      </w:r>
      <w:r>
        <w:t>117</w:t>
      </w:r>
      <w:r>
        <w:fldChar w:fldCharType="end"/>
      </w:r>
    </w:p>
    <w:p w14:paraId="67E8CC7A" w14:textId="22224D7E" w:rsidR="008C5982" w:rsidRDefault="008C5982">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_Toc99172983 \h </w:instrText>
      </w:r>
      <w:r>
        <w:fldChar w:fldCharType="separate"/>
      </w:r>
      <w:r>
        <w:t>117</w:t>
      </w:r>
      <w:r>
        <w:fldChar w:fldCharType="end"/>
      </w:r>
    </w:p>
    <w:p w14:paraId="68F93FE1" w14:textId="0A7C8088" w:rsidR="008C5982" w:rsidRDefault="008C5982">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MCVideo session release step 2 (MCVideo call release - 2)</w:t>
      </w:r>
      <w:r>
        <w:tab/>
      </w:r>
      <w:r>
        <w:fldChar w:fldCharType="begin" w:fldLock="1"/>
      </w:r>
      <w:r>
        <w:instrText xml:space="preserve"> PAGEREF _Toc99172984 \h </w:instrText>
      </w:r>
      <w:r>
        <w:fldChar w:fldCharType="separate"/>
      </w:r>
      <w:r>
        <w:t>117</w:t>
      </w:r>
      <w:r>
        <w:fldChar w:fldCharType="end"/>
      </w:r>
    </w:p>
    <w:p w14:paraId="3D149998" w14:textId="069B3687" w:rsidR="008C5982" w:rsidRDefault="008C598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MCVideo service media plane procedures</w:t>
      </w:r>
      <w:r>
        <w:tab/>
      </w:r>
      <w:r>
        <w:fldChar w:fldCharType="begin" w:fldLock="1"/>
      </w:r>
      <w:r>
        <w:instrText xml:space="preserve"> PAGEREF _Toc99172985 \h </w:instrText>
      </w:r>
      <w:r>
        <w:fldChar w:fldCharType="separate"/>
      </w:r>
      <w:r>
        <w:t>118</w:t>
      </w:r>
      <w:r>
        <w:fldChar w:fldCharType="end"/>
      </w:r>
    </w:p>
    <w:p w14:paraId="5A55238D" w14:textId="75A6194E" w:rsidR="008C5982" w:rsidRDefault="008C598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_Toc99172986 \h </w:instrText>
      </w:r>
      <w:r>
        <w:fldChar w:fldCharType="separate"/>
      </w:r>
      <w:r>
        <w:t>118</w:t>
      </w:r>
      <w:r>
        <w:fldChar w:fldCharType="end"/>
      </w:r>
    </w:p>
    <w:p w14:paraId="0F41AF11" w14:textId="1DB16379" w:rsidR="008C5982" w:rsidRDefault="008C598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Transmission participant procedures</w:t>
      </w:r>
      <w:r w:rsidRPr="00383785">
        <w:rPr>
          <w:lang w:val="en-IN"/>
        </w:rPr>
        <w:t xml:space="preserve"> for single arbitrator approach</w:t>
      </w:r>
      <w:r>
        <w:tab/>
      </w:r>
      <w:r>
        <w:fldChar w:fldCharType="begin" w:fldLock="1"/>
      </w:r>
      <w:r>
        <w:instrText xml:space="preserve"> PAGEREF _Toc99172987 \h </w:instrText>
      </w:r>
      <w:r>
        <w:fldChar w:fldCharType="separate"/>
      </w:r>
      <w:r>
        <w:t>118</w:t>
      </w:r>
      <w:r>
        <w:fldChar w:fldCharType="end"/>
      </w:r>
    </w:p>
    <w:p w14:paraId="65E5E6A8" w14:textId="5D1641DE" w:rsidR="008C5982" w:rsidRDefault="008C598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Transmission participant procedures at MCVideo session initialisation</w:t>
      </w:r>
      <w:r>
        <w:tab/>
      </w:r>
      <w:r>
        <w:fldChar w:fldCharType="begin" w:fldLock="1"/>
      </w:r>
      <w:r>
        <w:instrText xml:space="preserve"> PAGEREF _Toc99172988 \h </w:instrText>
      </w:r>
      <w:r>
        <w:fldChar w:fldCharType="separate"/>
      </w:r>
      <w:r>
        <w:t>118</w:t>
      </w:r>
      <w:r>
        <w:fldChar w:fldCharType="end"/>
      </w:r>
    </w:p>
    <w:p w14:paraId="3FCE9FCF" w14:textId="7976F032" w:rsidR="008C5982" w:rsidRDefault="008C5982">
      <w:pPr>
        <w:pStyle w:val="TOC4"/>
        <w:rPr>
          <w:rFonts w:asciiTheme="minorHAnsi" w:eastAsiaTheme="minorEastAsia" w:hAnsiTheme="minorHAnsi" w:cstheme="minorBidi"/>
          <w:sz w:val="22"/>
          <w:szCs w:val="22"/>
          <w:lang w:eastAsia="en-GB"/>
        </w:rPr>
      </w:pPr>
      <w:r w:rsidRPr="008C5982">
        <w:t>7.2.1.2</w:t>
      </w:r>
      <w:r w:rsidRPr="008C5982">
        <w:rPr>
          <w:rFonts w:asciiTheme="minorHAnsi" w:eastAsiaTheme="minorEastAsia" w:hAnsiTheme="minorHAnsi" w:cstheme="minorBidi"/>
          <w:sz w:val="22"/>
          <w:szCs w:val="22"/>
          <w:lang w:eastAsia="en-GB"/>
        </w:rPr>
        <w:tab/>
      </w:r>
      <w:r w:rsidRPr="00383785">
        <w:rPr>
          <w:lang w:val="en-IN"/>
        </w:rPr>
        <w:t>Determine off-network transmission priority</w:t>
      </w:r>
      <w:r>
        <w:tab/>
      </w:r>
      <w:r>
        <w:fldChar w:fldCharType="begin" w:fldLock="1"/>
      </w:r>
      <w:r>
        <w:instrText xml:space="preserve"> PAGEREF _Toc99172989 \h </w:instrText>
      </w:r>
      <w:r>
        <w:fldChar w:fldCharType="separate"/>
      </w:r>
      <w:r>
        <w:t>119</w:t>
      </w:r>
      <w:r>
        <w:fldChar w:fldCharType="end"/>
      </w:r>
    </w:p>
    <w:p w14:paraId="74D5ADCD" w14:textId="7F14875B" w:rsidR="008C5982" w:rsidRDefault="008C598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Transmission participant procedures at MCVideo call release</w:t>
      </w:r>
      <w:r>
        <w:tab/>
      </w:r>
      <w:r>
        <w:fldChar w:fldCharType="begin" w:fldLock="1"/>
      </w:r>
      <w:r>
        <w:instrText xml:space="preserve"> PAGEREF _Toc99172990 \h </w:instrText>
      </w:r>
      <w:r>
        <w:fldChar w:fldCharType="separate"/>
      </w:r>
      <w:r>
        <w:t>120</w:t>
      </w:r>
      <w:r>
        <w:fldChar w:fldCharType="end"/>
      </w:r>
    </w:p>
    <w:p w14:paraId="44797700" w14:textId="02B3A163" w:rsidR="008C5982" w:rsidRDefault="008C598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Transmission participant state diagram – basic operation</w:t>
      </w:r>
      <w:r>
        <w:tab/>
      </w:r>
      <w:r>
        <w:fldChar w:fldCharType="begin" w:fldLock="1"/>
      </w:r>
      <w:r>
        <w:instrText xml:space="preserve"> PAGEREF _Toc99172991 \h </w:instrText>
      </w:r>
      <w:r>
        <w:fldChar w:fldCharType="separate"/>
      </w:r>
      <w:r>
        <w:t>120</w:t>
      </w:r>
      <w:r>
        <w:fldChar w:fldCharType="end"/>
      </w:r>
    </w:p>
    <w:p w14:paraId="02D719A3" w14:textId="7087D9BB" w:rsidR="008C5982" w:rsidRDefault="008C5982">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_Toc99172992 \h </w:instrText>
      </w:r>
      <w:r>
        <w:fldChar w:fldCharType="separate"/>
      </w:r>
      <w:r>
        <w:t>120</w:t>
      </w:r>
      <w:r>
        <w:fldChar w:fldCharType="end"/>
      </w:r>
    </w:p>
    <w:p w14:paraId="10FF4581" w14:textId="2A5D3B07" w:rsidR="008C5982" w:rsidRDefault="008C5982">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_Toc99172993 \h </w:instrText>
      </w:r>
      <w:r>
        <w:fldChar w:fldCharType="separate"/>
      </w:r>
      <w:r>
        <w:t>121</w:t>
      </w:r>
      <w:r>
        <w:fldChar w:fldCharType="end"/>
      </w:r>
    </w:p>
    <w:p w14:paraId="2C1A1DB0" w14:textId="7B00F7D7" w:rsidR="008C5982" w:rsidRDefault="008C5982">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rPr>
        <w:tab/>
      </w:r>
      <w:r>
        <w:t>General</w:t>
      </w:r>
      <w:r>
        <w:tab/>
      </w:r>
      <w:r>
        <w:fldChar w:fldCharType="begin" w:fldLock="1"/>
      </w:r>
      <w:r>
        <w:instrText xml:space="preserve"> PAGEREF _Toc99172994 \h </w:instrText>
      </w:r>
      <w:r>
        <w:fldChar w:fldCharType="separate"/>
      </w:r>
      <w:r>
        <w:t>121</w:t>
      </w:r>
      <w:r>
        <w:fldChar w:fldCharType="end"/>
      </w:r>
    </w:p>
    <w:p w14:paraId="00F1BFC9" w14:textId="6B953ED3" w:rsidR="008C5982" w:rsidRDefault="008C5982">
      <w:pPr>
        <w:pStyle w:val="TOC5"/>
        <w:rPr>
          <w:rFonts w:asciiTheme="minorHAnsi" w:eastAsiaTheme="minorEastAsia" w:hAnsiTheme="minorHAnsi" w:cstheme="minorBidi"/>
          <w:sz w:val="22"/>
          <w:szCs w:val="22"/>
          <w:lang w:eastAsia="en-GB"/>
        </w:rPr>
      </w:pPr>
      <w:r>
        <w:t>7.2.3.2.2</w:t>
      </w:r>
      <w:r>
        <w:rPr>
          <w:rFonts w:asciiTheme="minorHAnsi" w:eastAsiaTheme="minorEastAsia" w:hAnsiTheme="minorHAnsi" w:cstheme="minorBidi"/>
          <w:sz w:val="22"/>
          <w:szCs w:val="22"/>
        </w:rPr>
        <w:tab/>
      </w:r>
      <w:r>
        <w:t>MCVideo call established – originating MCVideo user</w:t>
      </w:r>
      <w:r>
        <w:tab/>
      </w:r>
      <w:r>
        <w:fldChar w:fldCharType="begin" w:fldLock="1"/>
      </w:r>
      <w:r>
        <w:instrText xml:space="preserve"> PAGEREF _Toc99172995 \h </w:instrText>
      </w:r>
      <w:r>
        <w:fldChar w:fldCharType="separate"/>
      </w:r>
      <w:r>
        <w:t>122</w:t>
      </w:r>
      <w:r>
        <w:fldChar w:fldCharType="end"/>
      </w:r>
    </w:p>
    <w:p w14:paraId="55572323" w14:textId="773AB4EA" w:rsidR="008C5982" w:rsidRDefault="008C5982">
      <w:pPr>
        <w:pStyle w:val="TOC5"/>
        <w:rPr>
          <w:rFonts w:asciiTheme="minorHAnsi" w:eastAsiaTheme="minorEastAsia" w:hAnsiTheme="minorHAnsi" w:cstheme="minorBidi"/>
          <w:sz w:val="22"/>
          <w:szCs w:val="22"/>
          <w:lang w:eastAsia="en-GB"/>
        </w:rPr>
      </w:pPr>
      <w:r>
        <w:t>7.2.3.2.3</w:t>
      </w:r>
      <w:r>
        <w:rPr>
          <w:rFonts w:asciiTheme="minorHAnsi" w:eastAsiaTheme="minorEastAsia" w:hAnsiTheme="minorHAnsi" w:cstheme="minorBidi"/>
          <w:sz w:val="22"/>
          <w:szCs w:val="22"/>
        </w:rPr>
        <w:tab/>
      </w:r>
      <w:r>
        <w:t>MCVideo group call established – terminating MCVideo user</w:t>
      </w:r>
      <w:r>
        <w:tab/>
      </w:r>
      <w:r>
        <w:fldChar w:fldCharType="begin" w:fldLock="1"/>
      </w:r>
      <w:r>
        <w:instrText xml:space="preserve"> PAGEREF _Toc99172996 \h </w:instrText>
      </w:r>
      <w:r>
        <w:fldChar w:fldCharType="separate"/>
      </w:r>
      <w:r>
        <w:t>122</w:t>
      </w:r>
      <w:r>
        <w:fldChar w:fldCharType="end"/>
      </w:r>
    </w:p>
    <w:p w14:paraId="0AEBDA80" w14:textId="586BE001" w:rsidR="008C5982" w:rsidRDefault="008C5982">
      <w:pPr>
        <w:pStyle w:val="TOC5"/>
        <w:rPr>
          <w:rFonts w:asciiTheme="minorHAnsi" w:eastAsiaTheme="minorEastAsia" w:hAnsiTheme="minorHAnsi" w:cstheme="minorBidi"/>
          <w:sz w:val="22"/>
          <w:szCs w:val="22"/>
          <w:lang w:eastAsia="en-GB"/>
        </w:rPr>
      </w:pPr>
      <w:r>
        <w:t>7.2.3.2.4</w:t>
      </w:r>
      <w:r>
        <w:rPr>
          <w:rFonts w:asciiTheme="minorHAnsi" w:eastAsiaTheme="minorEastAsia" w:hAnsiTheme="minorHAnsi" w:cstheme="minorBid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_Toc99172997 \h </w:instrText>
      </w:r>
      <w:r>
        <w:fldChar w:fldCharType="separate"/>
      </w:r>
      <w:r>
        <w:t>122</w:t>
      </w:r>
      <w:r>
        <w:fldChar w:fldCharType="end"/>
      </w:r>
    </w:p>
    <w:p w14:paraId="152A04D8" w14:textId="7A3C97FA" w:rsidR="008C5982" w:rsidRDefault="008C5982">
      <w:pPr>
        <w:pStyle w:val="TOC5"/>
        <w:rPr>
          <w:rFonts w:asciiTheme="minorHAnsi" w:eastAsiaTheme="minorEastAsia" w:hAnsiTheme="minorHAnsi" w:cstheme="minorBidi"/>
          <w:sz w:val="22"/>
          <w:szCs w:val="22"/>
          <w:lang w:eastAsia="en-GB"/>
        </w:rPr>
      </w:pPr>
      <w:r>
        <w:t>7.2.3.2.5</w:t>
      </w:r>
      <w:r>
        <w:rPr>
          <w:rFonts w:asciiTheme="minorHAnsi" w:eastAsiaTheme="minorEastAsia" w:hAnsiTheme="minorHAnsi" w:cstheme="minorBidi"/>
          <w:sz w:val="22"/>
          <w:szCs w:val="22"/>
        </w:rPr>
        <w:tab/>
      </w:r>
      <w:r>
        <w:rPr>
          <w:lang w:eastAsia="ko-KR"/>
        </w:rPr>
        <w:t>Send Transmission Request message (</w:t>
      </w:r>
      <w:r w:rsidRPr="00383785">
        <w:rPr>
          <w:lang w:val="en-US" w:eastAsia="ko-KR"/>
        </w:rPr>
        <w:t xml:space="preserve">click </w:t>
      </w:r>
      <w:r>
        <w:rPr>
          <w:lang w:eastAsia="ko-KR"/>
        </w:rPr>
        <w:t xml:space="preserve">video transmission </w:t>
      </w:r>
      <w:r w:rsidRPr="00383785">
        <w:rPr>
          <w:lang w:eastAsia="ko-KR"/>
        </w:rPr>
        <w:t xml:space="preserve">send </w:t>
      </w:r>
      <w:r>
        <w:rPr>
          <w:lang w:eastAsia="ko-KR"/>
        </w:rPr>
        <w:t>button)</w:t>
      </w:r>
      <w:r>
        <w:tab/>
      </w:r>
      <w:r>
        <w:fldChar w:fldCharType="begin" w:fldLock="1"/>
      </w:r>
      <w:r>
        <w:instrText xml:space="preserve"> PAGEREF _Toc99172998 \h </w:instrText>
      </w:r>
      <w:r>
        <w:fldChar w:fldCharType="separate"/>
      </w:r>
      <w:r>
        <w:t>122</w:t>
      </w:r>
      <w:r>
        <w:fldChar w:fldCharType="end"/>
      </w:r>
    </w:p>
    <w:p w14:paraId="0808899F" w14:textId="5EE563AE" w:rsidR="008C5982" w:rsidRDefault="008C5982">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_Toc99172999 \h </w:instrText>
      </w:r>
      <w:r>
        <w:fldChar w:fldCharType="separate"/>
      </w:r>
      <w:r>
        <w:t>123</w:t>
      </w:r>
      <w:r>
        <w:fldChar w:fldCharType="end"/>
      </w:r>
    </w:p>
    <w:p w14:paraId="4A944040" w14:textId="245EBC25" w:rsidR="008C5982" w:rsidRDefault="008C5982">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_Toc99173000 \h </w:instrText>
      </w:r>
      <w:r>
        <w:fldChar w:fldCharType="separate"/>
      </w:r>
      <w:r>
        <w:t>123</w:t>
      </w:r>
      <w:r>
        <w:fldChar w:fldCharType="end"/>
      </w:r>
    </w:p>
    <w:p w14:paraId="3471A686" w14:textId="38C45193" w:rsidR="008C5982" w:rsidRDefault="008C5982">
      <w:pPr>
        <w:pStyle w:val="TOC5"/>
        <w:rPr>
          <w:rFonts w:asciiTheme="minorHAnsi" w:eastAsiaTheme="minorEastAsia" w:hAnsiTheme="minorHAnsi" w:cstheme="minorBidi"/>
          <w:sz w:val="22"/>
          <w:szCs w:val="22"/>
          <w:lang w:eastAsia="en-GB"/>
        </w:rPr>
      </w:pPr>
      <w:r w:rsidRPr="008C5982">
        <w:t>7.2.3.2.8</w:t>
      </w:r>
      <w:r w:rsidRPr="008C5982">
        <w:rPr>
          <w:rFonts w:asciiTheme="minorHAnsi" w:eastAsiaTheme="minorEastAsia" w:hAnsiTheme="minorHAnsi" w:cstheme="minorBidi"/>
          <w:sz w:val="22"/>
          <w:szCs w:val="22"/>
        </w:rPr>
        <w:tab/>
      </w:r>
      <w:r w:rsidRPr="00383785">
        <w:rPr>
          <w:lang w:val="nb-NO"/>
        </w:rPr>
        <w:t>Receiv</w:t>
      </w:r>
      <w:r w:rsidRPr="00383785">
        <w:rPr>
          <w:lang w:val="nb-NO" w:eastAsia="ko-KR"/>
        </w:rPr>
        <w:t>e</w:t>
      </w:r>
      <w:r w:rsidRPr="00383785">
        <w:rPr>
          <w:lang w:val="nb-NO"/>
        </w:rPr>
        <w:t xml:space="preserve"> RTP media (R: RTP media)</w:t>
      </w:r>
      <w:r>
        <w:tab/>
      </w:r>
      <w:r>
        <w:fldChar w:fldCharType="begin" w:fldLock="1"/>
      </w:r>
      <w:r>
        <w:instrText xml:space="preserve"> PAGEREF _Toc99173001 \h </w:instrText>
      </w:r>
      <w:r>
        <w:fldChar w:fldCharType="separate"/>
      </w:r>
      <w:r>
        <w:t>123</w:t>
      </w:r>
      <w:r>
        <w:fldChar w:fldCharType="end"/>
      </w:r>
    </w:p>
    <w:p w14:paraId="070E4344" w14:textId="65C2A472" w:rsidR="008C5982" w:rsidRDefault="008C5982">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MCVideo broadcast call established – terminating MCVideo user</w:t>
      </w:r>
      <w:r>
        <w:tab/>
      </w:r>
      <w:r>
        <w:fldChar w:fldCharType="begin" w:fldLock="1"/>
      </w:r>
      <w:r>
        <w:instrText xml:space="preserve"> PAGEREF _Toc99173002 \h </w:instrText>
      </w:r>
      <w:r>
        <w:fldChar w:fldCharType="separate"/>
      </w:r>
      <w:r>
        <w:t>123</w:t>
      </w:r>
      <w:r>
        <w:fldChar w:fldCharType="end"/>
      </w:r>
    </w:p>
    <w:p w14:paraId="49374059" w14:textId="7426E952" w:rsidR="008C5982" w:rsidRDefault="008C5982">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_Toc99173003 \h </w:instrText>
      </w:r>
      <w:r>
        <w:fldChar w:fldCharType="separate"/>
      </w:r>
      <w:r>
        <w:t>123</w:t>
      </w:r>
      <w:r>
        <w:fldChar w:fldCharType="end"/>
      </w:r>
    </w:p>
    <w:p w14:paraId="67AC7C75" w14:textId="70246204" w:rsidR="008C5982" w:rsidRDefault="008C5982">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_Toc99173004 \h </w:instrText>
      </w:r>
      <w:r>
        <w:fldChar w:fldCharType="separate"/>
      </w:r>
      <w:r>
        <w:t>123</w:t>
      </w:r>
      <w:r>
        <w:fldChar w:fldCharType="end"/>
      </w:r>
    </w:p>
    <w:p w14:paraId="5F2F8472" w14:textId="2F422453" w:rsidR="008C5982" w:rsidRDefault="008C5982">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Transmission Request message (</w:t>
      </w:r>
      <w:r w:rsidRPr="00383785">
        <w:rPr>
          <w:lang w:val="en-US"/>
        </w:rPr>
        <w:t xml:space="preserve">click </w:t>
      </w:r>
      <w:r>
        <w:rPr>
          <w:lang w:eastAsia="ko-KR"/>
        </w:rPr>
        <w:t xml:space="preserve">video transmission </w:t>
      </w:r>
      <w:r w:rsidRPr="00383785">
        <w:rPr>
          <w:lang w:val="en-US" w:eastAsia="ko-KR"/>
        </w:rPr>
        <w:t xml:space="preserve">send </w:t>
      </w:r>
      <w:r>
        <w:t>button)</w:t>
      </w:r>
      <w:r>
        <w:tab/>
      </w:r>
      <w:r>
        <w:fldChar w:fldCharType="begin" w:fldLock="1"/>
      </w:r>
      <w:r>
        <w:instrText xml:space="preserve"> PAGEREF _Toc99173005 \h </w:instrText>
      </w:r>
      <w:r>
        <w:fldChar w:fldCharType="separate"/>
      </w:r>
      <w:r>
        <w:t>124</w:t>
      </w:r>
      <w:r>
        <w:fldChar w:fldCharType="end"/>
      </w:r>
    </w:p>
    <w:p w14:paraId="3CF8F17D" w14:textId="19BC997E" w:rsidR="008C5982" w:rsidRDefault="008C5982">
      <w:pPr>
        <w:pStyle w:val="TOC5"/>
        <w:rPr>
          <w:rFonts w:asciiTheme="minorHAnsi" w:eastAsiaTheme="minorEastAsia" w:hAnsiTheme="minorHAnsi" w:cstheme="minorBidi"/>
          <w:sz w:val="22"/>
          <w:szCs w:val="22"/>
          <w:lang w:eastAsia="en-GB"/>
        </w:rPr>
      </w:pPr>
      <w:r w:rsidRPr="008C5982">
        <w:t>7.2.3.3.3</w:t>
      </w:r>
      <w:r w:rsidRPr="008C5982">
        <w:rPr>
          <w:rFonts w:asciiTheme="minorHAnsi" w:eastAsiaTheme="minorEastAsia" w:hAnsiTheme="minorHAnsi" w:cstheme="minorBidi"/>
          <w:sz w:val="22"/>
          <w:szCs w:val="22"/>
          <w:lang w:eastAsia="en-GB"/>
        </w:rPr>
        <w:tab/>
      </w:r>
      <w:r w:rsidRPr="00383785">
        <w:rPr>
          <w:lang w:val="nb-NO"/>
        </w:rPr>
        <w:t>Receiv</w:t>
      </w:r>
      <w:r w:rsidRPr="00383785">
        <w:rPr>
          <w:lang w:val="nb-NO" w:eastAsia="ko-KR"/>
        </w:rPr>
        <w:t>e</w:t>
      </w:r>
      <w:r w:rsidRPr="00383785">
        <w:rPr>
          <w:lang w:val="nb-NO"/>
        </w:rPr>
        <w:t xml:space="preserve"> RTP media (R: RTP media)</w:t>
      </w:r>
      <w:r>
        <w:tab/>
      </w:r>
      <w:r>
        <w:fldChar w:fldCharType="begin" w:fldLock="1"/>
      </w:r>
      <w:r>
        <w:instrText xml:space="preserve"> PAGEREF _Toc99173006 \h </w:instrText>
      </w:r>
      <w:r>
        <w:fldChar w:fldCharType="separate"/>
      </w:r>
      <w:r>
        <w:t>124</w:t>
      </w:r>
      <w:r>
        <w:fldChar w:fldCharType="end"/>
      </w:r>
    </w:p>
    <w:p w14:paraId="35552DB7" w14:textId="23BEB0EB" w:rsidR="008C5982" w:rsidRDefault="008C5982">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_Toc99173007 \h </w:instrText>
      </w:r>
      <w:r>
        <w:fldChar w:fldCharType="separate"/>
      </w:r>
      <w:r>
        <w:t>124</w:t>
      </w:r>
      <w:r>
        <w:fldChar w:fldCharType="end"/>
      </w:r>
    </w:p>
    <w:p w14:paraId="1FC78F23" w14:textId="107E801F" w:rsidR="008C5982" w:rsidRDefault="008C5982">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_Toc99173008 \h </w:instrText>
      </w:r>
      <w:r>
        <w:fldChar w:fldCharType="separate"/>
      </w:r>
      <w:r>
        <w:t>124</w:t>
      </w:r>
      <w:r>
        <w:fldChar w:fldCharType="end"/>
      </w:r>
    </w:p>
    <w:p w14:paraId="45CAFA65" w14:textId="32A3EE84" w:rsidR="008C5982" w:rsidRDefault="008C5982">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_Toc99173009 \h </w:instrText>
      </w:r>
      <w:r>
        <w:fldChar w:fldCharType="separate"/>
      </w:r>
      <w:r>
        <w:t>125</w:t>
      </w:r>
      <w:r>
        <w:fldChar w:fldCharType="end"/>
      </w:r>
    </w:p>
    <w:p w14:paraId="16F4D5E0" w14:textId="2EA92275" w:rsidR="008C5982" w:rsidRDefault="008C5982">
      <w:pPr>
        <w:pStyle w:val="TOC5"/>
        <w:rPr>
          <w:rFonts w:asciiTheme="minorHAnsi" w:eastAsiaTheme="minorEastAsia" w:hAnsiTheme="minorHAnsi" w:cstheme="minorBidi"/>
          <w:sz w:val="22"/>
          <w:szCs w:val="22"/>
          <w:lang w:eastAsia="en-GB"/>
        </w:rPr>
      </w:pPr>
      <w:r>
        <w:t>7.2.3.3.7</w:t>
      </w:r>
      <w:r>
        <w:rPr>
          <w:rFonts w:asciiTheme="minorHAnsi" w:eastAsiaTheme="minorEastAsia" w:hAnsiTheme="minorHAnsi" w:cstheme="minorBidi"/>
          <w:sz w:val="22"/>
          <w:szCs w:val="22"/>
        </w:rPr>
        <w:tab/>
      </w:r>
      <w:r>
        <w:rPr>
          <w:lang w:eastAsia="ko-KR"/>
        </w:rPr>
        <w:t>T</w:t>
      </w:r>
      <w:r>
        <w:t>imer T230 (Inactivity) expired</w:t>
      </w:r>
      <w:r>
        <w:tab/>
      </w:r>
      <w:r>
        <w:fldChar w:fldCharType="begin" w:fldLock="1"/>
      </w:r>
      <w:r>
        <w:instrText xml:space="preserve"> PAGEREF _Toc99173010 \h </w:instrText>
      </w:r>
      <w:r>
        <w:fldChar w:fldCharType="separate"/>
      </w:r>
      <w:r>
        <w:t>125</w:t>
      </w:r>
      <w:r>
        <w:fldChar w:fldCharType="end"/>
      </w:r>
    </w:p>
    <w:p w14:paraId="49BDBC67" w14:textId="54A801EE" w:rsidR="008C5982" w:rsidRDefault="008C5982">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_Toc99173011 \h </w:instrText>
      </w:r>
      <w:r>
        <w:fldChar w:fldCharType="separate"/>
      </w:r>
      <w:r>
        <w:t>125</w:t>
      </w:r>
      <w:r>
        <w:fldChar w:fldCharType="end"/>
      </w:r>
    </w:p>
    <w:p w14:paraId="0EF1A6F2" w14:textId="5257CA22" w:rsidR="008C5982" w:rsidRDefault="008C5982">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_Toc99173012 \h </w:instrText>
      </w:r>
      <w:r>
        <w:fldChar w:fldCharType="separate"/>
      </w:r>
      <w:r>
        <w:t>125</w:t>
      </w:r>
      <w:r>
        <w:fldChar w:fldCharType="end"/>
      </w:r>
    </w:p>
    <w:p w14:paraId="679E3820" w14:textId="3D836949" w:rsidR="008C5982" w:rsidRDefault="008C5982">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Transmission Request message (</w:t>
      </w:r>
      <w:r w:rsidRPr="00383785">
        <w:rPr>
          <w:lang w:val="en-US"/>
        </w:rPr>
        <w:t xml:space="preserve">click </w:t>
      </w:r>
      <w:r>
        <w:rPr>
          <w:lang w:eastAsia="ko-KR"/>
        </w:rPr>
        <w:t xml:space="preserve">video transmission </w:t>
      </w:r>
      <w:r w:rsidRPr="00383785">
        <w:rPr>
          <w:lang w:val="en-US" w:eastAsia="ko-KR"/>
        </w:rPr>
        <w:t xml:space="preserve">send </w:t>
      </w:r>
      <w:r>
        <w:t>button)</w:t>
      </w:r>
      <w:r>
        <w:tab/>
      </w:r>
      <w:r>
        <w:fldChar w:fldCharType="begin" w:fldLock="1"/>
      </w:r>
      <w:r>
        <w:instrText xml:space="preserve"> PAGEREF _Toc99173013 \h </w:instrText>
      </w:r>
      <w:r>
        <w:fldChar w:fldCharType="separate"/>
      </w:r>
      <w:r>
        <w:t>125</w:t>
      </w:r>
      <w:r>
        <w:fldChar w:fldCharType="end"/>
      </w:r>
    </w:p>
    <w:p w14:paraId="3BDC15E4" w14:textId="650533D2" w:rsidR="008C5982" w:rsidRDefault="008C5982">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_Toc99173014 \h </w:instrText>
      </w:r>
      <w:r>
        <w:fldChar w:fldCharType="separate"/>
      </w:r>
      <w:r>
        <w:t>126</w:t>
      </w:r>
      <w:r>
        <w:fldChar w:fldCharType="end"/>
      </w:r>
    </w:p>
    <w:p w14:paraId="0540A5BF" w14:textId="6AF981C8" w:rsidR="008C5982" w:rsidRDefault="008C5982">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Receive Transmission Arbitration Release message (R: Transmission Arbitration Release)</w:t>
      </w:r>
      <w:r>
        <w:tab/>
      </w:r>
      <w:r>
        <w:fldChar w:fldCharType="begin" w:fldLock="1"/>
      </w:r>
      <w:r>
        <w:instrText xml:space="preserve"> PAGEREF _Toc99173015 \h </w:instrText>
      </w:r>
      <w:r>
        <w:fldChar w:fldCharType="separate"/>
      </w:r>
      <w:r>
        <w:t>126</w:t>
      </w:r>
      <w:r>
        <w:fldChar w:fldCharType="end"/>
      </w:r>
    </w:p>
    <w:p w14:paraId="1C2342AB" w14:textId="68E31657" w:rsidR="008C5982" w:rsidRDefault="008C5982">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_Toc99173016 \h </w:instrText>
      </w:r>
      <w:r>
        <w:fldChar w:fldCharType="separate"/>
      </w:r>
      <w:r>
        <w:t>126</w:t>
      </w:r>
      <w:r>
        <w:fldChar w:fldCharType="end"/>
      </w:r>
    </w:p>
    <w:p w14:paraId="0FC14908" w14:textId="704BE914" w:rsidR="008C5982" w:rsidRDefault="008C5982">
      <w:pPr>
        <w:pStyle w:val="TOC5"/>
        <w:rPr>
          <w:rFonts w:asciiTheme="minorHAnsi" w:eastAsiaTheme="minorEastAsia" w:hAnsiTheme="minorHAnsi" w:cstheme="minorBidi"/>
          <w:sz w:val="22"/>
          <w:szCs w:val="22"/>
          <w:lang w:eastAsia="en-GB"/>
        </w:rPr>
      </w:pPr>
      <w:r>
        <w:t>7.2.3.4.6</w:t>
      </w:r>
      <w:r>
        <w:rPr>
          <w:rFonts w:asciiTheme="minorHAnsi" w:eastAsiaTheme="minorEastAsia" w:hAnsiTheme="minorHAnsi" w:cstheme="minorBid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_Toc99173017 \h </w:instrText>
      </w:r>
      <w:r>
        <w:fldChar w:fldCharType="separate"/>
      </w:r>
      <w:r>
        <w:t>126</w:t>
      </w:r>
      <w:r>
        <w:fldChar w:fldCharType="end"/>
      </w:r>
    </w:p>
    <w:p w14:paraId="051B6026" w14:textId="76666FE7" w:rsidR="008C5982" w:rsidRDefault="008C5982">
      <w:pPr>
        <w:pStyle w:val="TOC5"/>
        <w:rPr>
          <w:rFonts w:asciiTheme="minorHAnsi" w:eastAsiaTheme="minorEastAsia" w:hAnsiTheme="minorHAnsi" w:cstheme="minorBidi"/>
          <w:sz w:val="22"/>
          <w:szCs w:val="22"/>
          <w:lang w:eastAsia="en-GB"/>
        </w:rPr>
      </w:pPr>
      <w:r w:rsidRPr="008C5982">
        <w:t>7.2.3.4.7</w:t>
      </w:r>
      <w:r w:rsidRPr="008C5982">
        <w:rPr>
          <w:rFonts w:asciiTheme="minorHAnsi" w:eastAsiaTheme="minorEastAsia" w:hAnsiTheme="minorHAnsi" w:cstheme="minorBidi"/>
          <w:sz w:val="22"/>
          <w:szCs w:val="22"/>
          <w:lang w:eastAsia="en-GB"/>
        </w:rPr>
        <w:tab/>
      </w:r>
      <w:r w:rsidRPr="00383785">
        <w:rPr>
          <w:lang w:val="nb-NO"/>
        </w:rPr>
        <w:t>Receive RTP media (R: RTP media)</w:t>
      </w:r>
      <w:r>
        <w:tab/>
      </w:r>
      <w:r>
        <w:fldChar w:fldCharType="begin" w:fldLock="1"/>
      </w:r>
      <w:r>
        <w:instrText xml:space="preserve"> PAGEREF _Toc99173018 \h </w:instrText>
      </w:r>
      <w:r>
        <w:fldChar w:fldCharType="separate"/>
      </w:r>
      <w:r>
        <w:t>127</w:t>
      </w:r>
      <w:r>
        <w:fldChar w:fldCharType="end"/>
      </w:r>
    </w:p>
    <w:p w14:paraId="064433AD" w14:textId="12457030" w:rsidR="008C5982" w:rsidRDefault="008C5982">
      <w:pPr>
        <w:pStyle w:val="TOC5"/>
        <w:rPr>
          <w:rFonts w:asciiTheme="minorHAnsi" w:eastAsiaTheme="minorEastAsia" w:hAnsiTheme="minorHAnsi" w:cstheme="minorBidi"/>
          <w:sz w:val="22"/>
          <w:szCs w:val="22"/>
          <w:lang w:eastAsia="en-GB"/>
        </w:rPr>
      </w:pPr>
      <w:r>
        <w:t>7.2.3.</w:t>
      </w:r>
      <w:r>
        <w:rPr>
          <w:lang w:eastAsia="ko-KR"/>
        </w:rPr>
        <w:t>4.8</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_Toc99173019 \h </w:instrText>
      </w:r>
      <w:r>
        <w:fldChar w:fldCharType="separate"/>
      </w:r>
      <w:r>
        <w:t>127</w:t>
      </w:r>
      <w:r>
        <w:fldChar w:fldCharType="end"/>
      </w:r>
    </w:p>
    <w:p w14:paraId="017F2B39" w14:textId="3396A109" w:rsidR="008C5982" w:rsidRDefault="008C5982">
      <w:pPr>
        <w:pStyle w:val="TOC5"/>
        <w:rPr>
          <w:rFonts w:asciiTheme="minorHAnsi" w:eastAsiaTheme="minorEastAsia" w:hAnsiTheme="minorHAnsi" w:cstheme="minorBidi"/>
          <w:sz w:val="22"/>
          <w:szCs w:val="22"/>
          <w:lang w:eastAsia="en-GB"/>
        </w:rPr>
      </w:pPr>
      <w:r>
        <w:t>7.2.3.4.9</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_Toc99173020 \h </w:instrText>
      </w:r>
      <w:r>
        <w:fldChar w:fldCharType="separate"/>
      </w:r>
      <w:r>
        <w:t>127</w:t>
      </w:r>
      <w:r>
        <w:fldChar w:fldCharType="end"/>
      </w:r>
    </w:p>
    <w:p w14:paraId="06A9E61A" w14:textId="1AFC29FD" w:rsidR="008C5982" w:rsidRDefault="008C5982">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transmission arbitration'</w:t>
      </w:r>
      <w:r>
        <w:tab/>
      </w:r>
      <w:r>
        <w:fldChar w:fldCharType="begin" w:fldLock="1"/>
      </w:r>
      <w:r>
        <w:instrText xml:space="preserve"> PAGEREF _Toc99173021 \h </w:instrText>
      </w:r>
      <w:r>
        <w:fldChar w:fldCharType="separate"/>
      </w:r>
      <w:r>
        <w:t>128</w:t>
      </w:r>
      <w:r>
        <w:fldChar w:fldCharType="end"/>
      </w:r>
    </w:p>
    <w:p w14:paraId="3EED365C" w14:textId="108E5E47" w:rsidR="008C5982" w:rsidRDefault="008C5982">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_Toc99173022 \h </w:instrText>
      </w:r>
      <w:r>
        <w:fldChar w:fldCharType="separate"/>
      </w:r>
      <w:r>
        <w:t>128</w:t>
      </w:r>
      <w:r>
        <w:fldChar w:fldCharType="end"/>
      </w:r>
    </w:p>
    <w:p w14:paraId="2D4B2E43" w14:textId="794B932E" w:rsidR="008C5982" w:rsidRDefault="008C5982">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_Toc99173023 \h </w:instrText>
      </w:r>
      <w:r>
        <w:fldChar w:fldCharType="separate"/>
      </w:r>
      <w:r>
        <w:t>128</w:t>
      </w:r>
      <w:r>
        <w:fldChar w:fldCharType="end"/>
      </w:r>
    </w:p>
    <w:p w14:paraId="383A9BD4" w14:textId="1C1FDF2D" w:rsidR="008C5982" w:rsidRDefault="008C5982">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_Toc99173024 \h </w:instrText>
      </w:r>
      <w:r>
        <w:fldChar w:fldCharType="separate"/>
      </w:r>
      <w:r>
        <w:t>128</w:t>
      </w:r>
      <w:r>
        <w:fldChar w:fldCharType="end"/>
      </w:r>
    </w:p>
    <w:p w14:paraId="3B78E58A" w14:textId="0B3F4C63"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_Toc99173025 \h </w:instrText>
      </w:r>
      <w:r>
        <w:fldChar w:fldCharType="separate"/>
      </w:r>
      <w:r>
        <w:t>128</w:t>
      </w:r>
      <w:r>
        <w:fldChar w:fldCharType="end"/>
      </w:r>
    </w:p>
    <w:p w14:paraId="280AAA96" w14:textId="4B4744C7"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Transmission Arbitration Release message (</w:t>
      </w:r>
      <w:r w:rsidRPr="00383785">
        <w:rPr>
          <w:lang w:val="en-US"/>
        </w:rPr>
        <w:t xml:space="preserve">click </w:t>
      </w:r>
      <w:r w:rsidRPr="00383785">
        <w:rPr>
          <w:lang w:eastAsia="ko-KR"/>
        </w:rPr>
        <w:t>video transmission</w:t>
      </w:r>
      <w:r>
        <w:rPr>
          <w:lang w:eastAsia="ko-KR"/>
        </w:rPr>
        <w:t xml:space="preserve"> </w:t>
      </w:r>
      <w:r w:rsidRPr="00383785">
        <w:rPr>
          <w:lang w:val="en-US" w:eastAsia="ko-KR"/>
        </w:rPr>
        <w:t xml:space="preserve">end </w:t>
      </w:r>
      <w:r>
        <w:rPr>
          <w:lang w:eastAsia="ko-KR"/>
        </w:rPr>
        <w:t>button with empty transmitter list</w:t>
      </w:r>
      <w:r>
        <w:t>)</w:t>
      </w:r>
      <w:r>
        <w:tab/>
      </w:r>
      <w:r>
        <w:fldChar w:fldCharType="begin" w:fldLock="1"/>
      </w:r>
      <w:r>
        <w:instrText xml:space="preserve"> PAGEREF _Toc99173026 \h </w:instrText>
      </w:r>
      <w:r>
        <w:fldChar w:fldCharType="separate"/>
      </w:r>
      <w:r>
        <w:t>129</w:t>
      </w:r>
      <w:r>
        <w:fldChar w:fldCharType="end"/>
      </w:r>
    </w:p>
    <w:p w14:paraId="3C3F12F6" w14:textId="0032EE62" w:rsidR="008C5982" w:rsidRDefault="008C5982">
      <w:pPr>
        <w:pStyle w:val="TOC5"/>
        <w:rPr>
          <w:rFonts w:asciiTheme="minorHAnsi" w:eastAsiaTheme="minorEastAsia" w:hAnsiTheme="minorHAnsi" w:cstheme="minorBidi"/>
          <w:sz w:val="22"/>
          <w:szCs w:val="22"/>
          <w:lang w:eastAsia="en-GB"/>
        </w:rPr>
      </w:pPr>
      <w:r>
        <w:lastRenderedPageBreak/>
        <w:t>7.2.3.</w:t>
      </w:r>
      <w:r>
        <w:rPr>
          <w:lang w:eastAsia="ko-KR"/>
        </w:rPr>
        <w:t>5</w:t>
      </w:r>
      <w:r>
        <w:t>.6</w:t>
      </w:r>
      <w:r>
        <w:rPr>
          <w:rFonts w:asciiTheme="minorHAnsi" w:eastAsiaTheme="minorEastAsia" w:hAnsiTheme="minorHAnsi" w:cstheme="minorBidi"/>
          <w:sz w:val="22"/>
          <w:szCs w:val="22"/>
          <w:lang w:eastAsia="en-GB"/>
        </w:rPr>
        <w:tab/>
      </w:r>
      <w:r>
        <w:t>Send Transmission Arbitration Release message (</w:t>
      </w:r>
      <w:r w:rsidRPr="00383785">
        <w:rPr>
          <w:lang w:val="en-US"/>
        </w:rPr>
        <w:t xml:space="preserve">click </w:t>
      </w:r>
      <w:r w:rsidRPr="00383785">
        <w:rPr>
          <w:lang w:eastAsia="ko-KR"/>
        </w:rPr>
        <w:t>video transmission</w:t>
      </w:r>
      <w:r>
        <w:rPr>
          <w:lang w:eastAsia="ko-KR"/>
        </w:rPr>
        <w:t xml:space="preserve"> </w:t>
      </w:r>
      <w:r w:rsidRPr="00383785">
        <w:rPr>
          <w:lang w:val="en-US" w:eastAsia="ko-KR"/>
        </w:rPr>
        <w:t xml:space="preserve">end </w:t>
      </w:r>
      <w:r>
        <w:rPr>
          <w:lang w:eastAsia="ko-KR"/>
        </w:rPr>
        <w:t xml:space="preserve">button with non-empty </w:t>
      </w:r>
      <w:r w:rsidRPr="00383785">
        <w:rPr>
          <w:lang w:val="en-US" w:eastAsia="ko-KR"/>
        </w:rPr>
        <w:t>transmitter</w:t>
      </w:r>
      <w:r>
        <w:rPr>
          <w:lang w:eastAsia="ko-KR"/>
        </w:rPr>
        <w:t xml:space="preserve"> list</w:t>
      </w:r>
      <w:r>
        <w:t>)</w:t>
      </w:r>
      <w:r>
        <w:tab/>
      </w:r>
      <w:r>
        <w:fldChar w:fldCharType="begin" w:fldLock="1"/>
      </w:r>
      <w:r>
        <w:instrText xml:space="preserve"> PAGEREF _Toc99173027 \h </w:instrText>
      </w:r>
      <w:r>
        <w:fldChar w:fldCharType="separate"/>
      </w:r>
      <w:r>
        <w:t>129</w:t>
      </w:r>
      <w:r>
        <w:fldChar w:fldCharType="end"/>
      </w:r>
    </w:p>
    <w:p w14:paraId="5AC7325E" w14:textId="1F047AFD"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_Toc99173028 \h </w:instrText>
      </w:r>
      <w:r>
        <w:fldChar w:fldCharType="separate"/>
      </w:r>
      <w:r>
        <w:t>129</w:t>
      </w:r>
      <w:r>
        <w:fldChar w:fldCharType="end"/>
      </w:r>
    </w:p>
    <w:p w14:paraId="26E43989" w14:textId="426091A2"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8</w:t>
      </w:r>
      <w:r>
        <w:rPr>
          <w:rFonts w:asciiTheme="minorHAnsi" w:eastAsiaTheme="minorEastAsia" w:hAnsiTheme="minorHAnsi" w:cstheme="minorBid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_Toc99173029 \h </w:instrText>
      </w:r>
      <w:r>
        <w:fldChar w:fldCharType="separate"/>
      </w:r>
      <w:r>
        <w:t>130</w:t>
      </w:r>
      <w:r>
        <w:fldChar w:fldCharType="end"/>
      </w:r>
    </w:p>
    <w:p w14:paraId="1C7FFA23" w14:textId="5D4641F6"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_Toc99173030 \h </w:instrText>
      </w:r>
      <w:r>
        <w:fldChar w:fldCharType="separate"/>
      </w:r>
      <w:r>
        <w:t>131</w:t>
      </w:r>
      <w:r>
        <w:fldChar w:fldCharType="end"/>
      </w:r>
    </w:p>
    <w:p w14:paraId="74ABE17C" w14:textId="1D048F23"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_Toc99173031 \h </w:instrText>
      </w:r>
      <w:r>
        <w:fldChar w:fldCharType="separate"/>
      </w:r>
      <w:r>
        <w:t>131</w:t>
      </w:r>
      <w:r>
        <w:fldChar w:fldCharType="end"/>
      </w:r>
    </w:p>
    <w:p w14:paraId="00F64AE9" w14:textId="65B6835C" w:rsidR="008C5982" w:rsidRDefault="008C5982">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_Toc99173032 \h </w:instrText>
      </w:r>
      <w:r>
        <w:fldChar w:fldCharType="separate"/>
      </w:r>
      <w:r>
        <w:t>131</w:t>
      </w:r>
      <w:r>
        <w:fldChar w:fldCharType="end"/>
      </w:r>
    </w:p>
    <w:p w14:paraId="03A47FAD" w14:textId="056FE556" w:rsidR="008C5982" w:rsidRDefault="008C5982">
      <w:pPr>
        <w:pStyle w:val="TOC5"/>
        <w:rPr>
          <w:rFonts w:asciiTheme="minorHAnsi" w:eastAsiaTheme="minorEastAsia" w:hAnsiTheme="minorHAnsi" w:cstheme="minorBidi"/>
          <w:sz w:val="22"/>
          <w:szCs w:val="22"/>
          <w:lang w:eastAsia="en-GB"/>
        </w:rPr>
      </w:pPr>
      <w:r w:rsidRPr="008C5982">
        <w:t>7.2.3.5.12</w:t>
      </w:r>
      <w:r w:rsidRPr="008C5982">
        <w:rPr>
          <w:rFonts w:asciiTheme="minorHAnsi" w:eastAsiaTheme="minorEastAsia" w:hAnsiTheme="minorHAnsi" w:cstheme="minorBidi"/>
          <w:sz w:val="22"/>
          <w:szCs w:val="22"/>
          <w:lang w:eastAsia="en-GB"/>
        </w:rPr>
        <w:tab/>
      </w:r>
      <w:r w:rsidRPr="00383785">
        <w:rPr>
          <w:lang w:val="nb-NO"/>
        </w:rPr>
        <w:t>Receive RTP media (R: RTP media)</w:t>
      </w:r>
      <w:r>
        <w:tab/>
      </w:r>
      <w:r>
        <w:fldChar w:fldCharType="begin" w:fldLock="1"/>
      </w:r>
      <w:r>
        <w:instrText xml:space="preserve"> PAGEREF _Toc99173033 \h </w:instrText>
      </w:r>
      <w:r>
        <w:fldChar w:fldCharType="separate"/>
      </w:r>
      <w:r>
        <w:t>131</w:t>
      </w:r>
      <w:r>
        <w:fldChar w:fldCharType="end"/>
      </w:r>
    </w:p>
    <w:p w14:paraId="58C2B7B6" w14:textId="53973583" w:rsidR="008C5982" w:rsidRDefault="008C5982">
      <w:pPr>
        <w:pStyle w:val="TOC5"/>
        <w:rPr>
          <w:rFonts w:asciiTheme="minorHAnsi" w:eastAsiaTheme="minorEastAsia" w:hAnsiTheme="minorHAnsi" w:cstheme="minorBidi"/>
          <w:sz w:val="22"/>
          <w:szCs w:val="22"/>
          <w:lang w:eastAsia="en-GB"/>
        </w:rPr>
      </w:pPr>
      <w:r>
        <w:t>7.2.3.5.</w:t>
      </w:r>
      <w:r>
        <w:rPr>
          <w:lang w:eastAsia="ko-KR"/>
        </w:rPr>
        <w:t>13</w:t>
      </w:r>
      <w:r>
        <w:rPr>
          <w:rFonts w:asciiTheme="minorHAnsi" w:eastAsiaTheme="minorEastAsia" w:hAnsiTheme="minorHAnsi" w:cstheme="minorBid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_Toc99173034 \h </w:instrText>
      </w:r>
      <w:r>
        <w:fldChar w:fldCharType="separate"/>
      </w:r>
      <w:r>
        <w:t>132</w:t>
      </w:r>
      <w:r>
        <w:fldChar w:fldCharType="end"/>
      </w:r>
    </w:p>
    <w:p w14:paraId="410E985E" w14:textId="1F336637" w:rsidR="008C5982" w:rsidRDefault="008C5982">
      <w:pPr>
        <w:pStyle w:val="TOC5"/>
        <w:rPr>
          <w:rFonts w:asciiTheme="minorHAnsi" w:eastAsiaTheme="minorEastAsia" w:hAnsiTheme="minorHAnsi" w:cstheme="minorBidi"/>
          <w:sz w:val="22"/>
          <w:szCs w:val="22"/>
          <w:lang w:eastAsia="en-GB"/>
        </w:rPr>
      </w:pPr>
      <w:r>
        <w:t>7.2.3.5.</w:t>
      </w:r>
      <w:r>
        <w:rPr>
          <w:lang w:eastAsia="ko-KR"/>
        </w:rPr>
        <w:t>14</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_Toc99173035 \h </w:instrText>
      </w:r>
      <w:r>
        <w:fldChar w:fldCharType="separate"/>
      </w:r>
      <w:r>
        <w:t>132</w:t>
      </w:r>
      <w:r>
        <w:fldChar w:fldCharType="end"/>
      </w:r>
    </w:p>
    <w:p w14:paraId="67F8212B" w14:textId="30F3376A" w:rsidR="008C5982" w:rsidRDefault="008C5982">
      <w:pPr>
        <w:pStyle w:val="TOC5"/>
        <w:rPr>
          <w:rFonts w:asciiTheme="minorHAnsi" w:eastAsiaTheme="minorEastAsia" w:hAnsiTheme="minorHAnsi" w:cstheme="minorBidi"/>
          <w:sz w:val="22"/>
          <w:szCs w:val="22"/>
          <w:lang w:eastAsia="en-GB"/>
        </w:rPr>
      </w:pPr>
      <w:r>
        <w:t>7.2.3.5.15</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_Toc99173036 \h </w:instrText>
      </w:r>
      <w:r>
        <w:fldChar w:fldCharType="separate"/>
      </w:r>
      <w:r>
        <w:t>132</w:t>
      </w:r>
      <w:r>
        <w:fldChar w:fldCharType="end"/>
      </w:r>
    </w:p>
    <w:p w14:paraId="351D525A" w14:textId="633FE333" w:rsidR="008C5982" w:rsidRDefault="008C5982">
      <w:pPr>
        <w:pStyle w:val="TOC4"/>
        <w:rPr>
          <w:rFonts w:asciiTheme="minorHAnsi" w:eastAsiaTheme="minorEastAsia" w:hAnsiTheme="minorHAnsi" w:cstheme="minorBidi"/>
          <w:sz w:val="22"/>
          <w:szCs w:val="22"/>
          <w:lang w:eastAsia="en-GB"/>
        </w:rPr>
      </w:pPr>
      <w:r>
        <w:t>7.2.3.</w:t>
      </w:r>
      <w:r>
        <w:rPr>
          <w:lang w:eastAsia="ko-KR"/>
        </w:rPr>
        <w:t>6</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_Toc99173037 \h </w:instrText>
      </w:r>
      <w:r>
        <w:fldChar w:fldCharType="separate"/>
      </w:r>
      <w:r>
        <w:t>133</w:t>
      </w:r>
      <w:r>
        <w:fldChar w:fldCharType="end"/>
      </w:r>
    </w:p>
    <w:p w14:paraId="40ED1778" w14:textId="482FE9DE" w:rsidR="008C5982" w:rsidRDefault="008C5982">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_Toc99173038 \h </w:instrText>
      </w:r>
      <w:r>
        <w:fldChar w:fldCharType="separate"/>
      </w:r>
      <w:r>
        <w:t>133</w:t>
      </w:r>
      <w:r>
        <w:fldChar w:fldCharType="end"/>
      </w:r>
    </w:p>
    <w:p w14:paraId="62AA2917" w14:textId="4612A6FA" w:rsidR="008C5982" w:rsidRDefault="008C5982">
      <w:pPr>
        <w:pStyle w:val="TOC5"/>
        <w:rPr>
          <w:rFonts w:asciiTheme="minorHAnsi" w:eastAsiaTheme="minorEastAsia" w:hAnsiTheme="minorHAnsi" w:cstheme="minorBidi"/>
          <w:sz w:val="22"/>
          <w:szCs w:val="22"/>
          <w:lang w:eastAsia="en-GB"/>
        </w:rPr>
      </w:pPr>
      <w:r>
        <w:t>7.2.3.</w:t>
      </w:r>
      <w:r>
        <w:rPr>
          <w:lang w:eastAsia="ko-KR"/>
        </w:rPr>
        <w:t>6</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_Toc99173039 \h </w:instrText>
      </w:r>
      <w:r>
        <w:fldChar w:fldCharType="separate"/>
      </w:r>
      <w:r>
        <w:t>133</w:t>
      </w:r>
      <w:r>
        <w:fldChar w:fldCharType="end"/>
      </w:r>
    </w:p>
    <w:p w14:paraId="34F730AC" w14:textId="5DDA223C" w:rsidR="008C5982" w:rsidRDefault="008C5982">
      <w:pPr>
        <w:pStyle w:val="TOC5"/>
        <w:rPr>
          <w:rFonts w:asciiTheme="minorHAnsi" w:eastAsiaTheme="minorEastAsia" w:hAnsiTheme="minorHAnsi" w:cstheme="minorBidi"/>
          <w:sz w:val="22"/>
          <w:szCs w:val="22"/>
          <w:lang w:eastAsia="en-GB"/>
        </w:rPr>
      </w:pPr>
      <w:r>
        <w:t>7.2.3.6.3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_Toc99173040 \h </w:instrText>
      </w:r>
      <w:r>
        <w:fldChar w:fldCharType="separate"/>
      </w:r>
      <w:r>
        <w:t>133</w:t>
      </w:r>
      <w:r>
        <w:fldChar w:fldCharType="end"/>
      </w:r>
    </w:p>
    <w:p w14:paraId="0A12FDBF" w14:textId="4FEFBC2E" w:rsidR="008C5982" w:rsidRDefault="008C5982">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rPr>
          <w:lang w:eastAsia="ko-KR"/>
        </w:rPr>
        <w:t>Send</w:t>
      </w:r>
      <w:r>
        <w:t xml:space="preserve"> Transmission Release message (</w:t>
      </w:r>
      <w:r w:rsidRPr="00383785">
        <w:rPr>
          <w:lang w:val="en-US"/>
        </w:rPr>
        <w:t xml:space="preserve">click </w:t>
      </w:r>
      <w:r w:rsidRPr="00383785">
        <w:rPr>
          <w:lang w:eastAsia="ko-KR"/>
        </w:rPr>
        <w:t>video transmission</w:t>
      </w:r>
      <w:r>
        <w:rPr>
          <w:lang w:eastAsia="ko-KR"/>
        </w:rPr>
        <w:t xml:space="preserve"> </w:t>
      </w:r>
      <w:r w:rsidRPr="00383785">
        <w:rPr>
          <w:lang w:val="en-US" w:eastAsia="ko-KR"/>
        </w:rPr>
        <w:t xml:space="preserve">end </w:t>
      </w:r>
      <w:r>
        <w:rPr>
          <w:lang w:eastAsia="ko-KR"/>
        </w:rPr>
        <w:t>button</w:t>
      </w:r>
      <w:r>
        <w:t>)</w:t>
      </w:r>
      <w:r>
        <w:tab/>
      </w:r>
      <w:r>
        <w:fldChar w:fldCharType="begin" w:fldLock="1"/>
      </w:r>
      <w:r>
        <w:instrText xml:space="preserve"> PAGEREF _Toc99173041 \h </w:instrText>
      </w:r>
      <w:r>
        <w:fldChar w:fldCharType="separate"/>
      </w:r>
      <w:r>
        <w:t>133</w:t>
      </w:r>
      <w:r>
        <w:fldChar w:fldCharType="end"/>
      </w:r>
    </w:p>
    <w:p w14:paraId="159D31E6" w14:textId="3340D61B" w:rsidR="008C5982" w:rsidRDefault="008C5982">
      <w:pPr>
        <w:pStyle w:val="TOC5"/>
        <w:rPr>
          <w:rFonts w:asciiTheme="minorHAnsi" w:eastAsiaTheme="minorEastAsia" w:hAnsiTheme="minorHAnsi" w:cstheme="minorBidi"/>
          <w:sz w:val="22"/>
          <w:szCs w:val="22"/>
          <w:lang w:eastAsia="en-GB"/>
        </w:rPr>
      </w:pPr>
      <w:r w:rsidRPr="008C5982">
        <w:t>7.2.3.6.5</w:t>
      </w:r>
      <w:r w:rsidRPr="008C5982">
        <w:rPr>
          <w:rFonts w:asciiTheme="minorHAnsi" w:eastAsiaTheme="minorEastAsia" w:hAnsiTheme="minorHAnsi" w:cstheme="minorBidi"/>
          <w:sz w:val="22"/>
          <w:szCs w:val="22"/>
          <w:lang w:eastAsia="en-GB"/>
        </w:rPr>
        <w:tab/>
      </w:r>
      <w:r w:rsidRPr="00383785">
        <w:rPr>
          <w:lang w:val="nb-NO"/>
        </w:rPr>
        <w:t>Receive RTP media (R: RTP media)</w:t>
      </w:r>
      <w:r>
        <w:tab/>
      </w:r>
      <w:r>
        <w:fldChar w:fldCharType="begin" w:fldLock="1"/>
      </w:r>
      <w:r>
        <w:instrText xml:space="preserve"> PAGEREF _Toc99173042 \h </w:instrText>
      </w:r>
      <w:r>
        <w:fldChar w:fldCharType="separate"/>
      </w:r>
      <w:r>
        <w:t>133</w:t>
      </w:r>
      <w:r>
        <w:fldChar w:fldCharType="end"/>
      </w:r>
    </w:p>
    <w:p w14:paraId="4A901028" w14:textId="4E1470BA" w:rsidR="008C5982" w:rsidRDefault="008C5982">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_Toc99173043 \h </w:instrText>
      </w:r>
      <w:r>
        <w:fldChar w:fldCharType="separate"/>
      </w:r>
      <w:r>
        <w:t>134</w:t>
      </w:r>
      <w:r>
        <w:fldChar w:fldCharType="end"/>
      </w:r>
    </w:p>
    <w:p w14:paraId="13C8B2F0" w14:textId="794412EE" w:rsidR="008C5982" w:rsidRDefault="008C5982">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Transmission time limit (Timer T207 expires)</w:t>
      </w:r>
      <w:r>
        <w:tab/>
      </w:r>
      <w:r>
        <w:fldChar w:fldCharType="begin" w:fldLock="1"/>
      </w:r>
      <w:r>
        <w:instrText xml:space="preserve"> PAGEREF _Toc99173044 \h </w:instrText>
      </w:r>
      <w:r>
        <w:fldChar w:fldCharType="separate"/>
      </w:r>
      <w:r>
        <w:t>134</w:t>
      </w:r>
      <w:r>
        <w:fldChar w:fldCharType="end"/>
      </w:r>
    </w:p>
    <w:p w14:paraId="158563F4" w14:textId="6B088261" w:rsidR="008C5982" w:rsidRDefault="008C5982">
      <w:pPr>
        <w:pStyle w:val="TOC5"/>
        <w:rPr>
          <w:rFonts w:asciiTheme="minorHAnsi" w:eastAsiaTheme="minorEastAsia" w:hAnsiTheme="minorHAnsi" w:cstheme="minorBidi"/>
          <w:sz w:val="22"/>
          <w:szCs w:val="22"/>
          <w:lang w:eastAsia="en-GB"/>
        </w:rPr>
      </w:pPr>
      <w:r>
        <w:t>7.2.3.6.8</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_Toc99173045 \h </w:instrText>
      </w:r>
      <w:r>
        <w:fldChar w:fldCharType="separate"/>
      </w:r>
      <w:r>
        <w:t>134</w:t>
      </w:r>
      <w:r>
        <w:fldChar w:fldCharType="end"/>
      </w:r>
    </w:p>
    <w:p w14:paraId="3958350C" w14:textId="6B27CB34" w:rsidR="008C5982" w:rsidRDefault="008C5982">
      <w:pPr>
        <w:pStyle w:val="TOC5"/>
        <w:rPr>
          <w:rFonts w:asciiTheme="minorHAnsi" w:eastAsiaTheme="minorEastAsia" w:hAnsiTheme="minorHAnsi" w:cstheme="minorBidi"/>
          <w:sz w:val="22"/>
          <w:szCs w:val="22"/>
          <w:lang w:eastAsia="en-GB"/>
        </w:rPr>
      </w:pPr>
      <w:r>
        <w:t>7.2.3.6.9</w:t>
      </w:r>
      <w:r>
        <w:rPr>
          <w:rFonts w:asciiTheme="minorHAnsi" w:eastAsiaTheme="minorEastAsia" w:hAnsiTheme="minorHAnsi" w:cstheme="minorBid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_Toc99173046 \h </w:instrText>
      </w:r>
      <w:r>
        <w:fldChar w:fldCharType="separate"/>
      </w:r>
      <w:r>
        <w:t>134</w:t>
      </w:r>
      <w:r>
        <w:fldChar w:fldCharType="end"/>
      </w:r>
    </w:p>
    <w:p w14:paraId="07F7EA0D" w14:textId="4C088161" w:rsidR="008C5982" w:rsidRDefault="008C5982">
      <w:pPr>
        <w:pStyle w:val="TOC5"/>
        <w:rPr>
          <w:rFonts w:asciiTheme="minorHAnsi" w:eastAsiaTheme="minorEastAsia" w:hAnsiTheme="minorHAnsi" w:cstheme="minorBidi"/>
          <w:sz w:val="22"/>
          <w:szCs w:val="22"/>
          <w:lang w:eastAsia="en-GB"/>
        </w:rPr>
      </w:pPr>
      <w:r>
        <w:t>7.2.3.</w:t>
      </w:r>
      <w:r>
        <w:rPr>
          <w:lang w:eastAsia="ko-KR"/>
        </w:rPr>
        <w:t>6.10</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_Toc99173047 \h </w:instrText>
      </w:r>
      <w:r>
        <w:fldChar w:fldCharType="separate"/>
      </w:r>
      <w:r>
        <w:t>134</w:t>
      </w:r>
      <w:r>
        <w:fldChar w:fldCharType="end"/>
      </w:r>
    </w:p>
    <w:p w14:paraId="4CDA9C49" w14:textId="74831BDD" w:rsidR="008C5982" w:rsidRDefault="008C5982">
      <w:pPr>
        <w:pStyle w:val="TOC5"/>
        <w:rPr>
          <w:rFonts w:asciiTheme="minorHAnsi" w:eastAsiaTheme="minorEastAsia" w:hAnsiTheme="minorHAnsi" w:cstheme="minorBidi"/>
          <w:sz w:val="22"/>
          <w:szCs w:val="22"/>
          <w:lang w:eastAsia="en-GB"/>
        </w:rPr>
      </w:pPr>
      <w:r>
        <w:t>7.2.3.6.11</w:t>
      </w:r>
      <w:r>
        <w:rPr>
          <w:rFonts w:asciiTheme="minorHAnsi" w:eastAsiaTheme="minorEastAsia" w:hAnsiTheme="minorHAnsi" w:cstheme="minorBid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_Toc99173048 \h </w:instrText>
      </w:r>
      <w:r>
        <w:fldChar w:fldCharType="separate"/>
      </w:r>
      <w:r>
        <w:t>135</w:t>
      </w:r>
      <w:r>
        <w:fldChar w:fldCharType="end"/>
      </w:r>
    </w:p>
    <w:p w14:paraId="79AA72C2" w14:textId="4302C81E" w:rsidR="008C5982" w:rsidRDefault="008C5982">
      <w:pPr>
        <w:pStyle w:val="TOC5"/>
        <w:rPr>
          <w:rFonts w:asciiTheme="minorHAnsi" w:eastAsiaTheme="minorEastAsia" w:hAnsiTheme="minorHAnsi" w:cstheme="minorBidi"/>
          <w:sz w:val="22"/>
          <w:szCs w:val="22"/>
          <w:lang w:eastAsia="en-GB"/>
        </w:rPr>
      </w:pPr>
      <w:r>
        <w:t>7.2.3.6.12</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_Toc99173049 \h </w:instrText>
      </w:r>
      <w:r>
        <w:fldChar w:fldCharType="separate"/>
      </w:r>
      <w:r>
        <w:t>135</w:t>
      </w:r>
      <w:r>
        <w:fldChar w:fldCharType="end"/>
      </w:r>
    </w:p>
    <w:p w14:paraId="1B017F4E" w14:textId="7AD47E0C" w:rsidR="008C5982" w:rsidRDefault="008C5982">
      <w:pPr>
        <w:pStyle w:val="TOC5"/>
        <w:rPr>
          <w:rFonts w:asciiTheme="minorHAnsi" w:eastAsiaTheme="minorEastAsia" w:hAnsiTheme="minorHAnsi" w:cstheme="minorBidi"/>
          <w:sz w:val="22"/>
          <w:szCs w:val="22"/>
          <w:lang w:eastAsia="en-GB"/>
        </w:rPr>
      </w:pPr>
      <w:r>
        <w:t>7.2.3.6.13</w:t>
      </w:r>
      <w:r>
        <w:rPr>
          <w:rFonts w:asciiTheme="minorHAnsi" w:eastAsiaTheme="minorEastAsia" w:hAnsiTheme="minorHAnsi" w:cstheme="minorBid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_Toc99173050 \h </w:instrText>
      </w:r>
      <w:r>
        <w:fldChar w:fldCharType="separate"/>
      </w:r>
      <w:r>
        <w:t>135</w:t>
      </w:r>
      <w:r>
        <w:fldChar w:fldCharType="end"/>
      </w:r>
    </w:p>
    <w:p w14:paraId="237D8C82" w14:textId="3DA3B588" w:rsidR="008C5982" w:rsidRDefault="008C5982">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rPr>
        <w:tab/>
      </w:r>
      <w:r>
        <w:rPr>
          <w:lang w:eastAsia="ko-KR"/>
        </w:rPr>
        <w:t>State: 'O: pending request'</w:t>
      </w:r>
      <w:r>
        <w:tab/>
      </w:r>
      <w:r>
        <w:fldChar w:fldCharType="begin" w:fldLock="1"/>
      </w:r>
      <w:r>
        <w:instrText xml:space="preserve"> PAGEREF _Toc99173051 \h </w:instrText>
      </w:r>
      <w:r>
        <w:fldChar w:fldCharType="separate"/>
      </w:r>
      <w:r>
        <w:t>135</w:t>
      </w:r>
      <w:r>
        <w:fldChar w:fldCharType="end"/>
      </w:r>
    </w:p>
    <w:p w14:paraId="22842168" w14:textId="652C0167" w:rsidR="008C5982" w:rsidRDefault="008C5982">
      <w:pPr>
        <w:pStyle w:val="TOC5"/>
        <w:rPr>
          <w:rFonts w:asciiTheme="minorHAnsi" w:eastAsiaTheme="minorEastAsia" w:hAnsiTheme="minorHAnsi" w:cstheme="minorBidi"/>
          <w:sz w:val="22"/>
          <w:szCs w:val="22"/>
          <w:lang w:eastAsia="en-GB"/>
        </w:rPr>
      </w:pPr>
      <w:r>
        <w:t>7.2.3.</w:t>
      </w:r>
      <w:r>
        <w:rPr>
          <w:lang w:eastAsia="ko-KR"/>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_Toc99173052 \h </w:instrText>
      </w:r>
      <w:r>
        <w:fldChar w:fldCharType="separate"/>
      </w:r>
      <w:r>
        <w:t>135</w:t>
      </w:r>
      <w:r>
        <w:fldChar w:fldCharType="end"/>
      </w:r>
    </w:p>
    <w:p w14:paraId="420265E0" w14:textId="65E227F5" w:rsidR="008C5982" w:rsidRDefault="008C5982">
      <w:pPr>
        <w:pStyle w:val="TOC5"/>
        <w:rPr>
          <w:rFonts w:asciiTheme="minorHAnsi" w:eastAsiaTheme="minorEastAsia" w:hAnsiTheme="minorHAnsi" w:cstheme="minorBidi"/>
          <w:sz w:val="22"/>
          <w:szCs w:val="22"/>
          <w:lang w:eastAsia="en-GB"/>
        </w:rPr>
      </w:pPr>
      <w:r w:rsidRPr="008C5982">
        <w:t>7.2.3.7.2</w:t>
      </w:r>
      <w:r w:rsidRPr="008C5982">
        <w:rPr>
          <w:rFonts w:asciiTheme="minorHAnsi" w:eastAsiaTheme="minorEastAsia" w:hAnsiTheme="minorHAnsi" w:cstheme="minorBidi"/>
          <w:sz w:val="22"/>
          <w:szCs w:val="22"/>
          <w:lang w:eastAsia="en-GB"/>
        </w:rPr>
        <w:tab/>
      </w:r>
      <w:r w:rsidRPr="00383785">
        <w:rPr>
          <w:lang w:val="nb-NO"/>
        </w:rPr>
        <w:t>Receive RTP media (R: RTP media)</w:t>
      </w:r>
      <w:r>
        <w:tab/>
      </w:r>
      <w:r>
        <w:fldChar w:fldCharType="begin" w:fldLock="1"/>
      </w:r>
      <w:r>
        <w:instrText xml:space="preserve"> PAGEREF _Toc99173053 \h </w:instrText>
      </w:r>
      <w:r>
        <w:fldChar w:fldCharType="separate"/>
      </w:r>
      <w:r>
        <w:t>136</w:t>
      </w:r>
      <w:r>
        <w:fldChar w:fldCharType="end"/>
      </w:r>
    </w:p>
    <w:p w14:paraId="710B2D12" w14:textId="024CE0C5"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_Toc99173054 \h </w:instrText>
      </w:r>
      <w:r>
        <w:fldChar w:fldCharType="separate"/>
      </w:r>
      <w:r>
        <w:t>136</w:t>
      </w:r>
      <w:r>
        <w:fldChar w:fldCharType="end"/>
      </w:r>
    </w:p>
    <w:p w14:paraId="54CCFE8E" w14:textId="7003F5C5" w:rsidR="008C5982" w:rsidRDefault="008C5982">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Send Transmission Release message</w:t>
      </w:r>
      <w:r>
        <w:rPr>
          <w:lang w:eastAsia="ko-KR"/>
        </w:rPr>
        <w:t xml:space="preserve"> </w:t>
      </w:r>
      <w:r>
        <w:t>(</w:t>
      </w:r>
      <w:r w:rsidRPr="00383785">
        <w:rPr>
          <w:lang w:val="en-US"/>
        </w:rPr>
        <w:t xml:space="preserve">click </w:t>
      </w:r>
      <w:r w:rsidRPr="00383785">
        <w:t>video transmission</w:t>
      </w:r>
      <w:r>
        <w:t xml:space="preserve"> </w:t>
      </w:r>
      <w:r w:rsidRPr="00383785">
        <w:rPr>
          <w:lang w:val="en-US"/>
        </w:rPr>
        <w:t xml:space="preserve">end </w:t>
      </w:r>
      <w:r>
        <w:t>button with no t</w:t>
      </w:r>
      <w:r w:rsidRPr="00383785">
        <w:rPr>
          <w:lang w:val="en-US"/>
        </w:rPr>
        <w:t>ransmitter</w:t>
      </w:r>
      <w:r>
        <w:t>)</w:t>
      </w:r>
      <w:r>
        <w:tab/>
      </w:r>
      <w:r>
        <w:fldChar w:fldCharType="begin" w:fldLock="1"/>
      </w:r>
      <w:r>
        <w:instrText xml:space="preserve"> PAGEREF _Toc99173055 \h </w:instrText>
      </w:r>
      <w:r>
        <w:fldChar w:fldCharType="separate"/>
      </w:r>
      <w:r>
        <w:t>136</w:t>
      </w:r>
      <w:r>
        <w:fldChar w:fldCharType="end"/>
      </w:r>
    </w:p>
    <w:p w14:paraId="574E6088" w14:textId="6CF022D8" w:rsidR="008C5982" w:rsidRDefault="008C5982">
      <w:pPr>
        <w:pStyle w:val="TOC5"/>
        <w:rPr>
          <w:rFonts w:asciiTheme="minorHAnsi" w:eastAsiaTheme="minorEastAsia" w:hAnsiTheme="minorHAnsi" w:cstheme="minorBidi"/>
          <w:sz w:val="22"/>
          <w:szCs w:val="22"/>
          <w:lang w:eastAsia="en-GB"/>
        </w:rPr>
      </w:pPr>
      <w:r>
        <w:t>7.2.3.7.</w:t>
      </w:r>
      <w:r>
        <w:rPr>
          <w:lang w:eastAsia="ko-KR"/>
        </w:rPr>
        <w:t>5</w:t>
      </w:r>
      <w:r>
        <w:rPr>
          <w:rFonts w:asciiTheme="minorHAnsi" w:eastAsiaTheme="minorEastAsia" w:hAnsiTheme="minorHAnsi" w:cstheme="minorBidi"/>
          <w:sz w:val="22"/>
          <w:szCs w:val="22"/>
          <w:lang w:eastAsia="en-GB"/>
        </w:rPr>
        <w:tab/>
      </w:r>
      <w:r>
        <w:t>Send Transmission Release message</w:t>
      </w:r>
      <w:r>
        <w:rPr>
          <w:lang w:eastAsia="ko-KR"/>
        </w:rPr>
        <w:t xml:space="preserve"> </w:t>
      </w:r>
      <w:r>
        <w:t>(</w:t>
      </w:r>
      <w:r w:rsidRPr="00383785">
        <w:rPr>
          <w:lang w:val="en-US"/>
        </w:rPr>
        <w:t xml:space="preserve">click </w:t>
      </w:r>
      <w:r w:rsidRPr="00383785">
        <w:t>video transmission</w:t>
      </w:r>
      <w:r>
        <w:t xml:space="preserve"> </w:t>
      </w:r>
      <w:r w:rsidRPr="00383785">
        <w:rPr>
          <w:lang w:val="en-US"/>
        </w:rPr>
        <w:t xml:space="preserve">end </w:t>
      </w:r>
      <w:r>
        <w:t xml:space="preserve">button with </w:t>
      </w:r>
      <w:r w:rsidRPr="00383785">
        <w:rPr>
          <w:lang w:val="en-US"/>
        </w:rPr>
        <w:t>transmitter</w:t>
      </w:r>
      <w:r>
        <w:t>)</w:t>
      </w:r>
      <w:r>
        <w:tab/>
      </w:r>
      <w:r>
        <w:fldChar w:fldCharType="begin" w:fldLock="1"/>
      </w:r>
      <w:r>
        <w:instrText xml:space="preserve"> PAGEREF _Toc99173056 \h </w:instrText>
      </w:r>
      <w:r>
        <w:fldChar w:fldCharType="separate"/>
      </w:r>
      <w:r>
        <w:t>137</w:t>
      </w:r>
      <w:r>
        <w:fldChar w:fldCharType="end"/>
      </w:r>
    </w:p>
    <w:p w14:paraId="74DA1E2A" w14:textId="7AA3FCBA"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6</w:t>
      </w:r>
      <w:r>
        <w:rPr>
          <w:rFonts w:asciiTheme="minorHAnsi" w:eastAsiaTheme="minorEastAsia" w:hAnsiTheme="minorHAnsi" w:cstheme="minorBidi"/>
          <w:sz w:val="22"/>
          <w:szCs w:val="22"/>
          <w:lang w:eastAsia="en-GB"/>
        </w:rPr>
        <w:tab/>
      </w:r>
      <w:r>
        <w:t>Send Transmission Arbitration Taken message (Timer T201 expired N times)</w:t>
      </w:r>
      <w:r>
        <w:tab/>
      </w:r>
      <w:r>
        <w:fldChar w:fldCharType="begin" w:fldLock="1"/>
      </w:r>
      <w:r>
        <w:instrText xml:space="preserve"> PAGEREF _Toc99173057 \h </w:instrText>
      </w:r>
      <w:r>
        <w:fldChar w:fldCharType="separate"/>
      </w:r>
      <w:r>
        <w:t>137</w:t>
      </w:r>
      <w:r>
        <w:fldChar w:fldCharType="end"/>
      </w:r>
    </w:p>
    <w:p w14:paraId="6EC42C83" w14:textId="37B144DC"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_Toc99173058 \h </w:instrText>
      </w:r>
      <w:r>
        <w:fldChar w:fldCharType="separate"/>
      </w:r>
      <w:r>
        <w:t>137</w:t>
      </w:r>
      <w:r>
        <w:fldChar w:fldCharType="end"/>
      </w:r>
    </w:p>
    <w:p w14:paraId="76EC9625" w14:textId="775A1A3B"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_Toc99173059 \h </w:instrText>
      </w:r>
      <w:r>
        <w:fldChar w:fldCharType="separate"/>
      </w:r>
      <w:r>
        <w:t>138</w:t>
      </w:r>
      <w:r>
        <w:fldChar w:fldCharType="end"/>
      </w:r>
    </w:p>
    <w:p w14:paraId="6D4913AF" w14:textId="4771A10F"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_Toc99173060 \h </w:instrText>
      </w:r>
      <w:r>
        <w:fldChar w:fldCharType="separate"/>
      </w:r>
      <w:r>
        <w:t>138</w:t>
      </w:r>
      <w:r>
        <w:fldChar w:fldCharType="end"/>
      </w:r>
    </w:p>
    <w:p w14:paraId="2784FF5C" w14:textId="4AD2AEF3"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_Toc99173061 \h </w:instrText>
      </w:r>
      <w:r>
        <w:fldChar w:fldCharType="separate"/>
      </w:r>
      <w:r>
        <w:t>138</w:t>
      </w:r>
      <w:r>
        <w:fldChar w:fldCharType="end"/>
      </w:r>
    </w:p>
    <w:p w14:paraId="34453DB8" w14:textId="090E2F39"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_Toc99173062 \h </w:instrText>
      </w:r>
      <w:r>
        <w:fldChar w:fldCharType="separate"/>
      </w:r>
      <w:r>
        <w:t>138</w:t>
      </w:r>
      <w:r>
        <w:fldChar w:fldCharType="end"/>
      </w:r>
    </w:p>
    <w:p w14:paraId="5F5D98C1" w14:textId="6D9876B9" w:rsidR="008C5982" w:rsidRDefault="008C5982">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12</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_Toc99173063 \h </w:instrText>
      </w:r>
      <w:r>
        <w:fldChar w:fldCharType="separate"/>
      </w:r>
      <w:r>
        <w:t>139</w:t>
      </w:r>
      <w:r>
        <w:fldChar w:fldCharType="end"/>
      </w:r>
    </w:p>
    <w:p w14:paraId="24BA06F2" w14:textId="167745F5" w:rsidR="008C5982" w:rsidRDefault="008C5982">
      <w:pPr>
        <w:pStyle w:val="TOC5"/>
        <w:rPr>
          <w:rFonts w:asciiTheme="minorHAnsi" w:eastAsiaTheme="minorEastAsia" w:hAnsiTheme="minorHAnsi" w:cstheme="minorBidi"/>
          <w:sz w:val="22"/>
          <w:szCs w:val="22"/>
          <w:lang w:eastAsia="en-GB"/>
        </w:rPr>
      </w:pPr>
      <w:r>
        <w:t>7.2.3.7.13</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_Toc99173064 \h </w:instrText>
      </w:r>
      <w:r>
        <w:fldChar w:fldCharType="separate"/>
      </w:r>
      <w:r>
        <w:t>139</w:t>
      </w:r>
      <w:r>
        <w:fldChar w:fldCharType="end"/>
      </w:r>
    </w:p>
    <w:p w14:paraId="0FA93BCC" w14:textId="22CB979B" w:rsidR="008C5982" w:rsidRDefault="008C5982">
      <w:pPr>
        <w:pStyle w:val="TOC5"/>
        <w:rPr>
          <w:rFonts w:asciiTheme="minorHAnsi" w:eastAsiaTheme="minorEastAsia" w:hAnsiTheme="minorHAnsi" w:cstheme="minorBidi"/>
          <w:sz w:val="22"/>
          <w:szCs w:val="22"/>
          <w:lang w:eastAsia="en-GB"/>
        </w:rPr>
      </w:pPr>
      <w:r>
        <w:t>7.2.3.7.14</w:t>
      </w:r>
      <w:r>
        <w:rPr>
          <w:rFonts w:asciiTheme="minorHAnsi" w:eastAsiaTheme="minorEastAsia" w:hAnsiTheme="minorHAnsi" w:cstheme="minorBidi"/>
          <w:sz w:val="22"/>
          <w:szCs w:val="22"/>
          <w:lang w:eastAsia="en-GB"/>
        </w:rPr>
        <w:tab/>
      </w:r>
      <w:r>
        <w:t>Receive Transmission Revoked message (R: Transmission Revoked)</w:t>
      </w:r>
      <w:r>
        <w:tab/>
      </w:r>
      <w:r>
        <w:fldChar w:fldCharType="begin" w:fldLock="1"/>
      </w:r>
      <w:r>
        <w:instrText xml:space="preserve"> PAGEREF _Toc99173065 \h </w:instrText>
      </w:r>
      <w:r>
        <w:fldChar w:fldCharType="separate"/>
      </w:r>
      <w:r>
        <w:t>139</w:t>
      </w:r>
      <w:r>
        <w:fldChar w:fldCharType="end"/>
      </w:r>
    </w:p>
    <w:p w14:paraId="6A67B854" w14:textId="10B6157A" w:rsidR="008C5982" w:rsidRDefault="008C5982">
      <w:pPr>
        <w:pStyle w:val="TOC4"/>
        <w:rPr>
          <w:rFonts w:asciiTheme="minorHAnsi" w:eastAsiaTheme="minorEastAsia" w:hAnsiTheme="minorHAnsi" w:cstheme="minorBidi"/>
          <w:sz w:val="22"/>
          <w:szCs w:val="22"/>
          <w:lang w:eastAsia="en-GB"/>
        </w:rPr>
      </w:pPr>
      <w:r>
        <w:t>7.2.3.8</w:t>
      </w:r>
      <w:r>
        <w:rPr>
          <w:rFonts w:asciiTheme="minorHAnsi" w:eastAsiaTheme="minorEastAsia" w:hAnsiTheme="minorHAnsi" w:cstheme="minorBidi"/>
          <w:sz w:val="22"/>
          <w:szCs w:val="22"/>
          <w:lang w:eastAsia="en-GB"/>
        </w:rPr>
        <w:tab/>
      </w:r>
      <w:r>
        <w:t>State: 'O: pending delegated'</w:t>
      </w:r>
      <w:r>
        <w:tab/>
      </w:r>
      <w:r>
        <w:fldChar w:fldCharType="begin" w:fldLock="1"/>
      </w:r>
      <w:r>
        <w:instrText xml:space="preserve"> PAGEREF _Toc99173066 \h </w:instrText>
      </w:r>
      <w:r>
        <w:fldChar w:fldCharType="separate"/>
      </w:r>
      <w:r>
        <w:t>139</w:t>
      </w:r>
      <w:r>
        <w:fldChar w:fldCharType="end"/>
      </w:r>
    </w:p>
    <w:p w14:paraId="281769B3" w14:textId="5522FBC6" w:rsidR="008C5982" w:rsidRDefault="008C5982">
      <w:pPr>
        <w:pStyle w:val="TOC5"/>
        <w:rPr>
          <w:rFonts w:asciiTheme="minorHAnsi" w:eastAsiaTheme="minorEastAsia" w:hAnsiTheme="minorHAnsi" w:cstheme="minorBidi"/>
          <w:sz w:val="22"/>
          <w:szCs w:val="22"/>
          <w:lang w:eastAsia="en-GB"/>
        </w:rPr>
      </w:pPr>
      <w:r>
        <w:t>7.2.3.8.1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_Toc99173067 \h </w:instrText>
      </w:r>
      <w:r>
        <w:fldChar w:fldCharType="separate"/>
      </w:r>
      <w:r>
        <w:t>139</w:t>
      </w:r>
      <w:r>
        <w:fldChar w:fldCharType="end"/>
      </w:r>
    </w:p>
    <w:p w14:paraId="253EC32F" w14:textId="6156F12D" w:rsidR="008C5982" w:rsidRDefault="008C5982">
      <w:pPr>
        <w:pStyle w:val="TOC5"/>
        <w:rPr>
          <w:rFonts w:asciiTheme="minorHAnsi" w:eastAsiaTheme="minorEastAsia" w:hAnsiTheme="minorHAnsi" w:cstheme="minorBidi"/>
          <w:sz w:val="22"/>
          <w:szCs w:val="22"/>
          <w:lang w:eastAsia="en-GB"/>
        </w:rPr>
      </w:pPr>
      <w:r w:rsidRPr="008C5982">
        <w:t>7.2.3.8.2</w:t>
      </w:r>
      <w:r w:rsidRPr="008C5982">
        <w:rPr>
          <w:rFonts w:asciiTheme="minorHAnsi" w:eastAsiaTheme="minorEastAsia" w:hAnsiTheme="minorHAnsi" w:cstheme="minorBidi"/>
          <w:sz w:val="22"/>
          <w:szCs w:val="22"/>
          <w:lang w:eastAsia="en-GB"/>
        </w:rPr>
        <w:tab/>
      </w:r>
      <w:r w:rsidRPr="00383785">
        <w:rPr>
          <w:lang w:val="nb-NO"/>
        </w:rPr>
        <w:t>Receiv</w:t>
      </w:r>
      <w:r w:rsidRPr="00383785">
        <w:rPr>
          <w:lang w:val="nb-NO" w:eastAsia="ko-KR"/>
        </w:rPr>
        <w:t>e</w:t>
      </w:r>
      <w:r w:rsidRPr="00383785">
        <w:rPr>
          <w:lang w:val="nb-NO"/>
        </w:rPr>
        <w:t xml:space="preserve"> RTP media (R: RTP Media)</w:t>
      </w:r>
      <w:r>
        <w:tab/>
      </w:r>
      <w:r>
        <w:fldChar w:fldCharType="begin" w:fldLock="1"/>
      </w:r>
      <w:r>
        <w:instrText xml:space="preserve"> PAGEREF _Toc99173068 \h </w:instrText>
      </w:r>
      <w:r>
        <w:fldChar w:fldCharType="separate"/>
      </w:r>
      <w:r>
        <w:t>139</w:t>
      </w:r>
      <w:r>
        <w:fldChar w:fldCharType="end"/>
      </w:r>
    </w:p>
    <w:p w14:paraId="73D29CAA" w14:textId="3BC229A7" w:rsidR="008C5982" w:rsidRDefault="008C5982">
      <w:pPr>
        <w:pStyle w:val="TOC5"/>
        <w:rPr>
          <w:rFonts w:asciiTheme="minorHAnsi" w:eastAsiaTheme="minorEastAsia" w:hAnsiTheme="minorHAnsi" w:cstheme="minorBidi"/>
          <w:sz w:val="22"/>
          <w:szCs w:val="22"/>
          <w:lang w:eastAsia="en-GB"/>
        </w:rPr>
      </w:pPr>
      <w:r>
        <w:t>7.2.3.8.</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_Toc99173069 \h </w:instrText>
      </w:r>
      <w:r>
        <w:fldChar w:fldCharType="separate"/>
      </w:r>
      <w:r>
        <w:t>140</w:t>
      </w:r>
      <w:r>
        <w:fldChar w:fldCharType="end"/>
      </w:r>
    </w:p>
    <w:p w14:paraId="71D1279B" w14:textId="06FE074C" w:rsidR="008C5982" w:rsidRDefault="008C5982">
      <w:pPr>
        <w:pStyle w:val="TOC5"/>
        <w:rPr>
          <w:rFonts w:asciiTheme="minorHAnsi" w:eastAsiaTheme="minorEastAsia" w:hAnsiTheme="minorHAnsi" w:cstheme="minorBidi"/>
          <w:sz w:val="22"/>
          <w:szCs w:val="22"/>
          <w:lang w:eastAsia="en-GB"/>
        </w:rPr>
      </w:pPr>
      <w:r>
        <w:t>7.2.3.8.</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_Toc99173070 \h </w:instrText>
      </w:r>
      <w:r>
        <w:fldChar w:fldCharType="separate"/>
      </w:r>
      <w:r>
        <w:t>140</w:t>
      </w:r>
      <w:r>
        <w:fldChar w:fldCharType="end"/>
      </w:r>
    </w:p>
    <w:p w14:paraId="7FE95D44" w14:textId="22BBB5B6" w:rsidR="008C5982" w:rsidRDefault="008C5982">
      <w:pPr>
        <w:pStyle w:val="TOC5"/>
        <w:rPr>
          <w:rFonts w:asciiTheme="minorHAnsi" w:eastAsiaTheme="minorEastAsia" w:hAnsiTheme="minorHAnsi" w:cstheme="minorBidi"/>
          <w:sz w:val="22"/>
          <w:szCs w:val="22"/>
          <w:lang w:eastAsia="en-GB"/>
        </w:rPr>
      </w:pPr>
      <w:r>
        <w:t>7.2.3.8.</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_Toc99173071 \h </w:instrText>
      </w:r>
      <w:r>
        <w:fldChar w:fldCharType="separate"/>
      </w:r>
      <w:r>
        <w:t>141</w:t>
      </w:r>
      <w:r>
        <w:fldChar w:fldCharType="end"/>
      </w:r>
    </w:p>
    <w:p w14:paraId="36ABF290" w14:textId="43A936FF" w:rsidR="008C5982" w:rsidRDefault="008C5982">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rsidRPr="00383785">
        <w:rPr>
          <w:lang w:val="en-US"/>
        </w:rPr>
        <w:t xml:space="preserve">Click </w:t>
      </w:r>
      <w:r w:rsidRPr="00383785">
        <w:t>Video transmission</w:t>
      </w:r>
      <w:r>
        <w:t xml:space="preserve"> </w:t>
      </w:r>
      <w:r w:rsidRPr="00383785">
        <w:t xml:space="preserve">send </w:t>
      </w:r>
      <w:r>
        <w:t>button</w:t>
      </w:r>
      <w:r>
        <w:tab/>
      </w:r>
      <w:r>
        <w:fldChar w:fldCharType="begin" w:fldLock="1"/>
      </w:r>
      <w:r>
        <w:instrText xml:space="preserve"> PAGEREF _Toc99173072 \h </w:instrText>
      </w:r>
      <w:r>
        <w:fldChar w:fldCharType="separate"/>
      </w:r>
      <w:r>
        <w:t>141</w:t>
      </w:r>
      <w:r>
        <w:fldChar w:fldCharType="end"/>
      </w:r>
    </w:p>
    <w:p w14:paraId="7D8557B3" w14:textId="28F6DB74" w:rsidR="008C5982" w:rsidRDefault="008C5982">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7</w:t>
      </w:r>
      <w:r>
        <w:rPr>
          <w:rFonts w:asciiTheme="minorHAnsi" w:eastAsiaTheme="minorEastAsia" w:hAnsiTheme="minorHAnsi" w:cstheme="minorBidi"/>
          <w:sz w:val="22"/>
          <w:szCs w:val="22"/>
          <w:lang w:eastAsia="en-GB"/>
        </w:rPr>
        <w:tab/>
      </w:r>
      <w:r>
        <w:t>Receive Transmission Release message (R: Transmission Release)</w:t>
      </w:r>
      <w:r>
        <w:tab/>
      </w:r>
      <w:r>
        <w:fldChar w:fldCharType="begin" w:fldLock="1"/>
      </w:r>
      <w:r>
        <w:instrText xml:space="preserve"> PAGEREF _Toc99173073 \h </w:instrText>
      </w:r>
      <w:r>
        <w:fldChar w:fldCharType="separate"/>
      </w:r>
      <w:r>
        <w:t>141</w:t>
      </w:r>
      <w:r>
        <w:fldChar w:fldCharType="end"/>
      </w:r>
    </w:p>
    <w:p w14:paraId="7F82629D" w14:textId="3B8CC7CD" w:rsidR="008C5982" w:rsidRDefault="008C5982">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Receive Transmission Request message (R: Transmission Request)</w:t>
      </w:r>
      <w:r>
        <w:tab/>
      </w:r>
      <w:r>
        <w:fldChar w:fldCharType="begin" w:fldLock="1"/>
      </w:r>
      <w:r>
        <w:instrText xml:space="preserve"> PAGEREF _Toc99173074 \h </w:instrText>
      </w:r>
      <w:r>
        <w:fldChar w:fldCharType="separate"/>
      </w:r>
      <w:r>
        <w:t>141</w:t>
      </w:r>
      <w:r>
        <w:fldChar w:fldCharType="end"/>
      </w:r>
    </w:p>
    <w:p w14:paraId="480E1327" w14:textId="698E93ED" w:rsidR="008C5982" w:rsidRDefault="008C5982">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_Toc99173075 \h </w:instrText>
      </w:r>
      <w:r>
        <w:fldChar w:fldCharType="separate"/>
      </w:r>
      <w:r>
        <w:t>141</w:t>
      </w:r>
      <w:r>
        <w:fldChar w:fldCharType="end"/>
      </w:r>
    </w:p>
    <w:p w14:paraId="5F018B38" w14:textId="15A69889" w:rsidR="008C5982" w:rsidRDefault="008C5982">
      <w:pPr>
        <w:pStyle w:val="TOC5"/>
        <w:rPr>
          <w:rFonts w:asciiTheme="minorHAnsi" w:eastAsiaTheme="minorEastAsia" w:hAnsiTheme="minorHAnsi" w:cstheme="minorBidi"/>
          <w:sz w:val="22"/>
          <w:szCs w:val="22"/>
          <w:lang w:eastAsia="en-GB"/>
        </w:rPr>
      </w:pPr>
      <w:r>
        <w:t>7.2.3.8.</w:t>
      </w:r>
      <w:r>
        <w:rPr>
          <w:lang w:eastAsia="ko-KR"/>
        </w:rPr>
        <w:t>10</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_Toc99173076 \h </w:instrText>
      </w:r>
      <w:r>
        <w:fldChar w:fldCharType="separate"/>
      </w:r>
      <w:r>
        <w:t>142</w:t>
      </w:r>
      <w:r>
        <w:fldChar w:fldCharType="end"/>
      </w:r>
    </w:p>
    <w:p w14:paraId="5946CB31" w14:textId="69494B19" w:rsidR="008C5982" w:rsidRDefault="008C5982">
      <w:pPr>
        <w:pStyle w:val="TOC5"/>
        <w:rPr>
          <w:rFonts w:asciiTheme="minorHAnsi" w:eastAsiaTheme="minorEastAsia" w:hAnsiTheme="minorHAnsi" w:cstheme="minorBidi"/>
          <w:sz w:val="22"/>
          <w:szCs w:val="22"/>
          <w:lang w:eastAsia="en-GB"/>
        </w:rPr>
      </w:pPr>
      <w:r>
        <w:lastRenderedPageBreak/>
        <w:t>7.2.3.8.</w:t>
      </w:r>
      <w:r>
        <w:rPr>
          <w:lang w:eastAsia="ko-KR"/>
        </w:rPr>
        <w:t>11</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_Toc99173077 \h </w:instrText>
      </w:r>
      <w:r>
        <w:fldChar w:fldCharType="separate"/>
      </w:r>
      <w:r>
        <w:t>142</w:t>
      </w:r>
      <w:r>
        <w:fldChar w:fldCharType="end"/>
      </w:r>
    </w:p>
    <w:p w14:paraId="0BEE0D91" w14:textId="10A85DE4" w:rsidR="008C5982" w:rsidRDefault="008C5982">
      <w:pPr>
        <w:pStyle w:val="TOC5"/>
        <w:rPr>
          <w:rFonts w:asciiTheme="minorHAnsi" w:eastAsiaTheme="minorEastAsia" w:hAnsiTheme="minorHAnsi" w:cstheme="minorBidi"/>
          <w:sz w:val="22"/>
          <w:szCs w:val="22"/>
          <w:lang w:eastAsia="en-GB"/>
        </w:rPr>
      </w:pPr>
      <w:r>
        <w:t>7.2.3.8.</w:t>
      </w:r>
      <w:r>
        <w:rPr>
          <w:lang w:eastAsia="ko-KR"/>
        </w:rPr>
        <w:t>12</w:t>
      </w:r>
      <w:r>
        <w:rPr>
          <w:rFonts w:asciiTheme="minorHAnsi" w:eastAsiaTheme="minorEastAsia" w:hAnsiTheme="minorHAnsi" w:cstheme="minorBid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_Toc99173078 \h </w:instrText>
      </w:r>
      <w:r>
        <w:fldChar w:fldCharType="separate"/>
      </w:r>
      <w:r>
        <w:t>143</w:t>
      </w:r>
      <w:r>
        <w:fldChar w:fldCharType="end"/>
      </w:r>
    </w:p>
    <w:p w14:paraId="468B2355" w14:textId="34BE4996" w:rsidR="008C5982" w:rsidRDefault="008C5982">
      <w:pPr>
        <w:pStyle w:val="TOC4"/>
        <w:rPr>
          <w:rFonts w:asciiTheme="minorHAnsi" w:eastAsiaTheme="minorEastAsia" w:hAnsiTheme="minorHAnsi" w:cstheme="minorBidi"/>
          <w:sz w:val="22"/>
          <w:szCs w:val="22"/>
          <w:lang w:eastAsia="en-GB"/>
        </w:rPr>
      </w:pPr>
      <w:r>
        <w:t>7.2.3.9</w:t>
      </w:r>
      <w:r>
        <w:rPr>
          <w:rFonts w:asciiTheme="minorHAnsi" w:eastAsiaTheme="minorEastAsia" w:hAnsiTheme="minorHAnsi" w:cstheme="minorBidi"/>
          <w:sz w:val="22"/>
          <w:szCs w:val="22"/>
        </w:rPr>
        <w:tab/>
      </w:r>
      <w:r>
        <w:t>In any state</w:t>
      </w:r>
      <w:r>
        <w:tab/>
      </w:r>
      <w:r>
        <w:fldChar w:fldCharType="begin" w:fldLock="1"/>
      </w:r>
      <w:r>
        <w:instrText xml:space="preserve"> PAGEREF _Toc99173079 \h </w:instrText>
      </w:r>
      <w:r>
        <w:fldChar w:fldCharType="separate"/>
      </w:r>
      <w:r>
        <w:t>143</w:t>
      </w:r>
      <w:r>
        <w:fldChar w:fldCharType="end"/>
      </w:r>
    </w:p>
    <w:p w14:paraId="62D73B6F" w14:textId="0C9DC8E9" w:rsidR="008C5982" w:rsidRDefault="008C5982">
      <w:pPr>
        <w:pStyle w:val="TOC5"/>
        <w:rPr>
          <w:rFonts w:asciiTheme="minorHAnsi" w:eastAsiaTheme="minorEastAsia" w:hAnsiTheme="minorHAnsi" w:cstheme="minorBidi"/>
          <w:sz w:val="22"/>
          <w:szCs w:val="22"/>
          <w:lang w:eastAsia="en-GB"/>
        </w:rPr>
      </w:pPr>
      <w:r>
        <w:t>7.2.3.9.1</w:t>
      </w:r>
      <w:r>
        <w:rPr>
          <w:rFonts w:asciiTheme="minorHAnsi" w:eastAsiaTheme="minorEastAsia" w:hAnsiTheme="minorHAnsi" w:cstheme="minorBidi"/>
          <w:sz w:val="22"/>
          <w:szCs w:val="22"/>
        </w:rPr>
        <w:tab/>
      </w:r>
      <w:r>
        <w:t>General</w:t>
      </w:r>
      <w:r>
        <w:tab/>
      </w:r>
      <w:r>
        <w:fldChar w:fldCharType="begin" w:fldLock="1"/>
      </w:r>
      <w:r>
        <w:instrText xml:space="preserve"> PAGEREF _Toc99173080 \h </w:instrText>
      </w:r>
      <w:r>
        <w:fldChar w:fldCharType="separate"/>
      </w:r>
      <w:r>
        <w:t>143</w:t>
      </w:r>
      <w:r>
        <w:fldChar w:fldCharType="end"/>
      </w:r>
    </w:p>
    <w:p w14:paraId="760FFD11" w14:textId="39275A15" w:rsidR="008C5982" w:rsidRDefault="008C5982">
      <w:pPr>
        <w:pStyle w:val="TOC5"/>
        <w:rPr>
          <w:rFonts w:asciiTheme="minorHAnsi" w:eastAsiaTheme="minorEastAsia" w:hAnsiTheme="minorHAnsi" w:cstheme="minorBidi"/>
          <w:sz w:val="22"/>
          <w:szCs w:val="22"/>
          <w:lang w:eastAsia="en-GB"/>
        </w:rPr>
      </w:pPr>
      <w:r>
        <w:t>7.2.3.9.2</w:t>
      </w:r>
      <w:r>
        <w:rPr>
          <w:rFonts w:asciiTheme="minorHAnsi" w:eastAsiaTheme="minorEastAsia" w:hAnsiTheme="minorHAnsi" w:cstheme="minorBidi"/>
          <w:sz w:val="22"/>
          <w:szCs w:val="22"/>
        </w:rPr>
        <w:tab/>
      </w:r>
      <w:r>
        <w:t>Receive MCVideo call release (R: MCVideo call release)</w:t>
      </w:r>
      <w:r>
        <w:tab/>
      </w:r>
      <w:r>
        <w:fldChar w:fldCharType="begin" w:fldLock="1"/>
      </w:r>
      <w:r>
        <w:instrText xml:space="preserve"> PAGEREF _Toc99173081 \h </w:instrText>
      </w:r>
      <w:r>
        <w:fldChar w:fldCharType="separate"/>
      </w:r>
      <w:r>
        <w:t>143</w:t>
      </w:r>
      <w:r>
        <w:fldChar w:fldCharType="end"/>
      </w:r>
    </w:p>
    <w:p w14:paraId="5E6C7D05" w14:textId="6832727D" w:rsidR="008C5982" w:rsidRDefault="008C598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Communication release media plane procedures</w:t>
      </w:r>
      <w:r>
        <w:tab/>
      </w:r>
      <w:r>
        <w:fldChar w:fldCharType="begin" w:fldLock="1"/>
      </w:r>
      <w:r>
        <w:instrText xml:space="preserve"> PAGEREF _Toc99173082 \h </w:instrText>
      </w:r>
      <w:r>
        <w:fldChar w:fldCharType="separate"/>
      </w:r>
      <w:r>
        <w:t>143</w:t>
      </w:r>
      <w:r>
        <w:fldChar w:fldCharType="end"/>
      </w:r>
    </w:p>
    <w:p w14:paraId="03050ECC" w14:textId="455B5EEB" w:rsidR="008C5982" w:rsidRDefault="008C598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Coding</w:t>
      </w:r>
      <w:r>
        <w:tab/>
      </w:r>
      <w:r>
        <w:fldChar w:fldCharType="begin" w:fldLock="1"/>
      </w:r>
      <w:r>
        <w:instrText xml:space="preserve"> PAGEREF _Toc99173083 \h </w:instrText>
      </w:r>
      <w:r>
        <w:fldChar w:fldCharType="separate"/>
      </w:r>
      <w:r>
        <w:t>143</w:t>
      </w:r>
      <w:r>
        <w:fldChar w:fldCharType="end"/>
      </w:r>
    </w:p>
    <w:p w14:paraId="741563C0" w14:textId="3771198B" w:rsidR="008C5982" w:rsidRDefault="008C5982">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_Toc99173084 \h </w:instrText>
      </w:r>
      <w:r>
        <w:fldChar w:fldCharType="separate"/>
      </w:r>
      <w:r>
        <w:t>143</w:t>
      </w:r>
      <w:r>
        <w:fldChar w:fldCharType="end"/>
      </w:r>
    </w:p>
    <w:p w14:paraId="73A0AD11" w14:textId="76E50D8E" w:rsidR="008C5982" w:rsidRDefault="008C5982">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_Toc99173085 \h </w:instrText>
      </w:r>
      <w:r>
        <w:fldChar w:fldCharType="separate"/>
      </w:r>
      <w:r>
        <w:t>143</w:t>
      </w:r>
      <w:r>
        <w:fldChar w:fldCharType="end"/>
      </w:r>
    </w:p>
    <w:p w14:paraId="761C60BB" w14:textId="23FA9D26" w:rsidR="008C5982" w:rsidRDefault="008C5982">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_Toc99173086 \h </w:instrText>
      </w:r>
      <w:r>
        <w:fldChar w:fldCharType="separate"/>
      </w:r>
      <w:r>
        <w:t>144</w:t>
      </w:r>
      <w:r>
        <w:fldChar w:fldCharType="end"/>
      </w:r>
    </w:p>
    <w:p w14:paraId="39B7D401" w14:textId="4B44BD70" w:rsidR="008C5982" w:rsidRDefault="008C5982">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_Toc99173087 \h </w:instrText>
      </w:r>
      <w:r>
        <w:fldChar w:fldCharType="separate"/>
      </w:r>
      <w:r>
        <w:t>145</w:t>
      </w:r>
      <w:r>
        <w:fldChar w:fldCharType="end"/>
      </w:r>
    </w:p>
    <w:p w14:paraId="5C4CFDC2" w14:textId="59EEA1FA" w:rsidR="008C5982" w:rsidRDefault="008C5982">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_Toc99173088 \h </w:instrText>
      </w:r>
      <w:r>
        <w:fldChar w:fldCharType="separate"/>
      </w:r>
      <w:r>
        <w:t>146</w:t>
      </w:r>
      <w:r>
        <w:fldChar w:fldCharType="end"/>
      </w:r>
    </w:p>
    <w:p w14:paraId="10AFDBB0" w14:textId="7C380810" w:rsidR="008C5982" w:rsidRDefault="008C5982">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Transmission control</w:t>
      </w:r>
      <w:r>
        <w:tab/>
      </w:r>
      <w:r>
        <w:fldChar w:fldCharType="begin" w:fldLock="1"/>
      </w:r>
      <w:r>
        <w:instrText xml:space="preserve"> PAGEREF _Toc99173089 \h </w:instrText>
      </w:r>
      <w:r>
        <w:fldChar w:fldCharType="separate"/>
      </w:r>
      <w:r>
        <w:t>146</w:t>
      </w:r>
      <w:r>
        <w:fldChar w:fldCharType="end"/>
      </w:r>
    </w:p>
    <w:p w14:paraId="458BAB1B" w14:textId="16F0D378" w:rsidR="008C5982" w:rsidRDefault="008C598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_Toc99173090 \h </w:instrText>
      </w:r>
      <w:r>
        <w:fldChar w:fldCharType="separate"/>
      </w:r>
      <w:r>
        <w:t>146</w:t>
      </w:r>
      <w:r>
        <w:fldChar w:fldCharType="end"/>
      </w:r>
    </w:p>
    <w:p w14:paraId="1A2FFF2E" w14:textId="4E386D3D" w:rsidR="008C5982" w:rsidRDefault="008C5982">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Transmission control messages</w:t>
      </w:r>
      <w:r>
        <w:tab/>
      </w:r>
      <w:r>
        <w:fldChar w:fldCharType="begin" w:fldLock="1"/>
      </w:r>
      <w:r>
        <w:instrText xml:space="preserve"> PAGEREF _Toc99173091 \h </w:instrText>
      </w:r>
      <w:r>
        <w:fldChar w:fldCharType="separate"/>
      </w:r>
      <w:r>
        <w:t>146</w:t>
      </w:r>
      <w:r>
        <w:fldChar w:fldCharType="end"/>
      </w:r>
    </w:p>
    <w:p w14:paraId="3E5D4F6B" w14:textId="221DB1EE" w:rsidR="008C5982" w:rsidRDefault="008C5982">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_Toc99173092 \h </w:instrText>
      </w:r>
      <w:r>
        <w:fldChar w:fldCharType="separate"/>
      </w:r>
      <w:r>
        <w:t>146</w:t>
      </w:r>
      <w:r>
        <w:fldChar w:fldCharType="end"/>
      </w:r>
    </w:p>
    <w:p w14:paraId="1CBC8F32" w14:textId="47CDFC84" w:rsidR="008C5982" w:rsidRDefault="008C5982">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Transmission control specific fields</w:t>
      </w:r>
      <w:r>
        <w:tab/>
      </w:r>
      <w:r>
        <w:fldChar w:fldCharType="begin" w:fldLock="1"/>
      </w:r>
      <w:r>
        <w:instrText xml:space="preserve"> PAGEREF _Toc99173093 \h </w:instrText>
      </w:r>
      <w:r>
        <w:fldChar w:fldCharType="separate"/>
      </w:r>
      <w:r>
        <w:t>147</w:t>
      </w:r>
      <w:r>
        <w:fldChar w:fldCharType="end"/>
      </w:r>
    </w:p>
    <w:p w14:paraId="08CE240B" w14:textId="3A33BB0A" w:rsidR="008C5982" w:rsidRDefault="008C5982">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_Toc99173094 \h </w:instrText>
      </w:r>
      <w:r>
        <w:fldChar w:fldCharType="separate"/>
      </w:r>
      <w:r>
        <w:t>147</w:t>
      </w:r>
      <w:r>
        <w:fldChar w:fldCharType="end"/>
      </w:r>
    </w:p>
    <w:p w14:paraId="67497A48" w14:textId="377639D1" w:rsidR="008C5982" w:rsidRDefault="008C5982">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lang w:eastAsia="en-GB"/>
        </w:rPr>
        <w:tab/>
      </w:r>
      <w:r>
        <w:t>Transmission Priority field</w:t>
      </w:r>
      <w:r>
        <w:tab/>
      </w:r>
      <w:r>
        <w:fldChar w:fldCharType="begin" w:fldLock="1"/>
      </w:r>
      <w:r>
        <w:instrText xml:space="preserve"> PAGEREF _Toc99173095 \h </w:instrText>
      </w:r>
      <w:r>
        <w:fldChar w:fldCharType="separate"/>
      </w:r>
      <w:r>
        <w:t>148</w:t>
      </w:r>
      <w:r>
        <w:fldChar w:fldCharType="end"/>
      </w:r>
    </w:p>
    <w:p w14:paraId="08E51685" w14:textId="16EDEBB9" w:rsidR="008C5982" w:rsidRDefault="008C5982">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_Toc99173096 \h </w:instrText>
      </w:r>
      <w:r>
        <w:fldChar w:fldCharType="separate"/>
      </w:r>
      <w:r>
        <w:t>149</w:t>
      </w:r>
      <w:r>
        <w:fldChar w:fldCharType="end"/>
      </w:r>
    </w:p>
    <w:p w14:paraId="579D912E" w14:textId="7773A414" w:rsidR="008C5982" w:rsidRDefault="008C5982">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_Toc99173097 \h </w:instrText>
      </w:r>
      <w:r>
        <w:fldChar w:fldCharType="separate"/>
      </w:r>
      <w:r>
        <w:t>149</w:t>
      </w:r>
      <w:r>
        <w:fldChar w:fldCharType="end"/>
      </w:r>
    </w:p>
    <w:p w14:paraId="52D779A3" w14:textId="0BD0F7E6" w:rsidR="008C5982" w:rsidRDefault="008C5982">
      <w:pPr>
        <w:pStyle w:val="TOC4"/>
        <w:rPr>
          <w:rFonts w:asciiTheme="minorHAnsi" w:eastAsiaTheme="minorEastAsia" w:hAnsiTheme="minorHAnsi" w:cstheme="minorBidi"/>
          <w:sz w:val="22"/>
          <w:szCs w:val="22"/>
          <w:lang w:eastAsia="en-GB"/>
        </w:rPr>
      </w:pPr>
      <w:r>
        <w:t>9.2.3.5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_Toc99173098 \h </w:instrText>
      </w:r>
      <w:r>
        <w:fldChar w:fldCharType="separate"/>
      </w:r>
      <w:r>
        <w:t>150</w:t>
      </w:r>
      <w:r>
        <w:fldChar w:fldCharType="end"/>
      </w:r>
    </w:p>
    <w:p w14:paraId="2F623995" w14:textId="3F0095D0" w:rsidR="008C5982" w:rsidRDefault="008C5982">
      <w:pPr>
        <w:pStyle w:val="TOC4"/>
        <w:rPr>
          <w:rFonts w:asciiTheme="minorHAnsi" w:eastAsiaTheme="minorEastAsia" w:hAnsiTheme="minorHAnsi" w:cstheme="minorBidi"/>
          <w:sz w:val="22"/>
          <w:szCs w:val="22"/>
          <w:lang w:eastAsia="en-GB"/>
        </w:rPr>
      </w:pPr>
      <w:r>
        <w:t>9.2.3.6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_Toc99173099 \h </w:instrText>
      </w:r>
      <w:r>
        <w:fldChar w:fldCharType="separate"/>
      </w:r>
      <w:r>
        <w:t>150</w:t>
      </w:r>
      <w:r>
        <w:fldChar w:fldCharType="end"/>
      </w:r>
    </w:p>
    <w:p w14:paraId="6647DB06" w14:textId="03C338FA" w:rsidR="008C5982" w:rsidRDefault="008C5982">
      <w:pPr>
        <w:pStyle w:val="TOC4"/>
        <w:rPr>
          <w:rFonts w:asciiTheme="minorHAnsi" w:eastAsiaTheme="minorEastAsia" w:hAnsiTheme="minorHAnsi" w:cstheme="minorBidi"/>
          <w:sz w:val="22"/>
          <w:szCs w:val="22"/>
          <w:lang w:eastAsia="en-GB"/>
        </w:rPr>
      </w:pPr>
      <w:r>
        <w:t>9.2.3.7</w:t>
      </w:r>
      <w:r>
        <w:rPr>
          <w:rFonts w:asciiTheme="minorHAnsi" w:eastAsiaTheme="minorEastAsia" w:hAnsiTheme="minorHAnsi" w:cstheme="minorBidi"/>
          <w:sz w:val="22"/>
          <w:szCs w:val="22"/>
          <w:lang w:eastAsia="en-GB"/>
        </w:rPr>
        <w:tab/>
      </w:r>
      <w:r>
        <w:t>Permission to Request the Transmission field</w:t>
      </w:r>
      <w:r>
        <w:tab/>
      </w:r>
      <w:r>
        <w:fldChar w:fldCharType="begin" w:fldLock="1"/>
      </w:r>
      <w:r>
        <w:instrText xml:space="preserve"> PAGEREF _Toc99173100 \h </w:instrText>
      </w:r>
      <w:r>
        <w:fldChar w:fldCharType="separate"/>
      </w:r>
      <w:r>
        <w:t>150</w:t>
      </w:r>
      <w:r>
        <w:fldChar w:fldCharType="end"/>
      </w:r>
    </w:p>
    <w:p w14:paraId="6DAA6379" w14:textId="634ECCD1" w:rsidR="008C5982" w:rsidRDefault="008C5982">
      <w:pPr>
        <w:pStyle w:val="TOC4"/>
        <w:rPr>
          <w:rFonts w:asciiTheme="minorHAnsi" w:eastAsiaTheme="minorEastAsia" w:hAnsiTheme="minorHAnsi" w:cstheme="minorBidi"/>
          <w:sz w:val="22"/>
          <w:szCs w:val="22"/>
          <w:lang w:eastAsia="en-GB"/>
        </w:rPr>
      </w:pPr>
      <w:r>
        <w:t>9.2.3.8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_Toc99173101 \h </w:instrText>
      </w:r>
      <w:r>
        <w:fldChar w:fldCharType="separate"/>
      </w:r>
      <w:r>
        <w:t>151</w:t>
      </w:r>
      <w:r>
        <w:fldChar w:fldCharType="end"/>
      </w:r>
    </w:p>
    <w:p w14:paraId="3CB7012F" w14:textId="314F6303" w:rsidR="008C5982" w:rsidRDefault="008C5982">
      <w:pPr>
        <w:pStyle w:val="TOC4"/>
        <w:rPr>
          <w:rFonts w:asciiTheme="minorHAnsi" w:eastAsiaTheme="minorEastAsia" w:hAnsiTheme="minorHAnsi" w:cstheme="minorBidi"/>
          <w:sz w:val="22"/>
          <w:szCs w:val="22"/>
          <w:lang w:eastAsia="en-GB"/>
        </w:rPr>
      </w:pPr>
      <w:r>
        <w:t>9.2.3.9</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_Toc99173102 \h </w:instrText>
      </w:r>
      <w:r>
        <w:fldChar w:fldCharType="separate"/>
      </w:r>
      <w:r>
        <w:t>151</w:t>
      </w:r>
      <w:r>
        <w:fldChar w:fldCharType="end"/>
      </w:r>
    </w:p>
    <w:p w14:paraId="53B53506" w14:textId="0E1D11DB" w:rsidR="008C5982" w:rsidRDefault="008C5982">
      <w:pPr>
        <w:pStyle w:val="TOC4"/>
        <w:rPr>
          <w:rFonts w:asciiTheme="minorHAnsi" w:eastAsiaTheme="minorEastAsia" w:hAnsiTheme="minorHAnsi" w:cstheme="minorBidi"/>
          <w:sz w:val="22"/>
          <w:szCs w:val="22"/>
          <w:lang w:eastAsia="en-GB"/>
        </w:rPr>
      </w:pPr>
      <w:r>
        <w:t>9.2.3.10</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_Toc99173103 \h </w:instrText>
      </w:r>
      <w:r>
        <w:fldChar w:fldCharType="separate"/>
      </w:r>
      <w:r>
        <w:t>152</w:t>
      </w:r>
      <w:r>
        <w:fldChar w:fldCharType="end"/>
      </w:r>
    </w:p>
    <w:p w14:paraId="69C015EC" w14:textId="4EED5B85" w:rsidR="008C5982" w:rsidRDefault="008C5982">
      <w:pPr>
        <w:pStyle w:val="TOC4"/>
        <w:rPr>
          <w:rFonts w:asciiTheme="minorHAnsi" w:eastAsiaTheme="minorEastAsia" w:hAnsiTheme="minorHAnsi" w:cstheme="minorBidi"/>
          <w:sz w:val="22"/>
          <w:szCs w:val="22"/>
          <w:lang w:eastAsia="en-GB"/>
        </w:rPr>
      </w:pPr>
      <w:r>
        <w:t>9.2.3.11</w:t>
      </w:r>
      <w:r>
        <w:rPr>
          <w:rFonts w:asciiTheme="minorHAnsi" w:eastAsiaTheme="minorEastAsia" w:hAnsiTheme="minorHAnsi" w:cstheme="minorBidi"/>
          <w:sz w:val="22"/>
          <w:szCs w:val="22"/>
          <w:lang w:eastAsia="en-GB"/>
        </w:rPr>
        <w:tab/>
      </w:r>
      <w:r>
        <w:t>Transmission Indicator field</w:t>
      </w:r>
      <w:r>
        <w:tab/>
      </w:r>
      <w:r>
        <w:fldChar w:fldCharType="begin" w:fldLock="1"/>
      </w:r>
      <w:r>
        <w:instrText xml:space="preserve"> PAGEREF _Toc99173104 \h </w:instrText>
      </w:r>
      <w:r>
        <w:fldChar w:fldCharType="separate"/>
      </w:r>
      <w:r>
        <w:t>152</w:t>
      </w:r>
      <w:r>
        <w:fldChar w:fldCharType="end"/>
      </w:r>
    </w:p>
    <w:p w14:paraId="0915EA69" w14:textId="06B59CE8" w:rsidR="008C5982" w:rsidRDefault="008C5982">
      <w:pPr>
        <w:pStyle w:val="TOC4"/>
        <w:rPr>
          <w:rFonts w:asciiTheme="minorHAnsi" w:eastAsiaTheme="minorEastAsia" w:hAnsiTheme="minorHAnsi" w:cstheme="minorBidi"/>
          <w:sz w:val="22"/>
          <w:szCs w:val="22"/>
          <w:lang w:eastAsia="en-GB"/>
        </w:rPr>
      </w:pPr>
      <w:r w:rsidRPr="008C5982">
        <w:t>9.2.3.12</w:t>
      </w:r>
      <w:r w:rsidRPr="008C5982">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_Toc99173105 \h </w:instrText>
      </w:r>
      <w:r>
        <w:fldChar w:fldCharType="separate"/>
      </w:r>
      <w:r>
        <w:t>153</w:t>
      </w:r>
      <w:r>
        <w:fldChar w:fldCharType="end"/>
      </w:r>
    </w:p>
    <w:p w14:paraId="28CE724C" w14:textId="724A81B4" w:rsidR="008C5982" w:rsidRDefault="008C5982">
      <w:pPr>
        <w:pStyle w:val="TOC4"/>
        <w:rPr>
          <w:rFonts w:asciiTheme="minorHAnsi" w:eastAsiaTheme="minorEastAsia" w:hAnsiTheme="minorHAnsi" w:cstheme="minorBidi"/>
          <w:sz w:val="22"/>
          <w:szCs w:val="22"/>
          <w:lang w:eastAsia="en-GB"/>
        </w:rPr>
      </w:pPr>
      <w:r w:rsidRPr="008C5982">
        <w:t>9.2.3.13</w:t>
      </w:r>
      <w:r w:rsidRPr="008C5982">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_Toc99173106 \h </w:instrText>
      </w:r>
      <w:r>
        <w:fldChar w:fldCharType="separate"/>
      </w:r>
      <w:r>
        <w:t>153</w:t>
      </w:r>
      <w:r>
        <w:fldChar w:fldCharType="end"/>
      </w:r>
    </w:p>
    <w:p w14:paraId="13039146" w14:textId="5CE27DA8" w:rsidR="008C5982" w:rsidRDefault="008C5982">
      <w:pPr>
        <w:pStyle w:val="TOC4"/>
        <w:rPr>
          <w:rFonts w:asciiTheme="minorHAnsi" w:eastAsiaTheme="minorEastAsia" w:hAnsiTheme="minorHAnsi" w:cstheme="minorBidi"/>
          <w:sz w:val="22"/>
          <w:szCs w:val="22"/>
          <w:lang w:eastAsia="en-GB"/>
        </w:rPr>
      </w:pPr>
      <w:r w:rsidRPr="008C5982">
        <w:t>9.2.3.14</w:t>
      </w:r>
      <w:r w:rsidRPr="008C5982">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_Toc99173107 \h </w:instrText>
      </w:r>
      <w:r>
        <w:fldChar w:fldCharType="separate"/>
      </w:r>
      <w:r>
        <w:t>154</w:t>
      </w:r>
      <w:r>
        <w:fldChar w:fldCharType="end"/>
      </w:r>
    </w:p>
    <w:p w14:paraId="0AE8DEBC" w14:textId="21AB322F" w:rsidR="008C5982" w:rsidRDefault="008C5982">
      <w:pPr>
        <w:pStyle w:val="TOC4"/>
        <w:rPr>
          <w:rFonts w:asciiTheme="minorHAnsi" w:eastAsiaTheme="minorEastAsia" w:hAnsiTheme="minorHAnsi" w:cstheme="minorBidi"/>
          <w:sz w:val="22"/>
          <w:szCs w:val="22"/>
          <w:lang w:eastAsia="en-GB"/>
        </w:rPr>
      </w:pPr>
      <w:r w:rsidRPr="008C5982">
        <w:t>9.2.3.15</w:t>
      </w:r>
      <w:r w:rsidRPr="008C5982">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_Toc99173108 \h </w:instrText>
      </w:r>
      <w:r>
        <w:fldChar w:fldCharType="separate"/>
      </w:r>
      <w:r>
        <w:t>155</w:t>
      </w:r>
      <w:r>
        <w:fldChar w:fldCharType="end"/>
      </w:r>
    </w:p>
    <w:p w14:paraId="22B57D88" w14:textId="2F0FC4A4" w:rsidR="008C5982" w:rsidRDefault="008C5982">
      <w:pPr>
        <w:pStyle w:val="TOC4"/>
        <w:rPr>
          <w:rFonts w:asciiTheme="minorHAnsi" w:eastAsiaTheme="minorEastAsia" w:hAnsiTheme="minorHAnsi" w:cstheme="minorBidi"/>
          <w:sz w:val="22"/>
          <w:szCs w:val="22"/>
          <w:lang w:eastAsia="en-GB"/>
        </w:rPr>
      </w:pPr>
      <w:r w:rsidRPr="008C5982">
        <w:t>9.2.3.16</w:t>
      </w:r>
      <w:r w:rsidRPr="008C5982">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_Toc99173109 \h </w:instrText>
      </w:r>
      <w:r>
        <w:fldChar w:fldCharType="separate"/>
      </w:r>
      <w:r>
        <w:t>155</w:t>
      </w:r>
      <w:r>
        <w:fldChar w:fldCharType="end"/>
      </w:r>
    </w:p>
    <w:p w14:paraId="279D9CD4" w14:textId="3E5D7C13" w:rsidR="008C5982" w:rsidRDefault="008C5982">
      <w:pPr>
        <w:pStyle w:val="TOC4"/>
        <w:rPr>
          <w:rFonts w:asciiTheme="minorHAnsi" w:eastAsiaTheme="minorEastAsia" w:hAnsiTheme="minorHAnsi" w:cstheme="minorBidi"/>
          <w:sz w:val="22"/>
          <w:szCs w:val="22"/>
          <w:lang w:eastAsia="en-GB"/>
        </w:rPr>
      </w:pPr>
      <w:r>
        <w:t>9.2.3.17</w:t>
      </w:r>
      <w:r>
        <w:rPr>
          <w:rFonts w:asciiTheme="minorHAnsi" w:eastAsiaTheme="minorEastAsia" w:hAnsiTheme="minorHAnsi" w:cstheme="minorBidi"/>
          <w:sz w:val="22"/>
          <w:szCs w:val="22"/>
          <w:lang w:eastAsia="en-GB"/>
        </w:rPr>
        <w:tab/>
      </w:r>
      <w:r>
        <w:t>Result</w:t>
      </w:r>
      <w:r>
        <w:tab/>
      </w:r>
      <w:r>
        <w:fldChar w:fldCharType="begin" w:fldLock="1"/>
      </w:r>
      <w:r>
        <w:instrText xml:space="preserve"> PAGEREF _Toc99173110 \h </w:instrText>
      </w:r>
      <w:r>
        <w:fldChar w:fldCharType="separate"/>
      </w:r>
      <w:r>
        <w:t>155</w:t>
      </w:r>
      <w:r>
        <w:fldChar w:fldCharType="end"/>
      </w:r>
    </w:p>
    <w:p w14:paraId="6496435C" w14:textId="327478F3" w:rsidR="008C5982" w:rsidRDefault="008C5982">
      <w:pPr>
        <w:pStyle w:val="TOC4"/>
        <w:rPr>
          <w:rFonts w:asciiTheme="minorHAnsi" w:eastAsiaTheme="minorEastAsia" w:hAnsiTheme="minorHAnsi" w:cstheme="minorBidi"/>
          <w:sz w:val="22"/>
          <w:szCs w:val="22"/>
          <w:lang w:eastAsia="en-GB"/>
        </w:rPr>
      </w:pPr>
      <w:r>
        <w:t>9.2.3.18</w:t>
      </w:r>
      <w:r>
        <w:rPr>
          <w:rFonts w:asciiTheme="minorHAnsi" w:eastAsiaTheme="minorEastAsia" w:hAnsiTheme="minorHAnsi" w:cstheme="minorBidi"/>
          <w:sz w:val="22"/>
          <w:szCs w:val="22"/>
          <w:lang w:eastAsia="en-GB"/>
        </w:rPr>
        <w:tab/>
      </w:r>
      <w:r>
        <w:t>Message Name field</w:t>
      </w:r>
      <w:r>
        <w:tab/>
      </w:r>
      <w:r>
        <w:fldChar w:fldCharType="begin" w:fldLock="1"/>
      </w:r>
      <w:r>
        <w:instrText xml:space="preserve"> PAGEREF _Toc99173111 \h </w:instrText>
      </w:r>
      <w:r>
        <w:fldChar w:fldCharType="separate"/>
      </w:r>
      <w:r>
        <w:t>156</w:t>
      </w:r>
      <w:r>
        <w:fldChar w:fldCharType="end"/>
      </w:r>
    </w:p>
    <w:p w14:paraId="73A31229" w14:textId="07240FD3" w:rsidR="008C5982" w:rsidRDefault="008C5982">
      <w:pPr>
        <w:pStyle w:val="TOC4"/>
        <w:rPr>
          <w:rFonts w:asciiTheme="minorHAnsi" w:eastAsiaTheme="minorEastAsia" w:hAnsiTheme="minorHAnsi" w:cstheme="minorBidi"/>
          <w:sz w:val="22"/>
          <w:szCs w:val="22"/>
          <w:lang w:eastAsia="en-GB"/>
        </w:rPr>
      </w:pPr>
      <w:r>
        <w:t>9.2.3.19</w:t>
      </w:r>
      <w:r>
        <w:rPr>
          <w:rFonts w:asciiTheme="minorHAnsi" w:eastAsiaTheme="minorEastAsia" w:hAnsiTheme="minorHAnsi" w:cstheme="minorBidi"/>
          <w:sz w:val="22"/>
          <w:szCs w:val="22"/>
          <w:lang w:eastAsia="en-GB"/>
        </w:rPr>
        <w:tab/>
      </w:r>
      <w:r>
        <w:t>Reception Priority field</w:t>
      </w:r>
      <w:r>
        <w:tab/>
      </w:r>
      <w:r>
        <w:fldChar w:fldCharType="begin" w:fldLock="1"/>
      </w:r>
      <w:r>
        <w:instrText xml:space="preserve"> PAGEREF _Toc99173112 \h </w:instrText>
      </w:r>
      <w:r>
        <w:fldChar w:fldCharType="separate"/>
      </w:r>
      <w:r>
        <w:t>156</w:t>
      </w:r>
      <w:r>
        <w:fldChar w:fldCharType="end"/>
      </w:r>
    </w:p>
    <w:p w14:paraId="51FCA4C2" w14:textId="50A462C6" w:rsidR="008C5982" w:rsidRDefault="008C5982">
      <w:pPr>
        <w:pStyle w:val="TOC4"/>
        <w:rPr>
          <w:rFonts w:asciiTheme="minorHAnsi" w:eastAsiaTheme="minorEastAsia" w:hAnsiTheme="minorHAnsi" w:cstheme="minorBidi"/>
          <w:sz w:val="22"/>
          <w:szCs w:val="22"/>
          <w:lang w:eastAsia="en-GB"/>
        </w:rPr>
      </w:pPr>
      <w:r>
        <w:t>9.2.3.</w:t>
      </w:r>
      <w:r w:rsidRPr="00383785">
        <w:t>20</w:t>
      </w:r>
      <w:r>
        <w:rPr>
          <w:rFonts w:asciiTheme="minorHAnsi" w:eastAsiaTheme="minorEastAsia" w:hAnsiTheme="minorHAnsi" w:cstheme="minorBidi"/>
          <w:sz w:val="22"/>
          <w:szCs w:val="22"/>
          <w:lang w:eastAsia="en-GB"/>
        </w:rPr>
        <w:tab/>
      </w:r>
      <w:r>
        <w:t>MCVideo Group Identity field</w:t>
      </w:r>
      <w:r>
        <w:tab/>
      </w:r>
      <w:r>
        <w:fldChar w:fldCharType="begin" w:fldLock="1"/>
      </w:r>
      <w:r>
        <w:instrText xml:space="preserve"> PAGEREF _Toc99173113 \h </w:instrText>
      </w:r>
      <w:r>
        <w:fldChar w:fldCharType="separate"/>
      </w:r>
      <w:r>
        <w:t>157</w:t>
      </w:r>
      <w:r>
        <w:fldChar w:fldCharType="end"/>
      </w:r>
    </w:p>
    <w:p w14:paraId="644975AD" w14:textId="4FF1846F" w:rsidR="008C5982" w:rsidRDefault="008C5982">
      <w:pPr>
        <w:pStyle w:val="TOC4"/>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lang w:eastAsia="en-GB"/>
        </w:rPr>
        <w:tab/>
      </w:r>
      <w:r>
        <w:t>Reception Mode Field</w:t>
      </w:r>
      <w:r>
        <w:tab/>
      </w:r>
      <w:r>
        <w:fldChar w:fldCharType="begin" w:fldLock="1"/>
      </w:r>
      <w:r>
        <w:instrText xml:space="preserve"> PAGEREF _Toc99173114 \h </w:instrText>
      </w:r>
      <w:r>
        <w:fldChar w:fldCharType="separate"/>
      </w:r>
      <w:r>
        <w:t>157</w:t>
      </w:r>
      <w:r>
        <w:fldChar w:fldCharType="end"/>
      </w:r>
    </w:p>
    <w:p w14:paraId="71344776" w14:textId="2B9ADB42" w:rsidR="008C5982" w:rsidRDefault="008C5982">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Transmission Request message</w:t>
      </w:r>
      <w:r>
        <w:tab/>
      </w:r>
      <w:r>
        <w:fldChar w:fldCharType="begin" w:fldLock="1"/>
      </w:r>
      <w:r>
        <w:instrText xml:space="preserve"> PAGEREF _Toc99173115 \h </w:instrText>
      </w:r>
      <w:r>
        <w:fldChar w:fldCharType="separate"/>
      </w:r>
      <w:r>
        <w:t>158</w:t>
      </w:r>
      <w:r>
        <w:fldChar w:fldCharType="end"/>
      </w:r>
    </w:p>
    <w:p w14:paraId="7DA65CFE" w14:textId="0EE2E576" w:rsidR="008C5982" w:rsidRDefault="008C5982">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Transmission Granted message</w:t>
      </w:r>
      <w:r>
        <w:tab/>
      </w:r>
      <w:r>
        <w:fldChar w:fldCharType="begin" w:fldLock="1"/>
      </w:r>
      <w:r>
        <w:instrText xml:space="preserve"> PAGEREF _Toc99173116 \h </w:instrText>
      </w:r>
      <w:r>
        <w:fldChar w:fldCharType="separate"/>
      </w:r>
      <w:r>
        <w:t>158</w:t>
      </w:r>
      <w:r>
        <w:fldChar w:fldCharType="end"/>
      </w:r>
    </w:p>
    <w:p w14:paraId="724A8876" w14:textId="04C490DE" w:rsidR="008C5982" w:rsidRDefault="008C5982">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Transmission Rejected message</w:t>
      </w:r>
      <w:r>
        <w:tab/>
      </w:r>
      <w:r>
        <w:fldChar w:fldCharType="begin" w:fldLock="1"/>
      </w:r>
      <w:r>
        <w:instrText xml:space="preserve"> PAGEREF _Toc99173117 \h </w:instrText>
      </w:r>
      <w:r>
        <w:fldChar w:fldCharType="separate"/>
      </w:r>
      <w:r>
        <w:t>160</w:t>
      </w:r>
      <w:r>
        <w:fldChar w:fldCharType="end"/>
      </w:r>
    </w:p>
    <w:p w14:paraId="30621160" w14:textId="3B45B468" w:rsidR="008C5982" w:rsidRDefault="008C5982">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_Toc99173118 \h </w:instrText>
      </w:r>
      <w:r>
        <w:fldChar w:fldCharType="separate"/>
      </w:r>
      <w:r>
        <w:t>160</w:t>
      </w:r>
      <w:r>
        <w:fldChar w:fldCharType="end"/>
      </w:r>
    </w:p>
    <w:p w14:paraId="3D41691D" w14:textId="524A7AC3" w:rsidR="008C5982" w:rsidRDefault="008C5982">
      <w:pPr>
        <w:pStyle w:val="TOC4"/>
        <w:rPr>
          <w:rFonts w:asciiTheme="minorHAnsi" w:eastAsiaTheme="minorEastAsia" w:hAnsiTheme="minorHAnsi" w:cstheme="minorBidi"/>
          <w:sz w:val="22"/>
          <w:szCs w:val="22"/>
          <w:lang w:eastAsia="en-GB"/>
        </w:rPr>
      </w:pPr>
      <w:r w:rsidRPr="008C5982">
        <w:t>9.2.6.2</w:t>
      </w:r>
      <w:r w:rsidRPr="008C5982">
        <w:rPr>
          <w:rFonts w:asciiTheme="minorHAnsi" w:eastAsiaTheme="minorEastAsia" w:hAnsiTheme="minorHAnsi" w:cstheme="minorBidi"/>
          <w:sz w:val="22"/>
          <w:szCs w:val="22"/>
          <w:lang w:eastAsia="en-GB"/>
        </w:rPr>
        <w:tab/>
      </w:r>
      <w:r w:rsidRPr="00383785">
        <w:rPr>
          <w:lang w:val="fr-FR"/>
        </w:rPr>
        <w:t>Rejection cause codes and rejection cause phrase</w:t>
      </w:r>
      <w:r>
        <w:tab/>
      </w:r>
      <w:r>
        <w:fldChar w:fldCharType="begin" w:fldLock="1"/>
      </w:r>
      <w:r>
        <w:instrText xml:space="preserve"> PAGEREF _Toc99173119 \h </w:instrText>
      </w:r>
      <w:r>
        <w:fldChar w:fldCharType="separate"/>
      </w:r>
      <w:r>
        <w:t>161</w:t>
      </w:r>
      <w:r>
        <w:fldChar w:fldCharType="end"/>
      </w:r>
    </w:p>
    <w:p w14:paraId="116A6431" w14:textId="05801B18" w:rsidR="008C5982" w:rsidRDefault="008C5982">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Transmission Release message</w:t>
      </w:r>
      <w:r>
        <w:tab/>
      </w:r>
      <w:r>
        <w:fldChar w:fldCharType="begin" w:fldLock="1"/>
      </w:r>
      <w:r>
        <w:instrText xml:space="preserve"> PAGEREF _Toc99173120 \h </w:instrText>
      </w:r>
      <w:r>
        <w:fldChar w:fldCharType="separate"/>
      </w:r>
      <w:r>
        <w:t>162</w:t>
      </w:r>
      <w:r>
        <w:fldChar w:fldCharType="end"/>
      </w:r>
    </w:p>
    <w:p w14:paraId="3992596F" w14:textId="239C260F" w:rsidR="008C5982" w:rsidRDefault="008C5982">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Transmission Arbitration Taken message</w:t>
      </w:r>
      <w:r>
        <w:tab/>
      </w:r>
      <w:r>
        <w:fldChar w:fldCharType="begin" w:fldLock="1"/>
      </w:r>
      <w:r>
        <w:instrText xml:space="preserve"> PAGEREF _Toc99173121 \h </w:instrText>
      </w:r>
      <w:r>
        <w:fldChar w:fldCharType="separate"/>
      </w:r>
      <w:r>
        <w:t>162</w:t>
      </w:r>
      <w:r>
        <w:fldChar w:fldCharType="end"/>
      </w:r>
    </w:p>
    <w:p w14:paraId="3E7DC28D" w14:textId="7EFD8B86" w:rsidR="008C5982" w:rsidRDefault="008C5982">
      <w:pPr>
        <w:pStyle w:val="TOC3"/>
        <w:rPr>
          <w:rFonts w:asciiTheme="minorHAnsi" w:eastAsiaTheme="minorEastAsia" w:hAnsiTheme="minorHAnsi" w:cstheme="minorBidi"/>
          <w:sz w:val="22"/>
          <w:szCs w:val="22"/>
          <w:lang w:eastAsia="en-GB"/>
        </w:rPr>
      </w:pPr>
      <w:r>
        <w:t>9.2.9</w:t>
      </w:r>
      <w:r>
        <w:rPr>
          <w:rFonts w:asciiTheme="minorHAnsi" w:eastAsiaTheme="minorEastAsia" w:hAnsiTheme="minorHAnsi" w:cstheme="minorBidi"/>
          <w:sz w:val="22"/>
          <w:szCs w:val="22"/>
          <w:lang w:eastAsia="en-GB"/>
        </w:rPr>
        <w:tab/>
      </w:r>
      <w:r>
        <w:t>Transmission Arbitration Released message</w:t>
      </w:r>
      <w:r>
        <w:tab/>
      </w:r>
      <w:r>
        <w:fldChar w:fldCharType="begin" w:fldLock="1"/>
      </w:r>
      <w:r>
        <w:instrText xml:space="preserve"> PAGEREF _Toc99173122 \h </w:instrText>
      </w:r>
      <w:r>
        <w:fldChar w:fldCharType="separate"/>
      </w:r>
      <w:r>
        <w:t>164</w:t>
      </w:r>
      <w:r>
        <w:fldChar w:fldCharType="end"/>
      </w:r>
    </w:p>
    <w:p w14:paraId="799D8325" w14:textId="4DAA9017" w:rsidR="008C5982" w:rsidRDefault="008C5982">
      <w:pPr>
        <w:pStyle w:val="TOC3"/>
        <w:rPr>
          <w:rFonts w:asciiTheme="minorHAnsi" w:eastAsiaTheme="minorEastAsia" w:hAnsiTheme="minorHAnsi" w:cstheme="minorBidi"/>
          <w:sz w:val="22"/>
          <w:szCs w:val="22"/>
          <w:lang w:eastAsia="en-GB"/>
        </w:rPr>
      </w:pPr>
      <w:r>
        <w:t>9.2.10</w:t>
      </w:r>
      <w:r>
        <w:rPr>
          <w:rFonts w:asciiTheme="minorHAnsi" w:eastAsiaTheme="minorEastAsia" w:hAnsiTheme="minorHAnsi" w:cstheme="minorBidi"/>
          <w:sz w:val="22"/>
          <w:szCs w:val="22"/>
          <w:lang w:eastAsia="en-GB"/>
        </w:rPr>
        <w:tab/>
      </w:r>
      <w:r>
        <w:t>Transmission Revoked message</w:t>
      </w:r>
      <w:r>
        <w:tab/>
      </w:r>
      <w:r>
        <w:fldChar w:fldCharType="begin" w:fldLock="1"/>
      </w:r>
      <w:r>
        <w:instrText xml:space="preserve"> PAGEREF _Toc99173123 \h </w:instrText>
      </w:r>
      <w:r>
        <w:fldChar w:fldCharType="separate"/>
      </w:r>
      <w:r>
        <w:t>165</w:t>
      </w:r>
      <w:r>
        <w:fldChar w:fldCharType="end"/>
      </w:r>
    </w:p>
    <w:p w14:paraId="2ABD202C" w14:textId="0D8348B2" w:rsidR="008C5982" w:rsidRDefault="008C5982">
      <w:pPr>
        <w:pStyle w:val="TOC4"/>
        <w:rPr>
          <w:rFonts w:asciiTheme="minorHAnsi" w:eastAsiaTheme="minorEastAsia" w:hAnsiTheme="minorHAnsi" w:cstheme="minorBidi"/>
          <w:sz w:val="22"/>
          <w:szCs w:val="22"/>
          <w:lang w:eastAsia="en-GB"/>
        </w:rPr>
      </w:pPr>
      <w:r>
        <w:t>9.2.10.1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_Toc99173124 \h </w:instrText>
      </w:r>
      <w:r>
        <w:fldChar w:fldCharType="separate"/>
      </w:r>
      <w:r>
        <w:t>165</w:t>
      </w:r>
      <w:r>
        <w:fldChar w:fldCharType="end"/>
      </w:r>
    </w:p>
    <w:p w14:paraId="34880A08" w14:textId="621398E8" w:rsidR="008C5982" w:rsidRDefault="008C5982">
      <w:pPr>
        <w:pStyle w:val="TOC4"/>
        <w:rPr>
          <w:rFonts w:asciiTheme="minorHAnsi" w:eastAsiaTheme="minorEastAsia" w:hAnsiTheme="minorHAnsi" w:cstheme="minorBidi"/>
          <w:sz w:val="22"/>
          <w:szCs w:val="22"/>
          <w:lang w:eastAsia="en-GB"/>
        </w:rPr>
      </w:pPr>
      <w:r>
        <w:t>9.2.10.2</w:t>
      </w:r>
      <w:r>
        <w:rPr>
          <w:rFonts w:asciiTheme="minorHAnsi" w:eastAsiaTheme="minorEastAsia" w:hAnsiTheme="minorHAnsi" w:cstheme="minorBidi"/>
          <w:sz w:val="22"/>
          <w:szCs w:val="22"/>
          <w:lang w:eastAsia="en-GB"/>
        </w:rPr>
        <w:tab/>
      </w:r>
      <w:r>
        <w:t>Transmission revoked cause codes and revoked cause phrases</w:t>
      </w:r>
      <w:r>
        <w:tab/>
      </w:r>
      <w:r>
        <w:fldChar w:fldCharType="begin" w:fldLock="1"/>
      </w:r>
      <w:r>
        <w:instrText xml:space="preserve"> PAGEREF _Toc99173125 \h </w:instrText>
      </w:r>
      <w:r>
        <w:fldChar w:fldCharType="separate"/>
      </w:r>
      <w:r>
        <w:t>166</w:t>
      </w:r>
      <w:r>
        <w:fldChar w:fldCharType="end"/>
      </w:r>
    </w:p>
    <w:p w14:paraId="61F5AAC6" w14:textId="0A334228" w:rsidR="008C5982" w:rsidRDefault="008C5982">
      <w:pPr>
        <w:pStyle w:val="TOC3"/>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Queue Position Info message</w:t>
      </w:r>
      <w:r>
        <w:tab/>
      </w:r>
      <w:r>
        <w:fldChar w:fldCharType="begin" w:fldLock="1"/>
      </w:r>
      <w:r>
        <w:instrText xml:space="preserve"> PAGEREF _Toc99173126 \h </w:instrText>
      </w:r>
      <w:r>
        <w:fldChar w:fldCharType="separate"/>
      </w:r>
      <w:r>
        <w:t>167</w:t>
      </w:r>
      <w:r>
        <w:fldChar w:fldCharType="end"/>
      </w:r>
    </w:p>
    <w:p w14:paraId="28A54DEA" w14:textId="6EE1E167" w:rsidR="008C5982" w:rsidRDefault="008C5982">
      <w:pPr>
        <w:pStyle w:val="TOC3"/>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Media transmission notification</w:t>
      </w:r>
      <w:r>
        <w:tab/>
      </w:r>
      <w:r>
        <w:fldChar w:fldCharType="begin" w:fldLock="1"/>
      </w:r>
      <w:r>
        <w:instrText xml:space="preserve"> PAGEREF _Toc99173127 \h </w:instrText>
      </w:r>
      <w:r>
        <w:fldChar w:fldCharType="separate"/>
      </w:r>
      <w:r>
        <w:t>168</w:t>
      </w:r>
      <w:r>
        <w:fldChar w:fldCharType="end"/>
      </w:r>
    </w:p>
    <w:p w14:paraId="68AAD7A2" w14:textId="2B6C8B1F" w:rsidR="008C5982" w:rsidRDefault="008C5982">
      <w:pPr>
        <w:pStyle w:val="TOC3"/>
        <w:rPr>
          <w:rFonts w:asciiTheme="minorHAnsi" w:eastAsiaTheme="minorEastAsia" w:hAnsiTheme="minorHAnsi" w:cstheme="minorBidi"/>
          <w:sz w:val="22"/>
          <w:szCs w:val="22"/>
          <w:lang w:eastAsia="en-GB"/>
        </w:rPr>
      </w:pPr>
      <w:r>
        <w:t>9.2.14</w:t>
      </w:r>
      <w:r>
        <w:rPr>
          <w:rFonts w:asciiTheme="minorHAnsi" w:eastAsiaTheme="minorEastAsia" w:hAnsiTheme="minorHAnsi" w:cstheme="minorBidi"/>
          <w:sz w:val="22"/>
          <w:szCs w:val="22"/>
          <w:lang w:eastAsia="en-GB"/>
        </w:rPr>
        <w:tab/>
      </w:r>
      <w:r>
        <w:t>Receive media request</w:t>
      </w:r>
      <w:r>
        <w:tab/>
      </w:r>
      <w:r>
        <w:fldChar w:fldCharType="begin" w:fldLock="1"/>
      </w:r>
      <w:r>
        <w:instrText xml:space="preserve"> PAGEREF _Toc99173128 \h </w:instrText>
      </w:r>
      <w:r>
        <w:fldChar w:fldCharType="separate"/>
      </w:r>
      <w:r>
        <w:t>170</w:t>
      </w:r>
      <w:r>
        <w:fldChar w:fldCharType="end"/>
      </w:r>
    </w:p>
    <w:p w14:paraId="7D1F4295" w14:textId="6F5B519F" w:rsidR="008C5982" w:rsidRDefault="008C5982">
      <w:pPr>
        <w:pStyle w:val="TOC3"/>
        <w:rPr>
          <w:rFonts w:asciiTheme="minorHAnsi" w:eastAsiaTheme="minorEastAsia" w:hAnsiTheme="minorHAnsi" w:cstheme="minorBidi"/>
          <w:sz w:val="22"/>
          <w:szCs w:val="22"/>
          <w:lang w:eastAsia="en-GB"/>
        </w:rPr>
      </w:pPr>
      <w:r>
        <w:t>9.2.15</w:t>
      </w:r>
      <w:r>
        <w:rPr>
          <w:rFonts w:asciiTheme="minorHAnsi" w:eastAsiaTheme="minorEastAsia" w:hAnsiTheme="minorHAnsi" w:cstheme="minorBidi"/>
          <w:sz w:val="22"/>
          <w:szCs w:val="22"/>
          <w:lang w:eastAsia="en-GB"/>
        </w:rPr>
        <w:tab/>
      </w:r>
      <w:r>
        <w:t>Receive media response</w:t>
      </w:r>
      <w:r>
        <w:tab/>
      </w:r>
      <w:r>
        <w:fldChar w:fldCharType="begin" w:fldLock="1"/>
      </w:r>
      <w:r>
        <w:instrText xml:space="preserve"> PAGEREF _Toc99173129 \h </w:instrText>
      </w:r>
      <w:r>
        <w:fldChar w:fldCharType="separate"/>
      </w:r>
      <w:r>
        <w:t>171</w:t>
      </w:r>
      <w:r>
        <w:fldChar w:fldCharType="end"/>
      </w:r>
    </w:p>
    <w:p w14:paraId="334A3B13" w14:textId="3D17F83D" w:rsidR="008C5982" w:rsidRDefault="008C5982">
      <w:pPr>
        <w:pStyle w:val="TOC4"/>
        <w:rPr>
          <w:rFonts w:asciiTheme="minorHAnsi" w:eastAsiaTheme="minorEastAsia" w:hAnsiTheme="minorHAnsi" w:cstheme="minorBidi"/>
          <w:sz w:val="22"/>
          <w:szCs w:val="22"/>
          <w:lang w:eastAsia="en-GB"/>
        </w:rPr>
      </w:pPr>
      <w:r>
        <w:t>9.2.15.1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_Toc99173130 \h </w:instrText>
      </w:r>
      <w:r>
        <w:fldChar w:fldCharType="separate"/>
      </w:r>
      <w:r>
        <w:t>171</w:t>
      </w:r>
      <w:r>
        <w:fldChar w:fldCharType="end"/>
      </w:r>
    </w:p>
    <w:p w14:paraId="41C925F0" w14:textId="0863A6A9" w:rsidR="008C5982" w:rsidRDefault="008C5982">
      <w:pPr>
        <w:pStyle w:val="TOC4"/>
        <w:rPr>
          <w:rFonts w:asciiTheme="minorHAnsi" w:eastAsiaTheme="minorEastAsia" w:hAnsiTheme="minorHAnsi" w:cstheme="minorBidi"/>
          <w:sz w:val="22"/>
          <w:szCs w:val="22"/>
          <w:lang w:eastAsia="en-GB"/>
        </w:rPr>
      </w:pPr>
      <w:r w:rsidRPr="008C5982">
        <w:t>9.2.15.2</w:t>
      </w:r>
      <w:r w:rsidRPr="008C5982">
        <w:rPr>
          <w:rFonts w:asciiTheme="minorHAnsi" w:eastAsiaTheme="minorEastAsia" w:hAnsiTheme="minorHAnsi" w:cstheme="minorBidi"/>
          <w:sz w:val="22"/>
          <w:szCs w:val="22"/>
          <w:lang w:eastAsia="en-GB"/>
        </w:rPr>
        <w:tab/>
      </w:r>
      <w:r w:rsidRPr="00383785">
        <w:rPr>
          <w:lang w:val="fr-FR"/>
        </w:rPr>
        <w:t>Rejection cause codes and rejection cause phrase</w:t>
      </w:r>
      <w:r>
        <w:tab/>
      </w:r>
      <w:r>
        <w:fldChar w:fldCharType="begin" w:fldLock="1"/>
      </w:r>
      <w:r>
        <w:instrText xml:space="preserve"> PAGEREF _Toc99173131 \h </w:instrText>
      </w:r>
      <w:r>
        <w:fldChar w:fldCharType="separate"/>
      </w:r>
      <w:r>
        <w:t>172</w:t>
      </w:r>
      <w:r>
        <w:fldChar w:fldCharType="end"/>
      </w:r>
    </w:p>
    <w:p w14:paraId="5CC14074" w14:textId="14E3D8E5" w:rsidR="008C5982" w:rsidRDefault="008C5982">
      <w:pPr>
        <w:pStyle w:val="TOC3"/>
        <w:rPr>
          <w:rFonts w:asciiTheme="minorHAnsi" w:eastAsiaTheme="minorEastAsia" w:hAnsiTheme="minorHAnsi" w:cstheme="minorBidi"/>
          <w:sz w:val="22"/>
          <w:szCs w:val="22"/>
          <w:lang w:eastAsia="en-GB"/>
        </w:rPr>
      </w:pPr>
      <w:r>
        <w:t>9.2.16</w:t>
      </w:r>
      <w:r>
        <w:rPr>
          <w:rFonts w:asciiTheme="minorHAnsi" w:eastAsiaTheme="minorEastAsia" w:hAnsiTheme="minorHAnsi" w:cstheme="minorBidi"/>
          <w:sz w:val="22"/>
          <w:szCs w:val="22"/>
          <w:lang w:eastAsia="en-GB"/>
        </w:rPr>
        <w:tab/>
      </w:r>
      <w:r>
        <w:t>Media reception notification</w:t>
      </w:r>
      <w:r>
        <w:tab/>
      </w:r>
      <w:r>
        <w:fldChar w:fldCharType="begin" w:fldLock="1"/>
      </w:r>
      <w:r>
        <w:instrText xml:space="preserve"> PAGEREF _Toc99173132 \h </w:instrText>
      </w:r>
      <w:r>
        <w:fldChar w:fldCharType="separate"/>
      </w:r>
      <w:r>
        <w:t>173</w:t>
      </w:r>
      <w:r>
        <w:fldChar w:fldCharType="end"/>
      </w:r>
    </w:p>
    <w:p w14:paraId="7CD27AED" w14:textId="3F29B639" w:rsidR="008C5982" w:rsidRDefault="008C5982">
      <w:pPr>
        <w:pStyle w:val="TOC3"/>
        <w:rPr>
          <w:rFonts w:asciiTheme="minorHAnsi" w:eastAsiaTheme="minorEastAsia" w:hAnsiTheme="minorHAnsi" w:cstheme="minorBidi"/>
          <w:sz w:val="22"/>
          <w:szCs w:val="22"/>
          <w:lang w:eastAsia="en-GB"/>
        </w:rPr>
      </w:pPr>
      <w:r>
        <w:t>9.2.17</w:t>
      </w:r>
      <w:r>
        <w:rPr>
          <w:rFonts w:asciiTheme="minorHAnsi" w:eastAsiaTheme="minorEastAsia" w:hAnsiTheme="minorHAnsi" w:cstheme="minorBidi"/>
          <w:sz w:val="22"/>
          <w:szCs w:val="22"/>
          <w:lang w:eastAsia="en-GB"/>
        </w:rPr>
        <w:tab/>
      </w:r>
      <w:r>
        <w:t>Transmission cancel request</w:t>
      </w:r>
      <w:r>
        <w:tab/>
      </w:r>
      <w:r>
        <w:fldChar w:fldCharType="begin" w:fldLock="1"/>
      </w:r>
      <w:r>
        <w:instrText xml:space="preserve"> PAGEREF _Toc99173133 \h </w:instrText>
      </w:r>
      <w:r>
        <w:fldChar w:fldCharType="separate"/>
      </w:r>
      <w:r>
        <w:t>173</w:t>
      </w:r>
      <w:r>
        <w:fldChar w:fldCharType="end"/>
      </w:r>
    </w:p>
    <w:p w14:paraId="31C2DFAB" w14:textId="0EF6E425" w:rsidR="008C5982" w:rsidRDefault="008C5982">
      <w:pPr>
        <w:pStyle w:val="TOC3"/>
        <w:rPr>
          <w:rFonts w:asciiTheme="minorHAnsi" w:eastAsiaTheme="minorEastAsia" w:hAnsiTheme="minorHAnsi" w:cstheme="minorBidi"/>
          <w:sz w:val="22"/>
          <w:szCs w:val="22"/>
          <w:lang w:eastAsia="en-GB"/>
        </w:rPr>
      </w:pPr>
      <w:r>
        <w:t>9.2.18</w:t>
      </w:r>
      <w:r>
        <w:rPr>
          <w:rFonts w:asciiTheme="minorHAnsi" w:eastAsiaTheme="minorEastAsia" w:hAnsiTheme="minorHAnsi" w:cstheme="minorBidi"/>
          <w:sz w:val="22"/>
          <w:szCs w:val="22"/>
          <w:lang w:eastAsia="en-GB"/>
        </w:rPr>
        <w:tab/>
      </w:r>
      <w:r>
        <w:t>Transmission cancel response</w:t>
      </w:r>
      <w:r>
        <w:tab/>
      </w:r>
      <w:r>
        <w:fldChar w:fldCharType="begin" w:fldLock="1"/>
      </w:r>
      <w:r>
        <w:instrText xml:space="preserve"> PAGEREF _Toc99173134 \h </w:instrText>
      </w:r>
      <w:r>
        <w:fldChar w:fldCharType="separate"/>
      </w:r>
      <w:r>
        <w:t>174</w:t>
      </w:r>
      <w:r>
        <w:fldChar w:fldCharType="end"/>
      </w:r>
    </w:p>
    <w:p w14:paraId="1C0B697B" w14:textId="5881320D" w:rsidR="008C5982" w:rsidRDefault="008C5982">
      <w:pPr>
        <w:pStyle w:val="TOC3"/>
        <w:rPr>
          <w:rFonts w:asciiTheme="minorHAnsi" w:eastAsiaTheme="minorEastAsia" w:hAnsiTheme="minorHAnsi" w:cstheme="minorBidi"/>
          <w:sz w:val="22"/>
          <w:szCs w:val="22"/>
          <w:lang w:eastAsia="en-GB"/>
        </w:rPr>
      </w:pPr>
      <w:r>
        <w:lastRenderedPageBreak/>
        <w:t>9.2.19</w:t>
      </w:r>
      <w:r>
        <w:rPr>
          <w:rFonts w:asciiTheme="minorHAnsi" w:eastAsiaTheme="minorEastAsia" w:hAnsiTheme="minorHAnsi" w:cstheme="minorBidi"/>
          <w:sz w:val="22"/>
          <w:szCs w:val="22"/>
          <w:lang w:eastAsia="en-GB"/>
        </w:rPr>
        <w:tab/>
      </w:r>
      <w:r>
        <w:t>Transmission cancel request notify</w:t>
      </w:r>
      <w:r>
        <w:tab/>
      </w:r>
      <w:r>
        <w:fldChar w:fldCharType="begin" w:fldLock="1"/>
      </w:r>
      <w:r>
        <w:instrText xml:space="preserve"> PAGEREF _Toc99173135 \h </w:instrText>
      </w:r>
      <w:r>
        <w:fldChar w:fldCharType="separate"/>
      </w:r>
      <w:r>
        <w:t>175</w:t>
      </w:r>
      <w:r>
        <w:fldChar w:fldCharType="end"/>
      </w:r>
    </w:p>
    <w:p w14:paraId="7CDA5CA9" w14:textId="6B9C6168" w:rsidR="008C5982" w:rsidRDefault="008C5982">
      <w:pPr>
        <w:pStyle w:val="TOC3"/>
        <w:rPr>
          <w:rFonts w:asciiTheme="minorHAnsi" w:eastAsiaTheme="minorEastAsia" w:hAnsiTheme="minorHAnsi" w:cstheme="minorBidi"/>
          <w:sz w:val="22"/>
          <w:szCs w:val="22"/>
          <w:lang w:eastAsia="en-GB"/>
        </w:rPr>
      </w:pPr>
      <w:r>
        <w:t>9.2.20</w:t>
      </w:r>
      <w:r>
        <w:rPr>
          <w:rFonts w:asciiTheme="minorHAnsi" w:eastAsiaTheme="minorEastAsia" w:hAnsiTheme="minorHAnsi" w:cstheme="minorBidi"/>
          <w:sz w:val="22"/>
          <w:szCs w:val="22"/>
          <w:lang w:eastAsia="en-GB"/>
        </w:rPr>
        <w:tab/>
      </w:r>
      <w:r>
        <w:t>Transmission end request</w:t>
      </w:r>
      <w:r>
        <w:tab/>
      </w:r>
      <w:r>
        <w:fldChar w:fldCharType="begin" w:fldLock="1"/>
      </w:r>
      <w:r>
        <w:instrText xml:space="preserve"> PAGEREF _Toc99173136 \h </w:instrText>
      </w:r>
      <w:r>
        <w:fldChar w:fldCharType="separate"/>
      </w:r>
      <w:r>
        <w:t>176</w:t>
      </w:r>
      <w:r>
        <w:fldChar w:fldCharType="end"/>
      </w:r>
    </w:p>
    <w:p w14:paraId="6021BC73" w14:textId="017D1DA4" w:rsidR="008C5982" w:rsidRDefault="008C5982">
      <w:pPr>
        <w:pStyle w:val="TOC3"/>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Transmission end response</w:t>
      </w:r>
      <w:r>
        <w:tab/>
      </w:r>
      <w:r>
        <w:fldChar w:fldCharType="begin" w:fldLock="1"/>
      </w:r>
      <w:r>
        <w:instrText xml:space="preserve"> PAGEREF _Toc99173137 \h </w:instrText>
      </w:r>
      <w:r>
        <w:fldChar w:fldCharType="separate"/>
      </w:r>
      <w:r>
        <w:t>177</w:t>
      </w:r>
      <w:r>
        <w:fldChar w:fldCharType="end"/>
      </w:r>
    </w:p>
    <w:p w14:paraId="094767C4" w14:textId="284B69F3" w:rsidR="008C5982" w:rsidRDefault="008C5982">
      <w:pPr>
        <w:pStyle w:val="TOC3"/>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Remote Transmission request</w:t>
      </w:r>
      <w:r>
        <w:tab/>
      </w:r>
      <w:r>
        <w:fldChar w:fldCharType="begin" w:fldLock="1"/>
      </w:r>
      <w:r>
        <w:instrText xml:space="preserve"> PAGEREF _Toc99173138 \h </w:instrText>
      </w:r>
      <w:r>
        <w:fldChar w:fldCharType="separate"/>
      </w:r>
      <w:r>
        <w:t>177</w:t>
      </w:r>
      <w:r>
        <w:fldChar w:fldCharType="end"/>
      </w:r>
    </w:p>
    <w:p w14:paraId="13647178" w14:textId="123D0F37" w:rsidR="008C5982" w:rsidRDefault="008C5982">
      <w:pPr>
        <w:pStyle w:val="TOC3"/>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Remote Transmission response</w:t>
      </w:r>
      <w:r>
        <w:tab/>
      </w:r>
      <w:r>
        <w:fldChar w:fldCharType="begin" w:fldLock="1"/>
      </w:r>
      <w:r>
        <w:instrText xml:space="preserve"> PAGEREF _Toc99173139 \h </w:instrText>
      </w:r>
      <w:r>
        <w:fldChar w:fldCharType="separate"/>
      </w:r>
      <w:r>
        <w:t>178</w:t>
      </w:r>
      <w:r>
        <w:fldChar w:fldCharType="end"/>
      </w:r>
    </w:p>
    <w:p w14:paraId="0F61C2F7" w14:textId="63223D7B" w:rsidR="008C5982" w:rsidRDefault="008C5982">
      <w:pPr>
        <w:pStyle w:val="TOC3"/>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Remote Transmission cancel request</w:t>
      </w:r>
      <w:r>
        <w:tab/>
      </w:r>
      <w:r>
        <w:fldChar w:fldCharType="begin" w:fldLock="1"/>
      </w:r>
      <w:r>
        <w:instrText xml:space="preserve"> PAGEREF _Toc99173140 \h </w:instrText>
      </w:r>
      <w:r>
        <w:fldChar w:fldCharType="separate"/>
      </w:r>
      <w:r>
        <w:t>179</w:t>
      </w:r>
      <w:r>
        <w:fldChar w:fldCharType="end"/>
      </w:r>
    </w:p>
    <w:p w14:paraId="34814450" w14:textId="19383ECC" w:rsidR="008C5982" w:rsidRDefault="008C5982">
      <w:pPr>
        <w:pStyle w:val="TOC3"/>
        <w:rPr>
          <w:rFonts w:asciiTheme="minorHAnsi" w:eastAsiaTheme="minorEastAsia" w:hAnsiTheme="minorHAnsi" w:cstheme="minorBidi"/>
          <w:sz w:val="22"/>
          <w:szCs w:val="22"/>
          <w:lang w:eastAsia="en-GB"/>
        </w:rPr>
      </w:pPr>
      <w:r>
        <w:t>9.2.25</w:t>
      </w:r>
      <w:r>
        <w:rPr>
          <w:rFonts w:asciiTheme="minorHAnsi" w:eastAsiaTheme="minorEastAsia" w:hAnsiTheme="minorHAnsi" w:cstheme="minorBidi"/>
          <w:sz w:val="22"/>
          <w:szCs w:val="22"/>
          <w:lang w:eastAsia="en-GB"/>
        </w:rPr>
        <w:tab/>
      </w:r>
      <w:r>
        <w:t>Remote Transmission cancel response</w:t>
      </w:r>
      <w:r>
        <w:tab/>
      </w:r>
      <w:r>
        <w:fldChar w:fldCharType="begin" w:fldLock="1"/>
      </w:r>
      <w:r>
        <w:instrText xml:space="preserve"> PAGEREF _Toc99173141 \h </w:instrText>
      </w:r>
      <w:r>
        <w:fldChar w:fldCharType="separate"/>
      </w:r>
      <w:r>
        <w:t>180</w:t>
      </w:r>
      <w:r>
        <w:fldChar w:fldCharType="end"/>
      </w:r>
    </w:p>
    <w:p w14:paraId="5E268EF2" w14:textId="1815671F" w:rsidR="008C5982" w:rsidRDefault="008C5982">
      <w:pPr>
        <w:pStyle w:val="TOC3"/>
        <w:rPr>
          <w:rFonts w:asciiTheme="minorHAnsi" w:eastAsiaTheme="minorEastAsia" w:hAnsiTheme="minorHAnsi" w:cstheme="minorBidi"/>
          <w:sz w:val="22"/>
          <w:szCs w:val="22"/>
          <w:lang w:eastAsia="en-GB"/>
        </w:rPr>
      </w:pPr>
      <w:r>
        <w:t>9.2.26</w:t>
      </w:r>
      <w:r>
        <w:rPr>
          <w:rFonts w:asciiTheme="minorHAnsi" w:eastAsiaTheme="minorEastAsia" w:hAnsiTheme="minorHAnsi" w:cstheme="minorBidi"/>
          <w:sz w:val="22"/>
          <w:szCs w:val="22"/>
          <w:lang w:eastAsia="en-GB"/>
        </w:rPr>
        <w:tab/>
      </w:r>
      <w:r>
        <w:t>Media reception end request</w:t>
      </w:r>
      <w:r>
        <w:tab/>
      </w:r>
      <w:r>
        <w:fldChar w:fldCharType="begin" w:fldLock="1"/>
      </w:r>
      <w:r>
        <w:instrText xml:space="preserve"> PAGEREF _Toc99173142 \h </w:instrText>
      </w:r>
      <w:r>
        <w:fldChar w:fldCharType="separate"/>
      </w:r>
      <w:r>
        <w:t>181</w:t>
      </w:r>
      <w:r>
        <w:fldChar w:fldCharType="end"/>
      </w:r>
    </w:p>
    <w:p w14:paraId="0846CA9C" w14:textId="09C66378" w:rsidR="008C5982" w:rsidRDefault="008C5982">
      <w:pPr>
        <w:pStyle w:val="TOC3"/>
        <w:rPr>
          <w:rFonts w:asciiTheme="minorHAnsi" w:eastAsiaTheme="minorEastAsia" w:hAnsiTheme="minorHAnsi" w:cstheme="minorBidi"/>
          <w:sz w:val="22"/>
          <w:szCs w:val="22"/>
          <w:lang w:eastAsia="en-GB"/>
        </w:rPr>
      </w:pPr>
      <w:r>
        <w:t>9.2.27</w:t>
      </w:r>
      <w:r>
        <w:rPr>
          <w:rFonts w:asciiTheme="minorHAnsi" w:eastAsiaTheme="minorEastAsia" w:hAnsiTheme="minorHAnsi" w:cstheme="minorBidi"/>
          <w:sz w:val="22"/>
          <w:szCs w:val="22"/>
          <w:lang w:eastAsia="en-GB"/>
        </w:rPr>
        <w:tab/>
      </w:r>
      <w:r>
        <w:t>Media reception end response</w:t>
      </w:r>
      <w:r>
        <w:tab/>
      </w:r>
      <w:r>
        <w:fldChar w:fldCharType="begin" w:fldLock="1"/>
      </w:r>
      <w:r>
        <w:instrText xml:space="preserve"> PAGEREF _Toc99173143 \h </w:instrText>
      </w:r>
      <w:r>
        <w:fldChar w:fldCharType="separate"/>
      </w:r>
      <w:r>
        <w:t>181</w:t>
      </w:r>
      <w:r>
        <w:fldChar w:fldCharType="end"/>
      </w:r>
    </w:p>
    <w:p w14:paraId="1ED77D58" w14:textId="7618A4E5" w:rsidR="008C5982" w:rsidRDefault="008C5982">
      <w:pPr>
        <w:pStyle w:val="TOC3"/>
        <w:rPr>
          <w:rFonts w:asciiTheme="minorHAnsi" w:eastAsiaTheme="minorEastAsia" w:hAnsiTheme="minorHAnsi" w:cstheme="minorBidi"/>
          <w:sz w:val="22"/>
          <w:szCs w:val="22"/>
          <w:lang w:eastAsia="en-GB"/>
        </w:rPr>
      </w:pPr>
      <w:r>
        <w:t>9.2.28</w:t>
      </w:r>
      <w:r>
        <w:rPr>
          <w:rFonts w:asciiTheme="minorHAnsi" w:eastAsiaTheme="minorEastAsia" w:hAnsiTheme="minorHAnsi" w:cstheme="minorBidi"/>
          <w:sz w:val="22"/>
          <w:szCs w:val="22"/>
          <w:lang w:eastAsia="en-GB"/>
        </w:rPr>
        <w:tab/>
      </w:r>
      <w:r>
        <w:t>Media reception override notification</w:t>
      </w:r>
      <w:r>
        <w:tab/>
      </w:r>
      <w:r>
        <w:fldChar w:fldCharType="begin" w:fldLock="1"/>
      </w:r>
      <w:r>
        <w:instrText xml:space="preserve"> PAGEREF _Toc99173144 \h </w:instrText>
      </w:r>
      <w:r>
        <w:fldChar w:fldCharType="separate"/>
      </w:r>
      <w:r>
        <w:t>182</w:t>
      </w:r>
      <w:r>
        <w:fldChar w:fldCharType="end"/>
      </w:r>
    </w:p>
    <w:p w14:paraId="4BF05510" w14:textId="6DCA0E71" w:rsidR="008C5982" w:rsidRDefault="008C5982">
      <w:pPr>
        <w:pStyle w:val="TOC3"/>
        <w:rPr>
          <w:rFonts w:asciiTheme="minorHAnsi" w:eastAsiaTheme="minorEastAsia" w:hAnsiTheme="minorHAnsi" w:cstheme="minorBidi"/>
          <w:sz w:val="22"/>
          <w:szCs w:val="22"/>
          <w:lang w:eastAsia="en-GB"/>
        </w:rPr>
      </w:pPr>
      <w:r>
        <w:t>9.2.29</w:t>
      </w:r>
      <w:r>
        <w:rPr>
          <w:rFonts w:asciiTheme="minorHAnsi" w:eastAsiaTheme="minorEastAsia" w:hAnsiTheme="minorHAnsi" w:cstheme="minorBidi"/>
          <w:sz w:val="22"/>
          <w:szCs w:val="22"/>
          <w:lang w:eastAsia="en-GB"/>
        </w:rPr>
        <w:tab/>
      </w:r>
      <w:r>
        <w:t>Transmission end notify</w:t>
      </w:r>
      <w:r>
        <w:tab/>
      </w:r>
      <w:r>
        <w:fldChar w:fldCharType="begin" w:fldLock="1"/>
      </w:r>
      <w:r>
        <w:instrText xml:space="preserve"> PAGEREF _Toc99173145 \h </w:instrText>
      </w:r>
      <w:r>
        <w:fldChar w:fldCharType="separate"/>
      </w:r>
      <w:r>
        <w:t>183</w:t>
      </w:r>
      <w:r>
        <w:fldChar w:fldCharType="end"/>
      </w:r>
    </w:p>
    <w:p w14:paraId="5DFC1436" w14:textId="1BF702DC" w:rsidR="008C5982" w:rsidRDefault="008C5982">
      <w:pPr>
        <w:pStyle w:val="TOC3"/>
        <w:rPr>
          <w:rFonts w:asciiTheme="minorHAnsi" w:eastAsiaTheme="minorEastAsia" w:hAnsiTheme="minorHAnsi" w:cstheme="minorBidi"/>
          <w:sz w:val="22"/>
          <w:szCs w:val="22"/>
          <w:lang w:eastAsia="en-GB"/>
        </w:rPr>
      </w:pPr>
      <w:r>
        <w:t>9.2.30</w:t>
      </w:r>
      <w:r>
        <w:rPr>
          <w:rFonts w:asciiTheme="minorHAnsi" w:eastAsiaTheme="minorEastAsia" w:hAnsiTheme="minorHAnsi" w:cstheme="minorBidi"/>
          <w:sz w:val="22"/>
          <w:szCs w:val="22"/>
          <w:lang w:eastAsia="en-GB"/>
        </w:rPr>
        <w:tab/>
      </w:r>
      <w:r>
        <w:t>Transmission idle</w:t>
      </w:r>
      <w:r>
        <w:tab/>
      </w:r>
      <w:r>
        <w:fldChar w:fldCharType="begin" w:fldLock="1"/>
      </w:r>
      <w:r>
        <w:instrText xml:space="preserve"> PAGEREF _Toc99173146 \h </w:instrText>
      </w:r>
      <w:r>
        <w:fldChar w:fldCharType="separate"/>
      </w:r>
      <w:r>
        <w:t>184</w:t>
      </w:r>
      <w:r>
        <w:fldChar w:fldCharType="end"/>
      </w:r>
    </w:p>
    <w:p w14:paraId="2AA04DCF" w14:textId="608D6FD6" w:rsidR="008C5982" w:rsidRDefault="008C5982">
      <w:pPr>
        <w:pStyle w:val="TOC3"/>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lang w:eastAsia="en-GB"/>
        </w:rPr>
        <w:tab/>
      </w:r>
      <w:r>
        <w:t>Transmission control ack</w:t>
      </w:r>
      <w:r>
        <w:tab/>
      </w:r>
      <w:r>
        <w:fldChar w:fldCharType="begin" w:fldLock="1"/>
      </w:r>
      <w:r>
        <w:instrText xml:space="preserve"> PAGEREF _Toc99173147 \h </w:instrText>
      </w:r>
      <w:r>
        <w:fldChar w:fldCharType="separate"/>
      </w:r>
      <w:r>
        <w:t>185</w:t>
      </w:r>
      <w:r>
        <w:fldChar w:fldCharType="end"/>
      </w:r>
    </w:p>
    <w:p w14:paraId="62D5D125" w14:textId="58F91AA5" w:rsidR="008C5982" w:rsidRDefault="008C598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_Toc99173148 \h </w:instrText>
      </w:r>
      <w:r>
        <w:fldChar w:fldCharType="separate"/>
      </w:r>
      <w:r>
        <w:t>186</w:t>
      </w:r>
      <w:r>
        <w:fldChar w:fldCharType="end"/>
      </w:r>
    </w:p>
    <w:p w14:paraId="3FC55534" w14:textId="326292B0" w:rsidR="008C5982" w:rsidRDefault="008C5982">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_Toc99173149 \h </w:instrText>
      </w:r>
      <w:r>
        <w:fldChar w:fldCharType="separate"/>
      </w:r>
      <w:r>
        <w:t>186</w:t>
      </w:r>
      <w:r>
        <w:fldChar w:fldCharType="end"/>
      </w:r>
    </w:p>
    <w:p w14:paraId="106280CA" w14:textId="79DCB4F8" w:rsidR="008C5982" w:rsidRDefault="008C5982">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_Toc99173150 \h </w:instrText>
      </w:r>
      <w:r>
        <w:fldChar w:fldCharType="separate"/>
      </w:r>
      <w:r>
        <w:t>186</w:t>
      </w:r>
      <w:r>
        <w:fldChar w:fldCharType="end"/>
      </w:r>
    </w:p>
    <w:p w14:paraId="2DF37124" w14:textId="75B3D2AB" w:rsidR="008C5982" w:rsidRDefault="008C5982">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_Toc99173151 \h </w:instrText>
      </w:r>
      <w:r>
        <w:fldChar w:fldCharType="separate"/>
      </w:r>
      <w:r>
        <w:t>187</w:t>
      </w:r>
      <w:r>
        <w:fldChar w:fldCharType="end"/>
      </w:r>
    </w:p>
    <w:p w14:paraId="6F484EE9" w14:textId="6A7BDB21" w:rsidR="008C5982" w:rsidRDefault="008C5982">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_Toc99173152 \h </w:instrText>
      </w:r>
      <w:r>
        <w:fldChar w:fldCharType="separate"/>
      </w:r>
      <w:r>
        <w:t>187</w:t>
      </w:r>
      <w:r>
        <w:fldChar w:fldCharType="end"/>
      </w:r>
    </w:p>
    <w:p w14:paraId="440842DF" w14:textId="12492967" w:rsidR="008C5982" w:rsidRDefault="008C5982">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MCVideo Group ID field</w:t>
      </w:r>
      <w:r>
        <w:tab/>
      </w:r>
      <w:r>
        <w:fldChar w:fldCharType="begin" w:fldLock="1"/>
      </w:r>
      <w:r>
        <w:instrText xml:space="preserve"> PAGEREF _Toc99173153 \h </w:instrText>
      </w:r>
      <w:r>
        <w:fldChar w:fldCharType="separate"/>
      </w:r>
      <w:r>
        <w:t>187</w:t>
      </w:r>
      <w:r>
        <w:fldChar w:fldCharType="end"/>
      </w:r>
    </w:p>
    <w:p w14:paraId="0BFA332A" w14:textId="404A0BF4" w:rsidR="008C5982" w:rsidRDefault="008C5982">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_Toc99173154 \h </w:instrText>
      </w:r>
      <w:r>
        <w:fldChar w:fldCharType="separate"/>
      </w:r>
      <w:r>
        <w:t>187</w:t>
      </w:r>
      <w:r>
        <w:fldChar w:fldCharType="end"/>
      </w:r>
    </w:p>
    <w:p w14:paraId="1889970B" w14:textId="7C62E0B7" w:rsidR="008C5982" w:rsidRDefault="008C5982">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_Toc99173155 \h </w:instrText>
      </w:r>
      <w:r>
        <w:fldChar w:fldCharType="separate"/>
      </w:r>
      <w:r>
        <w:t>188</w:t>
      </w:r>
      <w:r>
        <w:fldChar w:fldCharType="end"/>
      </w:r>
    </w:p>
    <w:p w14:paraId="71745117" w14:textId="33D9F073" w:rsidR="008C5982" w:rsidRDefault="008C5982">
      <w:pPr>
        <w:pStyle w:val="TOC4"/>
        <w:rPr>
          <w:rFonts w:asciiTheme="minorHAnsi" w:eastAsiaTheme="minorEastAsia" w:hAnsiTheme="minorHAnsi" w:cstheme="minorBidi"/>
          <w:sz w:val="22"/>
          <w:szCs w:val="22"/>
          <w:lang w:eastAsia="en-GB"/>
        </w:rPr>
      </w:pPr>
      <w:r>
        <w:t>9.3.3.5</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_Toc99173156 \h </w:instrText>
      </w:r>
      <w:r>
        <w:fldChar w:fldCharType="separate"/>
      </w:r>
      <w:r>
        <w:t>189</w:t>
      </w:r>
      <w:r>
        <w:fldChar w:fldCharType="end"/>
      </w:r>
    </w:p>
    <w:p w14:paraId="1657E63B" w14:textId="102E278B" w:rsidR="008C5982" w:rsidRDefault="008C5982">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_Toc99173157 \h </w:instrText>
      </w:r>
      <w:r>
        <w:fldChar w:fldCharType="separate"/>
      </w:r>
      <w:r>
        <w:t>189</w:t>
      </w:r>
      <w:r>
        <w:fldChar w:fldCharType="end"/>
      </w:r>
    </w:p>
    <w:p w14:paraId="4528171C" w14:textId="10B54465" w:rsidR="008C5982" w:rsidRDefault="008C5982">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_Toc99173158 \h </w:instrText>
      </w:r>
      <w:r>
        <w:fldChar w:fldCharType="separate"/>
      </w:r>
      <w:r>
        <w:t>190</w:t>
      </w:r>
      <w:r>
        <w:fldChar w:fldCharType="end"/>
      </w:r>
    </w:p>
    <w:p w14:paraId="2E0B776C" w14:textId="16852397" w:rsidR="008C5982" w:rsidRDefault="008C5982">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_Toc99173159 \h </w:instrText>
      </w:r>
      <w:r>
        <w:fldChar w:fldCharType="separate"/>
      </w:r>
      <w:r>
        <w:t>190</w:t>
      </w:r>
      <w:r>
        <w:fldChar w:fldCharType="end"/>
      </w:r>
    </w:p>
    <w:p w14:paraId="08F13371" w14:textId="643CAA53" w:rsidR="008C5982" w:rsidRDefault="008C5982">
      <w:pPr>
        <w:pStyle w:val="TOC3"/>
        <w:rPr>
          <w:rFonts w:asciiTheme="minorHAnsi" w:eastAsiaTheme="minorEastAsia" w:hAnsiTheme="minorHAnsi" w:cstheme="minorBidi"/>
          <w:sz w:val="22"/>
          <w:szCs w:val="22"/>
          <w:lang w:eastAsia="en-GB"/>
        </w:rPr>
      </w:pPr>
      <w:r>
        <w:t>9.3.</w:t>
      </w:r>
      <w:r w:rsidRPr="00383785">
        <w:t>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_Toc99173160 \h </w:instrText>
      </w:r>
      <w:r>
        <w:fldChar w:fldCharType="separate"/>
      </w:r>
      <w:r>
        <w:t>191</w:t>
      </w:r>
      <w:r>
        <w:fldChar w:fldCharType="end"/>
      </w:r>
    </w:p>
    <w:p w14:paraId="284F3B49" w14:textId="2D1041DE" w:rsidR="008C5982" w:rsidRDefault="008C5982">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_Toc99173161 \h </w:instrText>
      </w:r>
      <w:r>
        <w:fldChar w:fldCharType="separate"/>
      </w:r>
      <w:r>
        <w:t>192</w:t>
      </w:r>
      <w:r>
        <w:fldChar w:fldCharType="end"/>
      </w:r>
    </w:p>
    <w:p w14:paraId="02A23312" w14:textId="6431A4B1" w:rsidR="008C5982" w:rsidRDefault="008C5982">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_Toc99173162 \h </w:instrText>
      </w:r>
      <w:r>
        <w:fldChar w:fldCharType="separate"/>
      </w:r>
      <w:r>
        <w:t>192</w:t>
      </w:r>
      <w:r>
        <w:fldChar w:fldCharType="end"/>
      </w:r>
    </w:p>
    <w:p w14:paraId="238DDAF6" w14:textId="20C5D48C" w:rsidR="008C5982" w:rsidRDefault="008C5982">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_Toc99173163 \h </w:instrText>
      </w:r>
      <w:r>
        <w:fldChar w:fldCharType="separate"/>
      </w:r>
      <w:r>
        <w:t>192</w:t>
      </w:r>
      <w:r>
        <w:fldChar w:fldCharType="end"/>
      </w:r>
    </w:p>
    <w:p w14:paraId="1415C34C" w14:textId="10B6E86C" w:rsidR="008C5982" w:rsidRDefault="008C5982">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_Toc99173164 \h </w:instrText>
      </w:r>
      <w:r>
        <w:fldChar w:fldCharType="separate"/>
      </w:r>
      <w:r>
        <w:t>192</w:t>
      </w:r>
      <w:r>
        <w:fldChar w:fldCharType="end"/>
      </w:r>
    </w:p>
    <w:p w14:paraId="21F2005F" w14:textId="217E5C85" w:rsidR="008C5982" w:rsidRDefault="008C5982">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_Toc99173165 \h </w:instrText>
      </w:r>
      <w:r>
        <w:fldChar w:fldCharType="separate"/>
      </w:r>
      <w:r>
        <w:t>192</w:t>
      </w:r>
      <w:r>
        <w:fldChar w:fldCharType="end"/>
      </w:r>
    </w:p>
    <w:p w14:paraId="5C04F41B" w14:textId="0FF9A8E0" w:rsidR="008C5982" w:rsidRDefault="008C5982">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_Toc99173166 \h </w:instrText>
      </w:r>
      <w:r>
        <w:fldChar w:fldCharType="separate"/>
      </w:r>
      <w:r>
        <w:t>193</w:t>
      </w:r>
      <w:r>
        <w:fldChar w:fldCharType="end"/>
      </w:r>
    </w:p>
    <w:p w14:paraId="4515A778" w14:textId="1C32A40B" w:rsidR="008C5982" w:rsidRDefault="008C5982">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Status changing MCVideo User Identity field</w:t>
      </w:r>
      <w:r>
        <w:tab/>
      </w:r>
      <w:r>
        <w:fldChar w:fldCharType="begin" w:fldLock="1"/>
      </w:r>
      <w:r>
        <w:instrText xml:space="preserve"> PAGEREF _Toc99173167 \h </w:instrText>
      </w:r>
      <w:r>
        <w:fldChar w:fldCharType="separate"/>
      </w:r>
      <w:r>
        <w:t>193</w:t>
      </w:r>
      <w:r>
        <w:fldChar w:fldCharType="end"/>
      </w:r>
    </w:p>
    <w:p w14:paraId="6AC68381" w14:textId="6DD3EE46" w:rsidR="008C5982" w:rsidRDefault="008C5982">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_Toc99173168 \h </w:instrText>
      </w:r>
      <w:r>
        <w:fldChar w:fldCharType="separate"/>
      </w:r>
      <w:r>
        <w:t>194</w:t>
      </w:r>
      <w:r>
        <w:fldChar w:fldCharType="end"/>
      </w:r>
    </w:p>
    <w:p w14:paraId="5CAFCEB1" w14:textId="7BA971AF" w:rsidR="008C5982" w:rsidRDefault="008C5982">
      <w:pPr>
        <w:pStyle w:val="TOC4"/>
        <w:rPr>
          <w:rFonts w:asciiTheme="minorHAnsi" w:eastAsiaTheme="minorEastAsia" w:hAnsiTheme="minorHAnsi" w:cstheme="minorBidi"/>
          <w:sz w:val="22"/>
          <w:szCs w:val="22"/>
          <w:lang w:eastAsia="en-GB"/>
        </w:rPr>
      </w:pPr>
      <w:r>
        <w:t>9.4.3.5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_Toc99173169 \h </w:instrText>
      </w:r>
      <w:r>
        <w:fldChar w:fldCharType="separate"/>
      </w:r>
      <w:r>
        <w:t>194</w:t>
      </w:r>
      <w:r>
        <w:fldChar w:fldCharType="end"/>
      </w:r>
    </w:p>
    <w:p w14:paraId="5F994C9E" w14:textId="1EE6281A" w:rsidR="008C5982" w:rsidRDefault="008C5982">
      <w:pPr>
        <w:pStyle w:val="TOC4"/>
        <w:rPr>
          <w:rFonts w:asciiTheme="minorHAnsi" w:eastAsiaTheme="minorEastAsia" w:hAnsiTheme="minorHAnsi" w:cstheme="minorBidi"/>
          <w:sz w:val="22"/>
          <w:szCs w:val="22"/>
          <w:lang w:eastAsia="en-GB"/>
        </w:rPr>
      </w:pPr>
      <w:r>
        <w:t>9.4.3.6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_Toc99173170 \h </w:instrText>
      </w:r>
      <w:r>
        <w:fldChar w:fldCharType="separate"/>
      </w:r>
      <w:r>
        <w:t>195</w:t>
      </w:r>
      <w:r>
        <w:fldChar w:fldCharType="end"/>
      </w:r>
    </w:p>
    <w:p w14:paraId="171D2DF4" w14:textId="3156DC55" w:rsidR="008C5982" w:rsidRDefault="008C5982">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_Toc99173171 \h </w:instrText>
      </w:r>
      <w:r>
        <w:fldChar w:fldCharType="separate"/>
      </w:r>
      <w:r>
        <w:t>195</w:t>
      </w:r>
      <w:r>
        <w:fldChar w:fldCharType="end"/>
      </w:r>
    </w:p>
    <w:p w14:paraId="5578BA56" w14:textId="26F4FE28" w:rsidR="008C5982" w:rsidRDefault="008C598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Media plane handling for MBMS</w:t>
      </w:r>
      <w:r>
        <w:tab/>
      </w:r>
      <w:r>
        <w:fldChar w:fldCharType="begin" w:fldLock="1"/>
      </w:r>
      <w:r>
        <w:instrText xml:space="preserve"> PAGEREF _Toc99173172 \h </w:instrText>
      </w:r>
      <w:r>
        <w:fldChar w:fldCharType="separate"/>
      </w:r>
      <w:r>
        <w:t>197</w:t>
      </w:r>
      <w:r>
        <w:fldChar w:fldCharType="end"/>
      </w:r>
    </w:p>
    <w:p w14:paraId="13916723" w14:textId="085745F7" w:rsidR="008C5982" w:rsidRDefault="008C598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_Toc99173173 \h </w:instrText>
      </w:r>
      <w:r>
        <w:fldChar w:fldCharType="separate"/>
      </w:r>
      <w:r>
        <w:t>197</w:t>
      </w:r>
      <w:r>
        <w:fldChar w:fldCharType="end"/>
      </w:r>
    </w:p>
    <w:p w14:paraId="4C2E60C9" w14:textId="4416D61F" w:rsidR="008C5982" w:rsidRDefault="008C5982">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MCVideo function</w:t>
      </w:r>
      <w:r>
        <w:tab/>
      </w:r>
      <w:r>
        <w:fldChar w:fldCharType="begin" w:fldLock="1"/>
      </w:r>
      <w:r>
        <w:instrText xml:space="preserve"> PAGEREF _Toc99173174 \h </w:instrText>
      </w:r>
      <w:r>
        <w:fldChar w:fldCharType="separate"/>
      </w:r>
      <w:r>
        <w:t>197</w:t>
      </w:r>
      <w:r>
        <w:fldChar w:fldCharType="end"/>
      </w:r>
    </w:p>
    <w:p w14:paraId="2A43EC44" w14:textId="3635DC5E" w:rsidR="008C5982" w:rsidRDefault="008C5982">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_Toc99173175 \h </w:instrText>
      </w:r>
      <w:r>
        <w:fldChar w:fldCharType="separate"/>
      </w:r>
      <w:r>
        <w:t>197</w:t>
      </w:r>
      <w:r>
        <w:fldChar w:fldCharType="end"/>
      </w:r>
    </w:p>
    <w:p w14:paraId="0ACBC01A" w14:textId="4615A6DA" w:rsidR="008C5982" w:rsidRDefault="008C5982">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_Toc99173176 \h </w:instrText>
      </w:r>
      <w:r>
        <w:fldChar w:fldCharType="separate"/>
      </w:r>
      <w:r>
        <w:t>198</w:t>
      </w:r>
      <w:r>
        <w:fldChar w:fldCharType="end"/>
      </w:r>
    </w:p>
    <w:p w14:paraId="45955F4A" w14:textId="3EA5139E" w:rsidR="008C5982" w:rsidRDefault="008C5982">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_Toc99173177 \h </w:instrText>
      </w:r>
      <w:r>
        <w:fldChar w:fldCharType="separate"/>
      </w:r>
      <w:r>
        <w:t>198</w:t>
      </w:r>
      <w:r>
        <w:fldChar w:fldCharType="end"/>
      </w:r>
    </w:p>
    <w:p w14:paraId="0E757C6B" w14:textId="62A22D14" w:rsidR="008C5982" w:rsidRDefault="008C5982">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Transmission Request, Media Transmission Notification)</w:t>
      </w:r>
      <w:r>
        <w:tab/>
      </w:r>
      <w:r>
        <w:fldChar w:fldCharType="begin" w:fldLock="1"/>
      </w:r>
      <w:r>
        <w:instrText xml:space="preserve"> PAGEREF _Toc99173178 \h </w:instrText>
      </w:r>
      <w:r>
        <w:fldChar w:fldCharType="separate"/>
      </w:r>
      <w:r>
        <w:t>198</w:t>
      </w:r>
      <w:r>
        <w:fldChar w:fldCharType="end"/>
      </w:r>
    </w:p>
    <w:p w14:paraId="4C32C2E0" w14:textId="71B7AC9A" w:rsidR="008C5982" w:rsidRDefault="008C5982">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transmission is active'</w:t>
      </w:r>
      <w:r>
        <w:tab/>
      </w:r>
      <w:r>
        <w:fldChar w:fldCharType="begin" w:fldLock="1"/>
      </w:r>
      <w:r>
        <w:instrText xml:space="preserve"> PAGEREF _Toc99173179 \h </w:instrText>
      </w:r>
      <w:r>
        <w:fldChar w:fldCharType="separate"/>
      </w:r>
      <w:r>
        <w:t>199</w:t>
      </w:r>
      <w:r>
        <w:fldChar w:fldCharType="end"/>
      </w:r>
    </w:p>
    <w:p w14:paraId="526AF972" w14:textId="7088A633" w:rsidR="008C5982" w:rsidRDefault="008C5982">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_Toc99173180 \h </w:instrText>
      </w:r>
      <w:r>
        <w:fldChar w:fldCharType="separate"/>
      </w:r>
      <w:r>
        <w:t>199</w:t>
      </w:r>
      <w:r>
        <w:fldChar w:fldCharType="end"/>
      </w:r>
    </w:p>
    <w:p w14:paraId="6CF05DBB" w14:textId="0CA05B1F" w:rsidR="008C5982" w:rsidRDefault="008C5982">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Transmission Idle message (R: Transmission Idle)</w:t>
      </w:r>
      <w:r>
        <w:tab/>
      </w:r>
      <w:r>
        <w:fldChar w:fldCharType="begin" w:fldLock="1"/>
      </w:r>
      <w:r>
        <w:instrText xml:space="preserve"> PAGEREF _Toc99173181 \h </w:instrText>
      </w:r>
      <w:r>
        <w:fldChar w:fldCharType="separate"/>
      </w:r>
      <w:r>
        <w:t>199</w:t>
      </w:r>
      <w:r>
        <w:fldChar w:fldCharType="end"/>
      </w:r>
    </w:p>
    <w:p w14:paraId="5C48CE89" w14:textId="752A410E" w:rsidR="008C5982" w:rsidRDefault="008C5982">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Media Transmission Notification message (R: Media Transmission Notification)</w:t>
      </w:r>
      <w:r>
        <w:tab/>
      </w:r>
      <w:r>
        <w:fldChar w:fldCharType="begin" w:fldLock="1"/>
      </w:r>
      <w:r>
        <w:instrText xml:space="preserve"> PAGEREF _Toc99173182 \h </w:instrText>
      </w:r>
      <w:r>
        <w:fldChar w:fldCharType="separate"/>
      </w:r>
      <w:r>
        <w:t>200</w:t>
      </w:r>
      <w:r>
        <w:fldChar w:fldCharType="end"/>
      </w:r>
    </w:p>
    <w:p w14:paraId="7028447E" w14:textId="3AB9F8A8" w:rsidR="008C5982" w:rsidRDefault="008C5982">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transmission control message (R: Any other message)</w:t>
      </w:r>
      <w:r>
        <w:tab/>
      </w:r>
      <w:r>
        <w:fldChar w:fldCharType="begin" w:fldLock="1"/>
      </w:r>
      <w:r>
        <w:instrText xml:space="preserve"> PAGEREF _Toc99173183 \h </w:instrText>
      </w:r>
      <w:r>
        <w:fldChar w:fldCharType="separate"/>
      </w:r>
      <w:r>
        <w:t>200</w:t>
      </w:r>
      <w:r>
        <w:fldChar w:fldCharType="end"/>
      </w:r>
    </w:p>
    <w:p w14:paraId="53D89719" w14:textId="7B0A1111" w:rsidR="008C5982" w:rsidRDefault="008C5982">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_Toc99173184 \h </w:instrText>
      </w:r>
      <w:r>
        <w:fldChar w:fldCharType="separate"/>
      </w:r>
      <w:r>
        <w:t>200</w:t>
      </w:r>
      <w:r>
        <w:fldChar w:fldCharType="end"/>
      </w:r>
    </w:p>
    <w:p w14:paraId="372987B4" w14:textId="69527664" w:rsidR="008C5982" w:rsidRDefault="008C5982">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T300 (Transmission) expired</w:t>
      </w:r>
      <w:r>
        <w:tab/>
      </w:r>
      <w:r>
        <w:fldChar w:fldCharType="begin" w:fldLock="1"/>
      </w:r>
      <w:r>
        <w:instrText xml:space="preserve"> PAGEREF _Toc99173185 \h </w:instrText>
      </w:r>
      <w:r>
        <w:fldChar w:fldCharType="separate"/>
      </w:r>
      <w:r>
        <w:t>200</w:t>
      </w:r>
      <w:r>
        <w:fldChar w:fldCharType="end"/>
      </w:r>
    </w:p>
    <w:p w14:paraId="4F47D443" w14:textId="57B435E6" w:rsidR="008C5982" w:rsidRDefault="008C5982">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T301 (Map Group To Bearer) expired</w:t>
      </w:r>
      <w:r>
        <w:tab/>
      </w:r>
      <w:r>
        <w:fldChar w:fldCharType="begin" w:fldLock="1"/>
      </w:r>
      <w:r>
        <w:instrText xml:space="preserve"> PAGEREF _Toc99173186 \h </w:instrText>
      </w:r>
      <w:r>
        <w:fldChar w:fldCharType="separate"/>
      </w:r>
      <w:r>
        <w:t>201</w:t>
      </w:r>
      <w:r>
        <w:fldChar w:fldCharType="end"/>
      </w:r>
    </w:p>
    <w:p w14:paraId="11A7004F" w14:textId="1A58DF64" w:rsidR="008C5982" w:rsidRDefault="008C5982">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T302 (Unmap Group To Bearer) expired</w:t>
      </w:r>
      <w:r>
        <w:tab/>
      </w:r>
      <w:r>
        <w:fldChar w:fldCharType="begin" w:fldLock="1"/>
      </w:r>
      <w:r>
        <w:instrText xml:space="preserve"> PAGEREF _Toc99173187 \h </w:instrText>
      </w:r>
      <w:r>
        <w:fldChar w:fldCharType="separate"/>
      </w:r>
      <w:r>
        <w:t>201</w:t>
      </w:r>
      <w:r>
        <w:fldChar w:fldCharType="end"/>
      </w:r>
    </w:p>
    <w:p w14:paraId="4EC394BD" w14:textId="043B3E62" w:rsidR="008C5982" w:rsidRDefault="008C5982">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Timer T302 (Unmap Group To Bearer) expired Nth time</w:t>
      </w:r>
      <w:r>
        <w:tab/>
      </w:r>
      <w:r>
        <w:fldChar w:fldCharType="begin" w:fldLock="1"/>
      </w:r>
      <w:r>
        <w:instrText xml:space="preserve"> PAGEREF _Toc99173188 \h </w:instrText>
      </w:r>
      <w:r>
        <w:fldChar w:fldCharType="separate"/>
      </w:r>
      <w:r>
        <w:t>201</w:t>
      </w:r>
      <w:r>
        <w:fldChar w:fldCharType="end"/>
      </w:r>
    </w:p>
    <w:p w14:paraId="402DFFC9" w14:textId="4CFAF35C" w:rsidR="008C5982" w:rsidRDefault="008C5982">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End transmission over the MBMS bearer (End transmission)</w:t>
      </w:r>
      <w:r>
        <w:tab/>
      </w:r>
      <w:r>
        <w:fldChar w:fldCharType="begin" w:fldLock="1"/>
      </w:r>
      <w:r>
        <w:instrText xml:space="preserve"> PAGEREF _Toc99173189 \h </w:instrText>
      </w:r>
      <w:r>
        <w:fldChar w:fldCharType="separate"/>
      </w:r>
      <w:r>
        <w:t>201</w:t>
      </w:r>
      <w:r>
        <w:fldChar w:fldCharType="end"/>
      </w:r>
    </w:p>
    <w:p w14:paraId="3FBA95CA" w14:textId="670BADC8" w:rsidR="008C5982" w:rsidRDefault="008C5982">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_Toc99173190 \h </w:instrText>
      </w:r>
      <w:r>
        <w:fldChar w:fldCharType="separate"/>
      </w:r>
      <w:r>
        <w:t>202</w:t>
      </w:r>
      <w:r>
        <w:fldChar w:fldCharType="end"/>
      </w:r>
    </w:p>
    <w:p w14:paraId="74114311" w14:textId="04B4BA0A" w:rsidR="008C5982" w:rsidRDefault="008C5982">
      <w:pPr>
        <w:pStyle w:val="TOC4"/>
        <w:rPr>
          <w:rFonts w:asciiTheme="minorHAnsi" w:eastAsiaTheme="minorEastAsia" w:hAnsiTheme="minorHAnsi" w:cstheme="minorBidi"/>
          <w:sz w:val="22"/>
          <w:szCs w:val="22"/>
          <w:lang w:eastAsia="en-GB"/>
        </w:rPr>
      </w:pPr>
      <w:r>
        <w:t>10.2.3.13</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_Toc99173191 \h </w:instrText>
      </w:r>
      <w:r>
        <w:fldChar w:fldCharType="separate"/>
      </w:r>
      <w:r>
        <w:t>202</w:t>
      </w:r>
      <w:r>
        <w:fldChar w:fldCharType="end"/>
      </w:r>
    </w:p>
    <w:p w14:paraId="5546D777" w14:textId="4EFB89E1" w:rsidR="008C5982" w:rsidRDefault="008C5982">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MCVideo client</w:t>
      </w:r>
      <w:r>
        <w:tab/>
      </w:r>
      <w:r>
        <w:fldChar w:fldCharType="begin" w:fldLock="1"/>
      </w:r>
      <w:r>
        <w:instrText xml:space="preserve"> PAGEREF _Toc99173192 \h </w:instrText>
      </w:r>
      <w:r>
        <w:fldChar w:fldCharType="separate"/>
      </w:r>
      <w:r>
        <w:t>202</w:t>
      </w:r>
      <w:r>
        <w:fldChar w:fldCharType="end"/>
      </w:r>
    </w:p>
    <w:p w14:paraId="19C4C67A" w14:textId="3E0C3616" w:rsidR="008C5982" w:rsidRDefault="008C5982">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_Toc99173193 \h </w:instrText>
      </w:r>
      <w:r>
        <w:fldChar w:fldCharType="separate"/>
      </w:r>
      <w:r>
        <w:t>202</w:t>
      </w:r>
      <w:r>
        <w:fldChar w:fldCharType="end"/>
      </w:r>
    </w:p>
    <w:p w14:paraId="2CFEEC6C" w14:textId="508BFA22" w:rsidR="008C5982" w:rsidRDefault="008C5982">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Transmission over a pre-activated MBMS bearer is started</w:t>
      </w:r>
      <w:r>
        <w:tab/>
      </w:r>
      <w:r>
        <w:fldChar w:fldCharType="begin" w:fldLock="1"/>
      </w:r>
      <w:r>
        <w:instrText xml:space="preserve"> PAGEREF _Toc99173194 \h </w:instrText>
      </w:r>
      <w:r>
        <w:fldChar w:fldCharType="separate"/>
      </w:r>
      <w:r>
        <w:t>202</w:t>
      </w:r>
      <w:r>
        <w:fldChar w:fldCharType="end"/>
      </w:r>
    </w:p>
    <w:p w14:paraId="4AC0A441" w14:textId="2FBFC0E4" w:rsidR="008C5982" w:rsidRDefault="008C5982">
      <w:pPr>
        <w:pStyle w:val="TOC3"/>
        <w:rPr>
          <w:rFonts w:asciiTheme="minorHAnsi" w:eastAsiaTheme="minorEastAsia" w:hAnsiTheme="minorHAnsi" w:cstheme="minorBidi"/>
          <w:sz w:val="22"/>
          <w:szCs w:val="22"/>
          <w:lang w:eastAsia="en-GB"/>
        </w:rPr>
      </w:pPr>
      <w:r>
        <w:lastRenderedPageBreak/>
        <w:t>10.3.3</w:t>
      </w:r>
      <w:r>
        <w:rPr>
          <w:rFonts w:asciiTheme="minorHAnsi" w:eastAsiaTheme="minorEastAsia" w:hAnsiTheme="minorHAnsi" w:cstheme="minorBidi"/>
          <w:sz w:val="22"/>
          <w:szCs w:val="22"/>
          <w:lang w:eastAsia="en-GB"/>
        </w:rPr>
        <w:tab/>
      </w:r>
      <w:r>
        <w:t>Receive transmission control messages, RTP media packets and FEC repair packets over a MBMS subchannel</w:t>
      </w:r>
      <w:r>
        <w:tab/>
      </w:r>
      <w:r>
        <w:fldChar w:fldCharType="begin" w:fldLock="1"/>
      </w:r>
      <w:r>
        <w:instrText xml:space="preserve"> PAGEREF _Toc99173195 \h </w:instrText>
      </w:r>
      <w:r>
        <w:fldChar w:fldCharType="separate"/>
      </w:r>
      <w:r>
        <w:t>202</w:t>
      </w:r>
      <w:r>
        <w:fldChar w:fldCharType="end"/>
      </w:r>
    </w:p>
    <w:p w14:paraId="5B6A3438" w14:textId="06CDCFD1" w:rsidR="008C5982" w:rsidRDefault="008C5982">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Transmission ended</w:t>
      </w:r>
      <w:r>
        <w:tab/>
      </w:r>
      <w:r>
        <w:fldChar w:fldCharType="begin" w:fldLock="1"/>
      </w:r>
      <w:r>
        <w:instrText xml:space="preserve"> PAGEREF _Toc99173196 \h </w:instrText>
      </w:r>
      <w:r>
        <w:fldChar w:fldCharType="separate"/>
      </w:r>
      <w:r>
        <w:t>203</w:t>
      </w:r>
      <w:r>
        <w:fldChar w:fldCharType="end"/>
      </w:r>
    </w:p>
    <w:p w14:paraId="146223AF" w14:textId="413C1C21" w:rsidR="008C5982" w:rsidRDefault="008C5982">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_Toc99173197 \h </w:instrText>
      </w:r>
      <w:r>
        <w:fldChar w:fldCharType="separate"/>
      </w:r>
      <w:r>
        <w:t>203</w:t>
      </w:r>
      <w:r>
        <w:fldChar w:fldCharType="end"/>
      </w:r>
    </w:p>
    <w:p w14:paraId="13FFB42A" w14:textId="21DC423D" w:rsidR="008C5982" w:rsidRDefault="008C5982">
      <w:pPr>
        <w:pStyle w:val="TOC3"/>
        <w:rPr>
          <w:rFonts w:asciiTheme="minorHAnsi" w:eastAsiaTheme="minorEastAsia" w:hAnsiTheme="minorHAnsi" w:cstheme="minorBidi"/>
          <w:sz w:val="22"/>
          <w:szCs w:val="22"/>
          <w:lang w:eastAsia="en-GB"/>
        </w:rPr>
      </w:pPr>
      <w:r>
        <w:t>10.3.</w:t>
      </w:r>
      <w:r w:rsidRPr="00383785">
        <w:t>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_Toc99173198 \h </w:instrText>
      </w:r>
      <w:r>
        <w:fldChar w:fldCharType="separate"/>
      </w:r>
      <w:r>
        <w:t>203</w:t>
      </w:r>
      <w:r>
        <w:fldChar w:fldCharType="end"/>
      </w:r>
    </w:p>
    <w:p w14:paraId="53AF5C97" w14:textId="0BCB6B5A" w:rsidR="008C5982" w:rsidRDefault="008C5982">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Forward error correction</w:t>
      </w:r>
      <w:r>
        <w:tab/>
      </w:r>
      <w:r>
        <w:fldChar w:fldCharType="begin" w:fldLock="1"/>
      </w:r>
      <w:r>
        <w:instrText xml:space="preserve"> PAGEREF _Toc99173199 \h </w:instrText>
      </w:r>
      <w:r>
        <w:fldChar w:fldCharType="separate"/>
      </w:r>
      <w:r>
        <w:t>203</w:t>
      </w:r>
      <w:r>
        <w:fldChar w:fldCharType="end"/>
      </w:r>
    </w:p>
    <w:p w14:paraId="097FE294" w14:textId="4ABEEDCB" w:rsidR="008C5982" w:rsidRDefault="008C5982">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_Toc99173200 \h </w:instrText>
      </w:r>
      <w:r>
        <w:fldChar w:fldCharType="separate"/>
      </w:r>
      <w:r>
        <w:t>203</w:t>
      </w:r>
      <w:r>
        <w:fldChar w:fldCharType="end"/>
      </w:r>
    </w:p>
    <w:p w14:paraId="0A23F374" w14:textId="35252278" w:rsidR="008C5982" w:rsidRDefault="008C5982">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MCVideo function procedure for FEC</w:t>
      </w:r>
      <w:r>
        <w:tab/>
      </w:r>
      <w:r>
        <w:fldChar w:fldCharType="begin" w:fldLock="1"/>
      </w:r>
      <w:r>
        <w:instrText xml:space="preserve"> PAGEREF _Toc99173201 \h </w:instrText>
      </w:r>
      <w:r>
        <w:fldChar w:fldCharType="separate"/>
      </w:r>
      <w:r>
        <w:t>203</w:t>
      </w:r>
      <w:r>
        <w:fldChar w:fldCharType="end"/>
      </w:r>
    </w:p>
    <w:p w14:paraId="203F58A6" w14:textId="22921420" w:rsidR="008C5982" w:rsidRDefault="008C5982">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MCVideo client procedure for FEC</w:t>
      </w:r>
      <w:r>
        <w:tab/>
      </w:r>
      <w:r>
        <w:fldChar w:fldCharType="begin" w:fldLock="1"/>
      </w:r>
      <w:r>
        <w:instrText xml:space="preserve"> PAGEREF _Toc99173202 \h </w:instrText>
      </w:r>
      <w:r>
        <w:fldChar w:fldCharType="separate"/>
      </w:r>
      <w:r>
        <w:t>204</w:t>
      </w:r>
      <w:r>
        <w:fldChar w:fldCharType="end"/>
      </w:r>
    </w:p>
    <w:p w14:paraId="393891ED" w14:textId="29E97FB7" w:rsidR="008C5982" w:rsidRDefault="008C5982">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Additional MBMS procedures</w:t>
      </w:r>
      <w:r>
        <w:tab/>
      </w:r>
      <w:r>
        <w:fldChar w:fldCharType="begin" w:fldLock="1"/>
      </w:r>
      <w:r>
        <w:instrText xml:space="preserve"> PAGEREF _Toc99173203 \h </w:instrText>
      </w:r>
      <w:r>
        <w:fldChar w:fldCharType="separate"/>
      </w:r>
      <w:r>
        <w:t>204</w:t>
      </w:r>
      <w:r>
        <w:fldChar w:fldCharType="end"/>
      </w:r>
    </w:p>
    <w:p w14:paraId="4A42FEB9" w14:textId="3E05BA77" w:rsidR="008C5982" w:rsidRDefault="008C5982">
      <w:pPr>
        <w:pStyle w:val="TOC2"/>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_Toc99173204 \h </w:instrText>
      </w:r>
      <w:r>
        <w:fldChar w:fldCharType="separate"/>
      </w:r>
      <w:r>
        <w:t>204</w:t>
      </w:r>
      <w:r>
        <w:fldChar w:fldCharType="end"/>
      </w:r>
    </w:p>
    <w:p w14:paraId="0732DFF1" w14:textId="31DCD71A" w:rsidR="008C5982" w:rsidRDefault="008C5982">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_Toc99173205 \h </w:instrText>
      </w:r>
      <w:r>
        <w:fldChar w:fldCharType="separate"/>
      </w:r>
      <w:r>
        <w:t>204</w:t>
      </w:r>
      <w:r>
        <w:fldChar w:fldCharType="end"/>
      </w:r>
    </w:p>
    <w:p w14:paraId="45C5E722" w14:textId="316CBEF5" w:rsidR="008C5982" w:rsidRDefault="008C5982">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_Toc99173206 \h </w:instrText>
      </w:r>
      <w:r>
        <w:fldChar w:fldCharType="separate"/>
      </w:r>
      <w:r>
        <w:t>204</w:t>
      </w:r>
      <w:r>
        <w:fldChar w:fldCharType="end"/>
      </w:r>
    </w:p>
    <w:p w14:paraId="5440E13C" w14:textId="1A7276D0" w:rsidR="008C5982" w:rsidRDefault="008C5982">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transmission participant</w:t>
      </w:r>
      <w:r>
        <w:tab/>
      </w:r>
      <w:r>
        <w:fldChar w:fldCharType="begin" w:fldLock="1"/>
      </w:r>
      <w:r>
        <w:instrText xml:space="preserve"> PAGEREF _Toc99173207 \h </w:instrText>
      </w:r>
      <w:r>
        <w:fldChar w:fldCharType="separate"/>
      </w:r>
      <w:r>
        <w:t>204</w:t>
      </w:r>
      <w:r>
        <w:fldChar w:fldCharType="end"/>
      </w:r>
    </w:p>
    <w:p w14:paraId="580DAB7D" w14:textId="38411267" w:rsidR="008C5982" w:rsidRDefault="008C5982">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transmission participant</w:t>
      </w:r>
      <w:r>
        <w:tab/>
      </w:r>
      <w:r>
        <w:fldChar w:fldCharType="begin" w:fldLock="1"/>
      </w:r>
      <w:r>
        <w:instrText xml:space="preserve"> PAGEREF _Toc99173208 \h </w:instrText>
      </w:r>
      <w:r>
        <w:fldChar w:fldCharType="separate"/>
      </w:r>
      <w:r>
        <w:t>207</w:t>
      </w:r>
      <w:r>
        <w:fldChar w:fldCharType="end"/>
      </w:r>
    </w:p>
    <w:p w14:paraId="1F78BB72" w14:textId="3561D1FF" w:rsidR="008C5982" w:rsidRDefault="008C5982">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transmission control server</w:t>
      </w:r>
      <w:r>
        <w:tab/>
      </w:r>
      <w:r>
        <w:fldChar w:fldCharType="begin" w:fldLock="1"/>
      </w:r>
      <w:r>
        <w:instrText xml:space="preserve"> PAGEREF _Toc99173209 \h </w:instrText>
      </w:r>
      <w:r>
        <w:fldChar w:fldCharType="separate"/>
      </w:r>
      <w:r>
        <w:t>210</w:t>
      </w:r>
      <w:r>
        <w:fldChar w:fldCharType="end"/>
      </w:r>
    </w:p>
    <w:p w14:paraId="75BBC081" w14:textId="1B903C2C" w:rsidR="008C5982" w:rsidRDefault="008C5982">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MCVideo function</w:t>
      </w:r>
      <w:r>
        <w:tab/>
      </w:r>
      <w:r>
        <w:fldChar w:fldCharType="begin" w:fldLock="1"/>
      </w:r>
      <w:r>
        <w:instrText xml:space="preserve"> PAGEREF _Toc99173210 \h </w:instrText>
      </w:r>
      <w:r>
        <w:fldChar w:fldCharType="separate"/>
      </w:r>
      <w:r>
        <w:t>213</w:t>
      </w:r>
      <w:r>
        <w:fldChar w:fldCharType="end"/>
      </w:r>
    </w:p>
    <w:p w14:paraId="3ED508A1" w14:textId="16924C0E" w:rsidR="008C5982" w:rsidRDefault="008C5982">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_Toc99173211 \h </w:instrText>
      </w:r>
      <w:r>
        <w:fldChar w:fldCharType="separate"/>
      </w:r>
      <w:r>
        <w:t>214</w:t>
      </w:r>
      <w:r>
        <w:fldChar w:fldCharType="end"/>
      </w:r>
    </w:p>
    <w:p w14:paraId="0DB8D465" w14:textId="7215AC8E" w:rsidR="008C5982" w:rsidRDefault="008C5982">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transmission participant</w:t>
      </w:r>
      <w:r>
        <w:tab/>
      </w:r>
      <w:r>
        <w:fldChar w:fldCharType="begin" w:fldLock="1"/>
      </w:r>
      <w:r>
        <w:instrText xml:space="preserve"> PAGEREF _Toc99173212 \h </w:instrText>
      </w:r>
      <w:r>
        <w:fldChar w:fldCharType="separate"/>
      </w:r>
      <w:r>
        <w:t>214</w:t>
      </w:r>
      <w:r>
        <w:fldChar w:fldCharType="end"/>
      </w:r>
    </w:p>
    <w:p w14:paraId="06B8DA3F" w14:textId="1ADA6457" w:rsidR="008C5982" w:rsidRDefault="008C5982">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transmission participant</w:t>
      </w:r>
      <w:r>
        <w:tab/>
      </w:r>
      <w:r>
        <w:fldChar w:fldCharType="begin" w:fldLock="1"/>
      </w:r>
      <w:r>
        <w:instrText xml:space="preserve"> PAGEREF _Toc99173213 \h </w:instrText>
      </w:r>
      <w:r>
        <w:fldChar w:fldCharType="separate"/>
      </w:r>
      <w:r>
        <w:t>214</w:t>
      </w:r>
      <w:r>
        <w:fldChar w:fldCharType="end"/>
      </w:r>
    </w:p>
    <w:p w14:paraId="7C995529" w14:textId="56E5521D" w:rsidR="008C5982" w:rsidRDefault="008C5982">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MCVideo function</w:t>
      </w:r>
      <w:r>
        <w:tab/>
      </w:r>
      <w:r>
        <w:fldChar w:fldCharType="begin" w:fldLock="1"/>
      </w:r>
      <w:r>
        <w:instrText xml:space="preserve"> PAGEREF _Toc99173214 \h </w:instrText>
      </w:r>
      <w:r>
        <w:fldChar w:fldCharType="separate"/>
      </w:r>
      <w:r>
        <w:t>215</w:t>
      </w:r>
      <w:r>
        <w:fldChar w:fldCharType="end"/>
      </w:r>
    </w:p>
    <w:p w14:paraId="21650187" w14:textId="4C11BCF4" w:rsidR="008C5982" w:rsidRDefault="008C5982">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MCVideo function</w:t>
      </w:r>
      <w:r>
        <w:tab/>
      </w:r>
      <w:r>
        <w:fldChar w:fldCharType="begin" w:fldLock="1"/>
      </w:r>
      <w:r>
        <w:instrText xml:space="preserve"> PAGEREF _Toc99173215 \h </w:instrText>
      </w:r>
      <w:r>
        <w:fldChar w:fldCharType="separate"/>
      </w:r>
      <w:r>
        <w:t>216</w:t>
      </w:r>
      <w:r>
        <w:fldChar w:fldCharType="end"/>
      </w:r>
    </w:p>
    <w:p w14:paraId="3AF866CB" w14:textId="069B74B6" w:rsidR="008C5982" w:rsidRDefault="008C5982">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_Toc99173216 \h </w:instrText>
      </w:r>
      <w:r>
        <w:fldChar w:fldCharType="separate"/>
      </w:r>
      <w:r>
        <w:t>217</w:t>
      </w:r>
      <w:r>
        <w:fldChar w:fldCharType="end"/>
      </w:r>
    </w:p>
    <w:p w14:paraId="668C4FE9" w14:textId="4D3DC99D" w:rsidR="008C5982" w:rsidRDefault="008C5982">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_Toc99173217 \h </w:instrText>
      </w:r>
      <w:r>
        <w:fldChar w:fldCharType="separate"/>
      </w:r>
      <w:r>
        <w:t>217</w:t>
      </w:r>
      <w:r>
        <w:fldChar w:fldCharType="end"/>
      </w:r>
    </w:p>
    <w:p w14:paraId="2FE29981" w14:textId="196F257E" w:rsidR="008C5982" w:rsidRDefault="008C5982">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_Toc99173218 \h </w:instrText>
      </w:r>
      <w:r>
        <w:fldChar w:fldCharType="separate"/>
      </w:r>
      <w:r>
        <w:t>217</w:t>
      </w:r>
      <w:r>
        <w:fldChar w:fldCharType="end"/>
      </w:r>
    </w:p>
    <w:p w14:paraId="2327A702" w14:textId="36C22E13" w:rsidR="008C5982" w:rsidRDefault="008C5982">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MCVideo</w:t>
      </w:r>
      <w:r>
        <w:tab/>
      </w:r>
      <w:r>
        <w:fldChar w:fldCharType="begin" w:fldLock="1"/>
      </w:r>
      <w:r>
        <w:instrText xml:space="preserve"> PAGEREF _Toc99173219 \h </w:instrText>
      </w:r>
      <w:r>
        <w:fldChar w:fldCharType="separate"/>
      </w:r>
      <w:r>
        <w:t>217</w:t>
      </w:r>
      <w:r>
        <w:fldChar w:fldCharType="end"/>
      </w:r>
    </w:p>
    <w:p w14:paraId="433EB398" w14:textId="3110F7AF" w:rsidR="008C5982" w:rsidRDefault="008C5982">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_Toc99173220 \h </w:instrText>
      </w:r>
      <w:r>
        <w:fldChar w:fldCharType="separate"/>
      </w:r>
      <w:r>
        <w:t>217</w:t>
      </w:r>
      <w:r>
        <w:fldChar w:fldCharType="end"/>
      </w:r>
    </w:p>
    <w:p w14:paraId="577CAD14" w14:textId="69EE7530" w:rsidR="008C5982" w:rsidRDefault="008C5982">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_Toc99173221 \h </w:instrText>
      </w:r>
      <w:r>
        <w:fldChar w:fldCharType="separate"/>
      </w:r>
      <w:r>
        <w:t>217</w:t>
      </w:r>
      <w:r>
        <w:fldChar w:fldCharType="end"/>
      </w:r>
    </w:p>
    <w:p w14:paraId="6508B074" w14:textId="26F6D700" w:rsidR="008C5982" w:rsidRDefault="008C5982">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_Toc99173222 \h </w:instrText>
      </w:r>
      <w:r>
        <w:fldChar w:fldCharType="separate"/>
      </w:r>
      <w:r>
        <w:t>218</w:t>
      </w:r>
      <w:r>
        <w:fldChar w:fldCharType="end"/>
      </w:r>
    </w:p>
    <w:p w14:paraId="19664A54" w14:textId="6AB85496" w:rsidR="008C5982" w:rsidRDefault="008C5982">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zh-CN"/>
        </w:rPr>
        <w:t>Media plane security</w:t>
      </w:r>
      <w:r>
        <w:tab/>
      </w:r>
      <w:r>
        <w:fldChar w:fldCharType="begin" w:fldLock="1"/>
      </w:r>
      <w:r>
        <w:instrText xml:space="preserve"> PAGEREF _Toc99173223 \h </w:instrText>
      </w:r>
      <w:r>
        <w:fldChar w:fldCharType="separate"/>
      </w:r>
      <w:r>
        <w:t>218</w:t>
      </w:r>
      <w:r>
        <w:fldChar w:fldCharType="end"/>
      </w:r>
    </w:p>
    <w:p w14:paraId="043E397C" w14:textId="03486792" w:rsidR="008C5982" w:rsidRDefault="008C5982">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_Toc99173224 \h </w:instrText>
      </w:r>
      <w:r>
        <w:fldChar w:fldCharType="separate"/>
      </w:r>
      <w:r>
        <w:t>218</w:t>
      </w:r>
      <w:r>
        <w:fldChar w:fldCharType="end"/>
      </w:r>
    </w:p>
    <w:p w14:paraId="622FE9AA" w14:textId="3D64C922" w:rsidR="008C5982" w:rsidRDefault="008C5982">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Derivation of SRTP/SRTCP master keys</w:t>
      </w:r>
      <w:r>
        <w:tab/>
      </w:r>
      <w:r>
        <w:fldChar w:fldCharType="begin" w:fldLock="1"/>
      </w:r>
      <w:r>
        <w:instrText xml:space="preserve"> PAGEREF _Toc99173225 \h </w:instrText>
      </w:r>
      <w:r>
        <w:fldChar w:fldCharType="separate"/>
      </w:r>
      <w:r>
        <w:t>220</w:t>
      </w:r>
      <w:r>
        <w:fldChar w:fldCharType="end"/>
      </w:r>
    </w:p>
    <w:p w14:paraId="6324119F" w14:textId="0DA13CC1" w:rsidR="008C5982" w:rsidRDefault="008C5982">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_Toc99173226 \h </w:instrText>
      </w:r>
      <w:r>
        <w:fldChar w:fldCharType="separate"/>
      </w:r>
      <w:r>
        <w:t>220</w:t>
      </w:r>
      <w:r>
        <w:fldChar w:fldCharType="end"/>
      </w:r>
    </w:p>
    <w:p w14:paraId="79C4EC0E" w14:textId="25F04F7E" w:rsidR="008C5982" w:rsidRDefault="008C5982">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_Toc99173227 \h </w:instrText>
      </w:r>
      <w:r>
        <w:fldChar w:fldCharType="separate"/>
      </w:r>
      <w:r>
        <w:t>220</w:t>
      </w:r>
      <w:r>
        <w:fldChar w:fldCharType="end"/>
      </w:r>
    </w:p>
    <w:p w14:paraId="12A0D97D" w14:textId="435BAFD5" w:rsidR="008C5982" w:rsidRDefault="008C5982">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MCVideo function</w:t>
      </w:r>
      <w:r>
        <w:tab/>
      </w:r>
      <w:r>
        <w:fldChar w:fldCharType="begin" w:fldLock="1"/>
      </w:r>
      <w:r>
        <w:instrText xml:space="preserve"> PAGEREF _Toc99173228 \h </w:instrText>
      </w:r>
      <w:r>
        <w:fldChar w:fldCharType="separate"/>
      </w:r>
      <w:r>
        <w:t>220</w:t>
      </w:r>
      <w:r>
        <w:fldChar w:fldCharType="end"/>
      </w:r>
    </w:p>
    <w:p w14:paraId="3FC44263" w14:textId="66500F4D" w:rsidR="008C5982" w:rsidRDefault="008C5982">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MCVideo client</w:t>
      </w:r>
      <w:r>
        <w:tab/>
      </w:r>
      <w:r>
        <w:fldChar w:fldCharType="begin" w:fldLock="1"/>
      </w:r>
      <w:r>
        <w:instrText xml:space="preserve"> PAGEREF _Toc99173229 \h </w:instrText>
      </w:r>
      <w:r>
        <w:fldChar w:fldCharType="separate"/>
      </w:r>
      <w:r>
        <w:t>222</w:t>
      </w:r>
      <w:r>
        <w:fldChar w:fldCharType="end"/>
      </w:r>
    </w:p>
    <w:p w14:paraId="6733AFB9" w14:textId="372C817E" w:rsidR="008C5982" w:rsidRDefault="008C5982">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MCVideo function</w:t>
      </w:r>
      <w:r>
        <w:tab/>
      </w:r>
      <w:r>
        <w:fldChar w:fldCharType="begin" w:fldLock="1"/>
      </w:r>
      <w:r>
        <w:instrText xml:space="preserve"> PAGEREF _Toc99173230 \h </w:instrText>
      </w:r>
      <w:r>
        <w:fldChar w:fldCharType="separate"/>
      </w:r>
      <w:r>
        <w:t>226</w:t>
      </w:r>
      <w:r>
        <w:fldChar w:fldCharType="end"/>
      </w:r>
    </w:p>
    <w:p w14:paraId="44E92B4B" w14:textId="43BEA416" w:rsidR="008C5982" w:rsidRDefault="008C5982">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_Toc99173231 \h </w:instrText>
      </w:r>
      <w:r>
        <w:fldChar w:fldCharType="separate"/>
      </w:r>
      <w:r>
        <w:t>227</w:t>
      </w:r>
      <w:r>
        <w:fldChar w:fldCharType="end"/>
      </w:r>
    </w:p>
    <w:p w14:paraId="402EA2FB" w14:textId="18F5DCAB" w:rsidR="008C5982" w:rsidRDefault="008C5982">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_Toc99173232 \h </w:instrText>
      </w:r>
      <w:r>
        <w:fldChar w:fldCharType="separate"/>
      </w:r>
      <w:r>
        <w:t>227</w:t>
      </w:r>
      <w:r>
        <w:fldChar w:fldCharType="end"/>
      </w:r>
    </w:p>
    <w:p w14:paraId="582F3CA4" w14:textId="52A160AA" w:rsidR="008C5982" w:rsidRDefault="008C5982">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_Toc99173233 \h </w:instrText>
      </w:r>
      <w:r>
        <w:fldChar w:fldCharType="separate"/>
      </w:r>
      <w:r>
        <w:t>227</w:t>
      </w:r>
      <w:r>
        <w:fldChar w:fldCharType="end"/>
      </w:r>
    </w:p>
    <w:p w14:paraId="27364808" w14:textId="578F3823" w:rsidR="008C5982" w:rsidRDefault="008C5982">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_Toc99173234 \h </w:instrText>
      </w:r>
      <w:r>
        <w:fldChar w:fldCharType="separate"/>
      </w:r>
      <w:r>
        <w:t>227</w:t>
      </w:r>
      <w:r>
        <w:fldChar w:fldCharType="end"/>
      </w:r>
    </w:p>
    <w:p w14:paraId="68761652" w14:textId="097114F4" w:rsidR="008C5982" w:rsidRDefault="008C5982">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_Toc99173235 \h </w:instrText>
      </w:r>
      <w:r>
        <w:fldChar w:fldCharType="separate"/>
      </w:r>
      <w:r>
        <w:t>228</w:t>
      </w:r>
      <w:r>
        <w:fldChar w:fldCharType="end"/>
      </w:r>
    </w:p>
    <w:p w14:paraId="15434991" w14:textId="58784A46" w:rsidR="008C5982" w:rsidRDefault="008C5982">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_Toc99173236 \h </w:instrText>
      </w:r>
      <w:r>
        <w:fldChar w:fldCharType="separate"/>
      </w:r>
      <w:r>
        <w:t>228</w:t>
      </w:r>
      <w:r>
        <w:fldChar w:fldCharType="end"/>
      </w:r>
    </w:p>
    <w:p w14:paraId="516A0A3B" w14:textId="11DAEF3A" w:rsidR="008C5982" w:rsidRDefault="008C5982">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_Toc99173237 \h </w:instrText>
      </w:r>
      <w:r>
        <w:fldChar w:fldCharType="separate"/>
      </w:r>
      <w:r>
        <w:t>228</w:t>
      </w:r>
      <w:r>
        <w:fldChar w:fldCharType="end"/>
      </w:r>
    </w:p>
    <w:p w14:paraId="6C174901" w14:textId="23CECB9C" w:rsidR="008C5982" w:rsidRDefault="008C5982">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_Toc99173238 \h </w:instrText>
      </w:r>
      <w:r>
        <w:fldChar w:fldCharType="separate"/>
      </w:r>
      <w:r>
        <w:t>228</w:t>
      </w:r>
      <w:r>
        <w:fldChar w:fldCharType="end"/>
      </w:r>
    </w:p>
    <w:p w14:paraId="5458A7D1" w14:textId="7CB76BBD" w:rsidR="008C5982" w:rsidRDefault="008C5982">
      <w:pPr>
        <w:pStyle w:val="TOC3"/>
        <w:rPr>
          <w:rFonts w:asciiTheme="minorHAnsi" w:eastAsiaTheme="minorEastAsia" w:hAnsiTheme="minorHAnsi" w:cstheme="minorBidi"/>
          <w:sz w:val="22"/>
          <w:szCs w:val="22"/>
          <w:lang w:eastAsia="en-GB"/>
        </w:rPr>
      </w:pPr>
      <w:r>
        <w:t>14.2.</w:t>
      </w:r>
      <w:r w:rsidRPr="00383785">
        <w:t>6</w:t>
      </w:r>
      <w:r>
        <w:rPr>
          <w:rFonts w:asciiTheme="minorHAnsi" w:eastAsiaTheme="minorEastAsia" w:hAnsiTheme="minorHAnsi" w:cstheme="minorBidi"/>
          <w:sz w:val="22"/>
          <w:szCs w:val="22"/>
          <w:lang w:eastAsia="en-GB"/>
        </w:rPr>
        <w:tab/>
      </w:r>
      <w:r>
        <w:t>"mc_reception_priority" fmtp attribute</w:t>
      </w:r>
      <w:r>
        <w:tab/>
      </w:r>
      <w:r>
        <w:fldChar w:fldCharType="begin" w:fldLock="1"/>
      </w:r>
      <w:r>
        <w:instrText xml:space="preserve"> PAGEREF _Toc99173239 \h </w:instrText>
      </w:r>
      <w:r>
        <w:fldChar w:fldCharType="separate"/>
      </w:r>
      <w:r>
        <w:t>228</w:t>
      </w:r>
      <w:r>
        <w:fldChar w:fldCharType="end"/>
      </w:r>
    </w:p>
    <w:p w14:paraId="682AF1E3" w14:textId="0E14A74D" w:rsidR="008C5982" w:rsidRDefault="008C5982">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_Toc99173240 \h </w:instrText>
      </w:r>
      <w:r>
        <w:fldChar w:fldCharType="separate"/>
      </w:r>
      <w:r>
        <w:t>228</w:t>
      </w:r>
      <w:r>
        <w:fldChar w:fldCharType="end"/>
      </w:r>
    </w:p>
    <w:p w14:paraId="528E800F" w14:textId="4DE9B04D" w:rsidR="008C5982" w:rsidRDefault="008C5982">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_Toc99173241 \h </w:instrText>
      </w:r>
      <w:r>
        <w:fldChar w:fldCharType="separate"/>
      </w:r>
      <w:r>
        <w:t>228</w:t>
      </w:r>
      <w:r>
        <w:fldChar w:fldCharType="end"/>
      </w:r>
    </w:p>
    <w:p w14:paraId="3FD39D2F" w14:textId="1FF64AA7" w:rsidR="008C5982" w:rsidRDefault="008C5982">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_Toc99173242 \h </w:instrText>
      </w:r>
      <w:r>
        <w:fldChar w:fldCharType="separate"/>
      </w:r>
      <w:r>
        <w:t>228</w:t>
      </w:r>
      <w:r>
        <w:fldChar w:fldCharType="end"/>
      </w:r>
    </w:p>
    <w:p w14:paraId="3441F6D5" w14:textId="1754C739" w:rsidR="008C5982" w:rsidRDefault="008C5982">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_Toc99173243 \h </w:instrText>
      </w:r>
      <w:r>
        <w:fldChar w:fldCharType="separate"/>
      </w:r>
      <w:r>
        <w:t>229</w:t>
      </w:r>
      <w:r>
        <w:fldChar w:fldCharType="end"/>
      </w:r>
    </w:p>
    <w:p w14:paraId="61A70C4A" w14:textId="5AEC3239" w:rsidR="008C5982" w:rsidRDefault="008C5982">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_Toc99173244 \h </w:instrText>
      </w:r>
      <w:r>
        <w:fldChar w:fldCharType="separate"/>
      </w:r>
      <w:r>
        <w:t>229</w:t>
      </w:r>
      <w:r>
        <w:fldChar w:fldCharType="end"/>
      </w:r>
    </w:p>
    <w:p w14:paraId="608F5496" w14:textId="7B8ABFD4" w:rsidR="008C5982" w:rsidRDefault="008C5982">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_Toc99173245 \h </w:instrText>
      </w:r>
      <w:r>
        <w:fldChar w:fldCharType="separate"/>
      </w:r>
      <w:r>
        <w:t>229</w:t>
      </w:r>
      <w:r>
        <w:fldChar w:fldCharType="end"/>
      </w:r>
    </w:p>
    <w:p w14:paraId="75ACF94C" w14:textId="7DA0EAAE" w:rsidR="008C5982" w:rsidRDefault="008C5982">
      <w:pPr>
        <w:pStyle w:val="TOC3"/>
        <w:rPr>
          <w:rFonts w:asciiTheme="minorHAnsi" w:eastAsiaTheme="minorEastAsia" w:hAnsiTheme="minorHAnsi" w:cstheme="minorBidi"/>
          <w:sz w:val="22"/>
          <w:szCs w:val="22"/>
          <w:lang w:eastAsia="en-GB"/>
        </w:rPr>
      </w:pPr>
      <w:r>
        <w:t>14.3.</w:t>
      </w:r>
      <w:r w:rsidRPr="00383785">
        <w:t>6</w:t>
      </w:r>
      <w:r>
        <w:rPr>
          <w:rFonts w:asciiTheme="minorHAnsi" w:eastAsiaTheme="minorEastAsia" w:hAnsiTheme="minorHAnsi" w:cstheme="minorBidi"/>
          <w:sz w:val="22"/>
          <w:szCs w:val="22"/>
          <w:lang w:eastAsia="en-GB"/>
        </w:rPr>
        <w:tab/>
      </w:r>
      <w:r>
        <w:t>"mc_reception_priority" fmtp attribute</w:t>
      </w:r>
      <w:r>
        <w:tab/>
      </w:r>
      <w:r>
        <w:fldChar w:fldCharType="begin" w:fldLock="1"/>
      </w:r>
      <w:r>
        <w:instrText xml:space="preserve"> PAGEREF _Toc99173246 \h </w:instrText>
      </w:r>
      <w:r>
        <w:fldChar w:fldCharType="separate"/>
      </w:r>
      <w:r>
        <w:t>230</w:t>
      </w:r>
      <w:r>
        <w:fldChar w:fldCharType="end"/>
      </w:r>
    </w:p>
    <w:p w14:paraId="07E4CDA7" w14:textId="100BB481" w:rsidR="008C5982" w:rsidRDefault="008C5982">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_Toc99173247 \h </w:instrText>
      </w:r>
      <w:r>
        <w:fldChar w:fldCharType="separate"/>
      </w:r>
      <w:r>
        <w:t>230</w:t>
      </w:r>
      <w:r>
        <w:fldChar w:fldCharType="end"/>
      </w:r>
    </w:p>
    <w:p w14:paraId="6FB228A7" w14:textId="74B6CED0" w:rsidR="008C5982" w:rsidRDefault="008C5982">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_Toc99173248 \h </w:instrText>
      </w:r>
      <w:r>
        <w:fldChar w:fldCharType="separate"/>
      </w:r>
      <w:r>
        <w:t>230</w:t>
      </w:r>
      <w:r>
        <w:fldChar w:fldCharType="end"/>
      </w:r>
    </w:p>
    <w:p w14:paraId="20CE7639" w14:textId="7656C7D7" w:rsidR="008C5982" w:rsidRDefault="008C5982">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_Toc99173249 \h </w:instrText>
      </w:r>
      <w:r>
        <w:fldChar w:fldCharType="separate"/>
      </w:r>
      <w:r>
        <w:t>230</w:t>
      </w:r>
      <w:r>
        <w:fldChar w:fldCharType="end"/>
      </w:r>
    </w:p>
    <w:p w14:paraId="2B9A1D62" w14:textId="0C42702F" w:rsidR="008C5982" w:rsidRDefault="008C5982">
      <w:pPr>
        <w:pStyle w:val="TOC3"/>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_Toc99173250 \h </w:instrText>
      </w:r>
      <w:r>
        <w:fldChar w:fldCharType="separate"/>
      </w:r>
      <w:r>
        <w:t>230</w:t>
      </w:r>
      <w:r>
        <w:fldChar w:fldCharType="end"/>
      </w:r>
    </w:p>
    <w:p w14:paraId="526606AD" w14:textId="597E5A2D" w:rsidR="008C5982" w:rsidRDefault="008C5982">
      <w:pPr>
        <w:pStyle w:val="TOC3"/>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_Toc99173251 \h </w:instrText>
      </w:r>
      <w:r>
        <w:fldChar w:fldCharType="separate"/>
      </w:r>
      <w:r>
        <w:t>230</w:t>
      </w:r>
      <w:r>
        <w:fldChar w:fldCharType="end"/>
      </w:r>
    </w:p>
    <w:p w14:paraId="2F1AFF07" w14:textId="1EEF4D36" w:rsidR="008C5982" w:rsidRDefault="008C5982" w:rsidP="008C5982">
      <w:pPr>
        <w:pStyle w:val="TOC8"/>
        <w:rPr>
          <w:rFonts w:asciiTheme="minorHAnsi" w:eastAsiaTheme="minorEastAsia" w:hAnsiTheme="minorHAnsi" w:cstheme="minorBidi"/>
          <w:b w:val="0"/>
          <w:szCs w:val="22"/>
          <w:lang w:eastAsia="en-GB"/>
        </w:rPr>
      </w:pPr>
      <w:r>
        <w:lastRenderedPageBreak/>
        <w:t xml:space="preserve">Annex </w:t>
      </w:r>
      <w:r w:rsidRPr="00383785">
        <w:t>A</w:t>
      </w:r>
      <w:r>
        <w:t xml:space="preserve"> (informative):</w:t>
      </w:r>
      <w:r>
        <w:tab/>
        <w:t>Change history</w:t>
      </w:r>
      <w:r>
        <w:tab/>
      </w:r>
      <w:r>
        <w:fldChar w:fldCharType="begin" w:fldLock="1"/>
      </w:r>
      <w:r>
        <w:instrText xml:space="preserve"> PAGEREF _Toc99173252 \h </w:instrText>
      </w:r>
      <w:r>
        <w:fldChar w:fldCharType="separate"/>
      </w:r>
      <w:r>
        <w:t>231</w:t>
      </w:r>
      <w:r>
        <w:fldChar w:fldCharType="end"/>
      </w:r>
    </w:p>
    <w:p w14:paraId="77810287" w14:textId="39B683C3" w:rsidR="00080512" w:rsidRPr="00A5463E" w:rsidRDefault="00B80428">
      <w:r>
        <w:rPr>
          <w:noProof/>
          <w:sz w:val="22"/>
        </w:rPr>
        <w:fldChar w:fldCharType="end"/>
      </w:r>
    </w:p>
    <w:p w14:paraId="2B4AE6C9" w14:textId="77777777" w:rsidR="00080512" w:rsidRPr="00A5463E" w:rsidRDefault="00080512">
      <w:pPr>
        <w:pStyle w:val="Heading1"/>
      </w:pPr>
      <w:r w:rsidRPr="00A5463E">
        <w:br w:type="page"/>
      </w:r>
      <w:bookmarkStart w:id="3" w:name="_Toc11343558"/>
      <w:bookmarkStart w:id="4" w:name="_Toc45215514"/>
      <w:bookmarkStart w:id="5" w:name="_Toc51945280"/>
      <w:bookmarkStart w:id="6" w:name="_Toc99172614"/>
      <w:r w:rsidRPr="00A5463E">
        <w:lastRenderedPageBreak/>
        <w:t>Foreword</w:t>
      </w:r>
      <w:bookmarkEnd w:id="3"/>
      <w:bookmarkEnd w:id="4"/>
      <w:bookmarkEnd w:id="5"/>
      <w:bookmarkEnd w:id="6"/>
    </w:p>
    <w:p w14:paraId="73847CA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3CAF892F"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2E9AA1" w14:textId="77777777" w:rsidR="00080512" w:rsidRPr="00A5463E" w:rsidRDefault="00080512">
      <w:pPr>
        <w:pStyle w:val="B1"/>
      </w:pPr>
      <w:r w:rsidRPr="00A5463E">
        <w:t xml:space="preserve">Version </w:t>
      </w:r>
      <w:proofErr w:type="spellStart"/>
      <w:r w:rsidRPr="00A5463E">
        <w:t>x.y.z</w:t>
      </w:r>
      <w:proofErr w:type="spellEnd"/>
    </w:p>
    <w:p w14:paraId="57EEE210" w14:textId="77777777" w:rsidR="00080512" w:rsidRPr="00A5463E" w:rsidRDefault="00080512">
      <w:pPr>
        <w:pStyle w:val="B1"/>
      </w:pPr>
      <w:r w:rsidRPr="00A5463E">
        <w:t>where:</w:t>
      </w:r>
    </w:p>
    <w:p w14:paraId="026355E9" w14:textId="77777777" w:rsidR="00080512" w:rsidRPr="00A5463E" w:rsidRDefault="00080512">
      <w:pPr>
        <w:pStyle w:val="B2"/>
      </w:pPr>
      <w:r w:rsidRPr="00A5463E">
        <w:t>x</w:t>
      </w:r>
      <w:r w:rsidRPr="00A5463E">
        <w:tab/>
        <w:t>the first digit:</w:t>
      </w:r>
    </w:p>
    <w:p w14:paraId="37E373CF" w14:textId="77777777" w:rsidR="00080512" w:rsidRPr="00A5463E" w:rsidRDefault="00080512">
      <w:pPr>
        <w:pStyle w:val="B3"/>
      </w:pPr>
      <w:r w:rsidRPr="00A5463E">
        <w:t>1</w:t>
      </w:r>
      <w:r w:rsidRPr="00A5463E">
        <w:tab/>
        <w:t>presented to TSG for information;</w:t>
      </w:r>
    </w:p>
    <w:p w14:paraId="2BDE8D77" w14:textId="77777777" w:rsidR="00080512" w:rsidRPr="00A5463E" w:rsidRDefault="00080512">
      <w:pPr>
        <w:pStyle w:val="B3"/>
      </w:pPr>
      <w:r w:rsidRPr="00A5463E">
        <w:t>2</w:t>
      </w:r>
      <w:r w:rsidRPr="00A5463E">
        <w:tab/>
        <w:t>presented to TSG for approval;</w:t>
      </w:r>
    </w:p>
    <w:p w14:paraId="13E5E0BB" w14:textId="77777777" w:rsidR="00080512" w:rsidRPr="00A5463E" w:rsidRDefault="00080512">
      <w:pPr>
        <w:pStyle w:val="B3"/>
      </w:pPr>
      <w:r w:rsidRPr="00A5463E">
        <w:t>3</w:t>
      </w:r>
      <w:r w:rsidRPr="00A5463E">
        <w:tab/>
        <w:t>or greater indicates TSG approved document under change control.</w:t>
      </w:r>
    </w:p>
    <w:p w14:paraId="74EB18E2" w14:textId="77777777" w:rsidR="00080512" w:rsidRPr="00A5463E" w:rsidRDefault="00080512">
      <w:pPr>
        <w:pStyle w:val="B2"/>
      </w:pPr>
      <w:proofErr w:type="spellStart"/>
      <w:r w:rsidRPr="00A5463E">
        <w:t>y</w:t>
      </w:r>
      <w:proofErr w:type="spellEnd"/>
      <w:r w:rsidRPr="00A5463E">
        <w:tab/>
        <w:t>the second digit is incremented for all changes of substance, i.e. technical enhancements, corrections, updates, etc.</w:t>
      </w:r>
    </w:p>
    <w:p w14:paraId="7A2683B8" w14:textId="77777777" w:rsidR="00080512" w:rsidRPr="00A5463E" w:rsidRDefault="00080512">
      <w:pPr>
        <w:pStyle w:val="B2"/>
      </w:pPr>
      <w:r w:rsidRPr="00A5463E">
        <w:t>z</w:t>
      </w:r>
      <w:r w:rsidRPr="00A5463E">
        <w:tab/>
        <w:t>the third digit is incremented when editorial only changes have been incorporated in the document.</w:t>
      </w:r>
    </w:p>
    <w:p w14:paraId="32982028" w14:textId="77777777" w:rsidR="00080512" w:rsidRPr="00A5463E" w:rsidRDefault="00080512">
      <w:pPr>
        <w:pStyle w:val="Heading1"/>
      </w:pPr>
      <w:r w:rsidRPr="00A5463E">
        <w:br w:type="page"/>
      </w:r>
      <w:bookmarkStart w:id="7" w:name="_Toc11343559"/>
      <w:bookmarkStart w:id="8" w:name="_Toc45215515"/>
      <w:bookmarkStart w:id="9" w:name="_Toc51945281"/>
      <w:bookmarkStart w:id="10" w:name="_Toc99172615"/>
      <w:r w:rsidRPr="00A5463E">
        <w:lastRenderedPageBreak/>
        <w:t>1</w:t>
      </w:r>
      <w:r w:rsidRPr="00A5463E">
        <w:tab/>
        <w:t>Scope</w:t>
      </w:r>
      <w:bookmarkEnd w:id="7"/>
      <w:bookmarkEnd w:id="8"/>
      <w:bookmarkEnd w:id="9"/>
      <w:bookmarkEnd w:id="10"/>
    </w:p>
    <w:p w14:paraId="1116712E"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500B29A"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26D07CF6"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2756B9FE" w14:textId="77777777" w:rsidR="00080512" w:rsidRPr="00A5463E" w:rsidRDefault="00080512">
      <w:pPr>
        <w:pStyle w:val="Heading1"/>
      </w:pPr>
      <w:bookmarkStart w:id="11" w:name="_Toc11343560"/>
      <w:bookmarkStart w:id="12" w:name="_Toc45215516"/>
      <w:bookmarkStart w:id="13" w:name="_Toc51945282"/>
      <w:bookmarkStart w:id="14" w:name="_Toc99172616"/>
      <w:r w:rsidRPr="00A5463E">
        <w:t>2</w:t>
      </w:r>
      <w:r w:rsidRPr="00A5463E">
        <w:tab/>
        <w:t>References</w:t>
      </w:r>
      <w:bookmarkEnd w:id="11"/>
      <w:bookmarkEnd w:id="12"/>
      <w:bookmarkEnd w:id="13"/>
      <w:bookmarkEnd w:id="14"/>
    </w:p>
    <w:p w14:paraId="452A09D5" w14:textId="77777777" w:rsidR="00080512" w:rsidRPr="00A5463E" w:rsidRDefault="00080512">
      <w:r w:rsidRPr="00A5463E">
        <w:t>The following documents contain provisions which, through reference in this text, constitute provisions of the present document.</w:t>
      </w:r>
    </w:p>
    <w:p w14:paraId="78C811EF"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2E64EAB2"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708C85A7"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59F05373" w14:textId="77777777" w:rsidR="00EC4A25" w:rsidRPr="00A5463E" w:rsidRDefault="00EC4A25" w:rsidP="00EC4A25">
      <w:pPr>
        <w:pStyle w:val="EX"/>
      </w:pPr>
      <w:r w:rsidRPr="00A5463E">
        <w:t>[1]</w:t>
      </w:r>
      <w:r w:rsidRPr="00A5463E">
        <w:tab/>
        <w:t>3GPP TR 21.905: "Vocabulary for 3GPP Specifications".</w:t>
      </w:r>
    </w:p>
    <w:p w14:paraId="73BE3F50"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648FC66A" w14:textId="77777777" w:rsidR="00B916CE" w:rsidRPr="00A5463E" w:rsidRDefault="00A5463E" w:rsidP="00B916CE">
      <w:pPr>
        <w:pStyle w:val="EX"/>
      </w:pPr>
      <w:r>
        <w:t>[3]</w:t>
      </w:r>
      <w:r w:rsidR="00B916CE" w:rsidRPr="00A5463E">
        <w:tab/>
        <w:t>IETF RFC 3550: "RTP: A Transport Protocol for Real-Time Applications".</w:t>
      </w:r>
    </w:p>
    <w:p w14:paraId="7ABBAF24"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0D3AE1B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6F27AE8"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F61E40F"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2976DBC2"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FD95FD1"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 xml:space="preserve">MIKEY: Multimedia Internet </w:t>
      </w:r>
      <w:proofErr w:type="spellStart"/>
      <w:r w:rsidRPr="000B4518">
        <w:t>KEYing</w:t>
      </w:r>
      <w:proofErr w:type="spellEnd"/>
      <w:r w:rsidRPr="000B4518">
        <w:rPr>
          <w:noProof/>
        </w:rPr>
        <w:t>".</w:t>
      </w:r>
    </w:p>
    <w:p w14:paraId="613DB38F" w14:textId="77777777" w:rsidR="00D01278" w:rsidRDefault="00D01278" w:rsidP="00D01278">
      <w:pPr>
        <w:pStyle w:val="EX"/>
      </w:pPr>
      <w:r w:rsidRPr="00BE2163">
        <w:t>[</w:t>
      </w:r>
      <w:r>
        <w:rPr>
          <w:lang w:val="en-US"/>
        </w:rPr>
        <w:t>10</w:t>
      </w:r>
      <w:r>
        <w:t>]</w:t>
      </w:r>
      <w:r>
        <w:tab/>
      </w:r>
      <w:r w:rsidRPr="00BE2163">
        <w:t>IETF RFC 6509</w:t>
      </w:r>
      <w:r>
        <w:t>: "MIKEY-SAKKE: Sakai-</w:t>
      </w:r>
      <w:proofErr w:type="spellStart"/>
      <w:r>
        <w:t>Kashar</w:t>
      </w:r>
      <w:proofErr w:type="spellEnd"/>
      <w:r>
        <w:t xml:space="preserve"> Key Encryption in Multimedia Internet </w:t>
      </w:r>
      <w:proofErr w:type="spellStart"/>
      <w:r>
        <w:t>KEYing</w:t>
      </w:r>
      <w:proofErr w:type="spellEnd"/>
      <w:r>
        <w:t xml:space="preserve"> (MIKEY)".</w:t>
      </w:r>
    </w:p>
    <w:p w14:paraId="171E5E9A"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31FF1C5"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B8AD267"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17B6B056" w14:textId="77777777" w:rsidR="00080512" w:rsidRPr="00A5463E" w:rsidRDefault="00080512">
      <w:pPr>
        <w:pStyle w:val="Heading1"/>
      </w:pPr>
      <w:bookmarkStart w:id="19" w:name="_Toc11343561"/>
      <w:bookmarkStart w:id="20" w:name="_Toc45215517"/>
      <w:bookmarkStart w:id="21" w:name="_Toc51945283"/>
      <w:bookmarkStart w:id="22" w:name="_Toc99172617"/>
      <w:r w:rsidRPr="00A5463E">
        <w:lastRenderedPageBreak/>
        <w:t>3</w:t>
      </w:r>
      <w:r w:rsidRPr="00A5463E">
        <w:tab/>
        <w:t xml:space="preserve">Definitions, </w:t>
      </w:r>
      <w:r w:rsidR="008028A4" w:rsidRPr="00A5463E">
        <w:t>symbols and abbreviations</w:t>
      </w:r>
      <w:bookmarkEnd w:id="19"/>
      <w:bookmarkEnd w:id="20"/>
      <w:bookmarkEnd w:id="21"/>
      <w:bookmarkEnd w:id="22"/>
    </w:p>
    <w:p w14:paraId="56978179" w14:textId="77777777" w:rsidR="00080512" w:rsidRPr="00A5463E" w:rsidRDefault="00080512">
      <w:pPr>
        <w:pStyle w:val="Heading2"/>
      </w:pPr>
      <w:bookmarkStart w:id="23" w:name="_Toc11343562"/>
      <w:bookmarkStart w:id="24" w:name="_Toc45215518"/>
      <w:bookmarkStart w:id="25" w:name="_Toc51945284"/>
      <w:bookmarkStart w:id="26" w:name="_Toc99172618"/>
      <w:r w:rsidRPr="00A5463E">
        <w:t>3.1</w:t>
      </w:r>
      <w:r w:rsidRPr="00A5463E">
        <w:tab/>
        <w:t>Definitions</w:t>
      </w:r>
      <w:bookmarkEnd w:id="23"/>
      <w:bookmarkEnd w:id="24"/>
      <w:bookmarkEnd w:id="25"/>
      <w:bookmarkEnd w:id="26"/>
    </w:p>
    <w:p w14:paraId="0D4EDB92"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254A3700"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2B2CAF00"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C426F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BAC81E6"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34002567"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4A7B9E3"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192E84C"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6BE6733D"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02DFDDE1" w14:textId="77777777" w:rsidR="00B51015" w:rsidRPr="007013A5" w:rsidRDefault="00B51015" w:rsidP="00B51015">
      <w:pPr>
        <w:pStyle w:val="EW"/>
        <w:rPr>
          <w:b/>
          <w:bCs/>
        </w:rPr>
      </w:pPr>
      <w:r>
        <w:rPr>
          <w:b/>
          <w:bCs/>
          <w:lang w:val="en-US"/>
        </w:rPr>
        <w:t>Transmission</w:t>
      </w:r>
      <w:r w:rsidRPr="007013A5">
        <w:rPr>
          <w:b/>
          <w:bCs/>
        </w:rPr>
        <w:t xml:space="preserve"> control</w:t>
      </w:r>
    </w:p>
    <w:p w14:paraId="614FB7CF" w14:textId="77777777" w:rsidR="00B51015" w:rsidRPr="007013A5" w:rsidRDefault="00B51015" w:rsidP="00B51015">
      <w:pPr>
        <w:pStyle w:val="EW"/>
        <w:rPr>
          <w:b/>
          <w:bCs/>
        </w:rPr>
      </w:pPr>
      <w:r>
        <w:rPr>
          <w:b/>
          <w:bCs/>
          <w:lang w:val="en-US"/>
        </w:rPr>
        <w:t>Transmission</w:t>
      </w:r>
      <w:r w:rsidRPr="007013A5">
        <w:rPr>
          <w:b/>
          <w:bCs/>
        </w:rPr>
        <w:t xml:space="preserve"> participant</w:t>
      </w:r>
    </w:p>
    <w:p w14:paraId="4A4B6D72"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4AB298D0" w14:textId="77777777" w:rsidR="00B51015" w:rsidRPr="007013A5" w:rsidRDefault="00B51015" w:rsidP="00B51015">
      <w:pPr>
        <w:pStyle w:val="EW"/>
        <w:rPr>
          <w:b/>
          <w:bCs/>
        </w:rPr>
      </w:pPr>
      <w:r w:rsidRPr="007013A5">
        <w:rPr>
          <w:b/>
          <w:bCs/>
        </w:rPr>
        <w:t>Group call</w:t>
      </w:r>
    </w:p>
    <w:p w14:paraId="409D3AB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AE1EEB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7890E9A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6A619F63"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3E2C7773"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AEF527D" w14:textId="77777777" w:rsidR="00B51015" w:rsidRPr="007013A5" w:rsidRDefault="00B51015" w:rsidP="00B51015">
      <w:pPr>
        <w:pStyle w:val="EW"/>
        <w:rPr>
          <w:b/>
          <w:bCs/>
        </w:rPr>
      </w:pPr>
      <w:r w:rsidRPr="007013A5">
        <w:rPr>
          <w:b/>
          <w:bCs/>
        </w:rPr>
        <w:t>Private call</w:t>
      </w:r>
    </w:p>
    <w:p w14:paraId="5A3C6BD6" w14:textId="77777777" w:rsidR="00B51015" w:rsidRPr="00930A9D" w:rsidRDefault="00B51015" w:rsidP="00B51015">
      <w:pPr>
        <w:pStyle w:val="EX"/>
        <w:rPr>
          <w:b/>
        </w:rPr>
      </w:pPr>
      <w:r w:rsidRPr="00930A9D">
        <w:rPr>
          <w:b/>
        </w:rPr>
        <w:t>SIP core</w:t>
      </w:r>
    </w:p>
    <w:p w14:paraId="5B01D632"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08313C1" w14:textId="77777777" w:rsidR="00B51015" w:rsidRPr="00DA0E31" w:rsidRDefault="00B51015" w:rsidP="00B51015">
      <w:pPr>
        <w:pStyle w:val="EW"/>
        <w:rPr>
          <w:b/>
          <w:bCs/>
        </w:rPr>
      </w:pPr>
      <w:r w:rsidRPr="00DA0E31">
        <w:rPr>
          <w:b/>
          <w:bCs/>
        </w:rPr>
        <w:t>Client Server Key (CSK)</w:t>
      </w:r>
    </w:p>
    <w:p w14:paraId="6F99B9EA" w14:textId="77777777" w:rsidR="00B51015" w:rsidRPr="00DA0E31" w:rsidRDefault="00B51015" w:rsidP="00B51015">
      <w:pPr>
        <w:pStyle w:val="EW"/>
        <w:rPr>
          <w:b/>
          <w:bCs/>
        </w:rPr>
      </w:pPr>
      <w:r w:rsidRPr="00DA0E31">
        <w:rPr>
          <w:b/>
          <w:bCs/>
        </w:rPr>
        <w:t>Client Server Key Identifier (CSK-ID)</w:t>
      </w:r>
    </w:p>
    <w:p w14:paraId="777E27F0" w14:textId="77777777" w:rsidR="00B51015" w:rsidRPr="00DA0E31" w:rsidRDefault="00B51015" w:rsidP="00B51015">
      <w:pPr>
        <w:pStyle w:val="EW"/>
        <w:rPr>
          <w:b/>
          <w:bCs/>
        </w:rPr>
      </w:pPr>
      <w:r w:rsidRPr="00DA0E31">
        <w:rPr>
          <w:b/>
          <w:bCs/>
        </w:rPr>
        <w:t>Group Master Key (GMK)</w:t>
      </w:r>
    </w:p>
    <w:p w14:paraId="3DCF0B9D" w14:textId="77777777" w:rsidR="00C0770C" w:rsidRDefault="00B51015" w:rsidP="00C0770C">
      <w:pPr>
        <w:pStyle w:val="EW"/>
        <w:rPr>
          <w:b/>
          <w:bCs/>
        </w:rPr>
      </w:pPr>
      <w:r w:rsidRPr="00DA0E31">
        <w:rPr>
          <w:b/>
          <w:bCs/>
        </w:rPr>
        <w:t>Group Master Key Identifier (GMK-ID)</w:t>
      </w:r>
    </w:p>
    <w:p w14:paraId="4AFD4F6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72DB827F"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A2A33CD"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proofErr w:type="spellStart"/>
      <w:r>
        <w:rPr>
          <w:b/>
          <w:bCs/>
        </w:rPr>
        <w:t>MuSiK</w:t>
      </w:r>
      <w:proofErr w:type="spellEnd"/>
      <w:r w:rsidRPr="00DA0E31">
        <w:rPr>
          <w:b/>
          <w:bCs/>
        </w:rPr>
        <w:t>)</w:t>
      </w:r>
    </w:p>
    <w:p w14:paraId="70122E70"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proofErr w:type="spellStart"/>
      <w:r>
        <w:rPr>
          <w:b/>
          <w:bCs/>
        </w:rPr>
        <w:t>MuSiK</w:t>
      </w:r>
      <w:proofErr w:type="spellEnd"/>
      <w:r>
        <w:rPr>
          <w:b/>
          <w:bCs/>
        </w:rPr>
        <w:t>-ID</w:t>
      </w:r>
      <w:r w:rsidRPr="00DA0E31">
        <w:rPr>
          <w:b/>
          <w:bCs/>
        </w:rPr>
        <w:t>)</w:t>
      </w:r>
    </w:p>
    <w:p w14:paraId="048C7F45" w14:textId="77777777" w:rsidR="00B51015" w:rsidRPr="00DA0E31" w:rsidRDefault="00B51015" w:rsidP="00B51015">
      <w:pPr>
        <w:pStyle w:val="EW"/>
        <w:rPr>
          <w:b/>
          <w:bCs/>
        </w:rPr>
      </w:pPr>
      <w:r w:rsidRPr="00DA0E31">
        <w:rPr>
          <w:b/>
          <w:bCs/>
        </w:rPr>
        <w:t>Private Call Key (PCK)</w:t>
      </w:r>
    </w:p>
    <w:p w14:paraId="1CFB21DB" w14:textId="77777777" w:rsidR="00B51015" w:rsidRPr="00DA0E31" w:rsidRDefault="00B51015" w:rsidP="00B51015">
      <w:pPr>
        <w:pStyle w:val="EW"/>
        <w:rPr>
          <w:b/>
          <w:bCs/>
        </w:rPr>
      </w:pPr>
      <w:r w:rsidRPr="00DA0E31">
        <w:rPr>
          <w:b/>
          <w:bCs/>
        </w:rPr>
        <w:t>Private Call Key Identifier (PCK-ID)</w:t>
      </w:r>
    </w:p>
    <w:p w14:paraId="694E9357" w14:textId="77777777" w:rsidR="00B51015" w:rsidRPr="00DA0E31" w:rsidRDefault="00B51015" w:rsidP="00B51015">
      <w:pPr>
        <w:pStyle w:val="EW"/>
        <w:rPr>
          <w:b/>
          <w:bCs/>
        </w:rPr>
      </w:pPr>
      <w:r w:rsidRPr="00DA0E31">
        <w:rPr>
          <w:b/>
          <w:bCs/>
        </w:rPr>
        <w:t>Signalling Protection Key (SPK)</w:t>
      </w:r>
    </w:p>
    <w:p w14:paraId="06776712" w14:textId="77777777" w:rsidR="00C0770C" w:rsidRPr="004911C7" w:rsidRDefault="00B51015" w:rsidP="00C0770C">
      <w:pPr>
        <w:pStyle w:val="EW"/>
        <w:rPr>
          <w:b/>
          <w:bCs/>
        </w:rPr>
      </w:pPr>
      <w:r w:rsidRPr="00B51015">
        <w:rPr>
          <w:b/>
        </w:rPr>
        <w:t>Signalling Protection Key Identifier (SPK-ID)</w:t>
      </w:r>
    </w:p>
    <w:p w14:paraId="2DB9D7AF" w14:textId="77777777" w:rsidR="00C0770C" w:rsidRDefault="00C0770C" w:rsidP="00C0770C">
      <w:pPr>
        <w:pStyle w:val="EW"/>
        <w:rPr>
          <w:b/>
          <w:bCs/>
        </w:rPr>
      </w:pPr>
      <w:r w:rsidRPr="00DA0E31">
        <w:rPr>
          <w:b/>
          <w:bCs/>
        </w:rPr>
        <w:t xml:space="preserve">MBMS </w:t>
      </w:r>
      <w:proofErr w:type="spellStart"/>
      <w:r w:rsidRPr="00DA0E31">
        <w:rPr>
          <w:b/>
          <w:bCs/>
        </w:rPr>
        <w:t>SubChannel</w:t>
      </w:r>
      <w:proofErr w:type="spellEnd"/>
      <w:r w:rsidRPr="00DA0E31">
        <w:rPr>
          <w:b/>
          <w:bCs/>
        </w:rPr>
        <w:t xml:space="preserve"> Control Key (MSCCK)</w:t>
      </w:r>
    </w:p>
    <w:p w14:paraId="4D942C9D" w14:textId="77777777" w:rsidR="00B51015" w:rsidRPr="00C0770C" w:rsidRDefault="00C0770C" w:rsidP="00B51015">
      <w:pPr>
        <w:pStyle w:val="EX"/>
        <w:rPr>
          <w:b/>
          <w:bCs/>
          <w:lang w:val="en-GB"/>
        </w:rPr>
      </w:pPr>
      <w:r w:rsidRPr="00652DC4">
        <w:rPr>
          <w:b/>
          <w:bCs/>
        </w:rPr>
        <w:t xml:space="preserve">MBMS </w:t>
      </w:r>
      <w:proofErr w:type="spellStart"/>
      <w:r w:rsidRPr="00652DC4">
        <w:rPr>
          <w:b/>
          <w:bCs/>
        </w:rPr>
        <w:t>SubChannel</w:t>
      </w:r>
      <w:proofErr w:type="spellEnd"/>
      <w:r w:rsidRPr="00652DC4">
        <w:rPr>
          <w:b/>
          <w:bCs/>
        </w:rPr>
        <w:t xml:space="preserve"> Control Key Identifier (MSCCK-ID)</w:t>
      </w:r>
    </w:p>
    <w:p w14:paraId="48806D49"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01ED52BB" w14:textId="77777777" w:rsidR="00B51015" w:rsidRPr="00DA0E31" w:rsidRDefault="00B51015" w:rsidP="00B51015">
      <w:pPr>
        <w:pStyle w:val="EW"/>
        <w:rPr>
          <w:b/>
          <w:bCs/>
        </w:rPr>
      </w:pPr>
      <w:r w:rsidRPr="00DA0E31">
        <w:rPr>
          <w:b/>
          <w:bCs/>
        </w:rPr>
        <w:lastRenderedPageBreak/>
        <w:t>SRTP master key (SRTP-MK)</w:t>
      </w:r>
    </w:p>
    <w:p w14:paraId="088B6ECF" w14:textId="77777777" w:rsidR="00B51015" w:rsidRPr="00DA0E31" w:rsidRDefault="00B51015" w:rsidP="00B51015">
      <w:pPr>
        <w:pStyle w:val="EW"/>
        <w:rPr>
          <w:b/>
          <w:bCs/>
        </w:rPr>
      </w:pPr>
      <w:r w:rsidRPr="00DA0E31">
        <w:rPr>
          <w:b/>
          <w:bCs/>
        </w:rPr>
        <w:t>SRTP master key identifier (SRTP-MKI)</w:t>
      </w:r>
    </w:p>
    <w:p w14:paraId="6826A862" w14:textId="77777777" w:rsidR="00080512" w:rsidRPr="00B51015" w:rsidRDefault="00B51015" w:rsidP="00B51015">
      <w:pPr>
        <w:pStyle w:val="EX"/>
        <w:rPr>
          <w:b/>
        </w:rPr>
      </w:pPr>
      <w:r w:rsidRPr="00B51015">
        <w:rPr>
          <w:b/>
        </w:rPr>
        <w:t>SRTP master salt (SRTP-MS)</w:t>
      </w:r>
    </w:p>
    <w:p w14:paraId="2E169661" w14:textId="77777777" w:rsidR="00080512" w:rsidRPr="00A5463E" w:rsidRDefault="00080512">
      <w:pPr>
        <w:pStyle w:val="Heading2"/>
      </w:pPr>
      <w:bookmarkStart w:id="30" w:name="_Toc11343563"/>
      <w:bookmarkStart w:id="31" w:name="_Toc45215519"/>
      <w:bookmarkStart w:id="32" w:name="_Toc51945285"/>
      <w:bookmarkStart w:id="33" w:name="_Toc99172619"/>
      <w:r w:rsidRPr="00A5463E">
        <w:t>3.2</w:t>
      </w:r>
      <w:r w:rsidRPr="00A5463E">
        <w:tab/>
        <w:t>Symbols</w:t>
      </w:r>
      <w:bookmarkEnd w:id="30"/>
      <w:bookmarkEnd w:id="31"/>
      <w:bookmarkEnd w:id="32"/>
      <w:bookmarkEnd w:id="33"/>
    </w:p>
    <w:p w14:paraId="3393C92D" w14:textId="77777777" w:rsidR="00080512" w:rsidRPr="00A5463E" w:rsidRDefault="00080512">
      <w:pPr>
        <w:pStyle w:val="Heading2"/>
      </w:pPr>
      <w:bookmarkStart w:id="34" w:name="_Toc11343564"/>
      <w:bookmarkStart w:id="35" w:name="_Toc45215520"/>
      <w:bookmarkStart w:id="36" w:name="_Toc51945286"/>
      <w:bookmarkStart w:id="37" w:name="_Toc99172620"/>
      <w:r w:rsidRPr="00A5463E">
        <w:t>3.3</w:t>
      </w:r>
      <w:r w:rsidRPr="00A5463E">
        <w:tab/>
        <w:t>Abbreviations</w:t>
      </w:r>
      <w:bookmarkEnd w:id="34"/>
      <w:bookmarkEnd w:id="35"/>
      <w:bookmarkEnd w:id="36"/>
      <w:bookmarkEnd w:id="37"/>
    </w:p>
    <w:p w14:paraId="47999731"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6A4A1674" w14:textId="77777777" w:rsidR="00B51015" w:rsidRPr="007013A5" w:rsidRDefault="00B51015" w:rsidP="00B51015">
      <w:pPr>
        <w:pStyle w:val="EW"/>
      </w:pPr>
      <w:r w:rsidRPr="00ED39ED">
        <w:t>AS</w:t>
      </w:r>
      <w:r w:rsidRPr="00ED39ED">
        <w:tab/>
        <w:t>Application Server</w:t>
      </w:r>
    </w:p>
    <w:p w14:paraId="374C504F" w14:textId="77777777" w:rsidR="00B51015" w:rsidRPr="000B4518" w:rsidRDefault="00B51015" w:rsidP="00B51015">
      <w:pPr>
        <w:pStyle w:val="EW"/>
        <w:keepLines w:val="0"/>
      </w:pPr>
      <w:r w:rsidRPr="000B4518">
        <w:t>D2D</w:t>
      </w:r>
      <w:r w:rsidRPr="000B4518">
        <w:tab/>
        <w:t>Device to Device</w:t>
      </w:r>
    </w:p>
    <w:p w14:paraId="05B1BD52" w14:textId="77777777" w:rsidR="00B51015" w:rsidRPr="000B4518" w:rsidRDefault="00B51015" w:rsidP="00B51015">
      <w:pPr>
        <w:pStyle w:val="EW"/>
        <w:keepLines w:val="0"/>
      </w:pPr>
      <w:r w:rsidRPr="000B4518">
        <w:t>DL</w:t>
      </w:r>
      <w:r w:rsidRPr="000B4518">
        <w:tab/>
        <w:t>Downlink</w:t>
      </w:r>
    </w:p>
    <w:p w14:paraId="0EB8A55E" w14:textId="77777777" w:rsidR="00B51015" w:rsidRPr="000B4518" w:rsidRDefault="00B51015" w:rsidP="00B51015">
      <w:pPr>
        <w:pStyle w:val="EW"/>
        <w:keepLines w:val="0"/>
      </w:pPr>
      <w:r w:rsidRPr="000B4518">
        <w:t>GCS AS</w:t>
      </w:r>
      <w:r w:rsidRPr="000B4518">
        <w:tab/>
        <w:t>Group Communication Service Application Server</w:t>
      </w:r>
    </w:p>
    <w:p w14:paraId="5CACD1ED" w14:textId="77777777" w:rsidR="00B51015" w:rsidRPr="007013A5" w:rsidRDefault="00B51015" w:rsidP="00B51015">
      <w:pPr>
        <w:pStyle w:val="EW"/>
      </w:pPr>
      <w:r w:rsidRPr="00ED39ED">
        <w:t>GMK</w:t>
      </w:r>
      <w:r w:rsidRPr="00ED39ED">
        <w:tab/>
        <w:t xml:space="preserve">Group Management Key </w:t>
      </w:r>
    </w:p>
    <w:p w14:paraId="6CFE5593" w14:textId="77777777" w:rsidR="00B51015" w:rsidRPr="007013A5" w:rsidRDefault="00B51015" w:rsidP="00B51015">
      <w:pPr>
        <w:pStyle w:val="EW"/>
      </w:pPr>
      <w:r w:rsidRPr="007013A5">
        <w:t>GMS</w:t>
      </w:r>
      <w:r w:rsidRPr="007013A5">
        <w:tab/>
        <w:t>Group Management Server</w:t>
      </w:r>
    </w:p>
    <w:p w14:paraId="7425D87E" w14:textId="77777777" w:rsidR="00B51015" w:rsidRPr="007013A5" w:rsidRDefault="00B51015" w:rsidP="00B51015">
      <w:pPr>
        <w:pStyle w:val="EW"/>
      </w:pPr>
      <w:r w:rsidRPr="007013A5">
        <w:t>GUK-ID</w:t>
      </w:r>
      <w:r w:rsidRPr="007013A5">
        <w:tab/>
        <w:t xml:space="preserve">Group User Key Identifier </w:t>
      </w:r>
    </w:p>
    <w:p w14:paraId="6AEF4FC9" w14:textId="77777777" w:rsidR="00B51015" w:rsidRPr="007013A5" w:rsidRDefault="00B51015" w:rsidP="00B51015">
      <w:pPr>
        <w:pStyle w:val="EW"/>
      </w:pPr>
      <w:r w:rsidRPr="007013A5">
        <w:t>IP</w:t>
      </w:r>
      <w:r w:rsidRPr="007013A5">
        <w:tab/>
        <w:t>Internet Protocol</w:t>
      </w:r>
    </w:p>
    <w:p w14:paraId="79D4AF27" w14:textId="77777777" w:rsidR="00B51015" w:rsidRPr="007013A5" w:rsidRDefault="00B51015" w:rsidP="00B51015">
      <w:pPr>
        <w:pStyle w:val="EW"/>
      </w:pPr>
      <w:r w:rsidRPr="007013A5">
        <w:t>MBMS</w:t>
      </w:r>
      <w:r w:rsidRPr="007013A5">
        <w:tab/>
        <w:t>Multimedia Broadcast and Multicast Service</w:t>
      </w:r>
    </w:p>
    <w:p w14:paraId="6F5062FA"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9F1FBBD" w14:textId="77777777" w:rsidR="00B51015" w:rsidRPr="007013A5" w:rsidRDefault="00B51015" w:rsidP="00B51015">
      <w:pPr>
        <w:pStyle w:val="EW"/>
      </w:pPr>
      <w:r w:rsidRPr="007013A5">
        <w:t>MKI</w:t>
      </w:r>
      <w:r w:rsidRPr="007013A5">
        <w:tab/>
        <w:t>Master Key Identifier</w:t>
      </w:r>
    </w:p>
    <w:p w14:paraId="535389A7" w14:textId="77777777" w:rsidR="00B51015" w:rsidRPr="007013A5" w:rsidRDefault="00B51015" w:rsidP="00B51015">
      <w:pPr>
        <w:pStyle w:val="EW"/>
      </w:pPr>
      <w:r w:rsidRPr="007013A5">
        <w:t>PCK</w:t>
      </w:r>
      <w:r w:rsidRPr="007013A5">
        <w:tab/>
        <w:t xml:space="preserve">Private Call Key </w:t>
      </w:r>
    </w:p>
    <w:p w14:paraId="46D4BF95" w14:textId="77777777" w:rsidR="00B51015" w:rsidRPr="007013A5" w:rsidRDefault="00B51015" w:rsidP="00B51015">
      <w:pPr>
        <w:pStyle w:val="EW"/>
      </w:pPr>
      <w:r w:rsidRPr="007013A5">
        <w:t>PCK-ID</w:t>
      </w:r>
      <w:r w:rsidRPr="007013A5">
        <w:tab/>
        <w:t>Private Call Identifier</w:t>
      </w:r>
    </w:p>
    <w:p w14:paraId="6AC690E4" w14:textId="77777777" w:rsidR="00B51015" w:rsidRPr="007013A5" w:rsidRDefault="00B51015" w:rsidP="00B51015">
      <w:pPr>
        <w:pStyle w:val="EW"/>
      </w:pPr>
      <w:r w:rsidRPr="007013A5">
        <w:t>RFC</w:t>
      </w:r>
      <w:r w:rsidRPr="007013A5">
        <w:tab/>
        <w:t>Request For Comment</w:t>
      </w:r>
    </w:p>
    <w:p w14:paraId="5EB16BE5" w14:textId="77777777" w:rsidR="00B51015" w:rsidRPr="007013A5" w:rsidRDefault="00B51015" w:rsidP="00B51015">
      <w:pPr>
        <w:pStyle w:val="EW"/>
      </w:pPr>
      <w:r w:rsidRPr="007013A5">
        <w:t>RTCP</w:t>
      </w:r>
      <w:r w:rsidRPr="007013A5">
        <w:tab/>
        <w:t>RTP Control Protocol</w:t>
      </w:r>
    </w:p>
    <w:p w14:paraId="57850DC7" w14:textId="77777777" w:rsidR="00B51015" w:rsidRPr="007013A5" w:rsidRDefault="00B51015" w:rsidP="00B51015">
      <w:pPr>
        <w:pStyle w:val="EW"/>
      </w:pPr>
      <w:r w:rsidRPr="007013A5">
        <w:t>RTP</w:t>
      </w:r>
      <w:r w:rsidRPr="007013A5">
        <w:tab/>
        <w:t>Real-time Transport Protocol</w:t>
      </w:r>
    </w:p>
    <w:p w14:paraId="266E601D" w14:textId="77777777" w:rsidR="00B51015" w:rsidRPr="007013A5" w:rsidRDefault="00B51015" w:rsidP="00B51015">
      <w:pPr>
        <w:pStyle w:val="EW"/>
      </w:pPr>
      <w:r w:rsidRPr="007013A5">
        <w:t>SRTCP</w:t>
      </w:r>
      <w:r w:rsidRPr="007013A5">
        <w:tab/>
        <w:t>Secure RTCP</w:t>
      </w:r>
    </w:p>
    <w:p w14:paraId="736A03AF" w14:textId="77777777" w:rsidR="00B51015" w:rsidRPr="007013A5" w:rsidRDefault="00B51015" w:rsidP="00B51015">
      <w:pPr>
        <w:pStyle w:val="EW"/>
      </w:pPr>
      <w:r w:rsidRPr="007013A5">
        <w:t>SRTP</w:t>
      </w:r>
      <w:r w:rsidRPr="007013A5">
        <w:tab/>
        <w:t>Secure RTP</w:t>
      </w:r>
    </w:p>
    <w:p w14:paraId="451C57E5" w14:textId="77777777" w:rsidR="00B51015" w:rsidRPr="007013A5" w:rsidRDefault="00B51015" w:rsidP="00B51015">
      <w:pPr>
        <w:pStyle w:val="EW"/>
      </w:pPr>
      <w:r w:rsidRPr="007013A5">
        <w:t>SSRC</w:t>
      </w:r>
      <w:r w:rsidRPr="007013A5">
        <w:tab/>
        <w:t>Synchronization SouRCe</w:t>
      </w:r>
    </w:p>
    <w:p w14:paraId="6B64C7D4" w14:textId="77777777" w:rsidR="00B51015" w:rsidRPr="007013A5" w:rsidRDefault="00B51015" w:rsidP="00B51015">
      <w:pPr>
        <w:pStyle w:val="EW"/>
      </w:pPr>
      <w:r w:rsidRPr="007013A5">
        <w:t>TEK</w:t>
      </w:r>
      <w:r w:rsidRPr="007013A5">
        <w:tab/>
        <w:t>Traffic-Encrypting Key</w:t>
      </w:r>
    </w:p>
    <w:p w14:paraId="1452EF7A" w14:textId="77777777" w:rsidR="00B51015" w:rsidRPr="007013A5" w:rsidRDefault="00B51015" w:rsidP="00B51015">
      <w:pPr>
        <w:pStyle w:val="EW"/>
      </w:pPr>
      <w:r w:rsidRPr="007013A5">
        <w:t>TMGI</w:t>
      </w:r>
      <w:r w:rsidRPr="007013A5">
        <w:tab/>
        <w:t>Temporary Mobile Group Identity</w:t>
      </w:r>
    </w:p>
    <w:p w14:paraId="4CB9DEAE" w14:textId="77777777" w:rsidR="00B51015" w:rsidRPr="007013A5" w:rsidRDefault="00B51015" w:rsidP="00B51015">
      <w:pPr>
        <w:pStyle w:val="EW"/>
      </w:pPr>
      <w:r w:rsidRPr="007013A5">
        <w:t>UE</w:t>
      </w:r>
      <w:r w:rsidRPr="007013A5">
        <w:tab/>
        <w:t>User Equipment</w:t>
      </w:r>
    </w:p>
    <w:p w14:paraId="11A09E5E" w14:textId="77777777" w:rsidR="00080512" w:rsidRPr="00A5463E" w:rsidRDefault="00080512">
      <w:pPr>
        <w:pStyle w:val="Heading1"/>
      </w:pPr>
      <w:bookmarkStart w:id="38" w:name="_Toc11343565"/>
      <w:bookmarkStart w:id="39" w:name="_Toc45215521"/>
      <w:bookmarkStart w:id="40" w:name="_Toc51945287"/>
      <w:bookmarkStart w:id="41" w:name="_Toc99172621"/>
      <w:r w:rsidRPr="00A5463E">
        <w:t>4</w:t>
      </w:r>
      <w:r w:rsidRPr="00A5463E">
        <w:tab/>
      </w:r>
      <w:r w:rsidR="006410C0" w:rsidRPr="00A5463E">
        <w:t>General</w:t>
      </w:r>
      <w:bookmarkEnd w:id="38"/>
      <w:bookmarkEnd w:id="39"/>
      <w:bookmarkEnd w:id="40"/>
      <w:bookmarkEnd w:id="41"/>
    </w:p>
    <w:p w14:paraId="59E837DD" w14:textId="77777777" w:rsidR="00080512" w:rsidRPr="00A5463E" w:rsidRDefault="00080512">
      <w:pPr>
        <w:pStyle w:val="Heading2"/>
      </w:pPr>
      <w:bookmarkStart w:id="42" w:name="_Toc11343566"/>
      <w:bookmarkStart w:id="43" w:name="_Toc45215522"/>
      <w:bookmarkStart w:id="44" w:name="_Toc51945288"/>
      <w:bookmarkStart w:id="45" w:name="_Toc99172622"/>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3CB41092" w14:textId="77777777" w:rsidR="00D01278" w:rsidRPr="00CA57A2" w:rsidRDefault="00D01278" w:rsidP="00D01278">
      <w:pPr>
        <w:pStyle w:val="Heading3"/>
      </w:pPr>
      <w:bookmarkStart w:id="46" w:name="_Toc11343567"/>
      <w:bookmarkStart w:id="47" w:name="_Toc45215523"/>
      <w:bookmarkStart w:id="48" w:name="_Toc51945289"/>
      <w:bookmarkStart w:id="49" w:name="_Toc99172623"/>
      <w:r w:rsidRPr="00CA57A2">
        <w:t>4.1.1</w:t>
      </w:r>
      <w:r w:rsidRPr="00CA57A2">
        <w:tab/>
      </w:r>
      <w:r>
        <w:t xml:space="preserve">Transmission </w:t>
      </w:r>
      <w:r w:rsidRPr="00CA57A2">
        <w:t>Control</w:t>
      </w:r>
      <w:bookmarkEnd w:id="46"/>
      <w:bookmarkEnd w:id="47"/>
      <w:bookmarkEnd w:id="48"/>
      <w:bookmarkEnd w:id="49"/>
    </w:p>
    <w:p w14:paraId="62EC9178" w14:textId="77777777" w:rsidR="00D01278" w:rsidRPr="00CA57A2" w:rsidRDefault="00D01278" w:rsidP="00D01278">
      <w:pPr>
        <w:pStyle w:val="Heading4"/>
      </w:pPr>
      <w:bookmarkStart w:id="50" w:name="_Toc11343568"/>
      <w:bookmarkStart w:id="51" w:name="_Toc45215524"/>
      <w:bookmarkStart w:id="52" w:name="_Toc51945290"/>
      <w:bookmarkStart w:id="53" w:name="_Toc99172624"/>
      <w:r w:rsidRPr="00CA57A2">
        <w:t>4.1.1.1</w:t>
      </w:r>
      <w:r w:rsidRPr="00CA57A2">
        <w:tab/>
        <w:t>General</w:t>
      </w:r>
      <w:bookmarkEnd w:id="50"/>
      <w:bookmarkEnd w:id="51"/>
      <w:bookmarkEnd w:id="52"/>
      <w:bookmarkEnd w:id="53"/>
    </w:p>
    <w:p w14:paraId="2895A008"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F291AEA" w14:textId="28344073" w:rsidR="00D01278" w:rsidRPr="00CA57A2" w:rsidRDefault="00D01278" w:rsidP="00D01278">
      <w:r>
        <w:t>Transmission</w:t>
      </w:r>
      <w:r w:rsidRPr="00CA57A2">
        <w:t xml:space="preserve"> control actions in on-network are described in </w:t>
      </w:r>
      <w:r w:rsidR="008C5982">
        <w:t>clause</w:t>
      </w:r>
      <w:r w:rsidRPr="00CA57A2">
        <w:t> 4.1.1.2. The differences for off-network</w:t>
      </w:r>
      <w:r>
        <w:t xml:space="preserve"> transmission</w:t>
      </w:r>
      <w:r w:rsidRPr="00CA57A2">
        <w:t xml:space="preserve"> control are described in </w:t>
      </w:r>
      <w:r w:rsidR="008C5982">
        <w:t>clause</w:t>
      </w:r>
      <w:r w:rsidRPr="00CA57A2">
        <w:t> 4.1.1.3.</w:t>
      </w:r>
    </w:p>
    <w:p w14:paraId="36FA4BD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3B3C3FDD" w14:textId="77777777" w:rsidR="00D01278" w:rsidRPr="00CA57A2" w:rsidRDefault="00D01278" w:rsidP="00D01278">
      <w:pPr>
        <w:pStyle w:val="Heading4"/>
      </w:pPr>
      <w:bookmarkStart w:id="54" w:name="_Toc11343569"/>
      <w:bookmarkStart w:id="55" w:name="_Toc45215525"/>
      <w:bookmarkStart w:id="56" w:name="_Toc51945291"/>
      <w:bookmarkStart w:id="57" w:name="_Toc99172625"/>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116AC313" w14:textId="77777777" w:rsidR="00D01278" w:rsidRPr="00CA57A2" w:rsidRDefault="00D01278" w:rsidP="00D01278">
      <w:r w:rsidRPr="00CA57A2">
        <w:t xml:space="preserve">At any point in time a group member can request permission to </w:t>
      </w:r>
      <w:r>
        <w:t>transmit</w:t>
      </w:r>
      <w:r w:rsidRPr="00CA57A2">
        <w:t>.</w:t>
      </w:r>
    </w:p>
    <w:p w14:paraId="47CA75CF"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3D167219"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2123F224"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7B0D065F"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DBA6CAA"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33E77CDE"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52AE1296"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7B0BD855"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0773EE6"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 xml:space="preserve">does not want to receive the video transmission </w:t>
      </w:r>
      <w:proofErr w:type="spellStart"/>
      <w:r>
        <w:t>any more</w:t>
      </w:r>
      <w:proofErr w:type="spellEnd"/>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49B4C782"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3756AAC8"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12E28B5B"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808ED97" w14:textId="77777777" w:rsidR="00D01278" w:rsidRPr="00CA57A2" w:rsidRDefault="00D01278" w:rsidP="00D01278">
      <w:r w:rsidRPr="00CA57A2">
        <w:t>If queueing is used the ordering in the queue is affected by the priority of the users in the queue.</w:t>
      </w:r>
    </w:p>
    <w:p w14:paraId="298F70EE"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EEC2157"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43C8005D"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AC2D011" w14:textId="77777777" w:rsidR="00D01278" w:rsidRPr="00CA57A2" w:rsidRDefault="00D01278" w:rsidP="00D01278">
      <w:r w:rsidRPr="00CA57A2">
        <w:t>The call can be released after a long silence period.</w:t>
      </w:r>
    </w:p>
    <w:p w14:paraId="4EB505AD" w14:textId="77777777" w:rsidR="00D01278" w:rsidRPr="00CA57A2" w:rsidRDefault="00D01278" w:rsidP="00D01278">
      <w:pPr>
        <w:pStyle w:val="Heading4"/>
      </w:pPr>
      <w:bookmarkStart w:id="58" w:name="_Toc11343570"/>
      <w:bookmarkStart w:id="59" w:name="_Toc45215526"/>
      <w:bookmarkStart w:id="60" w:name="_Toc51945292"/>
      <w:bookmarkStart w:id="61" w:name="_Toc99172626"/>
      <w:r w:rsidRPr="00CA57A2">
        <w:t>4.1.1.3</w:t>
      </w:r>
      <w:r w:rsidRPr="00CA57A2">
        <w:tab/>
        <w:t>Off-network</w:t>
      </w:r>
      <w:r>
        <w:t xml:space="preserve"> transmission</w:t>
      </w:r>
      <w:r w:rsidRPr="00CA57A2">
        <w:t xml:space="preserve"> control</w:t>
      </w:r>
      <w:bookmarkEnd w:id="58"/>
      <w:bookmarkEnd w:id="59"/>
      <w:bookmarkEnd w:id="60"/>
      <w:bookmarkEnd w:id="61"/>
    </w:p>
    <w:p w14:paraId="11A78E19" w14:textId="4FDE06ED" w:rsidR="00D01278" w:rsidRPr="00CA57A2" w:rsidRDefault="00D01278" w:rsidP="00D01278">
      <w:r w:rsidRPr="00CA57A2">
        <w:t xml:space="preserve">This </w:t>
      </w:r>
      <w:r w:rsidR="008C5982">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64031D29"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6682A40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3CDC9816"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75C34627" w14:textId="77777777" w:rsidR="00D01278" w:rsidRPr="00CA57A2" w:rsidRDefault="00D01278" w:rsidP="00D01278">
      <w:r w:rsidRPr="00CA57A2">
        <w:t>In off-network, the</w:t>
      </w:r>
      <w:r>
        <w:t xml:space="preserve"> Transmission</w:t>
      </w:r>
      <w:r w:rsidRPr="00CA57A2">
        <w:t xml:space="preserve"> Idle message is not used.</w:t>
      </w:r>
    </w:p>
    <w:p w14:paraId="5F672EEB"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147FC4D1" w14:textId="77777777" w:rsidR="00D01278" w:rsidRPr="00CA57A2" w:rsidRDefault="00D01278" w:rsidP="00D01278">
      <w:pPr>
        <w:pStyle w:val="Heading4"/>
      </w:pPr>
      <w:bookmarkStart w:id="62" w:name="_Toc11343571"/>
      <w:bookmarkStart w:id="63" w:name="_Toc45215527"/>
      <w:bookmarkStart w:id="64" w:name="_Toc51945293"/>
      <w:bookmarkStart w:id="65" w:name="_Toc99172627"/>
      <w:r w:rsidRPr="00CA57A2">
        <w:lastRenderedPageBreak/>
        <w:t>4.1.1.4</w:t>
      </w:r>
      <w:r w:rsidRPr="00CA57A2">
        <w:tab/>
        <w:t>Determine on-network effective priority</w:t>
      </w:r>
      <w:bookmarkEnd w:id="62"/>
      <w:bookmarkEnd w:id="63"/>
      <w:bookmarkEnd w:id="64"/>
      <w:bookmarkEnd w:id="65"/>
    </w:p>
    <w:p w14:paraId="04AE386E"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2AB797C6"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046492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371BFFB"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3DDEACFE"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229F5794"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EF914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62A5E3D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231AD5"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0AC921CB"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1221600"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3B2F31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332575B4" w14:textId="77777777" w:rsidR="00D01278" w:rsidRDefault="00D01278" w:rsidP="00D01278">
      <w:pPr>
        <w:pStyle w:val="B1"/>
      </w:pPr>
      <w:r w:rsidRPr="00CA57A2">
        <w:t>4.</w:t>
      </w:r>
      <w:r w:rsidRPr="00CA57A2">
        <w:tab/>
        <w:t>not-pre-emptive and rejected, if queueing was not negotiated.</w:t>
      </w:r>
    </w:p>
    <w:p w14:paraId="3F215009"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7C08345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1CD1452"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3916D7A"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4D219312"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1C140AC2"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47ED798F"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C5D4EE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983C3" w14:textId="77777777" w:rsidR="00D01278" w:rsidRPr="00CA57A2" w:rsidRDefault="00D01278" w:rsidP="00D01278">
      <w:pPr>
        <w:pStyle w:val="Heading4"/>
        <w:rPr>
          <w:lang w:val="en-IN"/>
        </w:rPr>
      </w:pPr>
      <w:bookmarkStart w:id="66" w:name="_Toc11343572"/>
      <w:bookmarkStart w:id="67" w:name="_Toc45215528"/>
      <w:bookmarkStart w:id="68" w:name="_Toc51945294"/>
      <w:bookmarkStart w:id="69" w:name="_Toc99172628"/>
      <w:r w:rsidRPr="00CA57A2">
        <w:rPr>
          <w:lang w:val="en-IN"/>
        </w:rPr>
        <w:t>4.1.1.5</w:t>
      </w:r>
      <w:r w:rsidRPr="00CA57A2">
        <w:rPr>
          <w:lang w:val="en-IN"/>
        </w:rPr>
        <w:tab/>
        <w:t>Determine off-network effective priority</w:t>
      </w:r>
      <w:bookmarkEnd w:id="66"/>
      <w:bookmarkEnd w:id="67"/>
      <w:bookmarkEnd w:id="68"/>
      <w:bookmarkEnd w:id="69"/>
    </w:p>
    <w:p w14:paraId="5C308304"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4C1F0C9D"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5E33CCE8" w14:textId="77777777" w:rsidR="00D01278" w:rsidRPr="00CA57A2" w:rsidRDefault="00D01278" w:rsidP="00D01278">
      <w:pPr>
        <w:pStyle w:val="B1"/>
      </w:pPr>
      <w:r w:rsidRPr="00CA57A2">
        <w:t>2.</w:t>
      </w:r>
      <w:r w:rsidRPr="00CA57A2">
        <w:tab/>
        <w:t>the value of the "/&lt;x&gt;/&lt;x&gt;/Common/</w:t>
      </w:r>
      <w:proofErr w:type="spellStart"/>
      <w:r>
        <w:t>MCVideo</w:t>
      </w:r>
      <w:r w:rsidRPr="00CA57A2">
        <w:t>GroupMemberList</w:t>
      </w:r>
      <w:proofErr w:type="spellEnd"/>
      <w:r w:rsidRPr="00CA57A2">
        <w:t>/&lt;x&gt;/</w:t>
      </w:r>
      <w:proofErr w:type="spellStart"/>
      <w:r w:rsidRPr="00CA57A2">
        <w:t>UserPriority</w:t>
      </w:r>
      <w:proofErr w:type="spellEnd"/>
      <w:r w:rsidRPr="00CA57A2">
        <w:t>"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0448D360" w14:textId="77777777" w:rsidR="00D01278" w:rsidRPr="00CA57A2" w:rsidRDefault="00D01278" w:rsidP="00D01278">
      <w:pPr>
        <w:pStyle w:val="B1"/>
      </w:pPr>
      <w:r w:rsidRPr="00CA57A2">
        <w:lastRenderedPageBreak/>
        <w:t>3.</w:t>
      </w:r>
      <w:r w:rsidRPr="00CA57A2">
        <w:tab/>
        <w:t>the value of the "/&lt;x&gt;/</w:t>
      </w:r>
      <w:proofErr w:type="spellStart"/>
      <w:r w:rsidRPr="00CA57A2">
        <w:t>OffNetwork</w:t>
      </w:r>
      <w:proofErr w:type="spellEnd"/>
      <w:r w:rsidRPr="00CA57A2">
        <w:t>/</w:t>
      </w:r>
      <w:proofErr w:type="spellStart"/>
      <w:r w:rsidRPr="00CA57A2">
        <w:t>NumLevelHierarchy</w:t>
      </w:r>
      <w:proofErr w:type="spellEnd"/>
      <w:r w:rsidRPr="00CA57A2">
        <w:t xml:space="preserve">"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8E1BD59"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729F75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7003AAAF" w14:textId="417F9CCF" w:rsidR="00D01278" w:rsidRPr="00CA57A2" w:rsidRDefault="00D01278" w:rsidP="00D01278">
      <w:r w:rsidRPr="00CA57A2">
        <w:t xml:space="preserve">Using the policy as described in </w:t>
      </w:r>
      <w:r w:rsidR="008C5982">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57B7FE1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489BEF1B"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"true"; or</w:t>
      </w:r>
    </w:p>
    <w:p w14:paraId="2130B979"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"false".</w:t>
      </w:r>
    </w:p>
    <w:p w14:paraId="6548288D" w14:textId="77777777" w:rsidR="00C0770C" w:rsidRPr="000B4518" w:rsidRDefault="00F0464A" w:rsidP="00C0770C">
      <w:pPr>
        <w:pStyle w:val="Heading3"/>
      </w:pPr>
      <w:bookmarkStart w:id="70" w:name="_Toc11343573"/>
      <w:bookmarkStart w:id="71" w:name="_Toc45215529"/>
      <w:bookmarkStart w:id="72" w:name="_Toc51945295"/>
      <w:bookmarkStart w:id="73" w:name="_Toc99172629"/>
      <w:r>
        <w:t>4.1.2</w:t>
      </w:r>
      <w:r w:rsidR="00C0770C" w:rsidRPr="000B4518">
        <w:tab/>
        <w:t>MBMS subchannel control</w:t>
      </w:r>
      <w:bookmarkEnd w:id="70"/>
      <w:bookmarkEnd w:id="71"/>
      <w:bookmarkEnd w:id="72"/>
      <w:bookmarkEnd w:id="73"/>
    </w:p>
    <w:p w14:paraId="1C48A202" w14:textId="77777777" w:rsidR="00C0770C" w:rsidRPr="000B4518" w:rsidRDefault="00F0464A" w:rsidP="00C0770C">
      <w:pPr>
        <w:pStyle w:val="Heading4"/>
      </w:pPr>
      <w:bookmarkStart w:id="74" w:name="_Toc11343574"/>
      <w:bookmarkStart w:id="75" w:name="_Toc45215530"/>
      <w:bookmarkStart w:id="76" w:name="_Toc51945296"/>
      <w:bookmarkStart w:id="77" w:name="_Toc99172630"/>
      <w:r>
        <w:t>4.1.2</w:t>
      </w:r>
      <w:r w:rsidR="00C0770C" w:rsidRPr="000B4518">
        <w:t>.1</w:t>
      </w:r>
      <w:r w:rsidR="00C0770C" w:rsidRPr="000B4518">
        <w:tab/>
        <w:t>General</w:t>
      </w:r>
      <w:bookmarkEnd w:id="74"/>
      <w:bookmarkEnd w:id="75"/>
      <w:bookmarkEnd w:id="76"/>
      <w:bookmarkEnd w:id="77"/>
    </w:p>
    <w:p w14:paraId="297BF913"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140F1949"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w:t>
      </w:r>
      <w:proofErr w:type="spellStart"/>
      <w:r w:rsidRPr="000B4518">
        <w:t>MCP</w:t>
      </w:r>
      <w:r>
        <w:t>Video</w:t>
      </w:r>
      <w:proofErr w:type="spellEnd"/>
      <w:r w:rsidRPr="000B4518">
        <w:t xml:space="preserve"> client to listen (decode/demodulate) this MBMS bearer. The activation of an MBMS bearer and the announcement of the TMGI create a pool of MBMS subchannel resources without any association to a group or other purposes.</w:t>
      </w:r>
    </w:p>
    <w:p w14:paraId="2249AEA8" w14:textId="77777777" w:rsidR="00C0770C" w:rsidRPr="000B4518" w:rsidRDefault="00C0770C" w:rsidP="00C0770C">
      <w:r w:rsidRPr="000B4518">
        <w:t xml:space="preserve">The criteria for a participating </w:t>
      </w:r>
      <w:proofErr w:type="spellStart"/>
      <w:r w:rsidRPr="000B4518">
        <w:t>MCP</w:t>
      </w:r>
      <w:r>
        <w:t>Video</w:t>
      </w:r>
      <w:proofErr w:type="spellEnd"/>
      <w:r w:rsidRPr="000B4518">
        <w:t xml:space="preserve"> function to decide to activate and use an MBMS bearer is implementation dependent.</w:t>
      </w:r>
    </w:p>
    <w:p w14:paraId="7FBE322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3E96FB2D"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12ED4AD" w14:textId="77777777" w:rsidR="00C0770C" w:rsidRPr="000B4518" w:rsidRDefault="00F0464A" w:rsidP="00C0770C">
      <w:pPr>
        <w:pStyle w:val="Heading4"/>
      </w:pPr>
      <w:bookmarkStart w:id="78" w:name="_Toc11343575"/>
      <w:bookmarkStart w:id="79" w:name="_Toc45215531"/>
      <w:bookmarkStart w:id="80" w:name="_Toc51945297"/>
      <w:bookmarkStart w:id="81" w:name="_Toc99172631"/>
      <w:r>
        <w:t>4.1.2</w:t>
      </w:r>
      <w:r w:rsidR="00C0770C" w:rsidRPr="000B4518">
        <w:t>.2</w:t>
      </w:r>
      <w:r w:rsidR="00C0770C" w:rsidRPr="000B4518">
        <w:tab/>
        <w:t xml:space="preserve">Start of a </w:t>
      </w:r>
      <w:r w:rsidR="00C0770C">
        <w:t>MCVideo transmission</w:t>
      </w:r>
      <w:bookmarkEnd w:id="78"/>
      <w:bookmarkEnd w:id="79"/>
      <w:bookmarkEnd w:id="80"/>
      <w:bookmarkEnd w:id="81"/>
    </w:p>
    <w:p w14:paraId="3CA1B6D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22EFD5E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65ED0409" w14:textId="77777777" w:rsidR="00C0770C" w:rsidRPr="000B4518" w:rsidRDefault="00F0464A" w:rsidP="00C0770C">
      <w:pPr>
        <w:pStyle w:val="Heading4"/>
      </w:pPr>
      <w:bookmarkStart w:id="82" w:name="_Toc11343576"/>
      <w:bookmarkStart w:id="83" w:name="_Toc45215532"/>
      <w:bookmarkStart w:id="84" w:name="_Toc51945298"/>
      <w:bookmarkStart w:id="85" w:name="_Toc99172632"/>
      <w:r>
        <w:t>4.1.2</w:t>
      </w:r>
      <w:r w:rsidR="00C0770C" w:rsidRPr="000B4518">
        <w:t>.3</w:t>
      </w:r>
      <w:r w:rsidR="00C0770C" w:rsidRPr="000B4518">
        <w:tab/>
        <w:t xml:space="preserve">During a </w:t>
      </w:r>
      <w:r w:rsidR="00C0770C">
        <w:t>media transmission</w:t>
      </w:r>
      <w:bookmarkEnd w:id="82"/>
      <w:bookmarkEnd w:id="83"/>
      <w:bookmarkEnd w:id="84"/>
      <w:bookmarkEnd w:id="85"/>
    </w:p>
    <w:p w14:paraId="50C0AB4E"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 xml:space="preserve">as long as the transmission is </w:t>
      </w:r>
      <w:proofErr w:type="spellStart"/>
      <w:r>
        <w:t>on going</w:t>
      </w:r>
      <w:proofErr w:type="spellEnd"/>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0A78A79B"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51C297BC" w14:textId="77777777" w:rsidR="00C0770C" w:rsidRPr="000B4518" w:rsidRDefault="00F0464A" w:rsidP="00C0770C">
      <w:pPr>
        <w:pStyle w:val="Heading4"/>
      </w:pPr>
      <w:bookmarkStart w:id="86" w:name="_Toc11343577"/>
      <w:bookmarkStart w:id="87" w:name="_Toc45215533"/>
      <w:bookmarkStart w:id="88" w:name="_Toc51945299"/>
      <w:bookmarkStart w:id="89" w:name="_Toc99172633"/>
      <w:r>
        <w:t>4.1.2</w:t>
      </w:r>
      <w:r w:rsidR="00C0770C" w:rsidRPr="000B4518">
        <w:t>.4</w:t>
      </w:r>
      <w:r w:rsidR="00C0770C" w:rsidRPr="000B4518">
        <w:tab/>
        <w:t xml:space="preserve">Ending the </w:t>
      </w:r>
      <w:r w:rsidR="00C0770C">
        <w:t>transmission</w:t>
      </w:r>
      <w:bookmarkEnd w:id="86"/>
      <w:bookmarkEnd w:id="87"/>
      <w:bookmarkEnd w:id="88"/>
      <w:bookmarkEnd w:id="89"/>
    </w:p>
    <w:p w14:paraId="3143EA8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5881D39"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21D5DCB0" w14:textId="77777777" w:rsidR="009559DD" w:rsidRDefault="009559DD" w:rsidP="009559DD">
      <w:pPr>
        <w:pStyle w:val="Heading4"/>
      </w:pPr>
      <w:bookmarkStart w:id="90" w:name="_Toc11343578"/>
      <w:bookmarkStart w:id="91" w:name="_Toc45215534"/>
      <w:bookmarkStart w:id="92" w:name="_Toc51945300"/>
      <w:bookmarkStart w:id="93" w:name="_Toc99172634"/>
      <w:r>
        <w:t>4.1.2.</w:t>
      </w:r>
      <w:r w:rsidRPr="009559DD">
        <w:rPr>
          <w:lang w:val="en-GB"/>
        </w:rPr>
        <w:t>5</w:t>
      </w:r>
      <w:r>
        <w:tab/>
        <w:t>MBMS bearer announcement over an MBMS bearer</w:t>
      </w:r>
      <w:bookmarkEnd w:id="90"/>
      <w:bookmarkEnd w:id="91"/>
      <w:bookmarkEnd w:id="92"/>
      <w:bookmarkEnd w:id="93"/>
    </w:p>
    <w:p w14:paraId="248022A2"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2BD5A65" w14:textId="77777777" w:rsidR="00D01278" w:rsidRPr="00CA57A2" w:rsidRDefault="00D01278" w:rsidP="009559DD">
      <w:pPr>
        <w:pStyle w:val="Heading2"/>
      </w:pPr>
      <w:bookmarkStart w:id="94" w:name="_Toc11343579"/>
      <w:bookmarkStart w:id="95" w:name="_Toc45215535"/>
      <w:bookmarkStart w:id="96" w:name="_Toc51945301"/>
      <w:bookmarkStart w:id="97" w:name="_Toc99172635"/>
      <w:r w:rsidRPr="00CA57A2">
        <w:t>4.2</w:t>
      </w:r>
      <w:r w:rsidRPr="00CA57A2">
        <w:tab/>
        <w:t>Internal structure of media plane control entities</w:t>
      </w:r>
      <w:bookmarkEnd w:id="94"/>
      <w:bookmarkEnd w:id="95"/>
      <w:bookmarkEnd w:id="96"/>
      <w:bookmarkEnd w:id="97"/>
    </w:p>
    <w:p w14:paraId="1541C1B7" w14:textId="77777777" w:rsidR="00D01278" w:rsidRPr="00CA57A2" w:rsidRDefault="00D01278" w:rsidP="00D01278">
      <w:pPr>
        <w:pStyle w:val="Heading3"/>
      </w:pPr>
      <w:bookmarkStart w:id="98" w:name="_Toc11343580"/>
      <w:bookmarkStart w:id="99" w:name="_Toc45215536"/>
      <w:bookmarkStart w:id="100" w:name="_Toc51945302"/>
      <w:bookmarkStart w:id="101" w:name="_Toc99172636"/>
      <w:r w:rsidRPr="00CA57A2">
        <w:t>4.2.1</w:t>
      </w:r>
      <w:r w:rsidRPr="00CA57A2">
        <w:tab/>
        <w:t>Controlling</w:t>
      </w:r>
      <w:r>
        <w:t xml:space="preserve"> MCVideo</w:t>
      </w:r>
      <w:r w:rsidRPr="00CA57A2">
        <w:t xml:space="preserve"> function</w:t>
      </w:r>
      <w:bookmarkEnd w:id="98"/>
      <w:bookmarkEnd w:id="99"/>
      <w:bookmarkEnd w:id="100"/>
      <w:bookmarkEnd w:id="101"/>
    </w:p>
    <w:p w14:paraId="16B147F9"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2A22E1AB" w14:textId="77777777" w:rsidR="00D01278" w:rsidRDefault="00D01278" w:rsidP="00D01278">
      <w:pPr>
        <w:keepNext/>
        <w:keepLines/>
        <w:spacing w:before="60"/>
        <w:jc w:val="center"/>
        <w:rPr>
          <w:rFonts w:ascii="Arial" w:hAnsi="Arial"/>
          <w:b/>
          <w:lang w:eastAsia="x-none"/>
        </w:rPr>
      </w:pPr>
    </w:p>
    <w:p w14:paraId="1738182B" w14:textId="77777777" w:rsidR="00D01278" w:rsidRPr="00CA57A2" w:rsidRDefault="00B51015" w:rsidP="00D01278">
      <w:pPr>
        <w:pStyle w:val="TH"/>
      </w:pPr>
      <w:r>
        <w:object w:dxaOrig="7116" w:dyaOrig="4704" w14:anchorId="17F48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25pt;height:235.8pt" o:ole="">
            <v:imagedata r:id="rId10" o:title=""/>
          </v:shape>
          <o:OLEObject Type="Embed" ProgID="Visio.Drawing.11" ShapeID="_x0000_i1025" DrawAspect="Content" ObjectID="_1709785511" r:id="rId11"/>
        </w:object>
      </w:r>
    </w:p>
    <w:p w14:paraId="5E03E231" w14:textId="77777777" w:rsidR="00D01278" w:rsidRPr="00CA57A2" w:rsidRDefault="00D01278" w:rsidP="007F32B9">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560950F5"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3E73BB11"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78DC62E0"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9CA1433" w14:textId="56176B5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8C5982">
        <w:rPr>
          <w:noProof/>
        </w:rPr>
        <w:t>clause</w:t>
      </w:r>
      <w:r w:rsidRPr="00CA57A2">
        <w:rPr>
          <w:noProof/>
        </w:rPr>
        <w:t> 6.3.5</w:t>
      </w:r>
      <w:r>
        <w:rPr>
          <w:noProof/>
        </w:rPr>
        <w:t xml:space="preserve"> and </w:t>
      </w:r>
      <w:r w:rsidR="008C5982">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1875C6DD" w14:textId="7A7DC3D8"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8C5982">
        <w:rPr>
          <w:noProof/>
        </w:rPr>
        <w:t>clause</w:t>
      </w:r>
      <w:r w:rsidRPr="00CA57A2">
        <w:rPr>
          <w:noProof/>
        </w:rPr>
        <w:t> 6.3.4</w:t>
      </w:r>
      <w:r>
        <w:rPr>
          <w:noProof/>
        </w:rPr>
        <w:t xml:space="preserve"> and </w:t>
      </w:r>
      <w:r w:rsidR="008C5982">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95ADA0F"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2D6C601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31B043AE"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2212973" w14:textId="77777777" w:rsidR="00D01278" w:rsidRPr="00CA57A2" w:rsidRDefault="00D01278" w:rsidP="00D01278">
      <w:pPr>
        <w:rPr>
          <w:noProof/>
        </w:rPr>
      </w:pPr>
      <w:r w:rsidRPr="00CA57A2">
        <w:rPr>
          <w:noProof/>
        </w:rPr>
        <w:t>The internal interfaces are assumed to transport the following types of information.</w:t>
      </w:r>
    </w:p>
    <w:p w14:paraId="5D40064E"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7C3EBCE4"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DE17FE0"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1EF37065"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C2B991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2F9E3093"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62BA4A0C"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1FB7959D"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3670C"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74C52E58"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4B8FD0E4"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674D9C75"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27782858"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47B08AC4" w14:textId="77777777" w:rsidR="00D01278" w:rsidRPr="00CA57A2" w:rsidRDefault="00D01278" w:rsidP="00D01278">
      <w:pPr>
        <w:pStyle w:val="Heading3"/>
      </w:pPr>
      <w:bookmarkStart w:id="102" w:name="_Toc11343581"/>
      <w:bookmarkStart w:id="103" w:name="_Toc45215537"/>
      <w:bookmarkStart w:id="104" w:name="_Toc51945303"/>
      <w:bookmarkStart w:id="105" w:name="_Toc99172637"/>
      <w:r w:rsidRPr="00CA57A2">
        <w:t>4.2.2</w:t>
      </w:r>
      <w:r w:rsidRPr="00CA57A2">
        <w:tab/>
      </w:r>
      <w:r>
        <w:t>MCVideo</w:t>
      </w:r>
      <w:r w:rsidRPr="00CA57A2">
        <w:t xml:space="preserve"> client</w:t>
      </w:r>
      <w:bookmarkEnd w:id="102"/>
      <w:bookmarkEnd w:id="103"/>
      <w:bookmarkEnd w:id="104"/>
      <w:bookmarkEnd w:id="105"/>
    </w:p>
    <w:p w14:paraId="5AC85007"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1B2F9AE" w14:textId="77777777" w:rsidR="00D01278" w:rsidRDefault="00D01278" w:rsidP="00D01278">
      <w:pPr>
        <w:keepNext/>
        <w:keepLines/>
        <w:spacing w:before="60"/>
        <w:jc w:val="center"/>
        <w:rPr>
          <w:rFonts w:ascii="Arial" w:hAnsi="Arial"/>
          <w:b/>
          <w:lang w:eastAsia="x-none"/>
        </w:rPr>
      </w:pPr>
    </w:p>
    <w:p w14:paraId="5A215995" w14:textId="77777777" w:rsidR="00D01278" w:rsidRPr="00CA57A2" w:rsidRDefault="00C0770C" w:rsidP="00D01278">
      <w:pPr>
        <w:pStyle w:val="TH"/>
      </w:pPr>
      <w:r>
        <w:object w:dxaOrig="4751" w:dyaOrig="3633" w14:anchorId="1B902B04">
          <v:shape id="_x0000_i1026" type="#_x0000_t75" style="width:439.1pt;height:335.45pt" o:ole="">
            <v:imagedata r:id="rId12" o:title=""/>
          </v:shape>
          <o:OLEObject Type="Embed" ProgID="PowerPoint.Slide.8" ShapeID="_x0000_i1026" DrawAspect="Content" ObjectID="_1709785512" r:id="rId13"/>
        </w:object>
      </w:r>
    </w:p>
    <w:p w14:paraId="4C768D02"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7B0C646F"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2575E6F2"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372985B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4EFA9E7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7F9EC3F3"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08D0375E"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6E8CED1"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1C52EE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34894FA1" w14:textId="77777777" w:rsidR="00D01278" w:rsidRPr="00CA57A2" w:rsidRDefault="00D01278" w:rsidP="00D01278">
      <w:pPr>
        <w:pStyle w:val="Heading3"/>
      </w:pPr>
      <w:bookmarkStart w:id="106" w:name="_Toc11343582"/>
      <w:bookmarkStart w:id="107" w:name="_Toc45215538"/>
      <w:bookmarkStart w:id="108" w:name="_Toc51945304"/>
      <w:bookmarkStart w:id="109" w:name="_Toc99172638"/>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12C0AE4E" w14:textId="77777777" w:rsidR="00D01278" w:rsidRPr="00CA57A2" w:rsidRDefault="00D01278" w:rsidP="00D01278">
      <w:pPr>
        <w:pStyle w:val="Heading4"/>
      </w:pPr>
      <w:bookmarkStart w:id="110" w:name="_Toc11343583"/>
      <w:bookmarkStart w:id="111" w:name="_Toc45215539"/>
      <w:bookmarkStart w:id="112" w:name="_Toc51945305"/>
      <w:bookmarkStart w:id="113" w:name="_Toc99172639"/>
      <w:r w:rsidRPr="00CA57A2">
        <w:t>4.2.3.1</w:t>
      </w:r>
      <w:r w:rsidRPr="00CA57A2">
        <w:tab/>
        <w:t>General</w:t>
      </w:r>
      <w:bookmarkEnd w:id="110"/>
      <w:bookmarkEnd w:id="111"/>
      <w:bookmarkEnd w:id="112"/>
      <w:bookmarkEnd w:id="113"/>
    </w:p>
    <w:p w14:paraId="04EB9F8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5E530867" w14:textId="3808E7B7" w:rsidR="00D01278" w:rsidRPr="00CA57A2" w:rsidRDefault="00D01278" w:rsidP="00D01278">
      <w:r w:rsidRPr="00CA57A2">
        <w:t xml:space="preserve">The following </w:t>
      </w:r>
      <w:r w:rsidR="008C5982">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327650E1" w14:textId="77777777" w:rsidR="00D01278" w:rsidRPr="00CA57A2" w:rsidRDefault="00D01278" w:rsidP="00D01278">
      <w:pPr>
        <w:pStyle w:val="Heading4"/>
      </w:pPr>
      <w:bookmarkStart w:id="114" w:name="_Toc11343584"/>
      <w:bookmarkStart w:id="115" w:name="_Toc45215540"/>
      <w:bookmarkStart w:id="116" w:name="_Toc51945306"/>
      <w:bookmarkStart w:id="117" w:name="_Toc99172640"/>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00098C1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094F818F" w14:textId="77777777" w:rsidR="00D01278" w:rsidRDefault="00D01278" w:rsidP="00D01278">
      <w:pPr>
        <w:keepNext/>
        <w:keepLines/>
        <w:spacing w:before="60"/>
        <w:jc w:val="center"/>
        <w:rPr>
          <w:rFonts w:ascii="Arial" w:hAnsi="Arial"/>
          <w:b/>
          <w:lang w:eastAsia="x-none"/>
        </w:rPr>
      </w:pPr>
    </w:p>
    <w:p w14:paraId="4A29F775" w14:textId="77777777" w:rsidR="00D01278" w:rsidRDefault="00C0770C" w:rsidP="00D01278">
      <w:pPr>
        <w:pStyle w:val="TH"/>
      </w:pPr>
      <w:r>
        <w:object w:dxaOrig="6766" w:dyaOrig="4229" w14:anchorId="04CEF47A">
          <v:shape id="_x0000_i1027" type="#_x0000_t75" style="width:366.35pt;height:228.65pt" o:ole="">
            <v:imagedata r:id="rId14" o:title=""/>
          </v:shape>
          <o:OLEObject Type="Embed" ProgID="PowerPoint.Slide.8" ShapeID="_x0000_i1027" DrawAspect="Content" ObjectID="_1709785513" r:id="rId15"/>
        </w:object>
      </w:r>
    </w:p>
    <w:p w14:paraId="470726F4"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86E3208"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3682637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32F21D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02327C92"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65E18E61"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192018ED" w14:textId="77777777" w:rsidR="00D01278" w:rsidRPr="00CA57A2" w:rsidRDefault="00D01278" w:rsidP="00D01278">
      <w:pPr>
        <w:pStyle w:val="Heading4"/>
      </w:pPr>
      <w:bookmarkStart w:id="118" w:name="_Toc11343585"/>
      <w:bookmarkStart w:id="119" w:name="_Toc45215541"/>
      <w:bookmarkStart w:id="120" w:name="_Toc51945307"/>
      <w:bookmarkStart w:id="121" w:name="_Toc99172641"/>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F6905F9" w14:textId="77777777" w:rsidR="00D01278" w:rsidRPr="00CA57A2" w:rsidRDefault="00D01278" w:rsidP="00D01278">
      <w:pPr>
        <w:pStyle w:val="Heading5"/>
      </w:pPr>
      <w:bookmarkStart w:id="122" w:name="_Toc11343586"/>
      <w:bookmarkStart w:id="123" w:name="_Toc45215542"/>
      <w:bookmarkStart w:id="124" w:name="_Toc51945308"/>
      <w:bookmarkStart w:id="125" w:name="_Toc99172642"/>
      <w:r w:rsidRPr="00CA57A2">
        <w:t>4.2.3.3.1</w:t>
      </w:r>
      <w:r w:rsidRPr="00CA57A2">
        <w:tab/>
        <w:t>For the</w:t>
      </w:r>
      <w:r>
        <w:t xml:space="preserve"> transmission</w:t>
      </w:r>
      <w:r w:rsidRPr="00CA57A2">
        <w:t xml:space="preserve"> control procedures</w:t>
      </w:r>
      <w:bookmarkEnd w:id="122"/>
      <w:bookmarkEnd w:id="123"/>
      <w:bookmarkEnd w:id="124"/>
      <w:bookmarkEnd w:id="125"/>
    </w:p>
    <w:p w14:paraId="7B172567"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 xml:space="preserve">For </w:t>
      </w:r>
      <w:proofErr w:type="spellStart"/>
      <w:r w:rsidR="00D33CAD" w:rsidRPr="000B4518">
        <w:t>MC</w:t>
      </w:r>
      <w:r w:rsidR="00D33CAD">
        <w:t>Videp</w:t>
      </w:r>
      <w:proofErr w:type="spellEnd"/>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 xml:space="preserve">-8 reference points </w:t>
      </w:r>
      <w:proofErr w:type="spellStart"/>
      <w:r w:rsidR="00D33CAD" w:rsidRPr="000B4518">
        <w:t>respectively.When</w:t>
      </w:r>
      <w:proofErr w:type="spellEnd"/>
      <w:r w:rsidR="00D33CAD" w:rsidRPr="000B4518">
        <w:t xml:space="preserve">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4202DBA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02B24E0C" w14:textId="5ECEFB24" w:rsidR="00B80428" w:rsidRDefault="00D01278" w:rsidP="00B80428">
      <w:bookmarkStart w:id="126" w:name="_Toc11343587"/>
      <w:bookmarkStart w:id="127" w:name="_Toc45215543"/>
      <w:bookmarkStart w:id="128" w:name="_Toc5194530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8C5982">
        <w:t>clause</w:t>
      </w:r>
      <w:r w:rsidRPr="00CA57A2">
        <w:t> 6.4 for unicast media and media plane control.</w:t>
      </w:r>
    </w:p>
    <w:p w14:paraId="0D68DFCE" w14:textId="77777777" w:rsidR="00D33CAD" w:rsidRPr="000B4518" w:rsidRDefault="00D33CAD" w:rsidP="00D33CAD">
      <w:pPr>
        <w:pStyle w:val="Heading5"/>
      </w:pPr>
      <w:bookmarkStart w:id="129" w:name="_Toc99172643"/>
      <w:r w:rsidRPr="000B4518">
        <w:t>4.2.3.3.</w:t>
      </w:r>
      <w:r>
        <w:t>2</w:t>
      </w:r>
      <w:r w:rsidRPr="000B4518">
        <w:tab/>
        <w:t>For the use of MBMS bearer procedures</w:t>
      </w:r>
      <w:bookmarkEnd w:id="126"/>
      <w:bookmarkEnd w:id="127"/>
      <w:bookmarkEnd w:id="128"/>
      <w:bookmarkEnd w:id="129"/>
    </w:p>
    <w:p w14:paraId="0B5E9338"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46428A5C" w14:textId="63EA5EAE"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8C5982">
        <w:t>clause</w:t>
      </w:r>
      <w:r w:rsidRPr="000B4518">
        <w:t> </w:t>
      </w:r>
      <w:r w:rsidRPr="00E97994">
        <w:t>10.3.2</w:t>
      </w:r>
      <w:r w:rsidRPr="000B4518">
        <w:t xml:space="preserve"> and </w:t>
      </w:r>
      <w:r w:rsidR="008C5982">
        <w:t>clause</w:t>
      </w:r>
      <w:r w:rsidRPr="000B4518">
        <w:t> </w:t>
      </w:r>
      <w:r w:rsidRPr="00E97994">
        <w:t>10.3.4</w:t>
      </w:r>
      <w:r w:rsidRPr="000B4518">
        <w:t>.</w:t>
      </w:r>
    </w:p>
    <w:p w14:paraId="01C2BC0D" w14:textId="77777777" w:rsidR="00C3498F" w:rsidRPr="001D0801" w:rsidRDefault="00C3498F" w:rsidP="00C3498F">
      <w:pPr>
        <w:pStyle w:val="Heading3"/>
      </w:pPr>
      <w:bookmarkStart w:id="130" w:name="_Toc11343588"/>
      <w:bookmarkStart w:id="131" w:name="_Toc45215544"/>
      <w:bookmarkStart w:id="132" w:name="_Toc51945310"/>
      <w:bookmarkStart w:id="133" w:name="_Toc99172644"/>
      <w:r w:rsidRPr="000B4518">
        <w:t>4.2.4</w:t>
      </w:r>
      <w:r w:rsidRPr="000B4518">
        <w:tab/>
        <w:t>Non-controlling MC</w:t>
      </w:r>
      <w:r>
        <w:t>Video</w:t>
      </w:r>
      <w:r w:rsidRPr="000B4518">
        <w:t xml:space="preserve"> function of an MC</w:t>
      </w:r>
      <w:r>
        <w:t>Video</w:t>
      </w:r>
      <w:r w:rsidRPr="000B4518">
        <w:t xml:space="preserve"> group</w:t>
      </w:r>
      <w:bookmarkEnd w:id="133"/>
    </w:p>
    <w:p w14:paraId="26B4DCEC" w14:textId="77777777" w:rsidR="00C3498F" w:rsidRPr="000B4518" w:rsidRDefault="00C3498F" w:rsidP="00C3498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038C04EF" w14:textId="77777777" w:rsidR="00C3498F" w:rsidRPr="000B4518" w:rsidRDefault="00C3498F" w:rsidP="00C3498F">
      <w:pPr>
        <w:pStyle w:val="TH"/>
        <w:rPr>
          <w:noProof/>
        </w:rPr>
      </w:pPr>
      <w:r w:rsidRPr="000B4518">
        <w:rPr>
          <w:noProof/>
        </w:rPr>
        <w:object w:dxaOrig="8221" w:dyaOrig="6330" w14:anchorId="12858C65">
          <v:shape id="_x0000_i1028" type="#_x0000_t75" style="width:469.2pt;height:413pt" o:ole="">
            <v:imagedata r:id="rId16" o:title=""/>
          </v:shape>
          <o:OLEObject Type="Embed" ProgID="Visio.Drawing.15" ShapeID="_x0000_i1028" DrawAspect="Content" ObjectID="_1709785514" r:id="rId17"/>
        </w:object>
      </w:r>
    </w:p>
    <w:p w14:paraId="2DA5FBF9" w14:textId="77777777" w:rsidR="00C3498F" w:rsidRPr="000B4518" w:rsidRDefault="00C3498F" w:rsidP="00C3498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53C04D4F" w14:textId="77777777" w:rsidR="00C3498F" w:rsidRPr="000B4518" w:rsidRDefault="00C3498F" w:rsidP="00C3498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13629EFA" w14:textId="77777777" w:rsidR="00C3498F" w:rsidRPr="000B4518" w:rsidRDefault="00C3498F" w:rsidP="00C3498F">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4979970A" w14:textId="77777777" w:rsidR="00C3498F" w:rsidRPr="000B4518" w:rsidRDefault="00C3498F" w:rsidP="00C3498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58A439A4" w14:textId="77777777" w:rsidR="00C3498F" w:rsidRPr="000B4518" w:rsidRDefault="00C3498F" w:rsidP="00C3498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F442EB5" w14:textId="77777777" w:rsidR="00C3498F" w:rsidRPr="000B4518" w:rsidRDefault="00C3498F" w:rsidP="00C3498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65C09F55" w14:textId="77777777" w:rsidR="00C3498F" w:rsidRPr="000B4518" w:rsidRDefault="00C3498F" w:rsidP="00C3498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29AD67F5" w14:textId="77777777" w:rsidR="00C3498F" w:rsidRPr="000B4518" w:rsidRDefault="00C3498F" w:rsidP="00C3498F">
      <w:pPr>
        <w:rPr>
          <w:noProof/>
        </w:rPr>
      </w:pPr>
      <w:r w:rsidRPr="000B4518">
        <w:rPr>
          <w:noProof/>
        </w:rPr>
        <w:lastRenderedPageBreak/>
        <w:t>The internal interfaces are assumed to transport the following type of information.</w:t>
      </w:r>
    </w:p>
    <w:p w14:paraId="7C79E0F1" w14:textId="77777777" w:rsidR="00C3498F" w:rsidRPr="000B4518" w:rsidRDefault="00C3498F" w:rsidP="00C3498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6AB76D91"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9F342CC" w14:textId="77777777" w:rsidR="00C3498F" w:rsidRPr="000B4518" w:rsidRDefault="00C3498F" w:rsidP="00C3498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4564DE6" w14:textId="77777777" w:rsidR="00C3498F" w:rsidRPr="000B4518" w:rsidRDefault="00C3498F" w:rsidP="00C3498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1DF73677"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FF138C4" w14:textId="77777777" w:rsidR="00C3498F" w:rsidRPr="000B4518" w:rsidRDefault="00C3498F" w:rsidP="00C3498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41B8042" w14:textId="77777777" w:rsidR="00C3498F" w:rsidRPr="000B4518" w:rsidRDefault="00C3498F" w:rsidP="00C3498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E1441A3" w14:textId="77777777" w:rsidR="00C3498F" w:rsidRPr="000B4518" w:rsidRDefault="00C3498F" w:rsidP="00C3498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A26E601" w14:textId="77777777" w:rsidR="00C3498F" w:rsidRPr="000B4518" w:rsidRDefault="00C3498F" w:rsidP="00C3498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31527B66" w14:textId="77777777" w:rsidR="00D01278" w:rsidRPr="00CA57A2" w:rsidRDefault="00D01278" w:rsidP="00D33CAD">
      <w:pPr>
        <w:pStyle w:val="Heading2"/>
        <w:rPr>
          <w:noProof/>
        </w:rPr>
      </w:pPr>
      <w:bookmarkStart w:id="134" w:name="_Toc99172645"/>
      <w:r w:rsidRPr="00CA57A2">
        <w:rPr>
          <w:noProof/>
        </w:rPr>
        <w:t>4.3</w:t>
      </w:r>
      <w:r w:rsidRPr="00CA57A2">
        <w:rPr>
          <w:noProof/>
        </w:rPr>
        <w:tab/>
        <w:t>The media plane control channel</w:t>
      </w:r>
      <w:bookmarkEnd w:id="130"/>
      <w:bookmarkEnd w:id="131"/>
      <w:bookmarkEnd w:id="132"/>
      <w:bookmarkEnd w:id="134"/>
    </w:p>
    <w:p w14:paraId="4454B306" w14:textId="77777777" w:rsidR="00D01278" w:rsidRPr="00CA57A2" w:rsidRDefault="00D01278" w:rsidP="00D01278">
      <w:pPr>
        <w:pStyle w:val="Heading3"/>
      </w:pPr>
      <w:bookmarkStart w:id="135" w:name="_Toc11343589"/>
      <w:bookmarkStart w:id="136" w:name="_Toc45215545"/>
      <w:bookmarkStart w:id="137" w:name="_Toc51945311"/>
      <w:bookmarkStart w:id="138" w:name="_Toc99172646"/>
      <w:r w:rsidRPr="00CA57A2">
        <w:t>4.3.1</w:t>
      </w:r>
      <w:r w:rsidRPr="00CA57A2">
        <w:tab/>
        <w:t>General</w:t>
      </w:r>
      <w:bookmarkEnd w:id="135"/>
      <w:bookmarkEnd w:id="136"/>
      <w:bookmarkEnd w:id="137"/>
      <w:bookmarkEnd w:id="138"/>
    </w:p>
    <w:p w14:paraId="0064C52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34EBFFB9" w14:textId="77777777" w:rsidR="00D01278" w:rsidRPr="00CA57A2" w:rsidRDefault="00D01278" w:rsidP="00D01278">
      <w:pPr>
        <w:pStyle w:val="Heading3"/>
      </w:pPr>
      <w:bookmarkStart w:id="139" w:name="_Toc11343590"/>
      <w:bookmarkStart w:id="140" w:name="_Toc45215546"/>
      <w:bookmarkStart w:id="141" w:name="_Toc51945312"/>
      <w:bookmarkStart w:id="142" w:name="_Toc99172647"/>
      <w:r w:rsidRPr="00CA57A2">
        <w:rPr>
          <w:noProof/>
        </w:rPr>
        <w:t>4.3.2</w:t>
      </w:r>
      <w:r w:rsidRPr="00CA57A2">
        <w:rPr>
          <w:noProof/>
        </w:rPr>
        <w:tab/>
      </w:r>
      <w:r w:rsidRPr="00CA57A2">
        <w:t>Control channel realization</w:t>
      </w:r>
      <w:bookmarkEnd w:id="139"/>
      <w:bookmarkEnd w:id="140"/>
      <w:bookmarkEnd w:id="141"/>
      <w:bookmarkEnd w:id="142"/>
    </w:p>
    <w:p w14:paraId="5CBE2988"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064C4005" w14:textId="77777777" w:rsidR="00D01278" w:rsidRPr="00CA57A2" w:rsidRDefault="00D01278" w:rsidP="00D01278">
      <w:pPr>
        <w:pStyle w:val="Heading3"/>
        <w:rPr>
          <w:noProof/>
        </w:rPr>
      </w:pPr>
      <w:bookmarkStart w:id="143" w:name="_Toc11343591"/>
      <w:bookmarkStart w:id="144" w:name="_Toc45215547"/>
      <w:bookmarkStart w:id="145" w:name="_Toc51945313"/>
      <w:bookmarkStart w:id="146" w:name="_Toc99172648"/>
      <w:r w:rsidRPr="00CA57A2">
        <w:rPr>
          <w:noProof/>
        </w:rPr>
        <w:t>4.3.3</w:t>
      </w:r>
      <w:r w:rsidRPr="00CA57A2">
        <w:rPr>
          <w:noProof/>
        </w:rPr>
        <w:tab/>
        <w:t>Establishing a media plane control channel</w:t>
      </w:r>
      <w:bookmarkEnd w:id="143"/>
      <w:bookmarkEnd w:id="144"/>
      <w:bookmarkEnd w:id="145"/>
      <w:bookmarkEnd w:id="146"/>
    </w:p>
    <w:p w14:paraId="3640ABBA" w14:textId="77777777" w:rsidR="00D01278" w:rsidRPr="00CA57A2" w:rsidRDefault="00D01278" w:rsidP="00D01278">
      <w:pPr>
        <w:pStyle w:val="Heading4"/>
      </w:pPr>
      <w:bookmarkStart w:id="147" w:name="_Toc11343592"/>
      <w:bookmarkStart w:id="148" w:name="_Toc45215548"/>
      <w:bookmarkStart w:id="149" w:name="_Toc51945314"/>
      <w:bookmarkStart w:id="150" w:name="_Toc99172649"/>
      <w:r w:rsidRPr="00CA57A2">
        <w:t>4.3.3.1</w:t>
      </w:r>
      <w:r w:rsidRPr="00CA57A2">
        <w:tab/>
        <w:t>General</w:t>
      </w:r>
      <w:bookmarkEnd w:id="147"/>
      <w:bookmarkEnd w:id="148"/>
      <w:bookmarkEnd w:id="149"/>
      <w:bookmarkEnd w:id="150"/>
    </w:p>
    <w:p w14:paraId="6A08C2FA"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6D2CEACD" w14:textId="77777777" w:rsidR="00D01278" w:rsidRPr="00CA57A2" w:rsidRDefault="00D01278" w:rsidP="00D01278">
      <w:r w:rsidRPr="00CA57A2">
        <w:t>The media description ("m=" line) associated with the media plane control channel shall have the values as described in table 4.3.3.1-1.</w:t>
      </w:r>
    </w:p>
    <w:p w14:paraId="6F38AF95"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52E1F4CE" w14:textId="77777777" w:rsidTr="005E14E7">
        <w:trPr>
          <w:jc w:val="center"/>
        </w:trPr>
        <w:tc>
          <w:tcPr>
            <w:tcW w:w="2937" w:type="dxa"/>
            <w:shd w:val="clear" w:color="auto" w:fill="CCCCCC"/>
          </w:tcPr>
          <w:p w14:paraId="6CB4E3BB" w14:textId="77777777" w:rsidR="00D01278" w:rsidRPr="00CA57A2" w:rsidRDefault="00D01278" w:rsidP="005E14E7">
            <w:pPr>
              <w:pStyle w:val="TAH"/>
            </w:pPr>
            <w:r w:rsidRPr="00CA57A2">
              <w:t>Media description element</w:t>
            </w:r>
          </w:p>
        </w:tc>
        <w:tc>
          <w:tcPr>
            <w:tcW w:w="1386" w:type="dxa"/>
            <w:shd w:val="clear" w:color="auto" w:fill="CCCCCC"/>
          </w:tcPr>
          <w:p w14:paraId="72917FD5" w14:textId="77777777" w:rsidR="00D01278" w:rsidRPr="00CA57A2" w:rsidRDefault="00D01278" w:rsidP="005E14E7">
            <w:pPr>
              <w:pStyle w:val="TAH"/>
            </w:pPr>
            <w:r w:rsidRPr="00CA57A2">
              <w:t>Value</w:t>
            </w:r>
          </w:p>
        </w:tc>
      </w:tr>
      <w:tr w:rsidR="00D01278" w:rsidRPr="00CA57A2" w14:paraId="108590A7" w14:textId="77777777" w:rsidTr="005E14E7">
        <w:trPr>
          <w:jc w:val="center"/>
        </w:trPr>
        <w:tc>
          <w:tcPr>
            <w:tcW w:w="3246" w:type="dxa"/>
          </w:tcPr>
          <w:p w14:paraId="4179685D" w14:textId="77777777" w:rsidR="00D01278" w:rsidRPr="00CA57A2" w:rsidRDefault="00D01278" w:rsidP="005E14E7">
            <w:pPr>
              <w:pStyle w:val="TAL"/>
            </w:pPr>
            <w:r w:rsidRPr="00CA57A2">
              <w:t>&lt;media&gt;</w:t>
            </w:r>
          </w:p>
        </w:tc>
        <w:tc>
          <w:tcPr>
            <w:tcW w:w="1418" w:type="dxa"/>
          </w:tcPr>
          <w:p w14:paraId="69A59658" w14:textId="77777777" w:rsidR="00D01278" w:rsidRPr="00CA57A2" w:rsidRDefault="00D01278" w:rsidP="005E14E7">
            <w:pPr>
              <w:pStyle w:val="TAL"/>
            </w:pPr>
            <w:r w:rsidRPr="00CA57A2">
              <w:t>"application"</w:t>
            </w:r>
          </w:p>
        </w:tc>
      </w:tr>
      <w:tr w:rsidR="00D01278" w:rsidRPr="00CA57A2" w14:paraId="23AC92A6" w14:textId="77777777" w:rsidTr="005E14E7">
        <w:trPr>
          <w:jc w:val="center"/>
        </w:trPr>
        <w:tc>
          <w:tcPr>
            <w:tcW w:w="3246" w:type="dxa"/>
          </w:tcPr>
          <w:p w14:paraId="6F0B129C" w14:textId="77777777" w:rsidR="00D01278" w:rsidRPr="00CA57A2" w:rsidRDefault="00D01278" w:rsidP="005E14E7">
            <w:pPr>
              <w:pStyle w:val="TAL"/>
            </w:pPr>
            <w:r w:rsidRPr="00CA57A2">
              <w:t>&lt;port&gt;</w:t>
            </w:r>
          </w:p>
        </w:tc>
        <w:tc>
          <w:tcPr>
            <w:tcW w:w="1418" w:type="dxa"/>
          </w:tcPr>
          <w:p w14:paraId="16D5D081" w14:textId="77777777" w:rsidR="00D01278" w:rsidRPr="00CA57A2" w:rsidRDefault="00D01278" w:rsidP="005E14E7">
            <w:pPr>
              <w:pStyle w:val="TAL"/>
            </w:pPr>
            <w:r w:rsidRPr="00CA57A2">
              <w:t>RTCP port</w:t>
            </w:r>
          </w:p>
        </w:tc>
      </w:tr>
      <w:tr w:rsidR="00D01278" w:rsidRPr="00CA57A2" w14:paraId="089D5DE5" w14:textId="77777777" w:rsidTr="005E14E7">
        <w:trPr>
          <w:jc w:val="center"/>
        </w:trPr>
        <w:tc>
          <w:tcPr>
            <w:tcW w:w="3246" w:type="dxa"/>
          </w:tcPr>
          <w:p w14:paraId="2E829D1C" w14:textId="77777777" w:rsidR="00D01278" w:rsidRPr="00CA57A2" w:rsidRDefault="00D01278" w:rsidP="005E14E7">
            <w:pPr>
              <w:pStyle w:val="TAL"/>
            </w:pPr>
            <w:r w:rsidRPr="00CA57A2">
              <w:t>&lt;proto&gt;</w:t>
            </w:r>
          </w:p>
        </w:tc>
        <w:tc>
          <w:tcPr>
            <w:tcW w:w="1418" w:type="dxa"/>
          </w:tcPr>
          <w:p w14:paraId="63D1F47D" w14:textId="77777777" w:rsidR="00D01278" w:rsidRPr="00CA57A2" w:rsidRDefault="00D01278" w:rsidP="005E14E7">
            <w:pPr>
              <w:pStyle w:val="TAL"/>
            </w:pPr>
            <w:r w:rsidRPr="00CA57A2">
              <w:t>"</w:t>
            </w:r>
            <w:proofErr w:type="spellStart"/>
            <w:r w:rsidRPr="00CA57A2">
              <w:t>udp</w:t>
            </w:r>
            <w:proofErr w:type="spellEnd"/>
            <w:r w:rsidRPr="00CA57A2">
              <w:t>"</w:t>
            </w:r>
          </w:p>
        </w:tc>
      </w:tr>
      <w:tr w:rsidR="00D01278" w:rsidRPr="00CA57A2" w14:paraId="527E8D01" w14:textId="77777777" w:rsidTr="005E14E7">
        <w:trPr>
          <w:jc w:val="center"/>
        </w:trPr>
        <w:tc>
          <w:tcPr>
            <w:tcW w:w="2937" w:type="dxa"/>
          </w:tcPr>
          <w:p w14:paraId="1827BEAF" w14:textId="77777777" w:rsidR="00D01278" w:rsidRPr="00CA57A2" w:rsidRDefault="00D01278" w:rsidP="005E14E7">
            <w:pPr>
              <w:pStyle w:val="TAL"/>
            </w:pPr>
            <w:r w:rsidRPr="00CA57A2">
              <w:t>&lt;</w:t>
            </w:r>
            <w:proofErr w:type="spellStart"/>
            <w:r w:rsidRPr="00CA57A2">
              <w:t>fmt</w:t>
            </w:r>
            <w:proofErr w:type="spellEnd"/>
            <w:r w:rsidRPr="00CA57A2">
              <w:t>&gt;</w:t>
            </w:r>
          </w:p>
        </w:tc>
        <w:tc>
          <w:tcPr>
            <w:tcW w:w="1386" w:type="dxa"/>
          </w:tcPr>
          <w:p w14:paraId="47CB04A8" w14:textId="77777777" w:rsidR="00D01278" w:rsidRPr="00CA57A2" w:rsidRDefault="00D01278" w:rsidP="005E14E7">
            <w:pPr>
              <w:pStyle w:val="TAL"/>
            </w:pPr>
            <w:r w:rsidRPr="00CA57A2">
              <w:t>"</w:t>
            </w:r>
            <w:r>
              <w:t>MCVideo</w:t>
            </w:r>
            <w:r w:rsidRPr="00CA57A2">
              <w:t>"</w:t>
            </w:r>
          </w:p>
        </w:tc>
      </w:tr>
    </w:tbl>
    <w:p w14:paraId="5BF42F63" w14:textId="77777777" w:rsidR="00D01278" w:rsidRPr="00CA57A2" w:rsidRDefault="00D01278" w:rsidP="00D01278"/>
    <w:p w14:paraId="41CAC281"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1A94AB07"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5471EF0D"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31ECB8D0" w14:textId="77777777" w:rsidR="00D01278" w:rsidRPr="00CA57A2" w:rsidRDefault="00D01278" w:rsidP="00D01278">
      <w:r w:rsidRPr="00CA57A2">
        <w:t xml:space="preserve">The format of the optional SDP </w:t>
      </w:r>
      <w:proofErr w:type="spellStart"/>
      <w:r w:rsidRPr="00CA57A2">
        <w:t>fmtp</w:t>
      </w:r>
      <w:proofErr w:type="spellEnd"/>
      <w:r w:rsidRPr="00CA57A2">
        <w:t xml:space="preserve"> attribute, when associated with the media plane control channel, is described in clause 12.</w:t>
      </w:r>
    </w:p>
    <w:p w14:paraId="617ADD66" w14:textId="77777777" w:rsidR="00D01278" w:rsidRPr="00CA57A2" w:rsidRDefault="00D01278" w:rsidP="00D01278">
      <w:r w:rsidRPr="00CA57A2">
        <w:t>The example below shows an SDP media description for a media plane control channel.</w:t>
      </w:r>
    </w:p>
    <w:p w14:paraId="418C8A17"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79A6DB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0A71069E" w14:textId="77777777" w:rsidR="00D01278" w:rsidRPr="00CA57A2" w:rsidRDefault="00D01278" w:rsidP="00D01278"/>
    <w:p w14:paraId="2D1780CA" w14:textId="77777777" w:rsidR="00900194" w:rsidRPr="00A5463E" w:rsidRDefault="00900194" w:rsidP="00123B56">
      <w:pPr>
        <w:pStyle w:val="Heading1"/>
      </w:pPr>
      <w:bookmarkStart w:id="151" w:name="_Toc11343593"/>
      <w:bookmarkStart w:id="152" w:name="_Toc45215549"/>
      <w:bookmarkStart w:id="153" w:name="_Toc51945315"/>
      <w:bookmarkStart w:id="154" w:name="_Toc99172650"/>
      <w:r w:rsidRPr="00A5463E">
        <w:t>5</w:t>
      </w:r>
      <w:r w:rsidRPr="00A5463E">
        <w:tab/>
        <w:t>Functional entities</w:t>
      </w:r>
      <w:bookmarkEnd w:id="151"/>
      <w:bookmarkEnd w:id="152"/>
      <w:bookmarkEnd w:id="153"/>
      <w:bookmarkEnd w:id="154"/>
    </w:p>
    <w:p w14:paraId="79B4915B" w14:textId="77777777" w:rsidR="00D01278" w:rsidRPr="000B4518" w:rsidRDefault="00D01278" w:rsidP="00D01278">
      <w:pPr>
        <w:pStyle w:val="Heading2"/>
      </w:pPr>
      <w:bookmarkStart w:id="155" w:name="_Toc11343594"/>
      <w:bookmarkStart w:id="156" w:name="_Toc45215550"/>
      <w:bookmarkStart w:id="157" w:name="_Toc51945316"/>
      <w:bookmarkStart w:id="158" w:name="_Toc99172651"/>
      <w:r w:rsidRPr="000B4518">
        <w:t>5.1</w:t>
      </w:r>
      <w:r w:rsidRPr="000B4518">
        <w:tab/>
        <w:t>General</w:t>
      </w:r>
      <w:bookmarkEnd w:id="155"/>
      <w:bookmarkEnd w:id="156"/>
      <w:bookmarkEnd w:id="157"/>
      <w:bookmarkEnd w:id="158"/>
    </w:p>
    <w:p w14:paraId="1F39574E"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5D71FED" w14:textId="77777777" w:rsidR="00D01278" w:rsidRPr="000B4518" w:rsidRDefault="00D01278" w:rsidP="00D01278">
      <w:pPr>
        <w:pStyle w:val="Heading2"/>
      </w:pPr>
      <w:bookmarkStart w:id="159" w:name="_Toc11343595"/>
      <w:bookmarkStart w:id="160" w:name="_Toc45215551"/>
      <w:bookmarkStart w:id="161" w:name="_Toc51945317"/>
      <w:bookmarkStart w:id="162" w:name="_Toc99172652"/>
      <w:r w:rsidRPr="000B4518">
        <w:t>5.2</w:t>
      </w:r>
      <w:r w:rsidRPr="000B4518">
        <w:tab/>
      </w:r>
      <w:r>
        <w:t>MCVideo</w:t>
      </w:r>
      <w:r w:rsidRPr="000B4518">
        <w:t xml:space="preserve"> client</w:t>
      </w:r>
      <w:bookmarkEnd w:id="159"/>
      <w:bookmarkEnd w:id="160"/>
      <w:bookmarkEnd w:id="161"/>
      <w:bookmarkEnd w:id="162"/>
    </w:p>
    <w:p w14:paraId="58F0CA12" w14:textId="77777777" w:rsidR="00D01278" w:rsidRPr="000B4518" w:rsidRDefault="00D01278" w:rsidP="00D01278">
      <w:pPr>
        <w:pStyle w:val="Heading3"/>
      </w:pPr>
      <w:bookmarkStart w:id="163" w:name="_Toc11343596"/>
      <w:bookmarkStart w:id="164" w:name="_Toc45215552"/>
      <w:bookmarkStart w:id="165" w:name="_Toc51945318"/>
      <w:bookmarkStart w:id="166" w:name="_Toc99172653"/>
      <w:r w:rsidRPr="000B4518">
        <w:t>5.2.1</w:t>
      </w:r>
      <w:r w:rsidRPr="000B4518">
        <w:tab/>
        <w:t>Introduction</w:t>
      </w:r>
      <w:bookmarkEnd w:id="163"/>
      <w:bookmarkEnd w:id="164"/>
      <w:bookmarkEnd w:id="165"/>
      <w:bookmarkEnd w:id="166"/>
    </w:p>
    <w:p w14:paraId="288501DC"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11A52F4A"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0913DF9C"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A762036"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00BEAED5" w14:textId="77777777" w:rsidR="00D01278" w:rsidRPr="000B4518" w:rsidRDefault="00D01278" w:rsidP="00D01278">
      <w:pPr>
        <w:pStyle w:val="B1"/>
      </w:pPr>
      <w:r w:rsidRPr="000B4518">
        <w:t>4.</w:t>
      </w:r>
      <w:r w:rsidRPr="000B4518">
        <w:tab/>
        <w:t>support media plane security as specified in clause 13.</w:t>
      </w:r>
    </w:p>
    <w:p w14:paraId="2E45D47B"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7F547E1" w14:textId="5F6841C0"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8C5982">
        <w:t>clause</w:t>
      </w:r>
      <w:r w:rsidRPr="000B4518">
        <w:t> 5.2.2;</w:t>
      </w:r>
    </w:p>
    <w:p w14:paraId="27D355DF" w14:textId="17344BEB" w:rsidR="00D01278" w:rsidRPr="000B4518" w:rsidRDefault="00D01278" w:rsidP="00D01278">
      <w:pPr>
        <w:pStyle w:val="B1"/>
      </w:pPr>
      <w:r w:rsidRPr="000B4518">
        <w:t>2.</w:t>
      </w:r>
      <w:r w:rsidRPr="000B4518">
        <w:tab/>
        <w:t xml:space="preserve">provide the media mixer function as described in </w:t>
      </w:r>
      <w:r w:rsidR="008C5982">
        <w:t>clause</w:t>
      </w:r>
      <w:r w:rsidRPr="000B4518">
        <w:t xml:space="preserve"> 4.2.2 and support the related procedures in </w:t>
      </w:r>
      <w:r w:rsidR="008C5982">
        <w:t>clause</w:t>
      </w:r>
      <w:r w:rsidRPr="000B4518">
        <w:t> 6.2;</w:t>
      </w:r>
    </w:p>
    <w:p w14:paraId="719226F9" w14:textId="603541B6"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8C5982">
        <w:t>clause</w:t>
      </w:r>
      <w:r w:rsidRPr="000B4518">
        <w:t> 6.2;</w:t>
      </w:r>
    </w:p>
    <w:p w14:paraId="0EEE0BEE" w14:textId="48008B1B"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8C5982">
        <w:t>clause</w:t>
      </w:r>
      <w:r w:rsidRPr="000B4518">
        <w:t xml:space="preserve"> 6.2;</w:t>
      </w:r>
    </w:p>
    <w:p w14:paraId="5D4C6B79" w14:textId="168C8365"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8C5982">
        <w:t>clause</w:t>
      </w:r>
      <w:r w:rsidRPr="000B4518">
        <w:t> 4.3; and</w:t>
      </w:r>
    </w:p>
    <w:p w14:paraId="57C3DBC5" w14:textId="697544D0"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8C5982">
        <w:t>clause</w:t>
      </w:r>
      <w:r w:rsidRPr="000B4518">
        <w:t xml:space="preserve"> 4.2.2 and support the related MBMS subchannel control procedure as specified in </w:t>
      </w:r>
      <w:r w:rsidR="008C5982">
        <w:t>clause</w:t>
      </w:r>
      <w:r w:rsidRPr="000B4518">
        <w:t> 10.3;</w:t>
      </w:r>
    </w:p>
    <w:p w14:paraId="0FD2F41A"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AEB53A0" w14:textId="200A2B7D"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8C5982">
        <w:t>clause</w:t>
      </w:r>
      <w:r w:rsidRPr="000B4518">
        <w:t> 5.2.3;</w:t>
      </w:r>
    </w:p>
    <w:p w14:paraId="20F3F439"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49ECF30B" w14:textId="5FB1033D" w:rsidR="00D01278" w:rsidRPr="000B4518" w:rsidRDefault="00D01278" w:rsidP="00D01278">
      <w:pPr>
        <w:pStyle w:val="B1"/>
      </w:pPr>
      <w:r w:rsidRPr="000B4518">
        <w:t>3.</w:t>
      </w:r>
      <w:r w:rsidRPr="000B4518">
        <w:tab/>
        <w:t xml:space="preserve">provide the media mixer function as described in </w:t>
      </w:r>
      <w:r w:rsidR="008C5982">
        <w:t>clause</w:t>
      </w:r>
      <w:r w:rsidRPr="000B4518">
        <w:t> 4.2.2 and support the related procedures as specified in clause 7;</w:t>
      </w:r>
    </w:p>
    <w:p w14:paraId="2234B9A6"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5BC2E82D"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5F51DC24" w14:textId="77777777" w:rsidR="00D01278" w:rsidRPr="000B4518" w:rsidRDefault="00D01278" w:rsidP="00D01278">
      <w:pPr>
        <w:pStyle w:val="Heading3"/>
      </w:pPr>
      <w:bookmarkStart w:id="167" w:name="_Toc11343597"/>
      <w:bookmarkStart w:id="168" w:name="_Toc45215553"/>
      <w:bookmarkStart w:id="169" w:name="_Toc51945319"/>
      <w:bookmarkStart w:id="170" w:name="_Toc99172654"/>
      <w:r w:rsidRPr="000B4518">
        <w:t>5.2.2</w:t>
      </w:r>
      <w:r w:rsidRPr="000B4518">
        <w:tab/>
      </w:r>
      <w:r>
        <w:t>Transmission</w:t>
      </w:r>
      <w:r w:rsidRPr="000B4518">
        <w:t xml:space="preserve"> participant in on-network mode</w:t>
      </w:r>
      <w:bookmarkEnd w:id="167"/>
      <w:bookmarkEnd w:id="168"/>
      <w:bookmarkEnd w:id="169"/>
      <w:bookmarkEnd w:id="170"/>
    </w:p>
    <w:p w14:paraId="62772A17"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096AC7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7F633196" w14:textId="448BABB0"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8C5982">
        <w:t>clause</w:t>
      </w:r>
      <w:r w:rsidRPr="000B4518">
        <w:t> 6.2; and</w:t>
      </w:r>
    </w:p>
    <w:p w14:paraId="1B7237F6"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07D9A49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438B4477" w14:textId="3A8B82F4"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8C5982">
        <w:t>clause</w:t>
      </w:r>
      <w:r w:rsidRPr="000B4518">
        <w:t xml:space="preserve"> 6.2 and </w:t>
      </w:r>
      <w:r w:rsidR="008C5982">
        <w:t>clause</w:t>
      </w:r>
      <w:r w:rsidRPr="000B4518">
        <w:t> 4.1.1.2.</w:t>
      </w:r>
    </w:p>
    <w:p w14:paraId="50CE5163" w14:textId="77777777" w:rsidR="00D01278" w:rsidRPr="000B4518" w:rsidRDefault="00D01278" w:rsidP="00D01278">
      <w:pPr>
        <w:pStyle w:val="Heading3"/>
      </w:pPr>
      <w:bookmarkStart w:id="171" w:name="_Toc11343598"/>
      <w:bookmarkStart w:id="172" w:name="_Toc45215554"/>
      <w:bookmarkStart w:id="173" w:name="_Toc51945320"/>
      <w:bookmarkStart w:id="174" w:name="_Toc99172655"/>
      <w:r w:rsidRPr="000B4518">
        <w:t>5.2.3</w:t>
      </w:r>
      <w:r w:rsidRPr="000B4518">
        <w:tab/>
      </w:r>
      <w:r>
        <w:t>Transmission</w:t>
      </w:r>
      <w:r w:rsidRPr="000B4518">
        <w:t xml:space="preserve"> participant in off-network mode</w:t>
      </w:r>
      <w:bookmarkEnd w:id="171"/>
      <w:bookmarkEnd w:id="172"/>
      <w:bookmarkEnd w:id="173"/>
      <w:bookmarkEnd w:id="174"/>
    </w:p>
    <w:p w14:paraId="161519BC"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428901CF"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D174B1A"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21A8E350"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672536BF"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9B2308E"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3FD7207" w14:textId="4549604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8C5982">
        <w:t>clause</w:t>
      </w:r>
      <w:r w:rsidRPr="000B4518">
        <w:t> 4.1.1.3.</w:t>
      </w:r>
    </w:p>
    <w:p w14:paraId="0D0C6A76" w14:textId="77777777" w:rsidR="00D01278" w:rsidRPr="000B4518" w:rsidRDefault="00D01278" w:rsidP="00D01278">
      <w:pPr>
        <w:pStyle w:val="Heading2"/>
      </w:pPr>
      <w:bookmarkStart w:id="175" w:name="_Toc11343599"/>
      <w:bookmarkStart w:id="176" w:name="_Toc45215555"/>
      <w:bookmarkStart w:id="177" w:name="_Toc51945321"/>
      <w:bookmarkStart w:id="178" w:name="_Toc99172656"/>
      <w:r w:rsidRPr="000B4518">
        <w:t>5.3</w:t>
      </w:r>
      <w:r w:rsidRPr="000B4518">
        <w:tab/>
        <w:t>Controlling</w:t>
      </w:r>
      <w:r>
        <w:t xml:space="preserve"> MCVideo</w:t>
      </w:r>
      <w:r w:rsidRPr="000B4518">
        <w:t xml:space="preserve"> function</w:t>
      </w:r>
      <w:bookmarkEnd w:id="175"/>
      <w:bookmarkEnd w:id="176"/>
      <w:bookmarkEnd w:id="177"/>
      <w:bookmarkEnd w:id="178"/>
    </w:p>
    <w:p w14:paraId="305CE445"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76ADF5C4"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ABA6415" w14:textId="7E7BB758" w:rsidR="00D01278" w:rsidRPr="000B4518" w:rsidRDefault="00D01278" w:rsidP="00D01278">
      <w:pPr>
        <w:pStyle w:val="B1"/>
      </w:pPr>
      <w:r w:rsidRPr="000B4518">
        <w:t>2.</w:t>
      </w:r>
      <w:r w:rsidRPr="000B4518">
        <w:tab/>
        <w:t xml:space="preserve">support negotiating media plane control channel media level attributes as specified in </w:t>
      </w:r>
      <w:r w:rsidR="008C5982">
        <w:t>clause</w:t>
      </w:r>
      <w:r w:rsidRPr="000B4518">
        <w:t> 4.3;</w:t>
      </w:r>
    </w:p>
    <w:p w14:paraId="2B9E211E" w14:textId="736DC554"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8C5982">
        <w:t>clause</w:t>
      </w:r>
      <w:r w:rsidRPr="000B4518">
        <w:t xml:space="preserve"> 4.2.1 and support the related procedures as specified in </w:t>
      </w:r>
      <w:r w:rsidR="008C5982">
        <w:t>clause</w:t>
      </w:r>
      <w:r w:rsidRPr="000B4518">
        <w:t> 6.3;</w:t>
      </w:r>
    </w:p>
    <w:p w14:paraId="6C694B2C" w14:textId="49F6DE4C" w:rsidR="00D01278" w:rsidRPr="000B4518" w:rsidRDefault="00D01278" w:rsidP="00D01278">
      <w:pPr>
        <w:pStyle w:val="B1"/>
      </w:pPr>
      <w:r w:rsidRPr="000B4518">
        <w:t>4.</w:t>
      </w:r>
      <w:r w:rsidRPr="000B4518">
        <w:tab/>
        <w:t xml:space="preserve">provided a network media interface as described in </w:t>
      </w:r>
      <w:r w:rsidR="008C5982">
        <w:t>clause</w:t>
      </w:r>
      <w:r w:rsidRPr="000B4518">
        <w:t xml:space="preserve"> 4.2.1 and support associated procedures as specified in </w:t>
      </w:r>
      <w:r w:rsidR="008C5982">
        <w:t>clause</w:t>
      </w:r>
      <w:r w:rsidRPr="000B4518">
        <w:t> 6.3;</w:t>
      </w:r>
    </w:p>
    <w:p w14:paraId="1E75B792" w14:textId="0AB808E4"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8C5982">
        <w:t>clause</w:t>
      </w:r>
      <w:r w:rsidRPr="000B4518">
        <w:t xml:space="preserve"> 4.2.1 and support associated procedures in </w:t>
      </w:r>
      <w:r w:rsidR="008C5982">
        <w:t>clause</w:t>
      </w:r>
      <w:r w:rsidRPr="000B4518">
        <w:t> 6.3;</w:t>
      </w:r>
    </w:p>
    <w:p w14:paraId="251014C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74F94392" w14:textId="77777777" w:rsidR="00D01278" w:rsidRPr="000B4518" w:rsidRDefault="00D01278" w:rsidP="00D01278">
      <w:pPr>
        <w:pStyle w:val="B1"/>
      </w:pPr>
      <w:r w:rsidRPr="000B4518">
        <w:t>7.</w:t>
      </w:r>
      <w:r w:rsidRPr="000B4518">
        <w:tab/>
        <w:t>support media plane security as specified in clause 13.</w:t>
      </w:r>
    </w:p>
    <w:p w14:paraId="19A223DD"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7C469772" w14:textId="2C96C80F"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8C5982">
        <w:t>clause</w:t>
      </w:r>
      <w:r w:rsidRPr="000B4518">
        <w:t xml:space="preserve"> 4.2.1 and support the related procedures as specified in </w:t>
      </w:r>
      <w:r w:rsidR="008C5982">
        <w:t>clause</w:t>
      </w:r>
      <w:r w:rsidRPr="000B4518">
        <w:t xml:space="preserve"> 6.3 and </w:t>
      </w:r>
      <w:r w:rsidR="008C5982">
        <w:t>clause</w:t>
      </w:r>
      <w:r w:rsidRPr="000B4518">
        <w:t> 4.3.</w:t>
      </w:r>
    </w:p>
    <w:p w14:paraId="3B2CD92A" w14:textId="77777777" w:rsidR="00D01278" w:rsidRPr="000B4518" w:rsidRDefault="00D01278" w:rsidP="00D01278">
      <w:pPr>
        <w:pStyle w:val="Heading2"/>
      </w:pPr>
      <w:bookmarkStart w:id="179" w:name="_Toc11343600"/>
      <w:bookmarkStart w:id="180" w:name="_Toc45215556"/>
      <w:bookmarkStart w:id="181" w:name="_Toc51945322"/>
      <w:bookmarkStart w:id="182" w:name="_Toc99172657"/>
      <w:r w:rsidRPr="000B4518">
        <w:t>5.4</w:t>
      </w:r>
      <w:r w:rsidRPr="000B4518">
        <w:tab/>
        <w:t>Participating</w:t>
      </w:r>
      <w:r>
        <w:t xml:space="preserve"> MCVideo</w:t>
      </w:r>
      <w:r w:rsidRPr="000B4518">
        <w:t xml:space="preserve"> function</w:t>
      </w:r>
      <w:bookmarkEnd w:id="179"/>
      <w:bookmarkEnd w:id="180"/>
      <w:bookmarkEnd w:id="181"/>
      <w:bookmarkEnd w:id="182"/>
    </w:p>
    <w:p w14:paraId="4293F7B3"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419266E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28822301" w14:textId="0C60B331"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8C5982">
        <w:t>clause</w:t>
      </w:r>
      <w:r w:rsidRPr="000B4518">
        <w:t xml:space="preserve"> 6.3 and support associated procedures as specified in </w:t>
      </w:r>
      <w:r w:rsidR="008C5982">
        <w:t>clause</w:t>
      </w:r>
      <w:r w:rsidRPr="000B4518">
        <w:t> 6.4;</w:t>
      </w:r>
    </w:p>
    <w:p w14:paraId="23859F9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848A04D" w14:textId="14993985"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proofErr w:type="spellStart"/>
      <w:r>
        <w:t>as</w:t>
      </w:r>
      <w:proofErr w:type="spellEnd"/>
      <w:r>
        <w:t xml:space="preserve"> specified in 3GPP TS 29.468 [6]</w:t>
      </w:r>
      <w:r w:rsidRPr="000B4518">
        <w:t xml:space="preserve"> and </w:t>
      </w:r>
      <w:r>
        <w:t xml:space="preserve">execute </w:t>
      </w:r>
      <w:r w:rsidRPr="000B4518">
        <w:t xml:space="preserve">the related MBMS subchannel control procedures as specified in </w:t>
      </w:r>
      <w:r w:rsidR="008C5982">
        <w:t>clause</w:t>
      </w:r>
      <w:r w:rsidRPr="000B4518">
        <w:t> 10.2</w:t>
      </w:r>
      <w:r>
        <w:t>.</w:t>
      </w:r>
    </w:p>
    <w:p w14:paraId="753A7D24" w14:textId="77777777" w:rsidR="00900194" w:rsidRPr="00A5463E" w:rsidRDefault="00900194" w:rsidP="00123B56">
      <w:pPr>
        <w:pStyle w:val="Heading1"/>
      </w:pPr>
      <w:bookmarkStart w:id="183" w:name="_Toc11343601"/>
      <w:bookmarkStart w:id="184" w:name="_Toc45215557"/>
      <w:bookmarkStart w:id="185" w:name="_Toc51945323"/>
      <w:bookmarkStart w:id="186" w:name="_Toc99172658"/>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5FDFBFBE" w14:textId="77777777" w:rsidR="00EB0795" w:rsidRPr="00A5463E" w:rsidRDefault="00EB0795" w:rsidP="00EB0795">
      <w:pPr>
        <w:pStyle w:val="Heading2"/>
      </w:pPr>
      <w:bookmarkStart w:id="187" w:name="_Toc11343602"/>
      <w:bookmarkStart w:id="188" w:name="_Toc45215558"/>
      <w:bookmarkStart w:id="189" w:name="_Toc51945324"/>
      <w:bookmarkStart w:id="190" w:name="_Toc99172659"/>
      <w:r w:rsidRPr="00A5463E">
        <w:t>6.1</w:t>
      </w:r>
      <w:r w:rsidRPr="00A5463E">
        <w:tab/>
        <w:t>General</w:t>
      </w:r>
      <w:bookmarkEnd w:id="187"/>
      <w:bookmarkEnd w:id="188"/>
      <w:bookmarkEnd w:id="189"/>
      <w:bookmarkEnd w:id="190"/>
    </w:p>
    <w:p w14:paraId="25CBCAFF" w14:textId="77777777" w:rsidR="00EB0795" w:rsidRPr="00A5463E" w:rsidRDefault="00EB0795" w:rsidP="00EB0795">
      <w:pPr>
        <w:rPr>
          <w:lang w:eastAsia="x-none"/>
        </w:rPr>
      </w:pPr>
      <w:r w:rsidRPr="00A5463E">
        <w:rPr>
          <w:lang w:eastAsia="x-none"/>
        </w:rPr>
        <w:t>This clause provides:</w:t>
      </w:r>
    </w:p>
    <w:p w14:paraId="16374C7D" w14:textId="20937851" w:rsidR="00EB0795" w:rsidRPr="00A5463E" w:rsidRDefault="00EB0795" w:rsidP="00EB0795">
      <w:pPr>
        <w:pStyle w:val="B1"/>
      </w:pPr>
      <w:r w:rsidRPr="00A5463E">
        <w:t>1.</w:t>
      </w:r>
      <w:r w:rsidRPr="00A5463E">
        <w:tab/>
        <w:t xml:space="preserve">the transmission participant procedures in </w:t>
      </w:r>
      <w:r w:rsidR="008C5982">
        <w:t>clause</w:t>
      </w:r>
      <w:r w:rsidRPr="00A5463E">
        <w:t> 6.2;</w:t>
      </w:r>
    </w:p>
    <w:p w14:paraId="627E258F" w14:textId="20B60A6F" w:rsidR="00EB0795" w:rsidRPr="00A5463E" w:rsidRDefault="00EB0795" w:rsidP="00EB0795">
      <w:pPr>
        <w:pStyle w:val="B1"/>
      </w:pPr>
      <w:r w:rsidRPr="00A5463E">
        <w:t>2.</w:t>
      </w:r>
      <w:r w:rsidRPr="00A5463E">
        <w:tab/>
        <w:t xml:space="preserve">the transmission control server procedures in </w:t>
      </w:r>
      <w:r w:rsidR="008C5982">
        <w:t>clause</w:t>
      </w:r>
      <w:r w:rsidRPr="00A5463E">
        <w:t> 6.3;</w:t>
      </w:r>
    </w:p>
    <w:p w14:paraId="1C73CA19" w14:textId="5C39A8B1" w:rsidR="00EB0795" w:rsidRPr="00A5463E" w:rsidRDefault="00EB0795" w:rsidP="00EB0795">
      <w:pPr>
        <w:pStyle w:val="B1"/>
      </w:pPr>
      <w:r w:rsidRPr="00A5463E">
        <w:t>3.</w:t>
      </w:r>
      <w:r w:rsidRPr="00A5463E">
        <w:tab/>
        <w:t xml:space="preserve">the participating MCVideo function transmission control procedures in </w:t>
      </w:r>
      <w:r w:rsidR="008C5982">
        <w:t>clause</w:t>
      </w:r>
      <w:r w:rsidRPr="00A5463E">
        <w:t> 6.4; and</w:t>
      </w:r>
    </w:p>
    <w:p w14:paraId="211CF12F"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6E5D5237" w14:textId="77777777" w:rsidR="00EB0795" w:rsidRPr="00A5463E" w:rsidRDefault="00EB0795" w:rsidP="00EB0795">
      <w:pPr>
        <w:pStyle w:val="Heading2"/>
      </w:pPr>
      <w:bookmarkStart w:id="191" w:name="_Toc11343603"/>
      <w:bookmarkStart w:id="192" w:name="_Toc45215559"/>
      <w:bookmarkStart w:id="193" w:name="_Toc51945325"/>
      <w:bookmarkStart w:id="194" w:name="_Toc99172660"/>
      <w:r w:rsidRPr="00A5463E">
        <w:t>6.2</w:t>
      </w:r>
      <w:r w:rsidRPr="00A5463E">
        <w:tab/>
        <w:t>Transmission participant procedures</w:t>
      </w:r>
      <w:bookmarkEnd w:id="191"/>
      <w:bookmarkEnd w:id="192"/>
      <w:bookmarkEnd w:id="193"/>
      <w:bookmarkEnd w:id="194"/>
    </w:p>
    <w:p w14:paraId="0D280663" w14:textId="77777777" w:rsidR="00A5463E" w:rsidRPr="00A5463E" w:rsidRDefault="00A5463E" w:rsidP="00A5463E">
      <w:pPr>
        <w:pStyle w:val="Heading3"/>
      </w:pPr>
      <w:bookmarkStart w:id="195" w:name="_Toc11343604"/>
      <w:bookmarkStart w:id="196" w:name="_Toc45215560"/>
      <w:bookmarkStart w:id="197" w:name="_Toc51945326"/>
      <w:bookmarkStart w:id="198" w:name="_Toc99172661"/>
      <w:r w:rsidRPr="00A5463E">
        <w:t>6.2.1</w:t>
      </w:r>
      <w:r w:rsidRPr="00A5463E">
        <w:tab/>
        <w:t>Transmission participant procedures at MCVideo session initialization</w:t>
      </w:r>
      <w:bookmarkEnd w:id="195"/>
      <w:bookmarkEnd w:id="196"/>
      <w:bookmarkEnd w:id="197"/>
      <w:bookmarkEnd w:id="198"/>
    </w:p>
    <w:p w14:paraId="5389C7ED" w14:textId="231665A4"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8C5982">
        <w:t>clause</w:t>
      </w:r>
      <w:r w:rsidRPr="00A5463E">
        <w:t xml:space="preserve"> 6.2.4 and a new instance of the 'Transmission participant state transition diagram for basic reception control operation' as specified in </w:t>
      </w:r>
      <w:r w:rsidR="008C5982">
        <w:t>clause</w:t>
      </w:r>
      <w:r w:rsidRPr="00A5463E">
        <w:t> 6.2.5, shall be created for this call.</w:t>
      </w:r>
    </w:p>
    <w:p w14:paraId="67C79F45" w14:textId="77777777" w:rsidR="00A5463E" w:rsidRPr="00A5463E" w:rsidRDefault="00A5463E" w:rsidP="00A5463E">
      <w:r w:rsidRPr="00A5463E">
        <w:t>The SIP INVITE request sent by the application and signalling plane:</w:t>
      </w:r>
    </w:p>
    <w:p w14:paraId="7036018A"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62E6056A"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w:t>
      </w:r>
      <w:proofErr w:type="spellStart"/>
      <w:r w:rsidRPr="00A5463E">
        <w:t>rejoin</w:t>
      </w:r>
      <w:proofErr w:type="spellEnd"/>
      <w:r w:rsidRPr="00A5463E">
        <w:t xml:space="preserve"> to an already on-going group call.</w:t>
      </w:r>
    </w:p>
    <w:p w14:paraId="2D6A9E22"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E414408" w14:textId="77777777" w:rsidR="00A5463E" w:rsidRPr="00A5463E" w:rsidRDefault="00A5463E" w:rsidP="00A5463E">
      <w:pPr>
        <w:pStyle w:val="Heading3"/>
      </w:pPr>
      <w:bookmarkStart w:id="199" w:name="_Toc11343605"/>
      <w:bookmarkStart w:id="200" w:name="_Toc45215561"/>
      <w:bookmarkStart w:id="201" w:name="_Toc51945327"/>
      <w:bookmarkStart w:id="202" w:name="_Toc99172662"/>
      <w:r w:rsidRPr="00A5463E">
        <w:lastRenderedPageBreak/>
        <w:t>6.2.2</w:t>
      </w:r>
      <w:r w:rsidRPr="00A5463E">
        <w:tab/>
        <w:t>Transmission participant procedures at MCVideo call release</w:t>
      </w:r>
      <w:bookmarkEnd w:id="199"/>
      <w:bookmarkEnd w:id="200"/>
      <w:bookmarkEnd w:id="201"/>
      <w:bookmarkEnd w:id="202"/>
    </w:p>
    <w:p w14:paraId="58DBE443" w14:textId="77777777" w:rsidR="00A5463E" w:rsidRPr="00A5463E" w:rsidRDefault="00A5463E" w:rsidP="00A5463E">
      <w:r w:rsidRPr="00A5463E">
        <w:t>The MCVideo call release (whether it is initiated by the transmission participant or transmission control server) is a two-step procedure.</w:t>
      </w:r>
    </w:p>
    <w:p w14:paraId="06D0B3D6"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0F8FD5E3" w14:textId="15E033EF"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8C5982">
        <w:rPr>
          <w:rFonts w:eastAsia="Malgun Gothic"/>
        </w:rPr>
        <w:t>clause</w:t>
      </w:r>
      <w:r w:rsidRPr="00A5463E">
        <w:rPr>
          <w:rFonts w:eastAsia="Malgun Gothic"/>
        </w:rPr>
        <w:t xml:space="preserve"> 6.2.4 and the corresponding instance of the 'Transmission participant state transition diagram for basic reception control operation' as specified in </w:t>
      </w:r>
      <w:r w:rsidR="008C5982">
        <w:rPr>
          <w:rFonts w:eastAsia="Malgun Gothic"/>
        </w:rPr>
        <w:t>clause</w:t>
      </w:r>
      <w:r w:rsidRPr="00A5463E">
        <w:rPr>
          <w:rFonts w:eastAsia="Malgun Gothic"/>
        </w:rPr>
        <w:t> 6.2.5 are terminated and the transmission participant releases all the used resources.</w:t>
      </w:r>
    </w:p>
    <w:p w14:paraId="1C0D2156" w14:textId="77777777" w:rsidR="00A5463E" w:rsidRPr="00A5463E" w:rsidRDefault="00A5463E" w:rsidP="00A5463E">
      <w:r w:rsidRPr="00A5463E">
        <w:t>The user plane can initiate the release step 1, but the application and signalling plane always initiates the release step 2.</w:t>
      </w:r>
    </w:p>
    <w:p w14:paraId="3EC498BD" w14:textId="77777777" w:rsidR="00A5463E" w:rsidRPr="00A5463E" w:rsidRDefault="00A5463E" w:rsidP="00A5463E">
      <w:pPr>
        <w:pStyle w:val="Heading3"/>
      </w:pPr>
      <w:bookmarkStart w:id="203" w:name="_Toc11343606"/>
      <w:bookmarkStart w:id="204" w:name="_Toc45215562"/>
      <w:bookmarkStart w:id="205" w:name="_Toc51945328"/>
      <w:bookmarkStart w:id="206" w:name="_Toc99172663"/>
      <w:r w:rsidRPr="00A5463E">
        <w:t>6.2.3</w:t>
      </w:r>
      <w:r w:rsidRPr="00A5463E">
        <w:tab/>
        <w:t>Transmission participant procedures at MCVideo call modification</w:t>
      </w:r>
      <w:bookmarkEnd w:id="203"/>
      <w:bookmarkEnd w:id="204"/>
      <w:bookmarkEnd w:id="205"/>
      <w:bookmarkEnd w:id="206"/>
    </w:p>
    <w:p w14:paraId="172462D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69F11704" w14:textId="77777777" w:rsidR="00A5463E" w:rsidRPr="00A5463E" w:rsidRDefault="00A5463E" w:rsidP="00A5463E">
      <w:pPr>
        <w:pStyle w:val="Heading3"/>
      </w:pPr>
      <w:bookmarkStart w:id="207" w:name="_Toc11343607"/>
      <w:bookmarkStart w:id="208" w:name="_Toc45215563"/>
      <w:bookmarkStart w:id="209" w:name="_Toc51945329"/>
      <w:bookmarkStart w:id="210" w:name="_Toc99172664"/>
      <w:r w:rsidRPr="00A5463E">
        <w:t>6.2.4</w:t>
      </w:r>
      <w:r w:rsidRPr="00A5463E">
        <w:tab/>
        <w:t>Transmission participant state transition diagram for basic transmission control operation</w:t>
      </w:r>
      <w:bookmarkEnd w:id="207"/>
      <w:bookmarkEnd w:id="208"/>
      <w:bookmarkEnd w:id="209"/>
      <w:bookmarkEnd w:id="210"/>
    </w:p>
    <w:p w14:paraId="610CDBC7" w14:textId="77777777" w:rsidR="00A5463E" w:rsidRPr="00A5463E" w:rsidRDefault="00A5463E" w:rsidP="00A5463E">
      <w:pPr>
        <w:pStyle w:val="Heading4"/>
      </w:pPr>
      <w:bookmarkStart w:id="211" w:name="_Toc11343608"/>
      <w:bookmarkStart w:id="212" w:name="_Toc45215564"/>
      <w:bookmarkStart w:id="213" w:name="_Toc51945330"/>
      <w:bookmarkStart w:id="214" w:name="_Toc99172665"/>
      <w:r w:rsidRPr="00A5463E">
        <w:t>6.2.4.1</w:t>
      </w:r>
      <w:r w:rsidRPr="00A5463E">
        <w:tab/>
        <w:t>General</w:t>
      </w:r>
      <w:bookmarkEnd w:id="211"/>
      <w:bookmarkEnd w:id="212"/>
      <w:bookmarkEnd w:id="213"/>
      <w:bookmarkEnd w:id="214"/>
    </w:p>
    <w:p w14:paraId="45584DA4" w14:textId="724F547E" w:rsidR="00A5463E" w:rsidRPr="00A5463E" w:rsidRDefault="00A5463E" w:rsidP="00A5463E">
      <w:r w:rsidRPr="00A5463E">
        <w:t xml:space="preserve">The transmission participant shall behave according to the state diagram and the state transitions specified in this </w:t>
      </w:r>
      <w:r w:rsidR="008C5982">
        <w:t>clause</w:t>
      </w:r>
      <w:r w:rsidRPr="00A5463E">
        <w:t>.</w:t>
      </w:r>
    </w:p>
    <w:p w14:paraId="67A75914" w14:textId="77777777" w:rsidR="00A5463E" w:rsidRPr="00A5463E" w:rsidRDefault="00A5463E" w:rsidP="00A5463E">
      <w:r w:rsidRPr="00A5463E">
        <w:t>Figure 6.2.4.1-1 shows the state diagram for 'Transmission participant state transition diagram for basic transmission control operation'.</w:t>
      </w:r>
    </w:p>
    <w:p w14:paraId="1A113F91" w14:textId="77777777" w:rsidR="00A5463E" w:rsidRPr="00A5463E" w:rsidRDefault="0072093E" w:rsidP="00A5463E">
      <w:pPr>
        <w:pStyle w:val="TH"/>
      </w:pPr>
      <w:r>
        <w:object w:dxaOrig="20565" w:dyaOrig="19530" w14:anchorId="2867A847">
          <v:shape id="_x0000_i1029" type="#_x0000_t75" style="width:481.05pt;height:457.3pt" o:ole="">
            <v:imagedata r:id="rId18" o:title=""/>
          </v:shape>
          <o:OLEObject Type="Embed" ProgID="Visio.Drawing.15" ShapeID="_x0000_i1029" DrawAspect="Content" ObjectID="_1709785515" r:id="rId19"/>
        </w:object>
      </w:r>
    </w:p>
    <w:p w14:paraId="22C0555A" w14:textId="77777777" w:rsidR="00A5463E" w:rsidRPr="00A5463E" w:rsidRDefault="00A5463E" w:rsidP="00A5463E">
      <w:pPr>
        <w:pStyle w:val="TF"/>
      </w:pPr>
      <w:r w:rsidRPr="00A5463E">
        <w:t>Figure 6.2.4.1-1: Transmission participant state transition diagram for basic transmission control operation.</w:t>
      </w:r>
    </w:p>
    <w:p w14:paraId="47970F99" w14:textId="2A7207EC" w:rsidR="00A5463E" w:rsidRPr="00A5463E" w:rsidRDefault="00A5463E" w:rsidP="00A5463E">
      <w:r w:rsidRPr="00A5463E">
        <w:t xml:space="preserve">State details are explained in the following </w:t>
      </w:r>
      <w:r w:rsidR="008C5982">
        <w:t>clause</w:t>
      </w:r>
      <w:r w:rsidRPr="00A5463E">
        <w:t>s.</w:t>
      </w:r>
    </w:p>
    <w:p w14:paraId="093E3960"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332BD4B8"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38C5D34" w14:textId="77777777" w:rsidR="00A5463E" w:rsidRPr="00A5463E" w:rsidRDefault="00A5463E" w:rsidP="00A5463E">
      <w:pPr>
        <w:pStyle w:val="Heading4"/>
      </w:pPr>
      <w:bookmarkStart w:id="215" w:name="_Toc11343609"/>
      <w:bookmarkStart w:id="216" w:name="_Toc45215565"/>
      <w:bookmarkStart w:id="217" w:name="_Toc51945331"/>
      <w:bookmarkStart w:id="218" w:name="_Toc99172666"/>
      <w:r w:rsidRPr="00A5463E">
        <w:t>6.2.4.2</w:t>
      </w:r>
      <w:r w:rsidRPr="00A5463E">
        <w:tab/>
        <w:t>State: 'Start-stop'</w:t>
      </w:r>
      <w:bookmarkEnd w:id="215"/>
      <w:bookmarkEnd w:id="216"/>
      <w:bookmarkEnd w:id="217"/>
      <w:bookmarkEnd w:id="218"/>
    </w:p>
    <w:p w14:paraId="2AE05CDF" w14:textId="77777777" w:rsidR="00A5463E" w:rsidRPr="00A5463E" w:rsidRDefault="00A5463E" w:rsidP="00A5463E">
      <w:pPr>
        <w:pStyle w:val="Heading5"/>
      </w:pPr>
      <w:bookmarkStart w:id="219" w:name="_Toc11343610"/>
      <w:bookmarkStart w:id="220" w:name="_Toc45215566"/>
      <w:bookmarkStart w:id="221" w:name="_Toc51945332"/>
      <w:bookmarkStart w:id="222" w:name="_Toc99172667"/>
      <w:r w:rsidRPr="00A5463E">
        <w:t>6.2.4.2.1</w:t>
      </w:r>
      <w:r w:rsidRPr="00A5463E">
        <w:tab/>
        <w:t>General</w:t>
      </w:r>
      <w:bookmarkEnd w:id="219"/>
      <w:bookmarkEnd w:id="220"/>
      <w:bookmarkEnd w:id="221"/>
      <w:bookmarkEnd w:id="222"/>
    </w:p>
    <w:p w14:paraId="7C57ADB3"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AAFB24C" w14:textId="77777777" w:rsidR="00A5463E" w:rsidRPr="00A5463E" w:rsidRDefault="00A5463E" w:rsidP="00A5463E">
      <w:pPr>
        <w:pStyle w:val="Heading5"/>
      </w:pPr>
      <w:bookmarkStart w:id="223" w:name="_Toc11343611"/>
      <w:bookmarkStart w:id="224" w:name="_Toc45215567"/>
      <w:bookmarkStart w:id="225" w:name="_Toc51945333"/>
      <w:bookmarkStart w:id="226" w:name="_Toc99172668"/>
      <w:r w:rsidRPr="00A5463E">
        <w:lastRenderedPageBreak/>
        <w:t>6.2.4.2.2</w:t>
      </w:r>
      <w:r w:rsidRPr="00A5463E">
        <w:tab/>
        <w:t>MCVideo call initiated, originating MCVideo user</w:t>
      </w:r>
      <w:bookmarkEnd w:id="223"/>
      <w:bookmarkEnd w:id="224"/>
      <w:bookmarkEnd w:id="225"/>
      <w:bookmarkEnd w:id="226"/>
    </w:p>
    <w:p w14:paraId="5157FAA1" w14:textId="77777777" w:rsidR="00A5463E" w:rsidRPr="00A5463E" w:rsidRDefault="00A5463E" w:rsidP="00A5463E">
      <w:r w:rsidRPr="00A5463E">
        <w:t>When a call is initiated a</w:t>
      </w:r>
      <w:r w:rsidR="004F313B">
        <w:t>s described in 3GPP TS 24.281 [2</w:t>
      </w:r>
      <w:r w:rsidRPr="00A5463E">
        <w:t>], the transmission participant:</w:t>
      </w:r>
    </w:p>
    <w:p w14:paraId="3736D758"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4DF0112D"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0DCFCCC2" w14:textId="77777777" w:rsidR="00A5463E" w:rsidRPr="00A5463E" w:rsidRDefault="00A5463E" w:rsidP="00A5463E">
      <w:pPr>
        <w:pStyle w:val="NO"/>
      </w:pPr>
      <w:r w:rsidRPr="00A5463E">
        <w:t>NOTE:</w:t>
      </w:r>
      <w:r w:rsidRPr="00A5463E">
        <w:tab/>
        <w:t xml:space="preserve">The originating transmission participant might receive a transmission control message before the SIP 200 (OK) response when initiating, joining or </w:t>
      </w:r>
      <w:proofErr w:type="spellStart"/>
      <w:r w:rsidRPr="00A5463E">
        <w:t>rejoining</w:t>
      </w:r>
      <w:proofErr w:type="spellEnd"/>
      <w:r w:rsidRPr="00A5463E">
        <w:t xml:space="preserve"> a call because of processing delays of the SIP 200 (OK) response in the SIP core.</w:t>
      </w:r>
    </w:p>
    <w:p w14:paraId="77EEE70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23229685"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00F53A2C"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AC552E5" w14:textId="77777777" w:rsidR="00A5463E" w:rsidRPr="00A5463E" w:rsidRDefault="00A5463E" w:rsidP="00A5463E">
      <w:pPr>
        <w:pStyle w:val="B2"/>
      </w:pPr>
      <w:r w:rsidRPr="00A5463E">
        <w:t>b.</w:t>
      </w:r>
      <w:r w:rsidRPr="00A5463E">
        <w:tab/>
        <w:t>shall enter the 'U: pending request to transmit' state; and</w:t>
      </w:r>
    </w:p>
    <w:p w14:paraId="5F09FBC6"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D0CC568"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0DFDDE88" w14:textId="77777777" w:rsidR="00A5463E" w:rsidRPr="00A5463E" w:rsidRDefault="00A5463E" w:rsidP="00A5463E">
      <w:r w:rsidRPr="00A5463E">
        <w:t xml:space="preserve">When the transmission participant is </w:t>
      </w:r>
      <w:proofErr w:type="spellStart"/>
      <w:r w:rsidRPr="00A5463E">
        <w:t>rejoining</w:t>
      </w:r>
      <w:proofErr w:type="spellEnd"/>
      <w:r w:rsidRPr="00A5463E">
        <w:t xml:space="preserve"> an ongoing MCVideo call as described in 3GPP TS 24.281 [</w:t>
      </w:r>
      <w:r w:rsidR="004F313B">
        <w:t>2</w:t>
      </w:r>
      <w:r w:rsidRPr="00A5463E">
        <w:t>] the transmission participant shall enter the 'U: has no permission to transmit' state.</w:t>
      </w:r>
    </w:p>
    <w:p w14:paraId="5F4EC046" w14:textId="77777777" w:rsidR="00A5463E" w:rsidRPr="00A5463E" w:rsidRDefault="00A5463E" w:rsidP="00A5463E">
      <w:pPr>
        <w:pStyle w:val="Heading5"/>
      </w:pPr>
      <w:bookmarkStart w:id="227" w:name="_Toc11343612"/>
      <w:bookmarkStart w:id="228" w:name="_Toc45215568"/>
      <w:bookmarkStart w:id="229" w:name="_Toc51945334"/>
      <w:bookmarkStart w:id="230" w:name="_Toc99172669"/>
      <w:r w:rsidRPr="00A5463E">
        <w:t>6.2.4.2.3</w:t>
      </w:r>
      <w:r w:rsidRPr="00A5463E">
        <w:tab/>
        <w:t>MCVideo call established, terminating MCVideo user</w:t>
      </w:r>
      <w:bookmarkEnd w:id="227"/>
      <w:bookmarkEnd w:id="228"/>
      <w:bookmarkEnd w:id="229"/>
      <w:bookmarkEnd w:id="230"/>
    </w:p>
    <w:p w14:paraId="6B333876" w14:textId="77777777" w:rsidR="00A5463E" w:rsidRPr="00A5463E" w:rsidRDefault="00A5463E" w:rsidP="00A5463E">
      <w:r w:rsidRPr="00A5463E">
        <w:t>When an MCVideo call is established, the terminating transmission participant:</w:t>
      </w:r>
    </w:p>
    <w:p w14:paraId="2709EA73"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427400B0" w14:textId="77777777" w:rsidR="00A5463E" w:rsidRPr="00A5463E" w:rsidRDefault="00A5463E" w:rsidP="00A5463E">
      <w:pPr>
        <w:pStyle w:val="B1"/>
      </w:pPr>
      <w:r w:rsidRPr="00A5463E">
        <w:t>2.</w:t>
      </w:r>
      <w:r w:rsidRPr="00A5463E">
        <w:tab/>
        <w:t>shall enter the 'U: has no permission to transmit' state.</w:t>
      </w:r>
    </w:p>
    <w:p w14:paraId="774B41A4"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1D222B63" w14:textId="77777777" w:rsidR="00A5463E" w:rsidRPr="00A5463E" w:rsidRDefault="00A5463E" w:rsidP="00A5463E">
      <w:pPr>
        <w:pStyle w:val="Heading4"/>
      </w:pPr>
      <w:bookmarkStart w:id="231" w:name="_Toc11343613"/>
      <w:bookmarkStart w:id="232" w:name="_Toc45215569"/>
      <w:bookmarkStart w:id="233" w:name="_Toc51945335"/>
      <w:bookmarkStart w:id="234" w:name="_Toc99172670"/>
      <w:r w:rsidRPr="00A5463E">
        <w:t>6.2.4.3</w:t>
      </w:r>
      <w:r w:rsidRPr="00A5463E">
        <w:tab/>
        <w:t>State: 'U: has no permission to transmit'</w:t>
      </w:r>
      <w:bookmarkEnd w:id="231"/>
      <w:bookmarkEnd w:id="232"/>
      <w:bookmarkEnd w:id="233"/>
      <w:bookmarkEnd w:id="234"/>
    </w:p>
    <w:p w14:paraId="42E743B7" w14:textId="77777777" w:rsidR="00A5463E" w:rsidRPr="00A5463E" w:rsidRDefault="00A5463E" w:rsidP="00A5463E">
      <w:pPr>
        <w:pStyle w:val="Heading5"/>
      </w:pPr>
      <w:bookmarkStart w:id="235" w:name="_Toc11343614"/>
      <w:bookmarkStart w:id="236" w:name="_Toc45215570"/>
      <w:bookmarkStart w:id="237" w:name="_Toc51945336"/>
      <w:bookmarkStart w:id="238" w:name="_Toc99172671"/>
      <w:r w:rsidRPr="00A5463E">
        <w:t>6.2.4.3.1</w:t>
      </w:r>
      <w:r w:rsidRPr="00A5463E">
        <w:tab/>
        <w:t>General</w:t>
      </w:r>
      <w:bookmarkEnd w:id="235"/>
      <w:bookmarkEnd w:id="236"/>
      <w:bookmarkEnd w:id="237"/>
      <w:bookmarkEnd w:id="238"/>
    </w:p>
    <w:p w14:paraId="3D1D99A6"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39C4ACD" w14:textId="77777777" w:rsidR="00A5463E" w:rsidRPr="00A5463E" w:rsidRDefault="00A5463E" w:rsidP="00A5463E">
      <w:r w:rsidRPr="00A5463E">
        <w:t>In this state transmission control messages can be received.</w:t>
      </w:r>
    </w:p>
    <w:p w14:paraId="0DEE579E" w14:textId="77777777" w:rsidR="00A5463E" w:rsidRPr="00A5463E" w:rsidRDefault="00A5463E" w:rsidP="00A5463E">
      <w:pPr>
        <w:pStyle w:val="Heading5"/>
      </w:pPr>
      <w:bookmarkStart w:id="239" w:name="_Toc11343615"/>
      <w:bookmarkStart w:id="240" w:name="_Toc45215571"/>
      <w:bookmarkStart w:id="241" w:name="_Toc51945337"/>
      <w:bookmarkStart w:id="242" w:name="_Toc99172672"/>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0BA40445" w14:textId="77777777" w:rsidR="00A5463E" w:rsidRPr="00A5463E" w:rsidRDefault="00A5463E" w:rsidP="00A5463E">
      <w:r w:rsidRPr="00A5463E">
        <w:t>Upon receiving an indication from the user to request permission to send media, the transmission participant:</w:t>
      </w:r>
    </w:p>
    <w:p w14:paraId="2E448390" w14:textId="77777777" w:rsidR="00A5463E" w:rsidRPr="00A5463E" w:rsidRDefault="00A5463E" w:rsidP="00A46CF8">
      <w:pPr>
        <w:pStyle w:val="B1"/>
      </w:pPr>
      <w:r w:rsidRPr="00A5463E">
        <w:t>1.</w:t>
      </w:r>
      <w:r w:rsidRPr="00A5463E">
        <w:tab/>
      </w:r>
      <w:r w:rsidR="00DD2445">
        <w:t>void</w:t>
      </w:r>
    </w:p>
    <w:p w14:paraId="15780382"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382B3DB0" w14:textId="5CF110B0" w:rsidR="00A5463E" w:rsidRPr="00A5463E" w:rsidRDefault="00A5463E" w:rsidP="00A5463E">
      <w:pPr>
        <w:pStyle w:val="B2"/>
      </w:pPr>
      <w:r w:rsidRPr="00A5463E">
        <w:lastRenderedPageBreak/>
        <w:t>a.</w:t>
      </w:r>
      <w:r w:rsidRPr="00A5463E">
        <w:tab/>
        <w:t xml:space="preserve">if a different priority than the normal priority is required, shall include the Transmission Priority field with the priority not higher than negotiated with the transmission control server as specified in </w:t>
      </w:r>
      <w:r w:rsidR="008C5982">
        <w:t>clause</w:t>
      </w:r>
      <w:r w:rsidRPr="00A5463E">
        <w:t> 14.3.3; and</w:t>
      </w:r>
    </w:p>
    <w:p w14:paraId="6DEA49E6"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021E8E6"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FF0B292" w14:textId="77777777" w:rsidR="00A5463E" w:rsidRPr="00A5463E" w:rsidRDefault="00A5463E" w:rsidP="00A5463E">
      <w:pPr>
        <w:pStyle w:val="B1"/>
      </w:pPr>
      <w:r w:rsidRPr="00A5463E">
        <w:t>4.</w:t>
      </w:r>
      <w:r w:rsidRPr="00A5463E">
        <w:tab/>
        <w:t>shall enter the 'U: pending request to transmit' state.</w:t>
      </w:r>
    </w:p>
    <w:p w14:paraId="0FFF5DEA" w14:textId="77777777" w:rsidR="00A5463E" w:rsidRPr="00A5463E" w:rsidRDefault="00A5463E" w:rsidP="00A5463E">
      <w:pPr>
        <w:pStyle w:val="Heading5"/>
      </w:pPr>
      <w:bookmarkStart w:id="243" w:name="_Toc11343616"/>
      <w:bookmarkStart w:id="244" w:name="_Toc45215572"/>
      <w:bookmarkStart w:id="245" w:name="_Toc51945338"/>
      <w:bookmarkStart w:id="246" w:name="_Toc99172673"/>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243"/>
      <w:bookmarkEnd w:id="244"/>
      <w:bookmarkEnd w:id="245"/>
      <w:bookmarkEnd w:id="246"/>
    </w:p>
    <w:p w14:paraId="52C2897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0C1F66B5" w14:textId="305A01E9"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2BB3D924"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2D9DF413" w14:textId="77777777" w:rsidR="00391F2A" w:rsidRDefault="00A5463E" w:rsidP="00391F2A">
      <w:pPr>
        <w:pStyle w:val="B2"/>
      </w:pPr>
      <w:r w:rsidRPr="00A5463E">
        <w:t>b.</w:t>
      </w:r>
      <w:r w:rsidRPr="00A5463E">
        <w:tab/>
        <w:t>shall include the Source field set to '0' (the transmission participant is the source);</w:t>
      </w:r>
    </w:p>
    <w:p w14:paraId="1FA94702" w14:textId="77777777" w:rsidR="00A5463E" w:rsidRPr="00391F2A" w:rsidRDefault="00391F2A" w:rsidP="00391F2A">
      <w:pPr>
        <w:pStyle w:val="B1"/>
        <w:rPr>
          <w:lang w:val="en-GB"/>
        </w:rPr>
      </w:pPr>
      <w:r>
        <w:t>2.</w:t>
      </w:r>
      <w:r>
        <w:tab/>
      </w:r>
      <w:r w:rsidRPr="00A5463E">
        <w:t xml:space="preserve">shall </w:t>
      </w:r>
      <w:r>
        <w:t xml:space="preserve">store the SSRC </w:t>
      </w:r>
      <w:r w:rsidRPr="002477B0">
        <w:t xml:space="preserve">of granted transmission participant </w:t>
      </w:r>
      <w:r>
        <w:t xml:space="preserve">received in the Transmission Granted message and use it in the RTP media packets until the transmission is </w:t>
      </w:r>
      <w:proofErr w:type="spellStart"/>
      <w:r>
        <w:t>relased</w:t>
      </w:r>
      <w:proofErr w:type="spellEnd"/>
      <w:r>
        <w:t>;</w:t>
      </w:r>
    </w:p>
    <w:p w14:paraId="3C15E3DB" w14:textId="77777777" w:rsidR="00A5463E" w:rsidRPr="00391F2A" w:rsidRDefault="00391F2A" w:rsidP="00A5463E">
      <w:pPr>
        <w:pStyle w:val="B1"/>
        <w:rPr>
          <w:lang w:val="en-GB"/>
        </w:rPr>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r w:rsidRPr="00391F2A">
        <w:rPr>
          <w:lang w:val="en-GB"/>
        </w:rPr>
        <w:t xml:space="preserve"> and</w:t>
      </w:r>
    </w:p>
    <w:p w14:paraId="2ED31104" w14:textId="77777777" w:rsidR="00A5463E" w:rsidRPr="00A5463E" w:rsidRDefault="00391F2A" w:rsidP="00A5463E">
      <w:pPr>
        <w:pStyle w:val="B1"/>
      </w:pPr>
      <w:r w:rsidRPr="00391F2A">
        <w:rPr>
          <w:lang w:val="en-GB"/>
        </w:rPr>
        <w:t>4</w:t>
      </w:r>
      <w:r w:rsidR="00A5463E" w:rsidRPr="00A5463E">
        <w:t>.</w:t>
      </w:r>
      <w:r w:rsidR="00A5463E" w:rsidRPr="00A5463E">
        <w:tab/>
        <w:t>shall enter the 'U: has permission to transmit' state.</w:t>
      </w:r>
    </w:p>
    <w:p w14:paraId="724092BA" w14:textId="77777777" w:rsidR="00A5463E" w:rsidRPr="009559DD" w:rsidRDefault="00A5463E" w:rsidP="00A5463E">
      <w:pPr>
        <w:pStyle w:val="Heading5"/>
        <w:rPr>
          <w:lang w:val="en-GB"/>
        </w:rPr>
      </w:pPr>
      <w:bookmarkStart w:id="247" w:name="_Toc11343617"/>
      <w:bookmarkStart w:id="248" w:name="_Toc45215573"/>
      <w:bookmarkStart w:id="249" w:name="_Toc51945339"/>
      <w:bookmarkStart w:id="250" w:name="_Toc99172674"/>
      <w:r w:rsidRPr="00A5463E">
        <w:t>6.2.4.3.4</w:t>
      </w:r>
      <w:r w:rsidRPr="00A5463E">
        <w:tab/>
      </w:r>
      <w:r w:rsidR="00C0770C" w:rsidRPr="009559DD">
        <w:rPr>
          <w:lang w:val="en-GB"/>
        </w:rPr>
        <w:t>Void</w:t>
      </w:r>
      <w:bookmarkEnd w:id="247"/>
      <w:bookmarkEnd w:id="248"/>
      <w:bookmarkEnd w:id="249"/>
      <w:bookmarkEnd w:id="250"/>
    </w:p>
    <w:p w14:paraId="3249E654" w14:textId="77777777" w:rsidR="00A5463E" w:rsidRPr="00A5463E" w:rsidRDefault="00A5463E" w:rsidP="00A5463E">
      <w:pPr>
        <w:pStyle w:val="Heading4"/>
      </w:pPr>
      <w:bookmarkStart w:id="251" w:name="_Toc11343618"/>
      <w:bookmarkStart w:id="252" w:name="_Toc45215574"/>
      <w:bookmarkStart w:id="253" w:name="_Toc51945340"/>
      <w:bookmarkStart w:id="254" w:name="_Toc99172675"/>
      <w:r w:rsidRPr="00A5463E">
        <w:t>6.2.4.4</w:t>
      </w:r>
      <w:r w:rsidRPr="00A5463E">
        <w:tab/>
        <w:t>State: 'U: pending request to transmit'</w:t>
      </w:r>
      <w:bookmarkEnd w:id="251"/>
      <w:bookmarkEnd w:id="252"/>
      <w:bookmarkEnd w:id="253"/>
      <w:bookmarkEnd w:id="254"/>
    </w:p>
    <w:p w14:paraId="5815E8A0" w14:textId="77777777" w:rsidR="00A5463E" w:rsidRPr="00A5463E" w:rsidRDefault="00A5463E" w:rsidP="00A5463E">
      <w:pPr>
        <w:pStyle w:val="Heading5"/>
      </w:pPr>
      <w:bookmarkStart w:id="255" w:name="_Toc11343619"/>
      <w:bookmarkStart w:id="256" w:name="_Toc45215575"/>
      <w:bookmarkStart w:id="257" w:name="_Toc51945341"/>
      <w:bookmarkStart w:id="258" w:name="_Toc99172676"/>
      <w:r w:rsidRPr="00A5463E">
        <w:t>6.2.4.4.1</w:t>
      </w:r>
      <w:r w:rsidRPr="00A5463E">
        <w:tab/>
        <w:t>General</w:t>
      </w:r>
      <w:bookmarkEnd w:id="255"/>
      <w:bookmarkEnd w:id="256"/>
      <w:bookmarkEnd w:id="257"/>
      <w:bookmarkEnd w:id="258"/>
    </w:p>
    <w:p w14:paraId="5B8A203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D037D07" w14:textId="77777777" w:rsidR="00A5463E" w:rsidRPr="00A5463E" w:rsidRDefault="00A5463E" w:rsidP="00A5463E">
      <w:r w:rsidRPr="00A5463E">
        <w:t>In this state transmission control messages can be received.</w:t>
      </w:r>
    </w:p>
    <w:p w14:paraId="69E07093"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24B9AFB" w14:textId="77777777" w:rsidR="00A5463E" w:rsidRPr="00A5463E" w:rsidRDefault="00A5463E" w:rsidP="00A5463E">
      <w:pPr>
        <w:pStyle w:val="B1"/>
      </w:pPr>
    </w:p>
    <w:p w14:paraId="09857863" w14:textId="77777777" w:rsidR="00A5463E" w:rsidRPr="00A5463E" w:rsidRDefault="00A5463E" w:rsidP="00A5463E">
      <w:pPr>
        <w:pStyle w:val="Heading5"/>
      </w:pPr>
      <w:bookmarkStart w:id="259" w:name="_Toc11343620"/>
      <w:bookmarkStart w:id="260" w:name="_Toc45215576"/>
      <w:bookmarkStart w:id="261" w:name="_Toc51945342"/>
      <w:bookmarkStart w:id="262" w:name="_Toc99172677"/>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6068225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15FA3C2C" w14:textId="385E81B9"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3BE33249"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876A7C">
        <w:t>Transmission</w:t>
      </w:r>
      <w:r w:rsidRPr="00A5463E">
        <w:t xml:space="preserve"> rejected); and</w:t>
      </w:r>
    </w:p>
    <w:p w14:paraId="160CED3E" w14:textId="77777777" w:rsidR="00A5463E" w:rsidRPr="00A5463E" w:rsidRDefault="00A5463E" w:rsidP="00A5463E">
      <w:pPr>
        <w:pStyle w:val="B2"/>
      </w:pPr>
      <w:r w:rsidRPr="00A5463E">
        <w:t>b.</w:t>
      </w:r>
      <w:r w:rsidRPr="00A5463E">
        <w:tab/>
        <w:t>shall include the Source field set to '0' (the transmission participant is the source);</w:t>
      </w:r>
    </w:p>
    <w:p w14:paraId="08F62B6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66EB097E"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61D81E22"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3B08E5C1" w14:textId="77777777" w:rsidR="00A5463E" w:rsidRPr="00A5463E" w:rsidRDefault="00A5463E" w:rsidP="00A5463E">
      <w:pPr>
        <w:pStyle w:val="B1"/>
      </w:pPr>
      <w:r w:rsidRPr="00A5463E">
        <w:lastRenderedPageBreak/>
        <w:t>5.</w:t>
      </w:r>
      <w:r w:rsidRPr="00A5463E">
        <w:tab/>
        <w:t>shall enter the 'U: has no permission to transmit' state.</w:t>
      </w:r>
    </w:p>
    <w:p w14:paraId="5F62EA10" w14:textId="77777777" w:rsidR="00A5463E" w:rsidRPr="00A5463E" w:rsidRDefault="00A5463E" w:rsidP="00A5463E">
      <w:pPr>
        <w:pStyle w:val="Heading5"/>
      </w:pPr>
      <w:bookmarkStart w:id="263" w:name="_Toc11343621"/>
      <w:bookmarkStart w:id="264" w:name="_Toc45215577"/>
      <w:bookmarkStart w:id="265" w:name="_Toc51945343"/>
      <w:bookmarkStart w:id="266" w:name="_Toc99172678"/>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70BA568E"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37977142"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47E0CB91" w14:textId="448A13FB"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8C5982">
        <w:t>clause</w:t>
      </w:r>
      <w:r w:rsidRPr="00A5463E">
        <w:t> 14.3.3; and</w:t>
      </w:r>
    </w:p>
    <w:p w14:paraId="15EE444F"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70BF3AE0"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3429BB5" w14:textId="77777777" w:rsidR="00A5463E" w:rsidRPr="00A5463E" w:rsidRDefault="00A5463E" w:rsidP="00A5463E">
      <w:pPr>
        <w:pStyle w:val="B1"/>
      </w:pPr>
      <w:r w:rsidRPr="00A5463E">
        <w:t>3.</w:t>
      </w:r>
      <w:r w:rsidRPr="00A5463E">
        <w:tab/>
        <w:t>shall remain in the 'U: pending request to transmit' state.</w:t>
      </w:r>
    </w:p>
    <w:p w14:paraId="5D5C642A" w14:textId="77777777" w:rsidR="00A5463E" w:rsidRPr="00A5463E" w:rsidRDefault="00A5463E" w:rsidP="00A5463E">
      <w:pPr>
        <w:pStyle w:val="Heading5"/>
      </w:pPr>
      <w:bookmarkStart w:id="267" w:name="_Toc11343622"/>
      <w:bookmarkStart w:id="268" w:name="_Toc45215578"/>
      <w:bookmarkStart w:id="269" w:name="_Toc51945344"/>
      <w:bookmarkStart w:id="270" w:name="_Toc99172679"/>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3C7B9160"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B84DBDA"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62F31B13" w14:textId="77777777" w:rsidR="00A5463E" w:rsidRPr="00A5463E" w:rsidRDefault="00A5463E" w:rsidP="00A5463E">
      <w:pPr>
        <w:pStyle w:val="B1"/>
      </w:pPr>
      <w:r w:rsidRPr="00A5463E">
        <w:t>2.</w:t>
      </w:r>
      <w:r w:rsidRPr="00A5463E">
        <w:tab/>
        <w:t>shall enter the 'U: has no permission to transmit' state.</w:t>
      </w:r>
    </w:p>
    <w:p w14:paraId="2362A2DD" w14:textId="77777777" w:rsidR="00A5463E" w:rsidRPr="00A5463E" w:rsidRDefault="00A5463E" w:rsidP="00A5463E">
      <w:pPr>
        <w:pStyle w:val="Heading5"/>
      </w:pPr>
      <w:bookmarkStart w:id="271" w:name="_Toc11343623"/>
      <w:bookmarkStart w:id="272" w:name="_Toc45215579"/>
      <w:bookmarkStart w:id="273" w:name="_Toc51945345"/>
      <w:bookmarkStart w:id="274" w:name="_Toc99172680"/>
      <w:r w:rsidRPr="00A5463E">
        <w:t>6.2.4.4.5</w:t>
      </w:r>
      <w:r w:rsidRPr="00A5463E">
        <w:tab/>
        <w:t>Receive Queue Position Info message (R: Queue Position Info)</w:t>
      </w:r>
      <w:bookmarkEnd w:id="271"/>
      <w:bookmarkEnd w:id="272"/>
      <w:bookmarkEnd w:id="273"/>
      <w:bookmarkEnd w:id="274"/>
    </w:p>
    <w:p w14:paraId="1A0EAE89" w14:textId="77777777" w:rsidR="00A5463E" w:rsidRPr="00A5463E" w:rsidRDefault="00A5463E" w:rsidP="00A5463E">
      <w:r w:rsidRPr="00A5463E">
        <w:t>Upon receiving a Queue Position Info message, the transmission participant:</w:t>
      </w:r>
    </w:p>
    <w:p w14:paraId="404A84BA" w14:textId="67156281"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05D2ADF0"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7E6785E8" w14:textId="77777777" w:rsidR="00A5463E" w:rsidRPr="00A5463E" w:rsidRDefault="00A5463E" w:rsidP="00A5463E">
      <w:pPr>
        <w:pStyle w:val="B2"/>
      </w:pPr>
      <w:r w:rsidRPr="00A5463E">
        <w:t>b.</w:t>
      </w:r>
      <w:r w:rsidRPr="00A5463E">
        <w:tab/>
        <w:t>shall include the Source field set to '0' (the transmission participant is the source);</w:t>
      </w:r>
    </w:p>
    <w:p w14:paraId="64891E8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7B65D811" w14:textId="77777777" w:rsidR="00A5463E" w:rsidRPr="00A5463E" w:rsidRDefault="00A5463E" w:rsidP="00A5463E">
      <w:pPr>
        <w:pStyle w:val="B1"/>
      </w:pPr>
      <w:r w:rsidRPr="00A5463E">
        <w:t>3.</w:t>
      </w:r>
      <w:r w:rsidRPr="00A5463E">
        <w:tab/>
        <w:t>may provide the queue position and priority to the MCVideo user; and</w:t>
      </w:r>
    </w:p>
    <w:p w14:paraId="0D1F0402" w14:textId="77777777" w:rsidR="00A5463E" w:rsidRPr="00A5463E" w:rsidRDefault="00A5463E" w:rsidP="00A5463E">
      <w:pPr>
        <w:pStyle w:val="B1"/>
      </w:pPr>
      <w:r w:rsidRPr="00A5463E">
        <w:t>4.</w:t>
      </w:r>
      <w:r w:rsidRPr="00A5463E">
        <w:tab/>
        <w:t>shall enter the 'U: queued transmission' state.</w:t>
      </w:r>
    </w:p>
    <w:p w14:paraId="79E96FB4" w14:textId="77777777" w:rsidR="00A5463E" w:rsidRPr="00A5463E" w:rsidRDefault="00A5463E" w:rsidP="00A5463E">
      <w:pPr>
        <w:pStyle w:val="Heading5"/>
      </w:pPr>
      <w:bookmarkStart w:id="275" w:name="_Toc11343624"/>
      <w:bookmarkStart w:id="276" w:name="_Toc45215580"/>
      <w:bookmarkStart w:id="277" w:name="_Toc51945346"/>
      <w:bookmarkStart w:id="278" w:name="_Toc99172681"/>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0B6F4853"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47365C69" w14:textId="18BB88CF"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0B841432"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650772CA" w14:textId="77777777" w:rsidR="00A5463E" w:rsidRPr="00A5463E" w:rsidRDefault="00A5463E" w:rsidP="00A5463E">
      <w:pPr>
        <w:pStyle w:val="B2"/>
      </w:pPr>
      <w:r w:rsidRPr="00A5463E">
        <w:t>b.</w:t>
      </w:r>
      <w:r w:rsidRPr="00A5463E">
        <w:tab/>
        <w:t>shall include the Source field set to '0' (the transmission participant is the source);</w:t>
      </w:r>
    </w:p>
    <w:p w14:paraId="69CBAB2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457246C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C12C019" w14:textId="77777777" w:rsidR="00A5463E" w:rsidRPr="00A5463E" w:rsidRDefault="00391F2A" w:rsidP="00A5463E">
      <w:pPr>
        <w:pStyle w:val="B1"/>
      </w:pPr>
      <w:r w:rsidRPr="00391F2A">
        <w:rPr>
          <w:lang w:val="en-GB"/>
        </w:rPr>
        <w:lastRenderedPageBreak/>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06605D92"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39F25F64" w14:textId="77777777" w:rsidR="003711F7" w:rsidRPr="00A5463E" w:rsidRDefault="003711F7" w:rsidP="003711F7">
      <w:pPr>
        <w:pStyle w:val="Heading5"/>
      </w:pPr>
      <w:bookmarkStart w:id="279" w:name="_Toc11343625"/>
      <w:bookmarkStart w:id="280" w:name="_Toc45215581"/>
      <w:bookmarkStart w:id="281" w:name="_Toc51945347"/>
      <w:bookmarkStart w:id="282" w:name="_Toc99172682"/>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22423F65" w14:textId="77777777" w:rsidR="003711F7" w:rsidRPr="00A5463E" w:rsidRDefault="003711F7" w:rsidP="003711F7">
      <w:r w:rsidRPr="00A5463E">
        <w:t xml:space="preserve">Upon receiving an indication from the user to end the </w:t>
      </w:r>
      <w:r w:rsidRPr="0036684C">
        <w:t>Transmission request</w:t>
      </w:r>
      <w:r w:rsidRPr="00A5463E">
        <w:t>, the transmission participant:</w:t>
      </w:r>
    </w:p>
    <w:p w14:paraId="6286C4C7" w14:textId="77777777" w:rsidR="003711F7" w:rsidRDefault="003711F7" w:rsidP="003711F7">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738043F" w14:textId="77777777" w:rsidR="003711F7" w:rsidRPr="00A5463E" w:rsidRDefault="003711F7" w:rsidP="003711F7">
      <w:pPr>
        <w:pStyle w:val="B1"/>
      </w:pPr>
      <w:r>
        <w:t>2.</w:t>
      </w:r>
      <w:r>
        <w:tab/>
        <w:t>shall stop time T100 (Transmission Request)</w:t>
      </w:r>
    </w:p>
    <w:p w14:paraId="6B07CBB0" w14:textId="77777777" w:rsidR="003711F7" w:rsidRPr="00A5463E" w:rsidRDefault="003711F7" w:rsidP="003711F7">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251E00DF" w14:textId="77777777" w:rsidR="003711F7" w:rsidRPr="00A5463E" w:rsidRDefault="003711F7" w:rsidP="003711F7">
      <w:pPr>
        <w:pStyle w:val="B1"/>
      </w:pPr>
      <w:r>
        <w:t>4</w:t>
      </w:r>
      <w:r w:rsidRPr="00A5463E">
        <w:t>.</w:t>
      </w:r>
      <w:r w:rsidRPr="00A5463E">
        <w:tab/>
        <w:t xml:space="preserve">shall enter the 'U: pending </w:t>
      </w:r>
      <w:r>
        <w:t>end</w:t>
      </w:r>
      <w:r w:rsidRPr="00A5463E">
        <w:t xml:space="preserve"> of transmission' state.</w:t>
      </w:r>
    </w:p>
    <w:p w14:paraId="0B142E13" w14:textId="77777777" w:rsidR="00A5463E" w:rsidRPr="00A5463E" w:rsidRDefault="00A5463E" w:rsidP="00A5463E">
      <w:pPr>
        <w:pStyle w:val="Heading4"/>
      </w:pPr>
      <w:bookmarkStart w:id="283" w:name="_Toc11343626"/>
      <w:bookmarkStart w:id="284" w:name="_Toc45215582"/>
      <w:bookmarkStart w:id="285" w:name="_Toc51945348"/>
      <w:bookmarkStart w:id="286" w:name="_Toc99172683"/>
      <w:r w:rsidRPr="00A5463E">
        <w:t>6.2.4.5</w:t>
      </w:r>
      <w:r w:rsidRPr="00A5463E">
        <w:tab/>
        <w:t>State: 'U: has permission to transmit'</w:t>
      </w:r>
      <w:bookmarkEnd w:id="283"/>
      <w:bookmarkEnd w:id="284"/>
      <w:bookmarkEnd w:id="285"/>
      <w:bookmarkEnd w:id="286"/>
    </w:p>
    <w:p w14:paraId="2038582F" w14:textId="77777777" w:rsidR="00A5463E" w:rsidRPr="00A5463E" w:rsidRDefault="00A5463E" w:rsidP="00A5463E">
      <w:pPr>
        <w:pStyle w:val="Heading5"/>
      </w:pPr>
      <w:bookmarkStart w:id="287" w:name="_Toc11343627"/>
      <w:bookmarkStart w:id="288" w:name="_Toc45215583"/>
      <w:bookmarkStart w:id="289" w:name="_Toc51945349"/>
      <w:bookmarkStart w:id="290" w:name="_Toc99172684"/>
      <w:r w:rsidRPr="00A5463E">
        <w:t>6.2.4.5.1</w:t>
      </w:r>
      <w:r w:rsidRPr="00A5463E">
        <w:tab/>
        <w:t>General</w:t>
      </w:r>
      <w:bookmarkEnd w:id="287"/>
      <w:bookmarkEnd w:id="288"/>
      <w:bookmarkEnd w:id="289"/>
      <w:bookmarkEnd w:id="290"/>
    </w:p>
    <w:p w14:paraId="2C9BCF47" w14:textId="77777777" w:rsidR="00A5463E" w:rsidRPr="00A5463E" w:rsidRDefault="00A5463E" w:rsidP="00A5463E">
      <w:r w:rsidRPr="00A5463E">
        <w:t>The transmission participant is in this state when the MCVideo client is permitted to send RTP media.</w:t>
      </w:r>
    </w:p>
    <w:p w14:paraId="706BA637" w14:textId="77777777" w:rsidR="00A5463E" w:rsidRPr="00A5463E" w:rsidRDefault="00A5463E" w:rsidP="00A5463E">
      <w:r w:rsidRPr="00A5463E">
        <w:t>In this state transmission control messages can be received.</w:t>
      </w:r>
    </w:p>
    <w:p w14:paraId="6CD47A7F" w14:textId="77777777" w:rsidR="00A5463E" w:rsidRPr="00A5463E" w:rsidRDefault="00A5463E" w:rsidP="00A5463E">
      <w:r w:rsidRPr="00A5463E">
        <w:t>In this state, the transmission participant can release permission to send RTP media at any time, even before sending any media.</w:t>
      </w:r>
    </w:p>
    <w:p w14:paraId="2E6C5758" w14:textId="77777777" w:rsidR="00A5463E" w:rsidRPr="00A5463E" w:rsidRDefault="00A5463E" w:rsidP="00A5463E">
      <w:r w:rsidRPr="00A5463E">
        <w:t>The MCVideo client could have already buffered media when it enters this state.</w:t>
      </w:r>
    </w:p>
    <w:p w14:paraId="0D5F9287"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26850A6E" w14:textId="77777777" w:rsidR="00A5463E" w:rsidRPr="00A5463E" w:rsidRDefault="00A5463E" w:rsidP="00A5463E">
      <w:pPr>
        <w:pStyle w:val="Heading5"/>
      </w:pPr>
      <w:bookmarkStart w:id="291" w:name="_Toc11343628"/>
      <w:bookmarkStart w:id="292" w:name="_Toc45215584"/>
      <w:bookmarkStart w:id="293" w:name="_Toc51945350"/>
      <w:bookmarkStart w:id="294" w:name="_Toc99172685"/>
      <w:r w:rsidRPr="00A5463E">
        <w:t>6.2.4.5.2</w:t>
      </w:r>
      <w:r w:rsidRPr="00A5463E">
        <w:tab/>
        <w:t>Send RTP media packets (S: RTP media)</w:t>
      </w:r>
      <w:bookmarkEnd w:id="291"/>
      <w:bookmarkEnd w:id="292"/>
      <w:bookmarkEnd w:id="293"/>
      <w:bookmarkEnd w:id="294"/>
    </w:p>
    <w:p w14:paraId="58EDD914"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37ADBA2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ECBDEA9" w14:textId="77777777" w:rsidR="00A5463E" w:rsidRPr="00A5463E" w:rsidRDefault="00A5463E" w:rsidP="00A5463E">
      <w:pPr>
        <w:pStyle w:val="B1"/>
      </w:pPr>
      <w:r w:rsidRPr="00A5463E">
        <w:t>2.</w:t>
      </w:r>
      <w:r w:rsidRPr="00A5463E">
        <w:tab/>
        <w:t>shall remain in the 'U: has permission to transmit' state.</w:t>
      </w:r>
    </w:p>
    <w:p w14:paraId="0E29C779" w14:textId="77777777" w:rsidR="00A5463E" w:rsidRPr="00A5463E" w:rsidRDefault="00A5463E" w:rsidP="00A5463E">
      <w:pPr>
        <w:pStyle w:val="Heading5"/>
      </w:pPr>
      <w:bookmarkStart w:id="295" w:name="_Toc11343629"/>
      <w:bookmarkStart w:id="296" w:name="_Toc45215585"/>
      <w:bookmarkStart w:id="297" w:name="_Toc51945351"/>
      <w:bookmarkStart w:id="298" w:name="_Toc99172686"/>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73D62AC5" w14:textId="77777777" w:rsidR="00A5463E" w:rsidRPr="00A5463E" w:rsidRDefault="00A5463E" w:rsidP="00A5463E">
      <w:r w:rsidRPr="00A5463E">
        <w:t>Upon receiving an indication from the user to end the permission to send RTP media, the transmission participant:</w:t>
      </w:r>
    </w:p>
    <w:p w14:paraId="7A33C225"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2EAC0BF0"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952D1D4"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19486B1D" w14:textId="77777777" w:rsidR="00A5463E" w:rsidRPr="009559DD" w:rsidRDefault="00A5463E" w:rsidP="00A5463E">
      <w:pPr>
        <w:pStyle w:val="Heading5"/>
        <w:rPr>
          <w:lang w:val="en-GB"/>
        </w:rPr>
      </w:pPr>
      <w:bookmarkStart w:id="299" w:name="_Toc11343630"/>
      <w:bookmarkStart w:id="300" w:name="_Toc45215586"/>
      <w:bookmarkStart w:id="301" w:name="_Toc51945352"/>
      <w:bookmarkStart w:id="302" w:name="_Toc99172687"/>
      <w:r w:rsidRPr="00A5463E">
        <w:t>6.2.4.5.4</w:t>
      </w:r>
      <w:r w:rsidRPr="00A5463E">
        <w:tab/>
      </w:r>
      <w:r w:rsidR="00F51230" w:rsidRPr="009559DD">
        <w:rPr>
          <w:lang w:val="en-GB"/>
        </w:rPr>
        <w:t>Void</w:t>
      </w:r>
      <w:bookmarkEnd w:id="299"/>
      <w:bookmarkEnd w:id="300"/>
      <w:bookmarkEnd w:id="301"/>
      <w:bookmarkEnd w:id="302"/>
    </w:p>
    <w:p w14:paraId="0A41FAC0" w14:textId="77777777" w:rsidR="00A5463E" w:rsidRPr="00A5463E" w:rsidRDefault="00A5463E" w:rsidP="00A5463E">
      <w:pPr>
        <w:pStyle w:val="Heading5"/>
      </w:pPr>
      <w:bookmarkStart w:id="303" w:name="_Toc11343631"/>
      <w:bookmarkStart w:id="304" w:name="_Toc45215587"/>
      <w:bookmarkStart w:id="305" w:name="_Toc51945353"/>
      <w:bookmarkStart w:id="306" w:name="_Toc99172688"/>
      <w:r w:rsidRPr="00A5463E">
        <w:t>6.2.4.5.5</w:t>
      </w:r>
      <w:r w:rsidRPr="00A5463E">
        <w:tab/>
        <w:t>Receive Transmission Revoked message (R: Transmission Revoked)</w:t>
      </w:r>
      <w:bookmarkEnd w:id="303"/>
      <w:bookmarkEnd w:id="304"/>
      <w:bookmarkEnd w:id="305"/>
      <w:bookmarkEnd w:id="306"/>
    </w:p>
    <w:p w14:paraId="203D489B" w14:textId="77777777" w:rsidR="00A5463E" w:rsidRPr="00A5463E" w:rsidRDefault="00A5463E" w:rsidP="00A5463E">
      <w:r w:rsidRPr="00A5463E">
        <w:t>Upon receiving a Transmission Revoked message, the transmission participant:</w:t>
      </w:r>
    </w:p>
    <w:p w14:paraId="6A172644" w14:textId="77777777" w:rsidR="00A5463E" w:rsidRPr="00A5463E" w:rsidRDefault="00A5463E" w:rsidP="00A5463E">
      <w:pPr>
        <w:pStyle w:val="B1"/>
      </w:pPr>
      <w:r w:rsidRPr="00A5463E">
        <w:lastRenderedPageBreak/>
        <w:t>1.</w:t>
      </w:r>
      <w:r w:rsidRPr="00A5463E">
        <w:tab/>
        <w:t>shall inform the user that the permission to send RTP media is being revoked;</w:t>
      </w:r>
    </w:p>
    <w:p w14:paraId="1523F53E"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1F840CA3"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7E59D2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2ECA0BFA"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183A3B82" w14:textId="77777777" w:rsidR="00F51230" w:rsidRPr="00A5463E" w:rsidRDefault="00F51230" w:rsidP="00F51230">
      <w:pPr>
        <w:pStyle w:val="B3"/>
      </w:pPr>
      <w:proofErr w:type="spellStart"/>
      <w:r w:rsidRPr="00A5463E">
        <w:t>i</w:t>
      </w:r>
      <w:proofErr w:type="spellEnd"/>
      <w:r w:rsidRPr="00A5463E">
        <w:t>.</w:t>
      </w:r>
      <w:r w:rsidRPr="00A5463E">
        <w:tab/>
        <w:t xml:space="preserve">shall </w:t>
      </w:r>
      <w:r>
        <w:t>send a Transmission end request message towards the transmission control server; and</w:t>
      </w:r>
    </w:p>
    <w:p w14:paraId="0D099ADC"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48698FA" w14:textId="77777777" w:rsidR="00F51230" w:rsidRDefault="00A5463E" w:rsidP="00F51230">
      <w:pPr>
        <w:pStyle w:val="B2"/>
      </w:pPr>
      <w:r w:rsidRPr="00A5463E">
        <w:t>b.</w:t>
      </w:r>
      <w:r w:rsidRPr="00A5463E">
        <w:tab/>
        <w:t>queue the transmission, shall enter the 'U: queued transmission' state</w:t>
      </w:r>
      <w:r w:rsidR="00F51230">
        <w:t>:</w:t>
      </w:r>
    </w:p>
    <w:p w14:paraId="7AA78B5A" w14:textId="77777777" w:rsidR="00F51230" w:rsidRDefault="00F51230" w:rsidP="00F51230">
      <w:pPr>
        <w:pStyle w:val="B3"/>
      </w:pPr>
      <w:proofErr w:type="spellStart"/>
      <w:r>
        <w:t>i</w:t>
      </w:r>
      <w:proofErr w:type="spellEnd"/>
      <w:r>
        <w:t>.</w:t>
      </w:r>
      <w:r>
        <w:tab/>
      </w:r>
      <w:r w:rsidRPr="00A5463E">
        <w:t>shall send a Queue Position Request message towards the transmission control server;</w:t>
      </w:r>
      <w:r>
        <w:t xml:space="preserve"> and</w:t>
      </w:r>
    </w:p>
    <w:p w14:paraId="089A086A"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184182C8" w14:textId="77777777" w:rsidR="00A5463E" w:rsidRPr="00A5463E" w:rsidRDefault="00A5463E" w:rsidP="0091451C">
      <w:pPr>
        <w:pStyle w:val="Heading5"/>
      </w:pPr>
      <w:bookmarkStart w:id="307" w:name="_Toc11343632"/>
      <w:bookmarkStart w:id="308" w:name="_Toc45215588"/>
      <w:bookmarkStart w:id="309" w:name="_Toc51945354"/>
      <w:bookmarkStart w:id="310" w:name="_Toc99172689"/>
      <w:r w:rsidRPr="00A5463E">
        <w:t>6.2.</w:t>
      </w:r>
      <w:r w:rsidR="00F51230" w:rsidRPr="00F51230">
        <w:rPr>
          <w:lang w:val="en-GB"/>
        </w:rPr>
        <w:t>4</w:t>
      </w:r>
      <w:r w:rsidRPr="00A5463E">
        <w:t>.5.6</w:t>
      </w:r>
      <w:r w:rsidRPr="00A5463E">
        <w:tab/>
        <w:t>Receive Media reception notification message (R: Media Reception notification)</w:t>
      </w:r>
      <w:bookmarkEnd w:id="307"/>
      <w:bookmarkEnd w:id="308"/>
      <w:bookmarkEnd w:id="309"/>
      <w:bookmarkEnd w:id="310"/>
    </w:p>
    <w:p w14:paraId="2442F5F2" w14:textId="77777777" w:rsidR="00A5463E" w:rsidRPr="00A5463E" w:rsidRDefault="00A5463E" w:rsidP="00A5463E">
      <w:r w:rsidRPr="00A5463E">
        <w:t>Upon receiving a Media Reception notification message, the transmission participant:</w:t>
      </w:r>
    </w:p>
    <w:p w14:paraId="37E1FCBD" w14:textId="77777777" w:rsidR="00A5463E" w:rsidRPr="00A5463E" w:rsidRDefault="00A5463E" w:rsidP="00A5463E">
      <w:pPr>
        <w:pStyle w:val="B1"/>
      </w:pPr>
      <w:r w:rsidRPr="00A5463E">
        <w:t>1.</w:t>
      </w:r>
      <w:r w:rsidRPr="00A5463E">
        <w:tab/>
        <w:t>shall inform the user about the media reception by another user; and</w:t>
      </w:r>
    </w:p>
    <w:p w14:paraId="73A99E7F" w14:textId="77777777" w:rsidR="00A5463E" w:rsidRPr="00A5463E" w:rsidRDefault="00A5463E" w:rsidP="00A5463E">
      <w:pPr>
        <w:pStyle w:val="B1"/>
      </w:pPr>
      <w:r w:rsidRPr="00A5463E">
        <w:t>2.</w:t>
      </w:r>
      <w:r w:rsidRPr="00A5463E">
        <w:tab/>
        <w:t>shall remain in the 'U: has permission to transmit' state.</w:t>
      </w:r>
    </w:p>
    <w:p w14:paraId="4D32650C" w14:textId="77777777" w:rsidR="0072093E" w:rsidRDefault="0072093E" w:rsidP="0072093E">
      <w:pPr>
        <w:pStyle w:val="Heading5"/>
      </w:pPr>
      <w:bookmarkStart w:id="311" w:name="_Toc51945355"/>
      <w:bookmarkStart w:id="312" w:name="_Toc11343633"/>
      <w:bookmarkStart w:id="313" w:name="_Toc45215589"/>
      <w:bookmarkStart w:id="314" w:name="_Toc99172690"/>
      <w:r>
        <w:t>6.2.4.5.7</w:t>
      </w:r>
      <w:r>
        <w:tab/>
        <w:t xml:space="preserve">Receive Transmission </w:t>
      </w:r>
      <w:r>
        <w:rPr>
          <w:lang w:val="en-IN"/>
        </w:rPr>
        <w:t>E</w:t>
      </w:r>
      <w:proofErr w:type="spellStart"/>
      <w:r>
        <w:t>nd</w:t>
      </w:r>
      <w:proofErr w:type="spellEnd"/>
      <w:r>
        <w:t xml:space="preserve"> </w:t>
      </w:r>
      <w:r>
        <w:rPr>
          <w:lang w:val="en-IN"/>
        </w:rPr>
        <w:t>R</w:t>
      </w:r>
      <w:r>
        <w:t xml:space="preserve">quest message (R: Transmission </w:t>
      </w:r>
      <w:r>
        <w:rPr>
          <w:lang w:val="en-IN"/>
        </w:rPr>
        <w:t>E</w:t>
      </w:r>
      <w:proofErr w:type="spellStart"/>
      <w:r>
        <w:t>nd</w:t>
      </w:r>
      <w:proofErr w:type="spellEnd"/>
      <w:r>
        <w:t xml:space="preserve"> </w:t>
      </w:r>
      <w:r>
        <w:rPr>
          <w:lang w:val="en-IN"/>
        </w:rPr>
        <w:t>R</w:t>
      </w:r>
      <w:proofErr w:type="spellStart"/>
      <w:r>
        <w:t>equest</w:t>
      </w:r>
      <w:proofErr w:type="spellEnd"/>
      <w:r>
        <w:t>)</w:t>
      </w:r>
      <w:bookmarkEnd w:id="311"/>
      <w:bookmarkEnd w:id="314"/>
    </w:p>
    <w:p w14:paraId="215B6164" w14:textId="77777777" w:rsidR="0072093E" w:rsidRDefault="0072093E" w:rsidP="0072093E">
      <w:r>
        <w:t>Upon receiving a Transmission End Request message from transmission control server, the transmission participant:</w:t>
      </w:r>
    </w:p>
    <w:p w14:paraId="49B3FF9C" w14:textId="77777777" w:rsidR="0072093E" w:rsidRDefault="0072093E" w:rsidP="0072093E">
      <w:pPr>
        <w:pStyle w:val="B1"/>
      </w:pPr>
      <w:r>
        <w:t>1.</w:t>
      </w:r>
      <w:r>
        <w:tab/>
        <w:t>shall inform the user that the permission to send RTP media is being revoked;</w:t>
      </w:r>
    </w:p>
    <w:p w14:paraId="1961EC0D" w14:textId="77777777" w:rsidR="0072093E" w:rsidRDefault="0072093E" w:rsidP="0072093E">
      <w:pPr>
        <w:pStyle w:val="B1"/>
      </w:pPr>
      <w:r>
        <w:t>2.</w:t>
      </w:r>
      <w:r>
        <w:tab/>
        <w:t>may give information to the user about the reason for terminating the permission to send media;</w:t>
      </w:r>
    </w:p>
    <w:p w14:paraId="5CA9632C" w14:textId="77777777" w:rsidR="0072093E" w:rsidRDefault="0072093E" w:rsidP="0072093E">
      <w:pPr>
        <w:pStyle w:val="B1"/>
      </w:pPr>
      <w:r>
        <w:t>3.</w:t>
      </w:r>
      <w:r>
        <w:tab/>
        <w:t>shall request the media in the MCVideo client to discard any remaining buffered RTP media packets and to stop forwarding of encoded video to the MCVideo server; and</w:t>
      </w:r>
    </w:p>
    <w:p w14:paraId="694E6E84" w14:textId="77777777" w:rsidR="0072093E" w:rsidRDefault="0072093E" w:rsidP="0072093E">
      <w:pPr>
        <w:pStyle w:val="B1"/>
      </w:pPr>
      <w:r>
        <w:t xml:space="preserve">4.  shall send  Transmission </w:t>
      </w:r>
      <w:r>
        <w:rPr>
          <w:lang w:val="en-IN"/>
        </w:rPr>
        <w:t>E</w:t>
      </w:r>
      <w:proofErr w:type="spellStart"/>
      <w:r>
        <w:t>nd</w:t>
      </w:r>
      <w:proofErr w:type="spellEnd"/>
      <w:r>
        <w:t xml:space="preserve"> </w:t>
      </w:r>
      <w:r>
        <w:rPr>
          <w:lang w:val="en-IN"/>
        </w:rPr>
        <w:t>R</w:t>
      </w:r>
      <w:proofErr w:type="spellStart"/>
      <w:r>
        <w:t>esponse</w:t>
      </w:r>
      <w:proofErr w:type="spellEnd"/>
      <w:r>
        <w:t xml:space="preserve"> message to the transmission control server.</w:t>
      </w:r>
    </w:p>
    <w:p w14:paraId="00F2AE80" w14:textId="77777777" w:rsidR="0072093E" w:rsidRPr="00A5463E" w:rsidRDefault="0072093E" w:rsidP="0072093E">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791D113B" w14:textId="77777777" w:rsidR="0072093E" w:rsidRPr="00A5463E" w:rsidRDefault="0072093E" w:rsidP="0072093E">
      <w:pPr>
        <w:pStyle w:val="B1"/>
      </w:pPr>
      <w:r w:rsidRPr="00A5463E">
        <w:t>6.</w:t>
      </w:r>
      <w:r w:rsidRPr="00A5463E">
        <w:tab/>
        <w:t>if the session was initiated as a broadcast group call:</w:t>
      </w:r>
    </w:p>
    <w:p w14:paraId="6B2AEF21" w14:textId="77777777" w:rsidR="0072093E" w:rsidRPr="00A5463E" w:rsidRDefault="0072093E" w:rsidP="0072093E">
      <w:pPr>
        <w:pStyle w:val="B2"/>
      </w:pPr>
      <w:r w:rsidRPr="00A5463E">
        <w:t>a.</w:t>
      </w:r>
      <w:r w:rsidRPr="00A5463E">
        <w:tab/>
        <w:t>shall indicate to the MCVideo client the media transmission is completed; and</w:t>
      </w:r>
    </w:p>
    <w:p w14:paraId="6924C38A" w14:textId="77777777" w:rsidR="0072093E" w:rsidRPr="00A5463E" w:rsidRDefault="0072093E" w:rsidP="0072093E">
      <w:pPr>
        <w:pStyle w:val="B2"/>
      </w:pPr>
      <w:r w:rsidRPr="00A5463E">
        <w:t>b</w:t>
      </w:r>
      <w:r w:rsidRPr="00A5463E">
        <w:tab/>
        <w:t>shall enter the 'Call releasing' state.</w:t>
      </w:r>
    </w:p>
    <w:p w14:paraId="426E7D65" w14:textId="77777777" w:rsidR="00A5463E" w:rsidRPr="00A5463E" w:rsidRDefault="00A5463E" w:rsidP="00A5463E">
      <w:pPr>
        <w:pStyle w:val="Heading4"/>
      </w:pPr>
      <w:bookmarkStart w:id="315" w:name="_Toc51945356"/>
      <w:bookmarkStart w:id="316" w:name="_Toc99172691"/>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5"/>
      <w:bookmarkEnd w:id="316"/>
    </w:p>
    <w:p w14:paraId="23CD53A0" w14:textId="77777777" w:rsidR="00A5463E" w:rsidRPr="00A5463E" w:rsidRDefault="00A5463E" w:rsidP="00A5463E">
      <w:pPr>
        <w:pStyle w:val="Heading5"/>
      </w:pPr>
      <w:bookmarkStart w:id="317" w:name="_Toc11343634"/>
      <w:bookmarkStart w:id="318" w:name="_Toc45215590"/>
      <w:bookmarkStart w:id="319" w:name="_Toc51945357"/>
      <w:bookmarkStart w:id="320" w:name="_Toc99172692"/>
      <w:r w:rsidRPr="00A5463E">
        <w:t>6.2.4.6.1</w:t>
      </w:r>
      <w:r w:rsidRPr="00A5463E">
        <w:tab/>
        <w:t>General</w:t>
      </w:r>
      <w:bookmarkEnd w:id="317"/>
      <w:bookmarkEnd w:id="318"/>
      <w:bookmarkEnd w:id="319"/>
      <w:bookmarkEnd w:id="320"/>
    </w:p>
    <w:p w14:paraId="170DE2FD"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0AC9D0CA"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B5B96CB" w14:textId="77777777" w:rsidR="00A5463E" w:rsidRPr="00A5463E" w:rsidRDefault="00A5463E" w:rsidP="00A5463E">
      <w:pPr>
        <w:pStyle w:val="Heading5"/>
      </w:pPr>
      <w:bookmarkStart w:id="321" w:name="_Toc11343635"/>
      <w:bookmarkStart w:id="322" w:name="_Toc45215591"/>
      <w:bookmarkStart w:id="323" w:name="_Toc51945358"/>
      <w:bookmarkStart w:id="324" w:name="_Toc99172693"/>
      <w:r w:rsidRPr="00A5463E">
        <w:lastRenderedPageBreak/>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1"/>
      <w:bookmarkEnd w:id="322"/>
      <w:bookmarkEnd w:id="323"/>
      <w:bookmarkEnd w:id="324"/>
    </w:p>
    <w:p w14:paraId="03B4D98B"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C0A5D45"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44A90D9D"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247C08F1"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456FD546" w14:textId="77777777" w:rsidR="00A5463E" w:rsidRPr="00A5463E" w:rsidRDefault="00A5463E" w:rsidP="00A5463E">
      <w:pPr>
        <w:pStyle w:val="Heading5"/>
      </w:pPr>
      <w:bookmarkStart w:id="325" w:name="_Toc11343636"/>
      <w:bookmarkStart w:id="326" w:name="_Toc45215592"/>
      <w:bookmarkStart w:id="327" w:name="_Toc51945359"/>
      <w:bookmarkStart w:id="328" w:name="_Toc99172694"/>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5"/>
      <w:bookmarkEnd w:id="326"/>
      <w:bookmarkEnd w:id="327"/>
      <w:bookmarkEnd w:id="328"/>
    </w:p>
    <w:p w14:paraId="6E55C275"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11EF26" w14:textId="77777777" w:rsidR="00A5463E" w:rsidRPr="00A5463E" w:rsidRDefault="00A5463E" w:rsidP="00A5463E">
      <w:pPr>
        <w:pStyle w:val="B1"/>
      </w:pPr>
      <w:r w:rsidRPr="00A5463E">
        <w:t>1.</w:t>
      </w:r>
      <w:r w:rsidRPr="00A5463E">
        <w:tab/>
        <w:t>shall enter the 'U: has no permission to transmit' state.</w:t>
      </w:r>
    </w:p>
    <w:p w14:paraId="2A106D55" w14:textId="77777777" w:rsidR="00A5463E" w:rsidRPr="00A5463E" w:rsidRDefault="00A5463E" w:rsidP="00A5463E">
      <w:pPr>
        <w:pStyle w:val="Heading5"/>
      </w:pPr>
      <w:bookmarkStart w:id="329" w:name="_Toc11343637"/>
      <w:bookmarkStart w:id="330" w:name="_Toc45215593"/>
      <w:bookmarkStart w:id="331" w:name="_Toc51945360"/>
      <w:bookmarkStart w:id="332" w:name="_Toc99172695"/>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9"/>
      <w:bookmarkEnd w:id="330"/>
      <w:bookmarkEnd w:id="331"/>
      <w:bookmarkEnd w:id="332"/>
    </w:p>
    <w:p w14:paraId="533F1857"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36959FDE" w14:textId="4CEA6AEF"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 xml:space="preserve">message to '1' (Acknowledgment is required) as described in </w:t>
      </w:r>
      <w:r w:rsidR="008C5982">
        <w:t>clause</w:t>
      </w:r>
      <w:r w:rsidRPr="00A5463E">
        <w:t> </w:t>
      </w:r>
      <w:r w:rsidR="008B7004">
        <w:t>9.2.2.1</w:t>
      </w:r>
      <w:r w:rsidRPr="00A5463E">
        <w:t>, shall send a Transmission control Ack message. The Transmission control Ack message:</w:t>
      </w:r>
    </w:p>
    <w:p w14:paraId="2522CE75" w14:textId="77777777" w:rsidR="00A5463E" w:rsidRPr="00A5463E" w:rsidRDefault="00A5463E" w:rsidP="00A5463E">
      <w:pPr>
        <w:pStyle w:val="B2"/>
      </w:pPr>
      <w:r w:rsidRPr="00A5463E">
        <w:t>a.</w:t>
      </w:r>
      <w:r w:rsidRPr="00A5463E">
        <w:tab/>
        <w:t>shall include the Message Type field set to '</w:t>
      </w:r>
      <w:r w:rsidR="003711F7">
        <w:t>1</w:t>
      </w:r>
      <w:r w:rsidRPr="00A5463E">
        <w:t>' (</w:t>
      </w:r>
      <w:r w:rsidR="0091451C">
        <w:t>Transmission</w:t>
      </w:r>
      <w:r w:rsidRPr="00A5463E">
        <w:t xml:space="preserve"> end</w:t>
      </w:r>
      <w:r w:rsidR="00F51230" w:rsidRPr="00F51230">
        <w:rPr>
          <w:lang w:val="en-GB"/>
        </w:rPr>
        <w:t xml:space="preserve"> response</w:t>
      </w:r>
      <w:r w:rsidRPr="00A5463E">
        <w:t>); and</w:t>
      </w:r>
    </w:p>
    <w:p w14:paraId="43572AEE" w14:textId="77777777" w:rsidR="00A5463E" w:rsidRPr="00A5463E" w:rsidRDefault="00A5463E" w:rsidP="00A5463E">
      <w:pPr>
        <w:pStyle w:val="B2"/>
      </w:pPr>
      <w:r w:rsidRPr="00A5463E">
        <w:t>b.</w:t>
      </w:r>
      <w:r w:rsidRPr="00A5463E">
        <w:tab/>
        <w:t>shall include the Source field set to '0' (the transmission participant is the source);</w:t>
      </w:r>
    </w:p>
    <w:p w14:paraId="0216D0CB" w14:textId="77777777" w:rsidR="00A5463E" w:rsidRPr="00A5463E" w:rsidRDefault="00A5463E" w:rsidP="00A5463E">
      <w:pPr>
        <w:pStyle w:val="B1"/>
      </w:pPr>
      <w:r w:rsidRPr="00A5463E">
        <w:t>2.</w:t>
      </w:r>
      <w:r w:rsidRPr="00A5463E">
        <w:tab/>
        <w:t>may provide a Transmission end notification to the MCVideo user;</w:t>
      </w:r>
    </w:p>
    <w:p w14:paraId="4054B78A"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0D120108"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06BE368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A3D6E84" w14:textId="77777777" w:rsidR="00A5463E" w:rsidRPr="00A5463E" w:rsidRDefault="00A5463E" w:rsidP="00A5463E">
      <w:pPr>
        <w:pStyle w:val="B1"/>
      </w:pPr>
      <w:r w:rsidRPr="00A5463E">
        <w:t>6.</w:t>
      </w:r>
      <w:r w:rsidRPr="00A5463E">
        <w:tab/>
        <w:t>if the session was initiated as a broadcast group call:</w:t>
      </w:r>
    </w:p>
    <w:p w14:paraId="31C5A9A0" w14:textId="77777777" w:rsidR="00A5463E" w:rsidRPr="00A5463E" w:rsidRDefault="00A5463E" w:rsidP="00A5463E">
      <w:pPr>
        <w:pStyle w:val="B2"/>
      </w:pPr>
      <w:r w:rsidRPr="00A5463E">
        <w:t>a.</w:t>
      </w:r>
      <w:r w:rsidRPr="00A5463E">
        <w:tab/>
        <w:t>shall indicate to the MCVideo client the media transmission is completed; and</w:t>
      </w:r>
    </w:p>
    <w:p w14:paraId="070939A4" w14:textId="77777777" w:rsidR="00A5463E" w:rsidRPr="00A5463E" w:rsidRDefault="00A5463E" w:rsidP="00A5463E">
      <w:pPr>
        <w:pStyle w:val="B2"/>
      </w:pPr>
      <w:r w:rsidRPr="00A5463E">
        <w:t>b</w:t>
      </w:r>
      <w:r w:rsidRPr="00A5463E">
        <w:tab/>
        <w:t>shall enter the 'Call releasing' state.</w:t>
      </w:r>
    </w:p>
    <w:p w14:paraId="07F50C3E" w14:textId="77777777" w:rsidR="00A5463E" w:rsidRPr="009559DD" w:rsidRDefault="00A5463E" w:rsidP="00A5463E">
      <w:pPr>
        <w:pStyle w:val="Heading5"/>
        <w:rPr>
          <w:lang w:val="en-GB"/>
        </w:rPr>
      </w:pPr>
      <w:bookmarkStart w:id="333" w:name="_Toc11343638"/>
      <w:bookmarkStart w:id="334" w:name="_Toc45215594"/>
      <w:bookmarkStart w:id="335" w:name="_Toc51945361"/>
      <w:bookmarkStart w:id="336" w:name="_Toc99172696"/>
      <w:r w:rsidRPr="00A5463E">
        <w:t>6.2.4.6.5</w:t>
      </w:r>
      <w:r w:rsidRPr="00A5463E">
        <w:tab/>
      </w:r>
      <w:r w:rsidR="00F51230" w:rsidRPr="009559DD">
        <w:rPr>
          <w:lang w:val="en-GB"/>
        </w:rPr>
        <w:t>Void</w:t>
      </w:r>
      <w:bookmarkEnd w:id="333"/>
      <w:bookmarkEnd w:id="334"/>
      <w:bookmarkEnd w:id="335"/>
      <w:bookmarkEnd w:id="336"/>
    </w:p>
    <w:p w14:paraId="5EE35AD2" w14:textId="77777777" w:rsidR="00A5463E" w:rsidRPr="00A5463E" w:rsidRDefault="00A5463E" w:rsidP="00A5463E">
      <w:pPr>
        <w:pStyle w:val="Heading4"/>
      </w:pPr>
      <w:bookmarkStart w:id="337" w:name="_Toc11343639"/>
      <w:bookmarkStart w:id="338" w:name="_Toc45215595"/>
      <w:bookmarkStart w:id="339" w:name="_Toc51945362"/>
      <w:bookmarkStart w:id="340" w:name="_Toc99172697"/>
      <w:r w:rsidRPr="00A5463E">
        <w:t>6.2.4.7</w:t>
      </w:r>
      <w:r w:rsidRPr="00A5463E">
        <w:tab/>
        <w:t>In any state</w:t>
      </w:r>
      <w:bookmarkEnd w:id="337"/>
      <w:bookmarkEnd w:id="338"/>
      <w:bookmarkEnd w:id="339"/>
      <w:bookmarkEnd w:id="340"/>
    </w:p>
    <w:p w14:paraId="53202240" w14:textId="77777777" w:rsidR="00A5463E" w:rsidRPr="00A5463E" w:rsidRDefault="00A5463E" w:rsidP="00A5463E">
      <w:pPr>
        <w:pStyle w:val="Heading5"/>
      </w:pPr>
      <w:bookmarkStart w:id="341" w:name="_Toc11343640"/>
      <w:bookmarkStart w:id="342" w:name="_Toc45215596"/>
      <w:bookmarkStart w:id="343" w:name="_Toc51945363"/>
      <w:bookmarkStart w:id="344" w:name="_Toc99172698"/>
      <w:r w:rsidRPr="00A5463E">
        <w:t>6.2.4.7.1</w:t>
      </w:r>
      <w:r w:rsidRPr="00A5463E">
        <w:tab/>
        <w:t>General</w:t>
      </w:r>
      <w:bookmarkEnd w:id="341"/>
      <w:bookmarkEnd w:id="342"/>
      <w:bookmarkEnd w:id="343"/>
      <w:bookmarkEnd w:id="344"/>
    </w:p>
    <w:p w14:paraId="12CEC3AD" w14:textId="411FB341" w:rsidR="00A5463E" w:rsidRPr="00A5463E" w:rsidRDefault="00A5463E" w:rsidP="00A5463E">
      <w:r w:rsidRPr="00A5463E">
        <w:t xml:space="preserve">This </w:t>
      </w:r>
      <w:r w:rsidR="008C5982">
        <w:t>clause</w:t>
      </w:r>
      <w:r w:rsidRPr="00A5463E">
        <w:t xml:space="preserve"> describes the actions to be taken in all states defined for the basic state diagram with the exception of the 'Start-stop' state and the 'Call releasing' state.</w:t>
      </w:r>
    </w:p>
    <w:p w14:paraId="21356FD5"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A1009C2" w14:textId="77777777" w:rsidR="00A5463E" w:rsidRPr="00A5463E" w:rsidRDefault="00A5463E" w:rsidP="00A5463E"/>
    <w:p w14:paraId="745326F9" w14:textId="77777777" w:rsidR="00A5463E" w:rsidRPr="00A5463E" w:rsidRDefault="00A5463E" w:rsidP="00A5463E">
      <w:pPr>
        <w:pStyle w:val="Heading5"/>
      </w:pPr>
      <w:bookmarkStart w:id="345" w:name="_Toc11343641"/>
      <w:bookmarkStart w:id="346" w:name="_Toc45215597"/>
      <w:bookmarkStart w:id="347" w:name="_Toc51945364"/>
      <w:bookmarkStart w:id="348" w:name="_Toc99172699"/>
      <w:r w:rsidRPr="00A5463E">
        <w:lastRenderedPageBreak/>
        <w:t>6.2.4.7.2</w:t>
      </w:r>
      <w:r w:rsidRPr="00A5463E">
        <w:tab/>
        <w:t>Receive MCVideo call release – step 1 (R: MCVideo call release - 1)</w:t>
      </w:r>
      <w:bookmarkEnd w:id="345"/>
      <w:bookmarkEnd w:id="346"/>
      <w:bookmarkEnd w:id="347"/>
      <w:bookmarkEnd w:id="348"/>
    </w:p>
    <w:p w14:paraId="350B13F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0508FD90" w14:textId="77777777" w:rsidR="00A5463E" w:rsidRPr="00A5463E" w:rsidRDefault="00A5463E" w:rsidP="00A5463E">
      <w:pPr>
        <w:pStyle w:val="B1"/>
      </w:pPr>
      <w:r w:rsidRPr="00A5463E">
        <w:t>1.</w:t>
      </w:r>
      <w:r w:rsidRPr="00A5463E">
        <w:tab/>
        <w:t>shall stop sending transmission control messages;</w:t>
      </w:r>
    </w:p>
    <w:p w14:paraId="44F43E33" w14:textId="77777777" w:rsidR="00A5463E" w:rsidRPr="00A5463E" w:rsidRDefault="00A5463E" w:rsidP="00A5463E">
      <w:pPr>
        <w:pStyle w:val="B1"/>
      </w:pPr>
      <w:r w:rsidRPr="00A5463E">
        <w:t>2.</w:t>
      </w:r>
      <w:r w:rsidRPr="00A5463E">
        <w:tab/>
        <w:t>shall request the MCVideo client to stop sending RTP media packets; and</w:t>
      </w:r>
    </w:p>
    <w:p w14:paraId="69030FE7" w14:textId="77777777" w:rsidR="00A5463E" w:rsidRPr="00A5463E" w:rsidRDefault="00A5463E" w:rsidP="00A5463E">
      <w:pPr>
        <w:pStyle w:val="B1"/>
      </w:pPr>
      <w:r w:rsidRPr="00A5463E">
        <w:t>3.</w:t>
      </w:r>
      <w:r w:rsidRPr="00A5463E">
        <w:tab/>
        <w:t>shall enter the 'Call releasing' state.</w:t>
      </w:r>
    </w:p>
    <w:p w14:paraId="358607E8" w14:textId="77777777" w:rsidR="00A5463E" w:rsidRPr="00A5463E" w:rsidRDefault="00A5463E" w:rsidP="00A5463E">
      <w:pPr>
        <w:pStyle w:val="Heading4"/>
      </w:pPr>
      <w:bookmarkStart w:id="349" w:name="_Toc11343642"/>
      <w:bookmarkStart w:id="350" w:name="_Toc45215598"/>
      <w:bookmarkStart w:id="351" w:name="_Toc51945365"/>
      <w:bookmarkStart w:id="352" w:name="_Toc99172700"/>
      <w:r w:rsidRPr="00A5463E">
        <w:t>6.2.4.8</w:t>
      </w:r>
      <w:r w:rsidRPr="00A5463E">
        <w:tab/>
        <w:t>State: 'Call releasing'</w:t>
      </w:r>
      <w:bookmarkEnd w:id="349"/>
      <w:bookmarkEnd w:id="350"/>
      <w:bookmarkEnd w:id="351"/>
      <w:bookmarkEnd w:id="352"/>
    </w:p>
    <w:p w14:paraId="71EA13D7" w14:textId="77777777" w:rsidR="00A5463E" w:rsidRPr="00A5463E" w:rsidRDefault="00A5463E" w:rsidP="00A5463E">
      <w:pPr>
        <w:pStyle w:val="Heading5"/>
      </w:pPr>
      <w:bookmarkStart w:id="353" w:name="_Toc11343643"/>
      <w:bookmarkStart w:id="354" w:name="_Toc45215599"/>
      <w:bookmarkStart w:id="355" w:name="_Toc51945366"/>
      <w:bookmarkStart w:id="356" w:name="_Toc99172701"/>
      <w:r w:rsidRPr="00A5463E">
        <w:t>6.2.4.8.1</w:t>
      </w:r>
      <w:r w:rsidRPr="00A5463E">
        <w:tab/>
        <w:t>General</w:t>
      </w:r>
      <w:bookmarkEnd w:id="353"/>
      <w:bookmarkEnd w:id="354"/>
      <w:bookmarkEnd w:id="355"/>
      <w:bookmarkEnd w:id="356"/>
    </w:p>
    <w:p w14:paraId="3C0800A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A0E406B" w14:textId="77777777" w:rsidR="00A5463E" w:rsidRPr="00A5463E" w:rsidRDefault="00A5463E" w:rsidP="00A5463E">
      <w:pPr>
        <w:pStyle w:val="Heading5"/>
      </w:pPr>
      <w:bookmarkStart w:id="357" w:name="_Toc11343644"/>
      <w:bookmarkStart w:id="358" w:name="_Toc45215600"/>
      <w:bookmarkStart w:id="359" w:name="_Toc51945367"/>
      <w:bookmarkStart w:id="360" w:name="_Toc99172702"/>
      <w:r w:rsidRPr="00A5463E">
        <w:t>6.2.4.8.2</w:t>
      </w:r>
      <w:r w:rsidRPr="00A5463E">
        <w:tab/>
        <w:t>Receive MCVideo call release – step 2 (R: MCVideo call release - 2)</w:t>
      </w:r>
      <w:bookmarkEnd w:id="357"/>
      <w:bookmarkEnd w:id="358"/>
      <w:bookmarkEnd w:id="359"/>
      <w:bookmarkEnd w:id="360"/>
    </w:p>
    <w:p w14:paraId="2FCA075D" w14:textId="77777777" w:rsidR="00A5463E" w:rsidRPr="00A5463E" w:rsidRDefault="00A5463E" w:rsidP="00A5463E">
      <w:r w:rsidRPr="00A5463E">
        <w:t>Upon receiving an MCVideo call release step 2 request from the application and signalling, the transmission participant:</w:t>
      </w:r>
    </w:p>
    <w:p w14:paraId="748940FD"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508F31AE"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71BF26" w14:textId="77777777" w:rsidR="00A5463E" w:rsidRPr="00A5463E" w:rsidRDefault="00A5463E" w:rsidP="00A5463E">
      <w:pPr>
        <w:pStyle w:val="Heading4"/>
      </w:pPr>
      <w:bookmarkStart w:id="361" w:name="_Toc11343645"/>
      <w:bookmarkStart w:id="362" w:name="_Toc45215601"/>
      <w:bookmarkStart w:id="363" w:name="_Toc51945368"/>
      <w:bookmarkStart w:id="364" w:name="_Toc99172703"/>
      <w:r w:rsidRPr="00A5463E">
        <w:t>6.2.4.9</w:t>
      </w:r>
      <w:r w:rsidRPr="00A5463E">
        <w:tab/>
        <w:t>State: 'U: queued transmission'</w:t>
      </w:r>
      <w:bookmarkEnd w:id="361"/>
      <w:bookmarkEnd w:id="362"/>
      <w:bookmarkEnd w:id="363"/>
      <w:bookmarkEnd w:id="364"/>
    </w:p>
    <w:p w14:paraId="46BECD9A" w14:textId="77777777" w:rsidR="00A5463E" w:rsidRPr="00A5463E" w:rsidRDefault="00A5463E" w:rsidP="00A5463E">
      <w:pPr>
        <w:pStyle w:val="Heading5"/>
      </w:pPr>
      <w:bookmarkStart w:id="365" w:name="_Toc11343646"/>
      <w:bookmarkStart w:id="366" w:name="_Toc45215602"/>
      <w:bookmarkStart w:id="367" w:name="_Toc51945369"/>
      <w:bookmarkStart w:id="368" w:name="_Toc99172704"/>
      <w:r w:rsidRPr="00A5463E">
        <w:t>6.2.4.9.1</w:t>
      </w:r>
      <w:r w:rsidRPr="00A5463E">
        <w:tab/>
        <w:t>General</w:t>
      </w:r>
      <w:bookmarkEnd w:id="365"/>
      <w:bookmarkEnd w:id="366"/>
      <w:bookmarkEnd w:id="367"/>
      <w:bookmarkEnd w:id="368"/>
    </w:p>
    <w:p w14:paraId="20E25AA6"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26BC53A5"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21E1A368" w14:textId="77777777" w:rsidR="00A5463E" w:rsidRPr="00A5463E" w:rsidRDefault="00A5463E" w:rsidP="00A5463E">
      <w:pPr>
        <w:pStyle w:val="Heading5"/>
      </w:pPr>
      <w:bookmarkStart w:id="369" w:name="_Toc11343647"/>
      <w:bookmarkStart w:id="370" w:name="_Toc45215603"/>
      <w:bookmarkStart w:id="371" w:name="_Toc51945370"/>
      <w:bookmarkStart w:id="372" w:name="_Toc99172705"/>
      <w:r w:rsidRPr="00A5463E">
        <w:t>6.2.4.9.2</w:t>
      </w:r>
      <w:r w:rsidRPr="00A5463E">
        <w:tab/>
        <w:t>Receive Queue Position Info message (R: Queue Position Info)</w:t>
      </w:r>
      <w:bookmarkEnd w:id="369"/>
      <w:bookmarkEnd w:id="370"/>
      <w:bookmarkEnd w:id="371"/>
      <w:bookmarkEnd w:id="372"/>
    </w:p>
    <w:p w14:paraId="684684AD" w14:textId="77777777" w:rsidR="00A5463E" w:rsidRPr="00A5463E" w:rsidRDefault="00A5463E" w:rsidP="00A5463E">
      <w:r w:rsidRPr="00A5463E">
        <w:t>Upon receiving a Queue Position Info message, the transmission participant:</w:t>
      </w:r>
    </w:p>
    <w:p w14:paraId="745CCE04" w14:textId="641ACA8D"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2758623F" w14:textId="77777777" w:rsidR="00A5463E" w:rsidRPr="00A5463E" w:rsidRDefault="00A5463E" w:rsidP="00A5463E">
      <w:pPr>
        <w:pStyle w:val="B2"/>
      </w:pPr>
      <w:r w:rsidRPr="00A5463E">
        <w:t>a.</w:t>
      </w:r>
      <w:r w:rsidRPr="00A5463E">
        <w:tab/>
        <w:t>shall include the Message Type field set to '</w:t>
      </w:r>
      <w:r w:rsidR="003711F7">
        <w:t>5</w:t>
      </w:r>
      <w:r w:rsidRPr="00A5463E">
        <w:t>' (Queue Position Info); and</w:t>
      </w:r>
    </w:p>
    <w:p w14:paraId="04BDC8DB" w14:textId="77777777" w:rsidR="00A5463E" w:rsidRPr="00A5463E" w:rsidRDefault="00A5463E" w:rsidP="00A5463E">
      <w:pPr>
        <w:pStyle w:val="B2"/>
      </w:pPr>
      <w:r w:rsidRPr="00A5463E">
        <w:t>b.</w:t>
      </w:r>
      <w:r w:rsidRPr="00A5463E">
        <w:tab/>
        <w:t>shall include the Source field set to '0' (the transmission participant is the source);</w:t>
      </w:r>
    </w:p>
    <w:p w14:paraId="7FCF3559"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B3E9596" w14:textId="77777777" w:rsidR="00A5463E" w:rsidRPr="00A5463E" w:rsidRDefault="00A5463E" w:rsidP="00A5463E">
      <w:pPr>
        <w:pStyle w:val="B2"/>
      </w:pPr>
      <w:r w:rsidRPr="00A5463E">
        <w:t>a.</w:t>
      </w:r>
      <w:r w:rsidRPr="00A5463E">
        <w:tab/>
        <w:t>may provide the queue position and priority (if available) to the MCVideo user;</w:t>
      </w:r>
    </w:p>
    <w:p w14:paraId="3AFD77E1"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28ECCB28" w14:textId="77777777" w:rsidR="00A5463E" w:rsidRPr="00A5463E" w:rsidRDefault="00A5463E" w:rsidP="00A5463E">
      <w:pPr>
        <w:pStyle w:val="B1"/>
      </w:pPr>
      <w:r w:rsidRPr="00A5463E">
        <w:t>4.</w:t>
      </w:r>
      <w:r w:rsidRPr="00A5463E">
        <w:tab/>
        <w:t>shall remain in the 'U: queued transmission' state.</w:t>
      </w:r>
    </w:p>
    <w:p w14:paraId="1F3A7DE6" w14:textId="77777777" w:rsidR="00A5463E" w:rsidRPr="00A5463E" w:rsidRDefault="00A5463E" w:rsidP="00A5463E">
      <w:pPr>
        <w:pStyle w:val="Heading5"/>
      </w:pPr>
      <w:bookmarkStart w:id="373" w:name="_Toc11343648"/>
      <w:bookmarkStart w:id="374" w:name="_Toc45215604"/>
      <w:bookmarkStart w:id="375" w:name="_Toc51945371"/>
      <w:bookmarkStart w:id="376" w:name="_Toc99172706"/>
      <w:r w:rsidRPr="00A5463E">
        <w:t>6.2.4.9.3</w:t>
      </w:r>
      <w:r w:rsidRPr="00A5463E">
        <w:tab/>
        <w:t>Send Queue Position Request message (S: Queue Position Request)</w:t>
      </w:r>
      <w:bookmarkEnd w:id="373"/>
      <w:bookmarkEnd w:id="374"/>
      <w:bookmarkEnd w:id="375"/>
      <w:bookmarkEnd w:id="376"/>
    </w:p>
    <w:p w14:paraId="21FC9528" w14:textId="77777777" w:rsidR="00A5463E" w:rsidRPr="00A5463E" w:rsidRDefault="00A5463E" w:rsidP="00A5463E">
      <w:r w:rsidRPr="00A5463E">
        <w:t>Upon receipt of an indication from the MCVideo client to request the queue position, the transmission participant:</w:t>
      </w:r>
    </w:p>
    <w:p w14:paraId="71F2E6A3" w14:textId="77777777" w:rsidR="00A5463E" w:rsidRPr="00A5463E" w:rsidRDefault="00A5463E" w:rsidP="00A5463E">
      <w:pPr>
        <w:pStyle w:val="B1"/>
      </w:pPr>
      <w:r w:rsidRPr="00A5463E">
        <w:t>1.</w:t>
      </w:r>
      <w:r w:rsidRPr="00A5463E">
        <w:tab/>
        <w:t>shall send the Queue Position Request message;</w:t>
      </w:r>
    </w:p>
    <w:p w14:paraId="0E86E385" w14:textId="77777777" w:rsidR="00A5463E" w:rsidRPr="00A5463E" w:rsidRDefault="00A5463E" w:rsidP="00A5463E">
      <w:pPr>
        <w:pStyle w:val="B1"/>
      </w:pPr>
      <w:r w:rsidRPr="00A5463E">
        <w:lastRenderedPageBreak/>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7D312C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2784FFC4" w14:textId="77777777" w:rsidR="00A5463E" w:rsidRPr="00A5463E" w:rsidRDefault="00A5463E" w:rsidP="00A5463E">
      <w:pPr>
        <w:pStyle w:val="Heading5"/>
      </w:pPr>
      <w:bookmarkStart w:id="377" w:name="_Toc11343649"/>
      <w:bookmarkStart w:id="378" w:name="_Toc45215605"/>
      <w:bookmarkStart w:id="379" w:name="_Toc51945372"/>
      <w:bookmarkStart w:id="380" w:name="_Toc99172707"/>
      <w:r w:rsidRPr="00A5463E">
        <w:t>6.2.4.9.4</w:t>
      </w:r>
      <w:r w:rsidRPr="00A5463E">
        <w:tab/>
        <w:t xml:space="preserve">Send </w:t>
      </w:r>
      <w:r w:rsidR="0091451C">
        <w:t>Transmission</w:t>
      </w:r>
      <w:r w:rsidRPr="00A5463E">
        <w:t xml:space="preserve"> </w:t>
      </w:r>
      <w:r w:rsidR="00DD2445">
        <w:t>end</w:t>
      </w:r>
      <w:r w:rsidR="00DD2445" w:rsidRPr="00A5463E">
        <w:t xml:space="preserve"> </w:t>
      </w:r>
      <w:r w:rsidRPr="00A5463E">
        <w:t>request message (</w:t>
      </w:r>
      <w:r w:rsidR="00DD2445" w:rsidRPr="00A5463E">
        <w:t xml:space="preserve">Click </w:t>
      </w:r>
      <w:r w:rsidR="00DD2445">
        <w:t>Transmission</w:t>
      </w:r>
      <w:r w:rsidR="00DD2445" w:rsidRPr="00A5463E">
        <w:t xml:space="preserve"> end button</w:t>
      </w:r>
      <w:r w:rsidRPr="00A5463E">
        <w:t>)</w:t>
      </w:r>
      <w:bookmarkEnd w:id="377"/>
      <w:bookmarkEnd w:id="378"/>
      <w:bookmarkEnd w:id="379"/>
      <w:bookmarkEnd w:id="380"/>
    </w:p>
    <w:p w14:paraId="3454CC02" w14:textId="77777777" w:rsidR="00A5463E" w:rsidRPr="00A5463E" w:rsidRDefault="00A5463E" w:rsidP="00A5463E">
      <w:r w:rsidRPr="00A5463E">
        <w:t>Upon receipt of an indication from the MCVideo client to cancel the media transmit request from the queue, the transmission participant:</w:t>
      </w:r>
    </w:p>
    <w:p w14:paraId="34233F58" w14:textId="77777777" w:rsidR="00DD2445" w:rsidRDefault="00A5463E" w:rsidP="00DD2445">
      <w:pPr>
        <w:pStyle w:val="B1"/>
      </w:pPr>
      <w:r w:rsidRPr="00A5463E">
        <w:t>1.</w:t>
      </w:r>
      <w:r w:rsidRPr="00A5463E">
        <w:tab/>
        <w:t xml:space="preserve">shall send the </w:t>
      </w:r>
      <w:r w:rsidR="0091451C">
        <w:t>Transmission</w:t>
      </w:r>
      <w:r w:rsidRPr="00A5463E">
        <w:t xml:space="preserve"> </w:t>
      </w:r>
      <w:r w:rsidR="00DD2445" w:rsidRPr="00A46CF8">
        <w:rPr>
          <w:lang w:val="en-GB"/>
        </w:rPr>
        <w:t>en</w:t>
      </w:r>
      <w:r w:rsidR="00DD2445">
        <w:rPr>
          <w:lang w:val="en-GB"/>
        </w:rPr>
        <w:t xml:space="preserve">d </w:t>
      </w:r>
      <w:r w:rsidR="00DD2445" w:rsidRPr="00A46CF8">
        <w:rPr>
          <w:lang w:val="en-GB"/>
        </w:rPr>
        <w:t>r</w:t>
      </w:r>
      <w:proofErr w:type="spellStart"/>
      <w:r w:rsidRPr="00A5463E">
        <w:t>equest</w:t>
      </w:r>
      <w:proofErr w:type="spellEnd"/>
      <w:r w:rsidRPr="00A5463E">
        <w:t xml:space="preserve"> message to the transmission control server</w:t>
      </w:r>
      <w:r w:rsidR="00DD2445">
        <w:t xml:space="preserve">. </w:t>
      </w:r>
      <w:r w:rsidR="00DD2445" w:rsidRPr="00A5463E">
        <w:t xml:space="preserve">The </w:t>
      </w:r>
      <w:r w:rsidR="00DD2445">
        <w:t>Transmission</w:t>
      </w:r>
      <w:r w:rsidR="00DD2445" w:rsidRPr="00A5463E">
        <w:t xml:space="preserve"> end </w:t>
      </w:r>
      <w:r w:rsidR="00DD2445">
        <w:t xml:space="preserve">request </w:t>
      </w:r>
      <w:r w:rsidR="00DD2445" w:rsidRPr="00A5463E">
        <w:t>message, if the session is a broadcast call and if the session was established as a normal call, shall include the Transmission Indicator with the A-bit set to '1' (Normal call)</w:t>
      </w:r>
      <w:r w:rsidRPr="00A5463E">
        <w:t>;</w:t>
      </w:r>
    </w:p>
    <w:p w14:paraId="4741EBE9" w14:textId="77777777" w:rsidR="00A5463E" w:rsidRPr="00A5463E" w:rsidRDefault="00DD2445" w:rsidP="00DD244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704146C" w14:textId="77777777" w:rsidR="00A5463E" w:rsidRPr="00A5463E" w:rsidRDefault="00DD244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029057B8" w14:textId="77777777" w:rsidR="00A5463E" w:rsidRPr="00A5463E" w:rsidRDefault="00A5463E" w:rsidP="00A5463E">
      <w:pPr>
        <w:pStyle w:val="Heading5"/>
      </w:pPr>
      <w:bookmarkStart w:id="381" w:name="_Toc11343650"/>
      <w:bookmarkStart w:id="382" w:name="_Toc45215606"/>
      <w:bookmarkStart w:id="383" w:name="_Toc51945373"/>
      <w:bookmarkStart w:id="384" w:name="_Toc99172708"/>
      <w:r w:rsidRPr="00A5463E">
        <w:t>6.2.4.9.5</w:t>
      </w:r>
      <w:r w:rsidRPr="00A5463E">
        <w:tab/>
      </w:r>
      <w:r w:rsidR="00DD2445">
        <w:t>void</w:t>
      </w:r>
      <w:bookmarkEnd w:id="381"/>
      <w:bookmarkEnd w:id="382"/>
      <w:bookmarkEnd w:id="383"/>
      <w:bookmarkEnd w:id="384"/>
    </w:p>
    <w:p w14:paraId="7681D135" w14:textId="77777777" w:rsidR="00A5463E" w:rsidRPr="00A5463E" w:rsidRDefault="00A5463E" w:rsidP="00A5463E">
      <w:pPr>
        <w:pStyle w:val="Heading5"/>
      </w:pPr>
      <w:bookmarkStart w:id="385" w:name="_Toc11343651"/>
      <w:bookmarkStart w:id="386" w:name="_Toc45215607"/>
      <w:bookmarkStart w:id="387" w:name="_Toc51945374"/>
      <w:bookmarkStart w:id="388" w:name="_Toc99172709"/>
      <w:r w:rsidRPr="00A5463E">
        <w:t>6.2.4.9.6</w:t>
      </w:r>
      <w:r w:rsidRPr="00A5463E">
        <w:tab/>
      </w:r>
      <w:proofErr w:type="spellStart"/>
      <w:r w:rsidRPr="00A5463E">
        <w:t>Rece</w:t>
      </w:r>
      <w:r w:rsidR="008B7004" w:rsidRPr="009559DD">
        <w:rPr>
          <w:lang w:val="en-GB"/>
        </w:rPr>
        <w:t>i</w:t>
      </w:r>
      <w:r w:rsidRPr="00A5463E">
        <w:t>ve</w:t>
      </w:r>
      <w:proofErr w:type="spellEnd"/>
      <w:r w:rsidRPr="00A5463E">
        <w:t xml:space="preserve"> </w:t>
      </w:r>
      <w:r w:rsidR="0091451C">
        <w:t>Transmission</w:t>
      </w:r>
      <w:r w:rsidRPr="00A5463E">
        <w:t xml:space="preserve"> cancel request notify message (R: </w:t>
      </w:r>
      <w:r w:rsidR="0091451C">
        <w:t>Transmission</w:t>
      </w:r>
      <w:r w:rsidRPr="00A5463E">
        <w:t xml:space="preserve"> Cancel Request Notify)</w:t>
      </w:r>
      <w:bookmarkEnd w:id="385"/>
      <w:bookmarkEnd w:id="386"/>
      <w:bookmarkEnd w:id="387"/>
      <w:bookmarkEnd w:id="388"/>
    </w:p>
    <w:p w14:paraId="6D43D444"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5E3328C4" w14:textId="199FEBCB"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6BAFCEFA" w14:textId="77777777" w:rsidR="00A5463E" w:rsidRPr="00A5463E" w:rsidRDefault="00A5463E" w:rsidP="00A5463E">
      <w:pPr>
        <w:pStyle w:val="B2"/>
      </w:pPr>
      <w:r w:rsidRPr="00A5463E">
        <w:t>a.</w:t>
      </w:r>
      <w:r w:rsidRPr="00A5463E">
        <w:tab/>
        <w:t>shall include the Message Type field set to '</w:t>
      </w:r>
      <w:r w:rsidR="003711F7">
        <w:t>10</w:t>
      </w:r>
      <w:r w:rsidRPr="00A5463E">
        <w:t>' (</w:t>
      </w:r>
      <w:r w:rsidR="0091451C">
        <w:t>Transmission</w:t>
      </w:r>
      <w:r w:rsidRPr="00A5463E">
        <w:t xml:space="preserve"> </w:t>
      </w:r>
      <w:r w:rsidR="003711F7">
        <w:t>c</w:t>
      </w:r>
      <w:r w:rsidRPr="00A5463E">
        <w:t>ancel</w:t>
      </w:r>
      <w:r w:rsidR="003711F7">
        <w:t xml:space="preserve"> </w:t>
      </w:r>
      <w:r w:rsidR="003711F7" w:rsidRPr="00A5463E">
        <w:t>request notify</w:t>
      </w:r>
      <w:r w:rsidRPr="00A5463E">
        <w:t>); and</w:t>
      </w:r>
    </w:p>
    <w:p w14:paraId="52A43C9D" w14:textId="77777777" w:rsidR="00A5463E" w:rsidRPr="00A5463E" w:rsidRDefault="00A5463E" w:rsidP="00A5463E">
      <w:pPr>
        <w:pStyle w:val="B2"/>
      </w:pPr>
      <w:r w:rsidRPr="00A5463E">
        <w:t>b.</w:t>
      </w:r>
      <w:r w:rsidRPr="00A5463E">
        <w:tab/>
        <w:t>shall include the Source field set to '0' (the transmission participant is the source);</w:t>
      </w:r>
    </w:p>
    <w:p w14:paraId="01B62D2E" w14:textId="77777777" w:rsidR="00A5463E" w:rsidRPr="00A5463E" w:rsidRDefault="00A5463E" w:rsidP="00A5463E">
      <w:pPr>
        <w:pStyle w:val="B1"/>
      </w:pPr>
      <w:r w:rsidRPr="00A5463E">
        <w:t>2.</w:t>
      </w:r>
      <w:r w:rsidRPr="00A5463E">
        <w:tab/>
        <w:t>shall enter in the 'U: has no permission to transmit' state.</w:t>
      </w:r>
    </w:p>
    <w:p w14:paraId="44EFDE88" w14:textId="77777777" w:rsidR="00A5463E" w:rsidRPr="00A5463E" w:rsidRDefault="00A5463E" w:rsidP="00A5463E">
      <w:pPr>
        <w:pStyle w:val="Heading5"/>
      </w:pPr>
      <w:bookmarkStart w:id="389" w:name="_Toc11343652"/>
      <w:bookmarkStart w:id="390" w:name="_Toc45215608"/>
      <w:bookmarkStart w:id="391" w:name="_Toc51945375"/>
      <w:bookmarkStart w:id="392" w:name="_Toc99172710"/>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9"/>
      <w:bookmarkEnd w:id="390"/>
      <w:bookmarkEnd w:id="391"/>
      <w:bookmarkEnd w:id="392"/>
    </w:p>
    <w:p w14:paraId="4138D050"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3B9C73CA" w14:textId="77777777" w:rsidR="00A5463E" w:rsidRPr="00A5463E" w:rsidRDefault="00A5463E" w:rsidP="00A5463E">
      <w:pPr>
        <w:pStyle w:val="B1"/>
      </w:pPr>
      <w:r w:rsidRPr="00A5463E">
        <w:t>1.</w:t>
      </w:r>
      <w:r w:rsidRPr="00A5463E">
        <w:tab/>
        <w:t>shall send a Queue Position Request message towards the transmission control server;</w:t>
      </w:r>
    </w:p>
    <w:p w14:paraId="7C12E758"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C420870"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C4A9911" w14:textId="77777777" w:rsidR="00A5463E" w:rsidRPr="00A5463E" w:rsidRDefault="00A5463E" w:rsidP="00A5463E">
      <w:pPr>
        <w:pStyle w:val="Heading5"/>
      </w:pPr>
      <w:bookmarkStart w:id="393" w:name="_Toc11343653"/>
      <w:bookmarkStart w:id="394" w:name="_Toc45215609"/>
      <w:bookmarkStart w:id="395" w:name="_Toc51945376"/>
      <w:bookmarkStart w:id="396" w:name="_Toc99172711"/>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3"/>
      <w:bookmarkEnd w:id="394"/>
      <w:bookmarkEnd w:id="395"/>
      <w:bookmarkEnd w:id="396"/>
    </w:p>
    <w:p w14:paraId="24DED5B4"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3B91A88" w14:textId="77777777" w:rsidR="00A5463E" w:rsidRPr="00A5463E" w:rsidRDefault="00A5463E" w:rsidP="00A5463E">
      <w:pPr>
        <w:pStyle w:val="B1"/>
      </w:pPr>
      <w:r w:rsidRPr="00A5463E">
        <w:t>1.</w:t>
      </w:r>
      <w:r w:rsidRPr="00A5463E">
        <w:tab/>
        <w:t>shall provide a queued timeout to the MCVideo client;</w:t>
      </w:r>
    </w:p>
    <w:p w14:paraId="3F3B9977"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6C7B3DB3"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4EFAE334"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9EB2061" w14:textId="77777777" w:rsidR="00A5463E" w:rsidRPr="00A5463E" w:rsidRDefault="00A5463E" w:rsidP="00A5463E">
      <w:pPr>
        <w:pStyle w:val="Heading5"/>
      </w:pPr>
      <w:bookmarkStart w:id="397" w:name="_Toc11343654"/>
      <w:bookmarkStart w:id="398" w:name="_Toc45215610"/>
      <w:bookmarkStart w:id="399" w:name="_Toc51945377"/>
      <w:bookmarkStart w:id="400" w:name="_Toc99172712"/>
      <w:r w:rsidRPr="00A5463E">
        <w:lastRenderedPageBreak/>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7"/>
      <w:bookmarkEnd w:id="398"/>
      <w:bookmarkEnd w:id="399"/>
      <w:bookmarkEnd w:id="400"/>
    </w:p>
    <w:p w14:paraId="1C45DE97"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3F7906EB" w14:textId="69086D18"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8C5982">
        <w:t>clause</w:t>
      </w:r>
      <w:r w:rsidRPr="00A5463E">
        <w:t> </w:t>
      </w:r>
      <w:r w:rsidR="008B7004">
        <w:t>9.2.2.1</w:t>
      </w:r>
      <w:r w:rsidRPr="00A5463E">
        <w:t>, shall send a Transmission control Ack message. The Transmission control Ack message:</w:t>
      </w:r>
    </w:p>
    <w:p w14:paraId="210B4AD4" w14:textId="77777777" w:rsidR="00A5463E" w:rsidRPr="00A5463E" w:rsidRDefault="00A5463E" w:rsidP="00A5463E">
      <w:pPr>
        <w:pStyle w:val="B2"/>
      </w:pPr>
      <w:r w:rsidRPr="00A5463E">
        <w:t>a.</w:t>
      </w:r>
      <w:r w:rsidRPr="00A5463E">
        <w:tab/>
        <w:t>shall include the Message Type field set to '</w:t>
      </w:r>
      <w:r w:rsidR="003711F7">
        <w:t>0</w:t>
      </w:r>
      <w:r w:rsidRPr="00A5463E">
        <w:t>' (</w:t>
      </w:r>
      <w:r w:rsidR="00490E78">
        <w:t>Transmission</w:t>
      </w:r>
      <w:r w:rsidRPr="00A5463E">
        <w:t xml:space="preserve"> Granted); and</w:t>
      </w:r>
    </w:p>
    <w:p w14:paraId="4942583E" w14:textId="77777777" w:rsidR="00A5463E" w:rsidRPr="00A5463E" w:rsidRDefault="00A5463E" w:rsidP="00A5463E">
      <w:pPr>
        <w:pStyle w:val="B2"/>
      </w:pPr>
      <w:r w:rsidRPr="00A5463E">
        <w:t>b.</w:t>
      </w:r>
      <w:r w:rsidRPr="00A5463E">
        <w:tab/>
        <w:t>shall include the Source field set to '0' (the transmission participant is the source);</w:t>
      </w:r>
    </w:p>
    <w:p w14:paraId="11402954"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657E3715"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361409FB"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9CFA47F"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6DE66C75" w14:textId="77777777" w:rsidR="00A5463E" w:rsidRPr="00A5463E" w:rsidRDefault="00A5463E" w:rsidP="00A5463E">
      <w:pPr>
        <w:pStyle w:val="Heading3"/>
      </w:pPr>
      <w:bookmarkStart w:id="401" w:name="_Toc11343655"/>
      <w:bookmarkStart w:id="402" w:name="_Toc45215611"/>
      <w:bookmarkStart w:id="403" w:name="_Toc51945378"/>
      <w:bookmarkStart w:id="404" w:name="_Toc99172713"/>
      <w:r w:rsidRPr="00A5463E">
        <w:t>6.2.5</w:t>
      </w:r>
      <w:r w:rsidRPr="00A5463E">
        <w:tab/>
        <w:t>Transmission participant state transition diagram for reception control operation</w:t>
      </w:r>
      <w:bookmarkEnd w:id="401"/>
      <w:bookmarkEnd w:id="402"/>
      <w:bookmarkEnd w:id="403"/>
      <w:bookmarkEnd w:id="404"/>
    </w:p>
    <w:p w14:paraId="3BDBB9EB" w14:textId="77777777" w:rsidR="00A5463E" w:rsidRPr="00A5463E" w:rsidRDefault="00A5463E" w:rsidP="00A5463E">
      <w:pPr>
        <w:pStyle w:val="Heading4"/>
      </w:pPr>
      <w:bookmarkStart w:id="405" w:name="_Toc11343656"/>
      <w:bookmarkStart w:id="406" w:name="_Toc45215612"/>
      <w:bookmarkStart w:id="407" w:name="_Toc51945379"/>
      <w:bookmarkStart w:id="408" w:name="_Toc99172714"/>
      <w:r w:rsidRPr="00A5463E">
        <w:t>6.2.5.1</w:t>
      </w:r>
      <w:r w:rsidRPr="00A5463E">
        <w:tab/>
        <w:t>General</w:t>
      </w:r>
      <w:bookmarkEnd w:id="405"/>
      <w:bookmarkEnd w:id="406"/>
      <w:bookmarkEnd w:id="407"/>
      <w:bookmarkEnd w:id="408"/>
    </w:p>
    <w:p w14:paraId="7778381F" w14:textId="68514E40" w:rsidR="0071386B" w:rsidRPr="002364D3" w:rsidRDefault="00A5463E" w:rsidP="0071386B">
      <w:r w:rsidRPr="00A5463E">
        <w:t>The transmission participant shall behave according to the state diagram</w:t>
      </w:r>
      <w:r w:rsidR="0071386B" w:rsidRPr="002364D3">
        <w:t>s</w:t>
      </w:r>
      <w:r w:rsidRPr="00A5463E">
        <w:t xml:space="preserve"> and the state transitions specified in this </w:t>
      </w:r>
      <w:r w:rsidR="008C5982">
        <w:t>clause</w:t>
      </w:r>
      <w:r w:rsidRPr="00A5463E">
        <w:t>.</w:t>
      </w:r>
    </w:p>
    <w:p w14:paraId="5A0DEF9A" w14:textId="77777777" w:rsidR="0071386B" w:rsidRPr="002364D3" w:rsidRDefault="0071386B" w:rsidP="0071386B">
      <w:r w:rsidRPr="002364D3">
        <w:t>Figure 6.2.5.1-1 shows the state diagram for 'Transmission participant state transition diagram for general reception control operation'.</w:t>
      </w:r>
    </w:p>
    <w:p w14:paraId="63ADC7FA" w14:textId="77777777" w:rsidR="00A5463E" w:rsidRPr="0071386B" w:rsidRDefault="0071386B" w:rsidP="00013182">
      <w:pPr>
        <w:pStyle w:val="TF"/>
      </w:pPr>
      <w:r w:rsidRPr="00AD6238">
        <w:object w:dxaOrig="8444" w:dyaOrig="7689" w14:anchorId="2BAF7E5E">
          <v:shape id="_x0000_i1030" type="#_x0000_t75" style="width:337.85pt;height:308.55pt" o:ole="">
            <v:imagedata r:id="rId20" o:title=""/>
          </v:shape>
          <o:OLEObject Type="Embed" ProgID="Visio.Drawing.11" ShapeID="_x0000_i1030" DrawAspect="Content" ObjectID="_1709785516" r:id="rId21"/>
        </w:object>
      </w:r>
      <w:r w:rsidRPr="002364D3">
        <w:t>Figure 6.2.5.1-1: Transmission participant state transition diagram for general reception control operation.</w:t>
      </w:r>
    </w:p>
    <w:p w14:paraId="1CDDA447" w14:textId="77777777" w:rsidR="00A5463E" w:rsidRPr="00A5463E" w:rsidRDefault="00A5463E" w:rsidP="00A5463E">
      <w:r w:rsidRPr="00A5463E">
        <w:lastRenderedPageBreak/>
        <w:t>Figure 6.2.5.1-</w:t>
      </w:r>
      <w:r w:rsidR="0071386B">
        <w:t>2</w:t>
      </w:r>
      <w:r w:rsidR="0071386B" w:rsidRPr="00A5463E">
        <w:t xml:space="preserve"> </w:t>
      </w:r>
      <w:r w:rsidRPr="00A5463E">
        <w:t>shows the state diagram for 'Transmission participant state transition diagram for basic reception control operation'.</w:t>
      </w:r>
    </w:p>
    <w:p w14:paraId="7DF40531" w14:textId="77777777" w:rsidR="00A5463E" w:rsidRPr="00A5463E" w:rsidRDefault="0071386B" w:rsidP="00A5463E">
      <w:pPr>
        <w:pStyle w:val="TH"/>
      </w:pPr>
      <w:r w:rsidRPr="00AD6238">
        <w:object w:dxaOrig="9781" w:dyaOrig="9313" w14:anchorId="068F9612">
          <v:shape id="_x0000_i1031" type="#_x0000_t75" style="width:371.1pt;height:353.65pt" o:ole="">
            <v:imagedata r:id="rId22" o:title=""/>
          </v:shape>
          <o:OLEObject Type="Embed" ProgID="Visio.Drawing.11" ShapeID="_x0000_i1031" DrawAspect="Content" ObjectID="_1709785517" r:id="rId23"/>
        </w:object>
      </w:r>
    </w:p>
    <w:p w14:paraId="15781AFF" w14:textId="77777777" w:rsidR="00A5463E" w:rsidRPr="00A5463E" w:rsidRDefault="00A5463E" w:rsidP="00A5463E">
      <w:pPr>
        <w:pStyle w:val="TF"/>
      </w:pPr>
      <w:r w:rsidRPr="00A5463E">
        <w:t>Figure 6.2.5.1-</w:t>
      </w:r>
      <w:r w:rsidR="0071386B" w:rsidRPr="00013182">
        <w:rPr>
          <w:lang w:val="en-GB"/>
        </w:rPr>
        <w:t>2</w:t>
      </w:r>
      <w:r w:rsidRPr="00A5463E">
        <w:t>: Transmission participant state transition diagram for basic reception control operation.</w:t>
      </w:r>
    </w:p>
    <w:p w14:paraId="3BB05538" w14:textId="77777777" w:rsidR="0071386B" w:rsidRPr="002364D3" w:rsidRDefault="0071386B" w:rsidP="0071386B">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6C2221A" w14:textId="6C15703A" w:rsidR="00A5463E" w:rsidRPr="00A5463E" w:rsidRDefault="00A5463E" w:rsidP="00A5463E">
      <w:r w:rsidRPr="00A5463E">
        <w:t xml:space="preserve">State details are explained in the following </w:t>
      </w:r>
      <w:r w:rsidR="008C5982">
        <w:t>clause</w:t>
      </w:r>
      <w:r w:rsidRPr="00A5463E">
        <w:t>s.</w:t>
      </w:r>
    </w:p>
    <w:p w14:paraId="10A33AB5"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10FDD96"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38B4A74C" w14:textId="77777777" w:rsidR="00A5463E" w:rsidRPr="00A5463E" w:rsidRDefault="00A5463E" w:rsidP="00A5463E">
      <w:pPr>
        <w:pStyle w:val="Heading4"/>
      </w:pPr>
      <w:bookmarkStart w:id="409" w:name="_Toc11343657"/>
      <w:bookmarkStart w:id="410" w:name="_Toc45215613"/>
      <w:bookmarkStart w:id="411" w:name="_Toc51945380"/>
      <w:bookmarkStart w:id="412" w:name="_Toc99172715"/>
      <w:r w:rsidRPr="00A5463E">
        <w:t>6.2.5.2</w:t>
      </w:r>
      <w:r w:rsidRPr="00A5463E">
        <w:tab/>
        <w:t>State: 'Start-stop'</w:t>
      </w:r>
      <w:bookmarkEnd w:id="409"/>
      <w:bookmarkEnd w:id="410"/>
      <w:bookmarkEnd w:id="411"/>
      <w:bookmarkEnd w:id="412"/>
    </w:p>
    <w:p w14:paraId="0582E65B" w14:textId="77777777" w:rsidR="00A5463E" w:rsidRPr="00A5463E" w:rsidRDefault="00A5463E" w:rsidP="00A5463E">
      <w:pPr>
        <w:pStyle w:val="Heading5"/>
      </w:pPr>
      <w:bookmarkStart w:id="413" w:name="_Toc11343658"/>
      <w:bookmarkStart w:id="414" w:name="_Toc45215614"/>
      <w:bookmarkStart w:id="415" w:name="_Toc51945381"/>
      <w:bookmarkStart w:id="416" w:name="_Toc99172716"/>
      <w:r w:rsidRPr="00A5463E">
        <w:t>6.2.5.2.1</w:t>
      </w:r>
      <w:r w:rsidRPr="00A5463E">
        <w:tab/>
        <w:t>General</w:t>
      </w:r>
      <w:bookmarkEnd w:id="413"/>
      <w:bookmarkEnd w:id="414"/>
      <w:bookmarkEnd w:id="415"/>
      <w:bookmarkEnd w:id="416"/>
    </w:p>
    <w:p w14:paraId="09CBD913" w14:textId="77777777" w:rsidR="00A5463E" w:rsidRPr="00A5463E" w:rsidRDefault="0071386B"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C53613A" w14:textId="77777777" w:rsidR="00A5463E" w:rsidRPr="00A5463E" w:rsidRDefault="00A5463E" w:rsidP="00A5463E">
      <w:pPr>
        <w:pStyle w:val="Heading5"/>
      </w:pPr>
      <w:bookmarkStart w:id="417" w:name="_Toc11343659"/>
      <w:bookmarkStart w:id="418" w:name="_Toc45215615"/>
      <w:bookmarkStart w:id="419" w:name="_Toc51945382"/>
      <w:bookmarkStart w:id="420" w:name="_Toc99172717"/>
      <w:r w:rsidRPr="00A5463E">
        <w:lastRenderedPageBreak/>
        <w:t>6.2.5.2.2</w:t>
      </w:r>
      <w:r w:rsidRPr="00A5463E">
        <w:tab/>
        <w:t>MCVideo call established, terminating MCVideo user</w:t>
      </w:r>
      <w:bookmarkEnd w:id="417"/>
      <w:bookmarkEnd w:id="418"/>
      <w:bookmarkEnd w:id="419"/>
      <w:bookmarkEnd w:id="420"/>
    </w:p>
    <w:p w14:paraId="55C5D82B" w14:textId="77777777" w:rsidR="00A5463E" w:rsidRPr="00A5463E" w:rsidRDefault="00A5463E" w:rsidP="00A5463E">
      <w:r w:rsidRPr="00A5463E">
        <w:t>When an MCVideo call is established, the terminating transmission participant:</w:t>
      </w:r>
    </w:p>
    <w:p w14:paraId="2202CB41"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71386B" w:rsidRPr="002364D3">
        <w:t xml:space="preserve">general </w:t>
      </w:r>
      <w:r w:rsidRPr="00A5463E">
        <w:t>reception control operation'; and</w:t>
      </w:r>
    </w:p>
    <w:p w14:paraId="603C4A16" w14:textId="77777777" w:rsidR="00A5463E" w:rsidRPr="00A5463E" w:rsidRDefault="00A5463E" w:rsidP="00A5463E">
      <w:pPr>
        <w:pStyle w:val="B1"/>
      </w:pPr>
      <w:r w:rsidRPr="00A5463E">
        <w:t>2.</w:t>
      </w:r>
      <w:r w:rsidRPr="00A5463E">
        <w:tab/>
        <w:t xml:space="preserve">shall enter the 'U: </w:t>
      </w:r>
      <w:r w:rsidR="0071386B" w:rsidRPr="002364D3">
        <w:t>reception controller</w:t>
      </w:r>
      <w:r w:rsidRPr="00A5463E">
        <w:t>' state.</w:t>
      </w:r>
    </w:p>
    <w:p w14:paraId="03F32728" w14:textId="77777777" w:rsidR="0071386B" w:rsidRPr="002364D3" w:rsidRDefault="00A5463E" w:rsidP="0071386B">
      <w:pPr>
        <w:pStyle w:val="NO"/>
      </w:pPr>
      <w:r w:rsidRPr="00A5463E">
        <w:t>NOTE:</w:t>
      </w:r>
      <w:r w:rsidRPr="00A5463E">
        <w:tab/>
        <w:t>From a transmission participant perspective the MCVideo call is established when the application and signalling plane sends the SIP 200 (OK) response.</w:t>
      </w:r>
    </w:p>
    <w:p w14:paraId="2231D1FF" w14:textId="77777777" w:rsidR="0071386B" w:rsidRPr="002364D3" w:rsidRDefault="0071386B" w:rsidP="0071386B">
      <w:pPr>
        <w:pStyle w:val="Heading5"/>
        <w:rPr>
          <w:lang w:val="en-IN"/>
        </w:rPr>
      </w:pPr>
      <w:bookmarkStart w:id="421" w:name="_Toc11343660"/>
      <w:bookmarkStart w:id="422" w:name="_Toc45215616"/>
      <w:bookmarkStart w:id="423" w:name="_Toc51945383"/>
      <w:bookmarkStart w:id="424" w:name="_Toc99172718"/>
      <w:r w:rsidRPr="002364D3">
        <w:rPr>
          <w:lang w:val="en-IN"/>
        </w:rPr>
        <w:t>6.2.5.2.3</w:t>
      </w:r>
      <w:r w:rsidRPr="002364D3">
        <w:rPr>
          <w:lang w:val="en-IN"/>
        </w:rPr>
        <w:tab/>
        <w:t>MCVideo call initiated, originating MCVideo user</w:t>
      </w:r>
      <w:bookmarkEnd w:id="421"/>
      <w:bookmarkEnd w:id="422"/>
      <w:bookmarkEnd w:id="423"/>
      <w:bookmarkEnd w:id="424"/>
    </w:p>
    <w:p w14:paraId="6C51DA68" w14:textId="77777777" w:rsidR="0071386B" w:rsidRPr="002364D3" w:rsidRDefault="0071386B" w:rsidP="0071386B">
      <w:r w:rsidRPr="002364D3">
        <w:t>When an MCVideo call is established, the originating transmission participant:</w:t>
      </w:r>
    </w:p>
    <w:p w14:paraId="1B34BF85" w14:textId="77777777" w:rsidR="0071386B" w:rsidRPr="002364D3" w:rsidRDefault="0071386B" w:rsidP="0071386B">
      <w:pPr>
        <w:pStyle w:val="B1"/>
      </w:pPr>
      <w:r w:rsidRPr="002364D3">
        <w:t>1.</w:t>
      </w:r>
      <w:r w:rsidRPr="002364D3">
        <w:tab/>
        <w:t>shall create an instance of a 'Transmission participant state transition diagram for general reception control operation'; and</w:t>
      </w:r>
    </w:p>
    <w:p w14:paraId="51A40EFB" w14:textId="77777777" w:rsidR="0071386B" w:rsidRPr="002364D3" w:rsidRDefault="0071386B" w:rsidP="0071386B">
      <w:pPr>
        <w:pStyle w:val="B1"/>
      </w:pPr>
      <w:r w:rsidRPr="002364D3">
        <w:t>2.</w:t>
      </w:r>
      <w:r w:rsidRPr="002364D3">
        <w:tab/>
        <w:t>shall enter the 'U: reception controller' state.</w:t>
      </w:r>
    </w:p>
    <w:p w14:paraId="1DDF9FD5" w14:textId="77777777" w:rsidR="00A5463E" w:rsidRPr="00A5463E" w:rsidRDefault="0071386B" w:rsidP="00A5463E">
      <w:pPr>
        <w:pStyle w:val="NO"/>
      </w:pPr>
      <w:r w:rsidRPr="002364D3">
        <w:t>NOTE:</w:t>
      </w:r>
      <w:r w:rsidRPr="002364D3">
        <w:tab/>
        <w:t>From a transmission participant perspective the MCVideo call is established when the application and signalling plane receives the SIP 200 (OK) response.</w:t>
      </w:r>
    </w:p>
    <w:p w14:paraId="27037065" w14:textId="77777777" w:rsidR="00A5463E" w:rsidRPr="00A5463E" w:rsidRDefault="00A5463E" w:rsidP="00A5463E">
      <w:pPr>
        <w:pStyle w:val="Heading4"/>
      </w:pPr>
      <w:bookmarkStart w:id="425" w:name="_Toc11343661"/>
      <w:bookmarkStart w:id="426" w:name="_Toc45215617"/>
      <w:bookmarkStart w:id="427" w:name="_Toc51945384"/>
      <w:bookmarkStart w:id="428" w:name="_Toc99172719"/>
      <w:r w:rsidRPr="00A5463E">
        <w:t>6.2.5.3</w:t>
      </w:r>
      <w:r w:rsidRPr="00A5463E">
        <w:tab/>
        <w:t xml:space="preserve">State: 'U: </w:t>
      </w:r>
      <w:r w:rsidR="0071386B" w:rsidRPr="002364D3">
        <w:rPr>
          <w:lang w:val="en-IN"/>
        </w:rPr>
        <w:t>reception controller</w:t>
      </w:r>
      <w:r w:rsidRPr="00A5463E">
        <w:t>'</w:t>
      </w:r>
      <w:bookmarkEnd w:id="425"/>
      <w:bookmarkEnd w:id="426"/>
      <w:bookmarkEnd w:id="427"/>
      <w:bookmarkEnd w:id="428"/>
    </w:p>
    <w:p w14:paraId="49FB8724" w14:textId="77777777" w:rsidR="00A5463E" w:rsidRPr="00A5463E" w:rsidRDefault="00A5463E" w:rsidP="00A5463E">
      <w:pPr>
        <w:pStyle w:val="Heading5"/>
      </w:pPr>
      <w:bookmarkStart w:id="429" w:name="_Toc11343662"/>
      <w:bookmarkStart w:id="430" w:name="_Toc45215618"/>
      <w:bookmarkStart w:id="431" w:name="_Toc51945385"/>
      <w:bookmarkStart w:id="432" w:name="_Toc99172720"/>
      <w:r w:rsidRPr="00A5463E">
        <w:t>6.2.5.3.1</w:t>
      </w:r>
      <w:r w:rsidRPr="00A5463E">
        <w:tab/>
        <w:t>General</w:t>
      </w:r>
      <w:bookmarkEnd w:id="429"/>
      <w:bookmarkEnd w:id="430"/>
      <w:bookmarkEnd w:id="431"/>
      <w:bookmarkEnd w:id="432"/>
    </w:p>
    <w:p w14:paraId="517C4F9C" w14:textId="77777777" w:rsidR="00A5463E" w:rsidRPr="00A5463E" w:rsidRDefault="0071386B"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29070437" w14:textId="77777777" w:rsidR="00A5463E" w:rsidRPr="00A5463E" w:rsidRDefault="00A5463E" w:rsidP="00A5463E">
      <w:pPr>
        <w:pStyle w:val="Heading5"/>
      </w:pPr>
      <w:bookmarkStart w:id="433" w:name="_Toc11343663"/>
      <w:bookmarkStart w:id="434" w:name="_Toc45215619"/>
      <w:bookmarkStart w:id="435" w:name="_Toc51945386"/>
      <w:bookmarkStart w:id="436" w:name="_Toc99172721"/>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33"/>
      <w:bookmarkEnd w:id="434"/>
      <w:bookmarkEnd w:id="435"/>
      <w:bookmarkEnd w:id="436"/>
    </w:p>
    <w:p w14:paraId="0D398514" w14:textId="77777777" w:rsidR="00A5463E" w:rsidRPr="00A5463E" w:rsidRDefault="00A5463E" w:rsidP="00A5463E">
      <w:r w:rsidRPr="00A5463E">
        <w:t>Upon receiving the media transmission notification from the transmission control server, the transmission participant:</w:t>
      </w:r>
    </w:p>
    <w:p w14:paraId="72B31499" w14:textId="6B2267D5"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8C5982">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B2A2498" w14:textId="77777777" w:rsidR="00A5463E" w:rsidRPr="00A5463E" w:rsidRDefault="00A5463E" w:rsidP="00A5463E">
      <w:pPr>
        <w:pStyle w:val="B2"/>
      </w:pPr>
      <w:r w:rsidRPr="00A5463E">
        <w:t>a.</w:t>
      </w:r>
      <w:r w:rsidRPr="00A5463E">
        <w:tab/>
        <w:t>shall include the Message Type field set to '</w:t>
      </w:r>
      <w:r w:rsidR="003711F7">
        <w:t>6</w:t>
      </w:r>
      <w:r w:rsidRPr="00A5463E">
        <w:t>' (</w:t>
      </w:r>
      <w:r w:rsidR="003711F7">
        <w:t>M</w:t>
      </w:r>
      <w:r w:rsidRPr="00A5463E">
        <w:t>edia transmission notification); and</w:t>
      </w:r>
    </w:p>
    <w:p w14:paraId="7ACAD486" w14:textId="77777777" w:rsidR="00A5463E" w:rsidRPr="00A5463E" w:rsidRDefault="00A5463E" w:rsidP="00A5463E">
      <w:pPr>
        <w:pStyle w:val="B2"/>
      </w:pPr>
      <w:r w:rsidRPr="00A5463E">
        <w:t>b.</w:t>
      </w:r>
      <w:r w:rsidRPr="00A5463E">
        <w:tab/>
        <w:t>shall include the Source field set to '0' (the transmission participant is the source);</w:t>
      </w:r>
    </w:p>
    <w:p w14:paraId="52481BCE" w14:textId="77777777" w:rsidR="00A5463E" w:rsidRPr="00A5463E" w:rsidRDefault="00A5463E" w:rsidP="00A5463E">
      <w:pPr>
        <w:pStyle w:val="B1"/>
      </w:pPr>
      <w:r w:rsidRPr="00A5463E">
        <w:t>2.</w:t>
      </w:r>
      <w:r w:rsidRPr="00A5463E">
        <w:tab/>
        <w:t>shall provide media transmission notification to the user;</w:t>
      </w:r>
    </w:p>
    <w:p w14:paraId="335F82E1"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6543E0AA" w14:textId="77777777" w:rsidR="002E796D" w:rsidRDefault="002E796D" w:rsidP="002E796D">
      <w:pPr>
        <w:pStyle w:val="B1"/>
      </w:pPr>
      <w:bookmarkStart w:id="437" w:name="_Toc11343664"/>
      <w:bookmarkStart w:id="438" w:name="_Toc45215620"/>
      <w:bookmarkStart w:id="439" w:name="_Toc51945387"/>
      <w:r>
        <w:t>4.</w:t>
      </w:r>
      <w:r>
        <w:tab/>
        <w:t xml:space="preserve">if </w:t>
      </w:r>
      <w:r w:rsidRPr="00905660">
        <w:t>the</w:t>
      </w:r>
      <w:r>
        <w:t xml:space="preserve"> Reception Mode field </w:t>
      </w:r>
      <w:r w:rsidRPr="00905660">
        <w:t>is</w:t>
      </w:r>
      <w:r>
        <w:t xml:space="preserve"> set to '0' indicating automatic reception mode:</w:t>
      </w:r>
    </w:p>
    <w:p w14:paraId="780EC414" w14:textId="77777777" w:rsidR="002E796D" w:rsidRDefault="002E796D" w:rsidP="002E796D">
      <w:pPr>
        <w:pStyle w:val="B2"/>
      </w:pPr>
      <w:r>
        <w:t>a.</w:t>
      </w:r>
      <w:r>
        <w:tab/>
        <w:t>shall create an instance of the 'Transmission participant state transition diagram for basic reception control operation';</w:t>
      </w:r>
    </w:p>
    <w:p w14:paraId="698529CD" w14:textId="77777777" w:rsidR="002E796D" w:rsidRDefault="002E796D" w:rsidP="002E796D">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34A18519" w14:textId="77777777" w:rsidR="002E796D" w:rsidRDefault="002E796D" w:rsidP="002E796D">
      <w:pPr>
        <w:pStyle w:val="B2"/>
      </w:pPr>
      <w:r>
        <w:t>c.</w:t>
      </w:r>
      <w:r>
        <w:tab/>
        <w:t>shall enter the 'U: has permission to receive' state;</w:t>
      </w:r>
    </w:p>
    <w:p w14:paraId="337BF1F1" w14:textId="01526C78" w:rsidR="002E796D" w:rsidRPr="00A5463E" w:rsidRDefault="002E796D" w:rsidP="002E796D">
      <w:pPr>
        <w:pStyle w:val="B1"/>
      </w:pPr>
      <w:r>
        <w:t>5</w:t>
      </w:r>
      <w:r w:rsidRPr="00A5463E">
        <w:t>.</w:t>
      </w:r>
      <w:r w:rsidRPr="00A5463E">
        <w:tab/>
        <w:t>may display the details of the incoming media to the user; and</w:t>
      </w:r>
    </w:p>
    <w:p w14:paraId="34FD6692" w14:textId="5217FAF4" w:rsidR="002E796D" w:rsidRDefault="002E796D" w:rsidP="002E796D">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158CFD14" w14:textId="77777777" w:rsidR="00A5463E" w:rsidRPr="00A5463E" w:rsidRDefault="00A5463E" w:rsidP="00A5463E">
      <w:pPr>
        <w:pStyle w:val="Heading5"/>
      </w:pPr>
      <w:bookmarkStart w:id="440" w:name="_Toc99172722"/>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5CD5B631" w14:textId="77777777" w:rsidR="00A5463E" w:rsidRPr="00A5463E" w:rsidRDefault="00A5463E" w:rsidP="00A5463E">
      <w:r w:rsidRPr="00A5463E">
        <w:t>Upon receiving an indication from the user to request permission to receive media, the transmission participant:</w:t>
      </w:r>
    </w:p>
    <w:p w14:paraId="0DBB4C0C" w14:textId="77777777" w:rsidR="00A5463E" w:rsidRPr="00A5463E" w:rsidRDefault="0071386B"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5611E75" w14:textId="7F3128CE"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8C5982">
        <w:t>clause</w:t>
      </w:r>
      <w:r w:rsidRPr="00A5463E">
        <w:t> 14.3.3; and</w:t>
      </w:r>
    </w:p>
    <w:p w14:paraId="59DA4DE3" w14:textId="77777777" w:rsidR="0071386B" w:rsidRPr="002364D3" w:rsidRDefault="00A5463E" w:rsidP="0071386B">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26EAE013" w14:textId="77777777" w:rsidR="0071386B" w:rsidRPr="002364D3" w:rsidRDefault="0071386B" w:rsidP="0071386B">
      <w:pPr>
        <w:pStyle w:val="B1"/>
      </w:pPr>
      <w:r w:rsidRPr="002364D3">
        <w:t>2.</w:t>
      </w:r>
      <w:r w:rsidRPr="002364D3">
        <w:tab/>
        <w:t>shall create an instance of the 'Transmission participant state transition diagram for basic reception control operation';</w:t>
      </w:r>
    </w:p>
    <w:p w14:paraId="1BA2EDE1" w14:textId="77777777" w:rsidR="00A5463E" w:rsidRPr="00A5463E" w:rsidRDefault="0071386B" w:rsidP="00013182">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548C9453" w14:textId="77777777" w:rsidR="00A5463E" w:rsidRPr="00A5463E" w:rsidRDefault="00A5463E" w:rsidP="00A5463E">
      <w:pPr>
        <w:pStyle w:val="B1"/>
      </w:pPr>
      <w:r w:rsidRPr="00A5463E">
        <w:t>4.</w:t>
      </w:r>
      <w:r w:rsidRPr="00A5463E">
        <w:tab/>
        <w:t xml:space="preserve">shall </w:t>
      </w:r>
      <w:r w:rsidR="0071386B" w:rsidRPr="002364D3">
        <w:t xml:space="preserve">remain in </w:t>
      </w:r>
      <w:r w:rsidRPr="00A5463E">
        <w:t xml:space="preserve">the 'U: </w:t>
      </w:r>
      <w:r w:rsidR="0071386B" w:rsidRPr="002364D3">
        <w:t xml:space="preserve">reception controller' </w:t>
      </w:r>
      <w:r w:rsidRPr="00A5463E">
        <w:t>state.</w:t>
      </w:r>
    </w:p>
    <w:p w14:paraId="302307D9" w14:textId="77777777" w:rsidR="0071386B" w:rsidRPr="002364D3" w:rsidRDefault="00A5463E" w:rsidP="0071386B">
      <w:pPr>
        <w:pStyle w:val="Heading5"/>
        <w:rPr>
          <w:lang w:val="en-IN"/>
        </w:rPr>
      </w:pPr>
      <w:bookmarkStart w:id="441" w:name="_Toc11343665"/>
      <w:bookmarkStart w:id="442" w:name="_Toc45215621"/>
      <w:bookmarkStart w:id="443" w:name="_Toc51945388"/>
      <w:bookmarkStart w:id="444" w:name="_Toc99172723"/>
      <w:r w:rsidRPr="00A5463E">
        <w:t>6.2.5.3.4</w:t>
      </w:r>
      <w:r w:rsidRPr="00A5463E">
        <w:tab/>
      </w:r>
      <w:r w:rsidR="0071386B" w:rsidRPr="002364D3">
        <w:rPr>
          <w:lang w:val="en-IN"/>
        </w:rPr>
        <w:t>Receive Transmission end notify message (R: Transmission end notify)</w:t>
      </w:r>
      <w:bookmarkEnd w:id="441"/>
      <w:bookmarkEnd w:id="442"/>
      <w:bookmarkEnd w:id="443"/>
      <w:bookmarkEnd w:id="444"/>
    </w:p>
    <w:p w14:paraId="4AF0E58D" w14:textId="77777777" w:rsidR="0071386B" w:rsidRPr="002364D3" w:rsidRDefault="0071386B" w:rsidP="0071386B">
      <w:r w:rsidRPr="002364D3">
        <w:t>Upon receiving a Transmission end notify message, the transmission participant:</w:t>
      </w:r>
    </w:p>
    <w:p w14:paraId="16A32446" w14:textId="77777777" w:rsidR="0071386B" w:rsidRPr="002364D3" w:rsidRDefault="0071386B" w:rsidP="0071386B">
      <w:pPr>
        <w:pStyle w:val="B1"/>
      </w:pPr>
      <w:r w:rsidRPr="002364D3">
        <w:t>1.</w:t>
      </w:r>
      <w:r w:rsidRPr="002364D3">
        <w:tab/>
        <w:t>shall inform the user about the media transmission ended by another user; and</w:t>
      </w:r>
    </w:p>
    <w:p w14:paraId="0BB340F0" w14:textId="77777777" w:rsidR="0071386B" w:rsidRPr="002364D3" w:rsidRDefault="0071386B" w:rsidP="0071386B">
      <w:pPr>
        <w:pStyle w:val="B1"/>
      </w:pPr>
      <w:r w:rsidRPr="002364D3">
        <w:t>2.</w:t>
      </w:r>
      <w:r w:rsidRPr="002364D3">
        <w:tab/>
        <w:t>shall remain in the 'U: reception controller' state.</w:t>
      </w:r>
    </w:p>
    <w:p w14:paraId="76CEF0CE" w14:textId="77777777" w:rsidR="0071386B" w:rsidRPr="002364D3" w:rsidRDefault="0071386B" w:rsidP="0071386B">
      <w:pPr>
        <w:pStyle w:val="Heading5"/>
        <w:rPr>
          <w:lang w:val="en-IN"/>
        </w:rPr>
      </w:pPr>
      <w:bookmarkStart w:id="445" w:name="_Toc11343666"/>
      <w:bookmarkStart w:id="446" w:name="_Toc45215622"/>
      <w:bookmarkStart w:id="447" w:name="_Toc51945389"/>
      <w:bookmarkStart w:id="448" w:name="_Toc99172724"/>
      <w:r w:rsidRPr="002364D3">
        <w:rPr>
          <w:lang w:val="en-IN"/>
        </w:rPr>
        <w:t>6.2.5.3.5</w:t>
      </w:r>
      <w:r w:rsidRPr="002364D3">
        <w:rPr>
          <w:lang w:val="en-IN"/>
        </w:rPr>
        <w:tab/>
        <w:t>Receive MCVideo call release – step 1 (R: MCVideo call release - 1)</w:t>
      </w:r>
      <w:bookmarkEnd w:id="445"/>
      <w:bookmarkEnd w:id="446"/>
      <w:bookmarkEnd w:id="447"/>
      <w:bookmarkEnd w:id="448"/>
    </w:p>
    <w:p w14:paraId="7BF902D2" w14:textId="77777777" w:rsidR="0071386B" w:rsidRPr="002364D3" w:rsidRDefault="0071386B" w:rsidP="0071386B">
      <w:r w:rsidRPr="002364D3">
        <w:t>Upon receiving an MCVideo call release step 1 request from the application and signalling plane when the MCVideo call is going to be released or when the transmission participant is leaving the MCVideo call, the transmission participant:</w:t>
      </w:r>
    </w:p>
    <w:p w14:paraId="1AEE3963" w14:textId="77777777" w:rsidR="0071386B" w:rsidRPr="002364D3" w:rsidRDefault="0071386B" w:rsidP="0071386B">
      <w:pPr>
        <w:pStyle w:val="B1"/>
      </w:pPr>
      <w:r w:rsidRPr="002364D3">
        <w:t>1.</w:t>
      </w:r>
      <w:r w:rsidRPr="002364D3">
        <w:tab/>
        <w:t>shall stop receiving reception control messages;</w:t>
      </w:r>
    </w:p>
    <w:p w14:paraId="401C519F" w14:textId="77777777" w:rsidR="0071386B" w:rsidRPr="002364D3" w:rsidRDefault="0071386B" w:rsidP="0071386B">
      <w:pPr>
        <w:pStyle w:val="B1"/>
      </w:pPr>
      <w:r w:rsidRPr="002364D3">
        <w:t>2.</w:t>
      </w:r>
      <w:r w:rsidRPr="002364D3">
        <w:tab/>
        <w:t>shall request the MCVideo client to stop receiving RTP media packets; and</w:t>
      </w:r>
    </w:p>
    <w:p w14:paraId="1974259E" w14:textId="77777777" w:rsidR="00A5463E" w:rsidRPr="00A5463E" w:rsidRDefault="0071386B" w:rsidP="00013182">
      <w:pPr>
        <w:pStyle w:val="B1"/>
      </w:pPr>
      <w:r w:rsidRPr="002364D3">
        <w:t>3.</w:t>
      </w:r>
      <w:r w:rsidRPr="002364D3">
        <w:tab/>
        <w:t>shall enter the 'Call releasing' state.</w:t>
      </w:r>
    </w:p>
    <w:p w14:paraId="17D3E49C" w14:textId="77777777" w:rsidR="00A5463E" w:rsidRPr="00A5463E" w:rsidRDefault="00A5463E" w:rsidP="00A5463E">
      <w:pPr>
        <w:pStyle w:val="Heading4"/>
      </w:pPr>
      <w:bookmarkStart w:id="449" w:name="_Toc11343667"/>
      <w:bookmarkStart w:id="450" w:name="_Toc45215623"/>
      <w:bookmarkStart w:id="451" w:name="_Toc51945390"/>
      <w:bookmarkStart w:id="452" w:name="_Toc99172725"/>
      <w:r w:rsidRPr="00A5463E">
        <w:t>6.2.5.4</w:t>
      </w:r>
      <w:r w:rsidRPr="00A5463E">
        <w:tab/>
        <w:t>State: 'U: pending request to receive'</w:t>
      </w:r>
      <w:bookmarkEnd w:id="449"/>
      <w:bookmarkEnd w:id="450"/>
      <w:bookmarkEnd w:id="451"/>
      <w:bookmarkEnd w:id="452"/>
    </w:p>
    <w:p w14:paraId="36F5EFB7" w14:textId="77777777" w:rsidR="00A5463E" w:rsidRPr="00A5463E" w:rsidRDefault="00A5463E" w:rsidP="00A5463E">
      <w:pPr>
        <w:pStyle w:val="Heading5"/>
      </w:pPr>
      <w:bookmarkStart w:id="453" w:name="_Toc11343668"/>
      <w:bookmarkStart w:id="454" w:name="_Toc45215624"/>
      <w:bookmarkStart w:id="455" w:name="_Toc51945391"/>
      <w:bookmarkStart w:id="456" w:name="_Toc99172726"/>
      <w:r w:rsidRPr="00A5463E">
        <w:t>6.2.5.4.1</w:t>
      </w:r>
      <w:r w:rsidRPr="00A5463E">
        <w:tab/>
        <w:t>General</w:t>
      </w:r>
      <w:bookmarkEnd w:id="453"/>
      <w:bookmarkEnd w:id="454"/>
      <w:bookmarkEnd w:id="455"/>
      <w:bookmarkEnd w:id="456"/>
    </w:p>
    <w:p w14:paraId="13FA1E6B" w14:textId="77777777" w:rsidR="0071386B" w:rsidRPr="002364D3" w:rsidRDefault="0071386B" w:rsidP="0071386B">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7D6DA7AA" w14:textId="77777777" w:rsidR="00A5463E" w:rsidRPr="00A5463E" w:rsidRDefault="0071386B" w:rsidP="0071386B">
      <w:r w:rsidRPr="002364D3">
        <w:t>In this state, the transmission participant can cancel the Receive Media Request at any time, even before actually receiving response to a Receive Media Request message.</w:t>
      </w:r>
    </w:p>
    <w:p w14:paraId="72C618D2" w14:textId="77777777" w:rsidR="00A5463E" w:rsidRPr="00A5463E" w:rsidRDefault="0071386B"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34B31811" w14:textId="77777777" w:rsidR="00A5463E" w:rsidRPr="00A5463E" w:rsidRDefault="00A5463E" w:rsidP="00A5463E">
      <w:pPr>
        <w:pStyle w:val="Heading5"/>
      </w:pPr>
      <w:bookmarkStart w:id="457" w:name="_Toc11343669"/>
      <w:bookmarkStart w:id="458" w:name="_Toc45215625"/>
      <w:bookmarkStart w:id="459" w:name="_Toc51945392"/>
      <w:bookmarkStart w:id="460" w:name="_Toc99172727"/>
      <w:r w:rsidRPr="00A5463E">
        <w:t>6.2.5.4.2</w:t>
      </w:r>
      <w:r w:rsidRPr="00A5463E">
        <w:tab/>
        <w:t>Reception of Receive media response (rejected) message (R: RM response (rejected))</w:t>
      </w:r>
      <w:bookmarkEnd w:id="457"/>
      <w:bookmarkEnd w:id="458"/>
      <w:bookmarkEnd w:id="459"/>
      <w:bookmarkEnd w:id="460"/>
    </w:p>
    <w:p w14:paraId="55AF0DAE" w14:textId="77777777" w:rsidR="00A5463E" w:rsidRPr="00A5463E" w:rsidRDefault="00A5463E" w:rsidP="00A5463E">
      <w:r w:rsidRPr="00A5463E">
        <w:t>Upon receiving a rejected response for Receive media request message, the transmission participant:</w:t>
      </w:r>
    </w:p>
    <w:p w14:paraId="37ACAD52" w14:textId="7D07DEA6"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681E5D9" w14:textId="77777777" w:rsidR="00A5463E" w:rsidRPr="00A5463E" w:rsidRDefault="00A5463E" w:rsidP="00A5463E">
      <w:pPr>
        <w:pStyle w:val="B2"/>
      </w:pPr>
      <w:r w:rsidRPr="00A5463E">
        <w:lastRenderedPageBreak/>
        <w:t>a.</w:t>
      </w:r>
      <w:r w:rsidRPr="00A5463E">
        <w:tab/>
        <w:t>shall include the Message Type field set to '</w:t>
      </w:r>
      <w:r w:rsidR="003711F7">
        <w:t>7</w:t>
      </w:r>
      <w:r w:rsidRPr="00A5463E">
        <w:t xml:space="preserve">' (Receive media </w:t>
      </w:r>
      <w:r w:rsidR="003711F7" w:rsidRPr="00A5463E">
        <w:t>response</w:t>
      </w:r>
      <w:r w:rsidRPr="00A5463E">
        <w:t>); and</w:t>
      </w:r>
    </w:p>
    <w:p w14:paraId="705BA579" w14:textId="77777777" w:rsidR="00A5463E" w:rsidRPr="00A5463E" w:rsidRDefault="00A5463E" w:rsidP="00A5463E">
      <w:pPr>
        <w:pStyle w:val="B2"/>
      </w:pPr>
      <w:r w:rsidRPr="00A5463E">
        <w:t>b.</w:t>
      </w:r>
      <w:r w:rsidRPr="00A5463E">
        <w:tab/>
        <w:t>shall include the Source field set to '0' (the transmission participant is the source);</w:t>
      </w:r>
    </w:p>
    <w:p w14:paraId="06E805AD" w14:textId="77777777" w:rsidR="00A5463E" w:rsidRPr="00A5463E" w:rsidRDefault="00A5463E" w:rsidP="00A5463E">
      <w:pPr>
        <w:pStyle w:val="B1"/>
      </w:pPr>
      <w:r w:rsidRPr="00A5463E">
        <w:t>2.</w:t>
      </w:r>
      <w:r w:rsidRPr="00A5463E">
        <w:tab/>
        <w:t>shall provide receive media rejected notification to the user;</w:t>
      </w:r>
    </w:p>
    <w:p w14:paraId="0E2E74EC"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2748489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1B16A8CC" w14:textId="77777777" w:rsidR="00A5463E" w:rsidRPr="00A5463E" w:rsidRDefault="00A5463E" w:rsidP="00A5463E">
      <w:pPr>
        <w:pStyle w:val="B1"/>
      </w:pPr>
      <w:r w:rsidRPr="00A5463E">
        <w:t>5.</w:t>
      </w:r>
      <w:r w:rsidRPr="00A5463E">
        <w:tab/>
        <w:t>shall enter the '</w:t>
      </w:r>
      <w:r w:rsidR="0071386B" w:rsidRPr="002364D3">
        <w:t>terminated</w:t>
      </w:r>
      <w:r w:rsidRPr="00A5463E">
        <w:t>' state.</w:t>
      </w:r>
    </w:p>
    <w:p w14:paraId="4F5653F4" w14:textId="77777777" w:rsidR="00A5463E" w:rsidRPr="00A5463E" w:rsidRDefault="00A5463E" w:rsidP="00A5463E">
      <w:pPr>
        <w:pStyle w:val="Heading5"/>
      </w:pPr>
      <w:bookmarkStart w:id="461" w:name="_Toc11343670"/>
      <w:bookmarkStart w:id="462" w:name="_Toc45215626"/>
      <w:bookmarkStart w:id="463" w:name="_Toc51945393"/>
      <w:bookmarkStart w:id="464" w:name="_Toc99172728"/>
      <w:r w:rsidRPr="00A5463E">
        <w:t>6.2.5.4.3</w:t>
      </w:r>
      <w:r w:rsidRPr="00A5463E">
        <w:tab/>
        <w:t xml:space="preserve">Timer </w:t>
      </w:r>
      <w:r w:rsidR="00490E78">
        <w:t>T103</w:t>
      </w:r>
      <w:r w:rsidRPr="00A5463E">
        <w:t xml:space="preserve"> (Receive media request) expired</w:t>
      </w:r>
      <w:bookmarkEnd w:id="461"/>
      <w:bookmarkEnd w:id="462"/>
      <w:bookmarkEnd w:id="463"/>
      <w:bookmarkEnd w:id="464"/>
    </w:p>
    <w:p w14:paraId="3DDF9A2C"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462A5E5B"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27290C3" w14:textId="343B8F48"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8C5982">
        <w:t>clause</w:t>
      </w:r>
      <w:r w:rsidRPr="00A5463E">
        <w:t> 14.3.3; and</w:t>
      </w:r>
    </w:p>
    <w:p w14:paraId="60288286"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D2427EC"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3F1C4906" w14:textId="77777777" w:rsidR="00A5463E" w:rsidRPr="00A5463E" w:rsidRDefault="00A5463E" w:rsidP="00A5463E">
      <w:pPr>
        <w:pStyle w:val="B1"/>
      </w:pPr>
      <w:r w:rsidRPr="00A5463E">
        <w:t>3.</w:t>
      </w:r>
      <w:r w:rsidRPr="00A5463E">
        <w:tab/>
        <w:t>shall remain in the 'U: pending request to receive' state.</w:t>
      </w:r>
    </w:p>
    <w:p w14:paraId="3B2A3F2D" w14:textId="77777777" w:rsidR="00A5463E" w:rsidRPr="00A5463E" w:rsidRDefault="00A5463E" w:rsidP="00A5463E">
      <w:pPr>
        <w:pStyle w:val="Heading5"/>
      </w:pPr>
      <w:bookmarkStart w:id="465" w:name="_Toc11343671"/>
      <w:bookmarkStart w:id="466" w:name="_Toc45215627"/>
      <w:bookmarkStart w:id="467" w:name="_Toc51945394"/>
      <w:bookmarkStart w:id="468" w:name="_Toc99172729"/>
      <w:r w:rsidRPr="00A5463E">
        <w:t>6.2.5.4.4</w:t>
      </w:r>
      <w:r w:rsidRPr="00A5463E">
        <w:tab/>
        <w:t xml:space="preserve">Timer </w:t>
      </w:r>
      <w:r w:rsidR="00490E78">
        <w:t>T103</w:t>
      </w:r>
      <w:r w:rsidRPr="00A5463E">
        <w:t xml:space="preserve"> (Receive Media Request) expired N times</w:t>
      </w:r>
      <w:bookmarkEnd w:id="465"/>
      <w:bookmarkEnd w:id="466"/>
      <w:bookmarkEnd w:id="467"/>
      <w:bookmarkEnd w:id="468"/>
    </w:p>
    <w:p w14:paraId="5EC66C93"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D402B53" w14:textId="77777777" w:rsidR="00A5463E" w:rsidRPr="00A5463E" w:rsidRDefault="00A5463E" w:rsidP="00A5463E">
      <w:pPr>
        <w:pStyle w:val="B1"/>
      </w:pPr>
      <w:r w:rsidRPr="00A5463E">
        <w:t>1.</w:t>
      </w:r>
      <w:r w:rsidRPr="00A5463E">
        <w:tab/>
        <w:t>shall provide a receive media request timeout notification to the user; and</w:t>
      </w:r>
    </w:p>
    <w:p w14:paraId="21CB0CE2" w14:textId="77777777" w:rsidR="00A5463E" w:rsidRPr="00A5463E" w:rsidRDefault="00A5463E" w:rsidP="00A5463E">
      <w:pPr>
        <w:pStyle w:val="B1"/>
      </w:pPr>
      <w:r w:rsidRPr="00A5463E">
        <w:t>2.</w:t>
      </w:r>
      <w:r w:rsidRPr="00A5463E">
        <w:tab/>
        <w:t>shall enter the '</w:t>
      </w:r>
      <w:r w:rsidR="0071386B" w:rsidRPr="002364D3">
        <w:t>terminated</w:t>
      </w:r>
      <w:r w:rsidRPr="00A5463E">
        <w:t>' state.</w:t>
      </w:r>
    </w:p>
    <w:p w14:paraId="05BA0C27" w14:textId="77777777" w:rsidR="00A5463E" w:rsidRPr="00A5463E" w:rsidRDefault="00A5463E" w:rsidP="00A5463E">
      <w:pPr>
        <w:pStyle w:val="Heading5"/>
      </w:pPr>
      <w:bookmarkStart w:id="469" w:name="_Toc11343672"/>
      <w:bookmarkStart w:id="470" w:name="_Toc45215628"/>
      <w:bookmarkStart w:id="471" w:name="_Toc51945395"/>
      <w:bookmarkStart w:id="472" w:name="_Toc99172730"/>
      <w:r w:rsidRPr="00A5463E">
        <w:t>6.2.5.4.5</w:t>
      </w:r>
      <w:r w:rsidRPr="00A5463E">
        <w:tab/>
        <w:t>Reception of Receive media response (granted) message (R: RM response (granted))</w:t>
      </w:r>
      <w:bookmarkEnd w:id="469"/>
      <w:bookmarkEnd w:id="470"/>
      <w:bookmarkEnd w:id="471"/>
      <w:bookmarkEnd w:id="472"/>
    </w:p>
    <w:p w14:paraId="4D70E3AC" w14:textId="77777777" w:rsidR="00A5463E" w:rsidRPr="00A5463E" w:rsidRDefault="00A5463E" w:rsidP="00A5463E">
      <w:r w:rsidRPr="00A5463E">
        <w:t>Upon receiving a granted response for Receive media request message, the transmission participant:</w:t>
      </w:r>
    </w:p>
    <w:p w14:paraId="7EDB1D77" w14:textId="1EE1C260"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7065238" w14:textId="77777777" w:rsidR="00A5463E" w:rsidRPr="00A5463E" w:rsidRDefault="00A5463E" w:rsidP="00A5463E">
      <w:pPr>
        <w:pStyle w:val="B2"/>
      </w:pPr>
      <w:r w:rsidRPr="00A5463E">
        <w:t>a.</w:t>
      </w:r>
      <w:r w:rsidRPr="00A5463E">
        <w:tab/>
        <w:t>shall include the Message Type field set to '</w:t>
      </w:r>
      <w:r w:rsidR="003711F7">
        <w:t>7</w:t>
      </w:r>
      <w:r w:rsidRPr="00A5463E">
        <w:t xml:space="preserve">' (Receive media </w:t>
      </w:r>
      <w:r w:rsidR="003711F7" w:rsidRPr="00A5463E">
        <w:t>response</w:t>
      </w:r>
      <w:r w:rsidRPr="00A5463E">
        <w:t>); and</w:t>
      </w:r>
    </w:p>
    <w:p w14:paraId="088D0F14" w14:textId="77777777" w:rsidR="00A5463E" w:rsidRPr="00A5463E" w:rsidRDefault="00A5463E" w:rsidP="00A5463E">
      <w:pPr>
        <w:pStyle w:val="B2"/>
      </w:pPr>
      <w:r w:rsidRPr="00A5463E">
        <w:t>b.</w:t>
      </w:r>
      <w:r w:rsidRPr="00A5463E">
        <w:tab/>
        <w:t>shall include the Source field set to '0' (the transmission participant is the source);</w:t>
      </w:r>
    </w:p>
    <w:p w14:paraId="268838DA" w14:textId="77777777" w:rsidR="00A5463E" w:rsidRPr="00A5463E" w:rsidRDefault="00A5463E" w:rsidP="00A5463E">
      <w:pPr>
        <w:pStyle w:val="B1"/>
      </w:pPr>
      <w:r w:rsidRPr="00A5463E">
        <w:t>2.</w:t>
      </w:r>
      <w:r w:rsidRPr="00A5463E">
        <w:tab/>
        <w:t>shall provide receive media success notification to the user;</w:t>
      </w:r>
    </w:p>
    <w:p w14:paraId="52F9BAB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517CEF2C"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40F04C04" w14:textId="77777777" w:rsidR="00A5463E" w:rsidRPr="00A5463E" w:rsidRDefault="00A5463E" w:rsidP="00A5463E">
      <w:pPr>
        <w:pStyle w:val="B1"/>
      </w:pPr>
      <w:r w:rsidRPr="00A5463E">
        <w:t>5.</w:t>
      </w:r>
      <w:r w:rsidRPr="00A5463E">
        <w:tab/>
        <w:t>shall enter the 'U: has permission to receive' state.</w:t>
      </w:r>
    </w:p>
    <w:p w14:paraId="5DA117E8" w14:textId="77777777" w:rsidR="0071386B" w:rsidRPr="002364D3" w:rsidRDefault="0071386B" w:rsidP="0071386B">
      <w:pPr>
        <w:pStyle w:val="Heading5"/>
        <w:rPr>
          <w:lang w:val="en-IN"/>
        </w:rPr>
      </w:pPr>
      <w:bookmarkStart w:id="473" w:name="_Toc11343673"/>
      <w:bookmarkStart w:id="474" w:name="_Toc45215629"/>
      <w:bookmarkStart w:id="475" w:name="_Toc51945396"/>
      <w:bookmarkStart w:id="476" w:name="_Toc99172731"/>
      <w:r w:rsidRPr="002364D3">
        <w:rPr>
          <w:lang w:val="en-IN"/>
        </w:rPr>
        <w:t>6.2.5.4.6</w:t>
      </w:r>
      <w:r w:rsidRPr="002364D3">
        <w:rPr>
          <w:lang w:val="en-IN"/>
        </w:rPr>
        <w:tab/>
        <w:t>Media reception request cancel (Click video reception end button)</w:t>
      </w:r>
      <w:bookmarkEnd w:id="473"/>
      <w:bookmarkEnd w:id="474"/>
      <w:bookmarkEnd w:id="475"/>
      <w:bookmarkEnd w:id="476"/>
    </w:p>
    <w:p w14:paraId="081F130D" w14:textId="77777777" w:rsidR="0071386B" w:rsidRPr="002364D3" w:rsidRDefault="0071386B" w:rsidP="0071386B">
      <w:r w:rsidRPr="002364D3">
        <w:t>Upon receiving an indication from the user to cancel the Receive Media Request, the transmission participant:</w:t>
      </w:r>
    </w:p>
    <w:p w14:paraId="2B2A7F30" w14:textId="77777777" w:rsidR="0071386B" w:rsidRPr="002364D3" w:rsidRDefault="0071386B" w:rsidP="0071386B">
      <w:pPr>
        <w:pStyle w:val="B1"/>
      </w:pPr>
      <w:r w:rsidRPr="002364D3">
        <w:lastRenderedPageBreak/>
        <w:t>1.</w:t>
      </w:r>
      <w:r w:rsidRPr="002364D3">
        <w:tab/>
        <w:t>shall send a Media reception end request message towards the transmission control server The Media reception end request message:</w:t>
      </w:r>
    </w:p>
    <w:p w14:paraId="185E2763" w14:textId="77777777" w:rsidR="0071386B" w:rsidRPr="002364D3" w:rsidRDefault="0071386B" w:rsidP="0071386B">
      <w:pPr>
        <w:pStyle w:val="B2"/>
      </w:pPr>
      <w:r w:rsidRPr="002364D3">
        <w:t>a.</w:t>
      </w:r>
      <w:r w:rsidRPr="002364D3">
        <w:tab/>
        <w:t>if the session is a broadcast call and if the session was established as a normal call, shall include the Transmission Indicator with the A-bit set to '1' (Normal call); and</w:t>
      </w:r>
    </w:p>
    <w:p w14:paraId="6F19B75C" w14:textId="77777777" w:rsidR="0071386B" w:rsidRPr="002364D3" w:rsidRDefault="0071386B" w:rsidP="0071386B">
      <w:pPr>
        <w:pStyle w:val="B2"/>
      </w:pPr>
      <w:r w:rsidRPr="002364D3">
        <w:t>b.</w:t>
      </w:r>
      <w:r w:rsidRPr="002364D3">
        <w:tab/>
        <w:t>shall include the SSRC of user transmitting the media in the Media reception end request message;</w:t>
      </w:r>
    </w:p>
    <w:p w14:paraId="489C3FAE" w14:textId="77777777" w:rsidR="0071386B" w:rsidRPr="002364D3" w:rsidRDefault="0071386B" w:rsidP="0071386B">
      <w:pPr>
        <w:pStyle w:val="B1"/>
      </w:pPr>
      <w:r w:rsidRPr="002364D3">
        <w:t>2.</w:t>
      </w:r>
      <w:r w:rsidRPr="002364D3">
        <w:tab/>
        <w:t>shall remove the indication that the participant is overriding without revoke if this indication is stored;</w:t>
      </w:r>
    </w:p>
    <w:p w14:paraId="2D43C869" w14:textId="77777777" w:rsidR="0071386B" w:rsidRPr="002364D3" w:rsidRDefault="0071386B" w:rsidP="0071386B">
      <w:pPr>
        <w:pStyle w:val="B1"/>
      </w:pPr>
      <w:r w:rsidRPr="002364D3">
        <w:t>3.</w:t>
      </w:r>
      <w:r w:rsidRPr="002364D3">
        <w:tab/>
        <w:t>shall remove the indication that the participant is overridden without revoke if this indication is stored;</w:t>
      </w:r>
    </w:p>
    <w:p w14:paraId="1C6C2197" w14:textId="77777777" w:rsidR="0071386B" w:rsidRPr="002364D3" w:rsidRDefault="0071386B" w:rsidP="0071386B">
      <w:pPr>
        <w:pStyle w:val="B1"/>
      </w:pPr>
      <w:r w:rsidRPr="002364D3">
        <w:t>4.</w:t>
      </w:r>
      <w:r w:rsidRPr="002364D3">
        <w:tab/>
        <w:t>shall stop timer T103 (Receive Media Request);</w:t>
      </w:r>
    </w:p>
    <w:p w14:paraId="7B514F3B" w14:textId="77777777" w:rsidR="0071386B" w:rsidRPr="002364D3" w:rsidRDefault="0071386B" w:rsidP="0071386B">
      <w:pPr>
        <w:pStyle w:val="B1"/>
      </w:pPr>
      <w:r w:rsidRPr="002364D3">
        <w:t>5.</w:t>
      </w:r>
      <w:r w:rsidRPr="002364D3">
        <w:tab/>
        <w:t>shall start timer T104 (Receive Media Release) and initialize counter C104 (Receive Media Release) to 1; and</w:t>
      </w:r>
    </w:p>
    <w:p w14:paraId="79597F2B" w14:textId="77777777" w:rsidR="0071386B" w:rsidRPr="002364D3" w:rsidRDefault="0071386B" w:rsidP="0071386B">
      <w:pPr>
        <w:pStyle w:val="B1"/>
      </w:pPr>
      <w:r w:rsidRPr="002364D3">
        <w:t>6.</w:t>
      </w:r>
      <w:r w:rsidRPr="002364D3">
        <w:tab/>
        <w:t>shall enter the 'U: pending reception release' state.</w:t>
      </w:r>
    </w:p>
    <w:p w14:paraId="797094D2" w14:textId="77777777" w:rsidR="00A5463E" w:rsidRPr="00A5463E" w:rsidRDefault="00A5463E" w:rsidP="00A5463E">
      <w:pPr>
        <w:pStyle w:val="Heading4"/>
      </w:pPr>
      <w:bookmarkStart w:id="477" w:name="_Toc11343674"/>
      <w:bookmarkStart w:id="478" w:name="_Toc45215630"/>
      <w:bookmarkStart w:id="479" w:name="_Toc51945397"/>
      <w:bookmarkStart w:id="480" w:name="_Toc99172732"/>
      <w:r w:rsidRPr="00A5463E">
        <w:t>6.2.5.5</w:t>
      </w:r>
      <w:r w:rsidRPr="00A5463E">
        <w:tab/>
        <w:t>State: 'U: has permission to receive'</w:t>
      </w:r>
      <w:bookmarkEnd w:id="477"/>
      <w:bookmarkEnd w:id="478"/>
      <w:bookmarkEnd w:id="479"/>
      <w:bookmarkEnd w:id="480"/>
    </w:p>
    <w:p w14:paraId="6F0A3466" w14:textId="77777777" w:rsidR="00A5463E" w:rsidRPr="00A5463E" w:rsidRDefault="00A5463E" w:rsidP="00A5463E">
      <w:pPr>
        <w:pStyle w:val="Heading5"/>
      </w:pPr>
      <w:bookmarkStart w:id="481" w:name="_Toc11343675"/>
      <w:bookmarkStart w:id="482" w:name="_Toc45215631"/>
      <w:bookmarkStart w:id="483" w:name="_Toc51945398"/>
      <w:bookmarkStart w:id="484" w:name="_Toc99172733"/>
      <w:r w:rsidRPr="00A5463E">
        <w:t>6.2.5.5.1</w:t>
      </w:r>
      <w:r w:rsidRPr="00A5463E">
        <w:tab/>
        <w:t>General</w:t>
      </w:r>
      <w:bookmarkEnd w:id="481"/>
      <w:bookmarkEnd w:id="482"/>
      <w:bookmarkEnd w:id="483"/>
      <w:bookmarkEnd w:id="484"/>
    </w:p>
    <w:p w14:paraId="75890D7C"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25D7458F" w14:textId="77777777" w:rsidR="00A5463E" w:rsidRPr="00A5463E" w:rsidRDefault="00A5463E" w:rsidP="00A5463E">
      <w:r w:rsidRPr="00A5463E">
        <w:t>In this state, the transmission participant can end the reception of RTP media at any time, even before actually receiving any media.</w:t>
      </w:r>
    </w:p>
    <w:p w14:paraId="4E944DFF" w14:textId="77777777" w:rsidR="00A5463E" w:rsidRPr="00A5463E" w:rsidRDefault="00A5463E" w:rsidP="00A5463E">
      <w:pPr>
        <w:pStyle w:val="Heading5"/>
      </w:pPr>
      <w:bookmarkStart w:id="485" w:name="_Toc11343676"/>
      <w:bookmarkStart w:id="486" w:name="_Toc45215632"/>
      <w:bookmarkStart w:id="487" w:name="_Toc51945399"/>
      <w:bookmarkStart w:id="488" w:name="_Toc99172734"/>
      <w:r w:rsidRPr="00A5463E">
        <w:t>6.2.5.5.2</w:t>
      </w:r>
      <w:r w:rsidRPr="00A5463E">
        <w:tab/>
        <w:t>Receive RTP media packets (R: RTP media)</w:t>
      </w:r>
      <w:bookmarkEnd w:id="485"/>
      <w:bookmarkEnd w:id="486"/>
      <w:bookmarkEnd w:id="487"/>
      <w:bookmarkEnd w:id="488"/>
    </w:p>
    <w:p w14:paraId="2A8121AE" w14:textId="77777777" w:rsidR="00391F2A" w:rsidRDefault="00A5463E" w:rsidP="00391F2A">
      <w:r w:rsidRPr="00A5463E">
        <w:t>Upon receiving indication from the transmission control server that encoded video is received from the source, the transmission participant:</w:t>
      </w:r>
    </w:p>
    <w:p w14:paraId="36F5D539"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1001AA5A" w14:textId="77777777" w:rsidR="00A5463E" w:rsidRPr="00A5463E" w:rsidRDefault="00A5463E" w:rsidP="00A5463E">
      <w:pPr>
        <w:pStyle w:val="B1"/>
      </w:pPr>
      <w:r w:rsidRPr="00A5463E">
        <w:t>1.</w:t>
      </w:r>
      <w:r w:rsidRPr="00A5463E">
        <w:tab/>
        <w:t>shall receive the encoded video from the MCVideo server; and</w:t>
      </w:r>
    </w:p>
    <w:p w14:paraId="2AF0EC7A" w14:textId="77777777" w:rsidR="00A5463E" w:rsidRPr="00A5463E" w:rsidRDefault="00A5463E" w:rsidP="00A5463E">
      <w:pPr>
        <w:pStyle w:val="B1"/>
      </w:pPr>
      <w:r w:rsidRPr="00A5463E">
        <w:t>2.</w:t>
      </w:r>
      <w:r w:rsidRPr="00A5463E">
        <w:tab/>
        <w:t>shall remain in the 'U: has permission to receive' state.</w:t>
      </w:r>
    </w:p>
    <w:p w14:paraId="77ACDD7B" w14:textId="77777777" w:rsidR="00A5463E" w:rsidRPr="00A5463E" w:rsidRDefault="00A5463E" w:rsidP="00A5463E">
      <w:pPr>
        <w:pStyle w:val="Heading5"/>
      </w:pPr>
      <w:bookmarkStart w:id="489" w:name="_Toc11343677"/>
      <w:bookmarkStart w:id="490" w:name="_Toc45215633"/>
      <w:bookmarkStart w:id="491" w:name="_Toc51945400"/>
      <w:bookmarkStart w:id="492" w:name="_Toc99172735"/>
      <w:r w:rsidRPr="00A5463E">
        <w:t>6.2.5.5.3</w:t>
      </w:r>
      <w:r w:rsidRPr="00A5463E">
        <w:tab/>
        <w:t xml:space="preserve">Media reception end request message (Click </w:t>
      </w:r>
      <w:r w:rsidR="0091451C">
        <w:rPr>
          <w:lang w:val="en-US"/>
        </w:rPr>
        <w:t>video reception</w:t>
      </w:r>
      <w:r w:rsidRPr="00A5463E">
        <w:t xml:space="preserve"> end button)</w:t>
      </w:r>
      <w:bookmarkEnd w:id="489"/>
      <w:bookmarkEnd w:id="490"/>
      <w:bookmarkEnd w:id="491"/>
      <w:bookmarkEnd w:id="492"/>
    </w:p>
    <w:p w14:paraId="3DB9BDBB" w14:textId="77777777" w:rsidR="00A5463E" w:rsidRPr="00A5463E" w:rsidRDefault="00A5463E" w:rsidP="00A5463E">
      <w:r w:rsidRPr="00A5463E">
        <w:t>Upon receiving an indication from the user to end the RTP media reception, the transmission participant:</w:t>
      </w:r>
    </w:p>
    <w:p w14:paraId="19B087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243CA873"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461704BD"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7C1DB30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A69203B"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4E063C71"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6049A00D" w14:textId="77777777" w:rsidR="00A5463E" w:rsidRPr="00A5463E" w:rsidRDefault="0071386B" w:rsidP="00A5463E">
      <w:pPr>
        <w:pStyle w:val="B1"/>
      </w:pPr>
      <w:r w:rsidRPr="002364D3">
        <w:t>5</w:t>
      </w:r>
      <w:r w:rsidR="00A5463E" w:rsidRPr="00A5463E">
        <w:t>.</w:t>
      </w:r>
      <w:r w:rsidR="00A5463E" w:rsidRPr="00A5463E">
        <w:tab/>
        <w:t>shall enter the 'U: pending reception release' state.</w:t>
      </w:r>
    </w:p>
    <w:p w14:paraId="038E0D3C" w14:textId="77777777" w:rsidR="00A5463E" w:rsidRPr="00A5463E" w:rsidRDefault="00A5463E" w:rsidP="00A5463E">
      <w:pPr>
        <w:pStyle w:val="Heading5"/>
      </w:pPr>
      <w:bookmarkStart w:id="493" w:name="_Toc11343678"/>
      <w:bookmarkStart w:id="494" w:name="_Toc45215634"/>
      <w:bookmarkStart w:id="495" w:name="_Toc51945401"/>
      <w:bookmarkStart w:id="496" w:name="_Toc99172736"/>
      <w:r w:rsidRPr="00A5463E">
        <w:lastRenderedPageBreak/>
        <w:t>6.2.5.5.4</w:t>
      </w:r>
      <w:r w:rsidRPr="00A5463E">
        <w:tab/>
        <w:t>Receive Media reception override notify message (R: Media Rx override notify)</w:t>
      </w:r>
      <w:bookmarkEnd w:id="493"/>
      <w:bookmarkEnd w:id="494"/>
      <w:bookmarkEnd w:id="495"/>
      <w:bookmarkEnd w:id="496"/>
    </w:p>
    <w:p w14:paraId="7B9E6998" w14:textId="77777777" w:rsidR="00A5463E" w:rsidRPr="00A5463E" w:rsidRDefault="00A5463E" w:rsidP="00A5463E">
      <w:r w:rsidRPr="00A5463E">
        <w:t>Upon receiving a Media reception override notify message, the transmission participant:</w:t>
      </w:r>
    </w:p>
    <w:p w14:paraId="0745F245" w14:textId="77777777" w:rsidR="00A5463E" w:rsidRPr="00A5463E" w:rsidRDefault="00A5463E" w:rsidP="00A5463E">
      <w:pPr>
        <w:pStyle w:val="B1"/>
      </w:pPr>
      <w:r w:rsidRPr="00A5463E">
        <w:t>1.</w:t>
      </w:r>
      <w:r w:rsidRPr="00A5463E">
        <w:tab/>
        <w:t xml:space="preserve">shall inform the user that the permission to receive a RTP media is being </w:t>
      </w:r>
      <w:proofErr w:type="spellStart"/>
      <w:r w:rsidRPr="00A5463E">
        <w:t>overriden</w:t>
      </w:r>
      <w:proofErr w:type="spellEnd"/>
      <w:r w:rsidRPr="00A5463E">
        <w:t>;</w:t>
      </w:r>
    </w:p>
    <w:p w14:paraId="216BF2E5" w14:textId="77777777" w:rsidR="00A5463E" w:rsidRPr="00A5463E" w:rsidRDefault="00A5463E" w:rsidP="00A5463E">
      <w:pPr>
        <w:pStyle w:val="B1"/>
      </w:pPr>
      <w:r w:rsidRPr="00A5463E">
        <w:t>2.</w:t>
      </w:r>
      <w:r w:rsidRPr="00A5463E">
        <w:tab/>
        <w:t>may give information to the user about the reason for overriding the received RTP media;</w:t>
      </w:r>
    </w:p>
    <w:p w14:paraId="45520D0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7CA136A"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1E57B5DB"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5E85F36" w14:textId="77777777" w:rsidR="00A5463E" w:rsidRPr="00A5463E" w:rsidRDefault="00A5463E" w:rsidP="00A5463E">
      <w:pPr>
        <w:pStyle w:val="Heading5"/>
      </w:pPr>
      <w:bookmarkStart w:id="497" w:name="_Toc11343679"/>
      <w:bookmarkStart w:id="498" w:name="_Toc45215635"/>
      <w:bookmarkStart w:id="499" w:name="_Toc51945402"/>
      <w:bookmarkStart w:id="500" w:name="_Toc99172737"/>
      <w:r w:rsidRPr="00A5463E">
        <w:t>6.2.5.5.5</w:t>
      </w:r>
      <w:r w:rsidRPr="00A5463E">
        <w:tab/>
        <w:t>Receive Media reception end request message (R: MRE request)</w:t>
      </w:r>
      <w:bookmarkEnd w:id="497"/>
      <w:bookmarkEnd w:id="498"/>
      <w:bookmarkEnd w:id="499"/>
      <w:bookmarkEnd w:id="500"/>
    </w:p>
    <w:p w14:paraId="5E996D7D" w14:textId="77777777" w:rsidR="00A5463E" w:rsidRPr="00A5463E" w:rsidRDefault="00A5463E" w:rsidP="00A5463E">
      <w:r w:rsidRPr="00A5463E">
        <w:t>Upon receiving a Media reception end request message, the transmission participant:</w:t>
      </w:r>
    </w:p>
    <w:p w14:paraId="3F0A2A34" w14:textId="246B4A74"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8C5982">
        <w:t>clause</w:t>
      </w:r>
      <w:r>
        <w:t> 8.3.2, shall send a Reception control Ack message. The Reception control Ack message:</w:t>
      </w:r>
    </w:p>
    <w:p w14:paraId="0401E5E9"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57DDC707"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22937E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32526306"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1DADA962"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2A47E407"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2303A8B3"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5E6BB1CB"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64909F9F"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71386B">
        <w:t xml:space="preserve"> and</w:t>
      </w:r>
    </w:p>
    <w:p w14:paraId="1B487FAA" w14:textId="77777777" w:rsidR="00391F2A" w:rsidRPr="00013182" w:rsidRDefault="00391F2A" w:rsidP="00391F2A">
      <w:pPr>
        <w:pStyle w:val="B1"/>
        <w:rPr>
          <w:noProof/>
          <w:lang w:val="en-GB"/>
        </w:rPr>
      </w:pPr>
      <w:r>
        <w:rPr>
          <w:noProof/>
        </w:rPr>
        <w:t>8.</w:t>
      </w:r>
      <w:r w:rsidRPr="00A5463E">
        <w:tab/>
      </w:r>
      <w:r>
        <w:rPr>
          <w:noProof/>
        </w:rPr>
        <w:t>shall enter the '</w:t>
      </w:r>
      <w:r w:rsidR="0071386B" w:rsidRPr="002364D3">
        <w:t>terminated</w:t>
      </w:r>
      <w:r>
        <w:rPr>
          <w:noProof/>
        </w:rPr>
        <w:t>' state</w:t>
      </w:r>
      <w:r w:rsidR="0071386B" w:rsidRPr="00013182">
        <w:rPr>
          <w:noProof/>
          <w:lang w:val="en-GB"/>
        </w:rPr>
        <w:t>.</w:t>
      </w:r>
    </w:p>
    <w:p w14:paraId="47565B9F" w14:textId="77777777" w:rsidR="00A5463E" w:rsidRPr="009559DD" w:rsidRDefault="00A5463E" w:rsidP="00A5463E">
      <w:pPr>
        <w:pStyle w:val="Heading5"/>
        <w:rPr>
          <w:lang w:val="en-GB"/>
        </w:rPr>
      </w:pPr>
      <w:bookmarkStart w:id="501" w:name="_Toc11343680"/>
      <w:bookmarkStart w:id="502" w:name="_Toc45215636"/>
      <w:bookmarkStart w:id="503" w:name="_Toc51945403"/>
      <w:bookmarkStart w:id="504" w:name="_Toc99172738"/>
      <w:r w:rsidRPr="00A5463E">
        <w:t>6.2.5.5.6</w:t>
      </w:r>
      <w:r w:rsidRPr="00A5463E">
        <w:tab/>
      </w:r>
      <w:r w:rsidR="00391F2A" w:rsidRPr="009559DD">
        <w:rPr>
          <w:lang w:val="en-GB"/>
        </w:rPr>
        <w:t>Void</w:t>
      </w:r>
      <w:bookmarkEnd w:id="501"/>
      <w:bookmarkEnd w:id="502"/>
      <w:bookmarkEnd w:id="503"/>
      <w:bookmarkEnd w:id="504"/>
    </w:p>
    <w:p w14:paraId="5705CBCF" w14:textId="77777777" w:rsidR="00A5463E" w:rsidRPr="00A5463E" w:rsidRDefault="00A5463E" w:rsidP="00A5463E">
      <w:pPr>
        <w:pStyle w:val="Heading4"/>
      </w:pPr>
      <w:bookmarkStart w:id="505" w:name="_Toc11343681"/>
      <w:bookmarkStart w:id="506" w:name="_Toc45215637"/>
      <w:bookmarkStart w:id="507" w:name="_Toc51945404"/>
      <w:bookmarkStart w:id="508" w:name="_Toc99172739"/>
      <w:r w:rsidRPr="00A5463E">
        <w:t>6.2.5.6</w:t>
      </w:r>
      <w:r w:rsidRPr="00A5463E">
        <w:tab/>
        <w:t>State: 'U: pending reception release'</w:t>
      </w:r>
      <w:bookmarkEnd w:id="505"/>
      <w:bookmarkEnd w:id="506"/>
      <w:bookmarkEnd w:id="507"/>
      <w:bookmarkEnd w:id="508"/>
    </w:p>
    <w:p w14:paraId="1468B75E" w14:textId="77777777" w:rsidR="00A5463E" w:rsidRPr="00A5463E" w:rsidRDefault="00A5463E" w:rsidP="00A5463E">
      <w:pPr>
        <w:pStyle w:val="Heading5"/>
      </w:pPr>
      <w:bookmarkStart w:id="509" w:name="_Toc11343682"/>
      <w:bookmarkStart w:id="510" w:name="_Toc45215638"/>
      <w:bookmarkStart w:id="511" w:name="_Toc51945405"/>
      <w:bookmarkStart w:id="512" w:name="_Toc99172740"/>
      <w:r w:rsidRPr="00A5463E">
        <w:t>6.2.5.6.1</w:t>
      </w:r>
      <w:r w:rsidRPr="00A5463E">
        <w:tab/>
        <w:t>General</w:t>
      </w:r>
      <w:bookmarkEnd w:id="509"/>
      <w:bookmarkEnd w:id="510"/>
      <w:bookmarkEnd w:id="511"/>
      <w:bookmarkEnd w:id="512"/>
    </w:p>
    <w:p w14:paraId="104F4B99" w14:textId="77777777" w:rsidR="00A5463E" w:rsidRPr="00A5463E" w:rsidRDefault="0071386B"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D13D3C5" w14:textId="77777777" w:rsidR="00A5463E" w:rsidRPr="00A5463E" w:rsidRDefault="00A5463E" w:rsidP="00A5463E">
      <w:r w:rsidRPr="00A5463E">
        <w:t xml:space="preserve">Timer </w:t>
      </w:r>
      <w:r w:rsidR="00490E78">
        <w:t>T104</w:t>
      </w:r>
      <w:r w:rsidRPr="00A5463E">
        <w:t xml:space="preserve"> (Receive Media Release) is running in this state.</w:t>
      </w:r>
    </w:p>
    <w:p w14:paraId="0CB00655" w14:textId="77777777" w:rsidR="00A5463E" w:rsidRPr="00A5463E" w:rsidRDefault="00A5463E" w:rsidP="00A5463E">
      <w:pPr>
        <w:pStyle w:val="Heading5"/>
      </w:pPr>
      <w:bookmarkStart w:id="513" w:name="_Toc11343683"/>
      <w:bookmarkStart w:id="514" w:name="_Toc45215639"/>
      <w:bookmarkStart w:id="515" w:name="_Toc51945406"/>
      <w:bookmarkStart w:id="516" w:name="_Toc99172741"/>
      <w:r w:rsidRPr="00A5463E">
        <w:t>6.2.5.6.2</w:t>
      </w:r>
      <w:r w:rsidRPr="00A5463E">
        <w:tab/>
        <w:t xml:space="preserve">Timer </w:t>
      </w:r>
      <w:r w:rsidR="00490E78">
        <w:t>T104</w:t>
      </w:r>
      <w:r w:rsidRPr="00A5463E">
        <w:t xml:space="preserve"> (Receive Media Release) expired</w:t>
      </w:r>
      <w:bookmarkEnd w:id="513"/>
      <w:bookmarkEnd w:id="514"/>
      <w:bookmarkEnd w:id="515"/>
      <w:bookmarkEnd w:id="516"/>
    </w:p>
    <w:p w14:paraId="57EFB595"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2215F2A4" w14:textId="77777777" w:rsidR="00A5463E" w:rsidRPr="00A5463E" w:rsidRDefault="00A5463E" w:rsidP="00A5463E">
      <w:pPr>
        <w:pStyle w:val="B1"/>
      </w:pPr>
      <w:r w:rsidRPr="00A5463E">
        <w:t>1.</w:t>
      </w:r>
      <w:r w:rsidRPr="00A5463E">
        <w:tab/>
        <w:t>shall send a MRE request message towards the transmission control server;</w:t>
      </w:r>
    </w:p>
    <w:p w14:paraId="3F0A4B6E"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FC8A3D" w14:textId="77777777" w:rsidR="00A5463E" w:rsidRPr="00A5463E" w:rsidRDefault="00A5463E" w:rsidP="00A5463E">
      <w:pPr>
        <w:pStyle w:val="B1"/>
      </w:pPr>
      <w:r w:rsidRPr="00A5463E">
        <w:t>3.</w:t>
      </w:r>
      <w:r w:rsidRPr="00A5463E">
        <w:tab/>
        <w:t>shall remain in state 'U: pending reception release'.</w:t>
      </w:r>
    </w:p>
    <w:p w14:paraId="5B500061" w14:textId="77777777" w:rsidR="00A5463E" w:rsidRPr="00A5463E" w:rsidRDefault="00A5463E" w:rsidP="00A5463E">
      <w:pPr>
        <w:pStyle w:val="Heading5"/>
      </w:pPr>
      <w:bookmarkStart w:id="517" w:name="_Toc11343684"/>
      <w:bookmarkStart w:id="518" w:name="_Toc45215640"/>
      <w:bookmarkStart w:id="519" w:name="_Toc51945407"/>
      <w:bookmarkStart w:id="520" w:name="_Toc99172742"/>
      <w:r w:rsidRPr="00A5463E">
        <w:t>6.2.5.6.3</w:t>
      </w:r>
      <w:r w:rsidRPr="00A5463E">
        <w:tab/>
        <w:t xml:space="preserve">Timer </w:t>
      </w:r>
      <w:r w:rsidR="00490E78">
        <w:t>T104</w:t>
      </w:r>
      <w:r w:rsidRPr="00A5463E">
        <w:t xml:space="preserve"> (Receive media release) expired N times</w:t>
      </w:r>
      <w:bookmarkEnd w:id="517"/>
      <w:bookmarkEnd w:id="518"/>
      <w:bookmarkEnd w:id="519"/>
      <w:bookmarkEnd w:id="520"/>
    </w:p>
    <w:p w14:paraId="272B6840"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474B1F04" w14:textId="77777777" w:rsidR="00A5463E" w:rsidRPr="00A5463E" w:rsidRDefault="00A5463E" w:rsidP="00A5463E">
      <w:pPr>
        <w:pStyle w:val="B1"/>
      </w:pPr>
      <w:r w:rsidRPr="00A5463E">
        <w:t>1.</w:t>
      </w:r>
      <w:r w:rsidRPr="00A5463E">
        <w:tab/>
        <w:t>shall enter the '</w:t>
      </w:r>
      <w:r w:rsidR="0071386B" w:rsidRPr="002364D3">
        <w:t>terminated</w:t>
      </w:r>
      <w:r w:rsidRPr="00A5463E">
        <w:t>' state.</w:t>
      </w:r>
    </w:p>
    <w:p w14:paraId="27F1A609" w14:textId="77777777" w:rsidR="00A5463E" w:rsidRPr="00A5463E" w:rsidRDefault="00A5463E" w:rsidP="00A5463E">
      <w:pPr>
        <w:pStyle w:val="Heading5"/>
      </w:pPr>
      <w:bookmarkStart w:id="521" w:name="_Toc11343685"/>
      <w:bookmarkStart w:id="522" w:name="_Toc45215641"/>
      <w:bookmarkStart w:id="523" w:name="_Toc51945408"/>
      <w:bookmarkStart w:id="524" w:name="_Toc99172743"/>
      <w:r w:rsidRPr="00A5463E">
        <w:t>6.2.5.6.4</w:t>
      </w:r>
      <w:r w:rsidRPr="00A5463E">
        <w:tab/>
        <w:t>Receive Media Reception End Response message (R: MRE response)</w:t>
      </w:r>
      <w:bookmarkEnd w:id="521"/>
      <w:bookmarkEnd w:id="522"/>
      <w:bookmarkEnd w:id="523"/>
      <w:bookmarkEnd w:id="524"/>
    </w:p>
    <w:p w14:paraId="7C7B68FA" w14:textId="77777777" w:rsidR="00A5463E" w:rsidRPr="00A5463E" w:rsidRDefault="00A5463E" w:rsidP="00A5463E">
      <w:r w:rsidRPr="00A5463E">
        <w:t>Upon receiving a MRE response message, the transmission participant:</w:t>
      </w:r>
    </w:p>
    <w:p w14:paraId="25774A7D" w14:textId="729E9C95"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8C5982">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C716710" w14:textId="77777777" w:rsidR="00A5463E" w:rsidRPr="00A5463E" w:rsidRDefault="00A5463E" w:rsidP="00A5463E">
      <w:pPr>
        <w:pStyle w:val="B2"/>
      </w:pPr>
      <w:r w:rsidRPr="00A5463E">
        <w:t>a.</w:t>
      </w:r>
      <w:r w:rsidRPr="00A5463E">
        <w:tab/>
        <w:t>shall include the Message Type field set to '</w:t>
      </w:r>
      <w:r w:rsidR="003711F7">
        <w:t>3</w:t>
      </w:r>
      <w:r w:rsidRPr="00A5463E">
        <w:t>' (Media reception end</w:t>
      </w:r>
      <w:r w:rsidR="00391F2A">
        <w:t xml:space="preserve"> response</w:t>
      </w:r>
      <w:r w:rsidRPr="00A5463E">
        <w:t>); and</w:t>
      </w:r>
    </w:p>
    <w:p w14:paraId="558BBFDB" w14:textId="77777777" w:rsidR="00A5463E" w:rsidRPr="00A5463E" w:rsidRDefault="00A5463E" w:rsidP="00A5463E">
      <w:pPr>
        <w:pStyle w:val="B2"/>
      </w:pPr>
      <w:r w:rsidRPr="00A5463E">
        <w:t>b.</w:t>
      </w:r>
      <w:r w:rsidRPr="00A5463E">
        <w:tab/>
        <w:t>shall include the Source field set to '0' (the transmission participant is the source);</w:t>
      </w:r>
    </w:p>
    <w:p w14:paraId="6D4C15E3" w14:textId="77777777" w:rsidR="00A5463E" w:rsidRPr="00A5463E" w:rsidRDefault="00A5463E" w:rsidP="00A5463E">
      <w:pPr>
        <w:pStyle w:val="B1"/>
      </w:pPr>
      <w:r w:rsidRPr="00A5463E">
        <w:t>2.</w:t>
      </w:r>
      <w:r w:rsidRPr="00A5463E">
        <w:tab/>
        <w:t>may provide a Media reception end notification to the MCVideo user;</w:t>
      </w:r>
    </w:p>
    <w:p w14:paraId="1AF0A3CC"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1CC8862E"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71386B">
        <w:t xml:space="preserve"> and</w:t>
      </w:r>
    </w:p>
    <w:p w14:paraId="53D0479C" w14:textId="77777777" w:rsidR="00A5463E" w:rsidRPr="00A5463E" w:rsidRDefault="00A5463E" w:rsidP="00A5463E">
      <w:pPr>
        <w:pStyle w:val="B1"/>
      </w:pPr>
      <w:r w:rsidRPr="00A5463E">
        <w:t>5.</w:t>
      </w:r>
      <w:r w:rsidRPr="00A5463E">
        <w:tab/>
        <w:t>shall enter the '</w:t>
      </w:r>
      <w:r w:rsidR="0071386B" w:rsidRPr="002364D3">
        <w:t>terminated</w:t>
      </w:r>
      <w:r w:rsidR="00391F2A" w:rsidRPr="00A5463E">
        <w:t>'</w:t>
      </w:r>
      <w:r w:rsidR="0071386B">
        <w:t>.</w:t>
      </w:r>
    </w:p>
    <w:p w14:paraId="78580EA6" w14:textId="77777777" w:rsidR="00A5463E" w:rsidRPr="00A5463E" w:rsidRDefault="00A5463E" w:rsidP="00A5463E">
      <w:pPr>
        <w:pStyle w:val="Heading5"/>
      </w:pPr>
      <w:bookmarkStart w:id="525" w:name="_Toc11343686"/>
      <w:bookmarkStart w:id="526" w:name="_Toc45215642"/>
      <w:bookmarkStart w:id="527" w:name="_Toc51945409"/>
      <w:bookmarkStart w:id="528" w:name="_Toc99172744"/>
      <w:r w:rsidRPr="00A5463E">
        <w:t>6.2.5.6.5</w:t>
      </w:r>
      <w:r w:rsidRPr="00A5463E">
        <w:tab/>
      </w:r>
      <w:r w:rsidR="00391F2A">
        <w:t>Void</w:t>
      </w:r>
      <w:bookmarkEnd w:id="525"/>
      <w:bookmarkEnd w:id="526"/>
      <w:bookmarkEnd w:id="527"/>
      <w:bookmarkEnd w:id="528"/>
    </w:p>
    <w:p w14:paraId="6536F47B" w14:textId="77777777" w:rsidR="00A5463E" w:rsidRPr="00A5463E" w:rsidRDefault="00A5463E" w:rsidP="00A5463E">
      <w:pPr>
        <w:pStyle w:val="Heading4"/>
      </w:pPr>
      <w:bookmarkStart w:id="529" w:name="_Toc11343687"/>
      <w:bookmarkStart w:id="530" w:name="_Toc45215643"/>
      <w:bookmarkStart w:id="531" w:name="_Toc51945410"/>
      <w:bookmarkStart w:id="532" w:name="_Toc99172745"/>
      <w:r w:rsidRPr="00A5463E">
        <w:t>6.2.5.7</w:t>
      </w:r>
      <w:r w:rsidRPr="00A5463E">
        <w:tab/>
      </w:r>
      <w:r w:rsidR="0071386B" w:rsidRPr="002364D3">
        <w:rPr>
          <w:lang w:val="en-IN"/>
        </w:rPr>
        <w:t>Void</w:t>
      </w:r>
      <w:bookmarkEnd w:id="529"/>
      <w:bookmarkEnd w:id="530"/>
      <w:bookmarkEnd w:id="531"/>
      <w:bookmarkEnd w:id="532"/>
    </w:p>
    <w:p w14:paraId="084E0E65" w14:textId="77777777" w:rsidR="00A5463E" w:rsidRPr="00A5463E" w:rsidRDefault="00A5463E" w:rsidP="00A5463E">
      <w:pPr>
        <w:pStyle w:val="Heading5"/>
      </w:pPr>
      <w:bookmarkStart w:id="533" w:name="_Toc11343688"/>
      <w:bookmarkStart w:id="534" w:name="_Toc45215644"/>
      <w:bookmarkStart w:id="535" w:name="_Toc51945411"/>
      <w:bookmarkStart w:id="536" w:name="_Toc99172746"/>
      <w:r w:rsidRPr="00A5463E">
        <w:t>6.2.5.7.1</w:t>
      </w:r>
      <w:r w:rsidRPr="00A5463E">
        <w:tab/>
      </w:r>
      <w:r w:rsidR="0071386B" w:rsidRPr="002364D3">
        <w:rPr>
          <w:lang w:val="en-IN"/>
        </w:rPr>
        <w:t>Void</w:t>
      </w:r>
      <w:bookmarkEnd w:id="533"/>
      <w:bookmarkEnd w:id="534"/>
      <w:bookmarkEnd w:id="535"/>
      <w:bookmarkEnd w:id="536"/>
    </w:p>
    <w:p w14:paraId="358AE7E6" w14:textId="77777777" w:rsidR="00A5463E" w:rsidRPr="00A5463E" w:rsidRDefault="00A5463E" w:rsidP="00A5463E">
      <w:pPr>
        <w:pStyle w:val="Heading5"/>
      </w:pPr>
      <w:bookmarkStart w:id="537" w:name="_Toc11343689"/>
      <w:bookmarkStart w:id="538" w:name="_Toc45215645"/>
      <w:bookmarkStart w:id="539" w:name="_Toc51945412"/>
      <w:bookmarkStart w:id="540" w:name="_Toc99172747"/>
      <w:r w:rsidRPr="00A5463E">
        <w:t>6.2.5.7.2</w:t>
      </w:r>
      <w:r w:rsidRPr="00A5463E">
        <w:tab/>
      </w:r>
      <w:r w:rsidR="0071386B" w:rsidRPr="002364D3">
        <w:rPr>
          <w:lang w:val="en-IN"/>
        </w:rPr>
        <w:t>Void</w:t>
      </w:r>
      <w:bookmarkEnd w:id="537"/>
      <w:bookmarkEnd w:id="538"/>
      <w:bookmarkEnd w:id="539"/>
      <w:bookmarkEnd w:id="540"/>
    </w:p>
    <w:p w14:paraId="2CEF26AA" w14:textId="77777777" w:rsidR="00A5463E" w:rsidRPr="00A5463E" w:rsidRDefault="00A5463E" w:rsidP="00A5463E">
      <w:pPr>
        <w:pStyle w:val="Heading5"/>
      </w:pPr>
      <w:bookmarkStart w:id="541" w:name="_Toc11343690"/>
      <w:bookmarkStart w:id="542" w:name="_Toc45215646"/>
      <w:bookmarkStart w:id="543" w:name="_Toc51945413"/>
      <w:bookmarkStart w:id="544" w:name="_Toc99172748"/>
      <w:r w:rsidRPr="00A5463E">
        <w:t>6.2.5.7.3</w:t>
      </w:r>
      <w:r w:rsidRPr="00A5463E">
        <w:tab/>
      </w:r>
      <w:r w:rsidR="0071386B" w:rsidRPr="002364D3">
        <w:rPr>
          <w:lang w:val="en-IN"/>
        </w:rPr>
        <w:t>Void</w:t>
      </w:r>
      <w:bookmarkEnd w:id="541"/>
      <w:bookmarkEnd w:id="542"/>
      <w:bookmarkEnd w:id="543"/>
      <w:bookmarkEnd w:id="544"/>
    </w:p>
    <w:p w14:paraId="6DAB25DE" w14:textId="77777777" w:rsidR="00391F2A" w:rsidRPr="00A46CF8" w:rsidRDefault="00391F2A" w:rsidP="00391F2A">
      <w:pPr>
        <w:pStyle w:val="Heading5"/>
        <w:rPr>
          <w:szCs w:val="22"/>
          <w:lang w:val="en-GB" w:eastAsia="zh-CN"/>
        </w:rPr>
      </w:pPr>
      <w:bookmarkStart w:id="545" w:name="_Toc11343691"/>
      <w:bookmarkStart w:id="546" w:name="_Toc45215647"/>
      <w:bookmarkStart w:id="547" w:name="_Toc51945414"/>
      <w:bookmarkStart w:id="548" w:name="_Toc99172749"/>
      <w:r w:rsidRPr="00450350">
        <w:t>6.2.5.7.4</w:t>
      </w:r>
      <w:r w:rsidRPr="00450350">
        <w:tab/>
      </w:r>
      <w:r w:rsidR="0071386B" w:rsidRPr="00A46CF8">
        <w:rPr>
          <w:lang w:val="en-GB"/>
        </w:rPr>
        <w:t>Void</w:t>
      </w:r>
      <w:bookmarkEnd w:id="545"/>
      <w:bookmarkEnd w:id="546"/>
      <w:bookmarkEnd w:id="547"/>
      <w:bookmarkEnd w:id="548"/>
    </w:p>
    <w:p w14:paraId="59D894E2" w14:textId="77777777" w:rsidR="0071386B" w:rsidRPr="002364D3" w:rsidRDefault="0071386B" w:rsidP="0071386B">
      <w:pPr>
        <w:pStyle w:val="Heading4"/>
        <w:rPr>
          <w:lang w:val="en-IN"/>
        </w:rPr>
      </w:pPr>
      <w:bookmarkStart w:id="549" w:name="_Toc11343692"/>
      <w:bookmarkStart w:id="550" w:name="_Toc45215648"/>
      <w:bookmarkStart w:id="551" w:name="_Toc51945415"/>
      <w:bookmarkStart w:id="552" w:name="_Toc99172750"/>
      <w:r w:rsidRPr="002364D3">
        <w:rPr>
          <w:lang w:val="en-IN"/>
        </w:rPr>
        <w:t>6.2.5.8</w:t>
      </w:r>
      <w:r w:rsidRPr="002364D3">
        <w:rPr>
          <w:lang w:val="en-IN"/>
        </w:rPr>
        <w:tab/>
        <w:t>State: 'U: terminated'</w:t>
      </w:r>
      <w:bookmarkEnd w:id="549"/>
      <w:bookmarkEnd w:id="550"/>
      <w:bookmarkEnd w:id="551"/>
      <w:bookmarkEnd w:id="552"/>
    </w:p>
    <w:p w14:paraId="64D476D8" w14:textId="77777777" w:rsidR="0071386B" w:rsidRPr="002364D3" w:rsidRDefault="0071386B" w:rsidP="0071386B">
      <w:pPr>
        <w:pStyle w:val="Heading5"/>
        <w:rPr>
          <w:lang w:val="en-IN"/>
        </w:rPr>
      </w:pPr>
      <w:bookmarkStart w:id="553" w:name="_Toc11343693"/>
      <w:bookmarkStart w:id="554" w:name="_Toc45215649"/>
      <w:bookmarkStart w:id="555" w:name="_Toc51945416"/>
      <w:bookmarkStart w:id="556" w:name="_Toc99172751"/>
      <w:r w:rsidRPr="002364D3">
        <w:rPr>
          <w:lang w:val="en-IN"/>
        </w:rPr>
        <w:t>6.2.5.8.1</w:t>
      </w:r>
      <w:r w:rsidRPr="002364D3">
        <w:rPr>
          <w:lang w:val="en-IN"/>
        </w:rPr>
        <w:tab/>
        <w:t>General</w:t>
      </w:r>
      <w:bookmarkEnd w:id="553"/>
      <w:bookmarkEnd w:id="554"/>
      <w:bookmarkEnd w:id="555"/>
      <w:bookmarkEnd w:id="556"/>
    </w:p>
    <w:p w14:paraId="45E02704" w14:textId="77777777" w:rsidR="0071386B" w:rsidRPr="002364D3" w:rsidRDefault="0071386B" w:rsidP="0071386B">
      <w:r w:rsidRPr="002364D3">
        <w:t>This state is part of the 'Transmission participant state transition diagram for basic reception control operation'. On entering this state, the transmission participant:</w:t>
      </w:r>
    </w:p>
    <w:p w14:paraId="4345A988" w14:textId="77777777" w:rsidR="0071386B" w:rsidRPr="002364D3" w:rsidRDefault="0071386B" w:rsidP="0071386B">
      <w:pPr>
        <w:pStyle w:val="B1"/>
      </w:pPr>
      <w:r w:rsidRPr="002364D3">
        <w:t>1.</w:t>
      </w:r>
      <w:r w:rsidRPr="002364D3">
        <w:tab/>
        <w:t>shall delete the instance of this basic reception control state machine</w:t>
      </w:r>
      <w:r>
        <w:t>; and</w:t>
      </w:r>
    </w:p>
    <w:p w14:paraId="6285A184" w14:textId="77777777" w:rsidR="0071386B" w:rsidRPr="002364D3" w:rsidRDefault="0071386B" w:rsidP="0071386B">
      <w:pPr>
        <w:pStyle w:val="B1"/>
      </w:pPr>
      <w:r w:rsidRPr="002364D3">
        <w:t>2.</w:t>
      </w:r>
      <w:r w:rsidRPr="002364D3">
        <w:tab/>
        <w:t>if the session was initiated as a broadcast group call,</w:t>
      </w:r>
      <w:r w:rsidR="00DD042C" w:rsidRPr="00013182">
        <w:rPr>
          <w:lang w:val="en-GB"/>
        </w:rPr>
        <w:t xml:space="preserve"> </w:t>
      </w:r>
      <w:r w:rsidRPr="002364D3">
        <w:t>shall indicate to the 'Transmission participant state transition diagram for general reception control operation' state machine to move to 'Call releasing' state.</w:t>
      </w:r>
    </w:p>
    <w:p w14:paraId="3B92405C" w14:textId="77777777" w:rsidR="0071386B" w:rsidRPr="002364D3" w:rsidRDefault="0071386B" w:rsidP="0071386B">
      <w:pPr>
        <w:pStyle w:val="Heading4"/>
        <w:rPr>
          <w:lang w:val="en-IN"/>
        </w:rPr>
      </w:pPr>
      <w:bookmarkStart w:id="557" w:name="_Toc11343694"/>
      <w:bookmarkStart w:id="558" w:name="_Toc45215650"/>
      <w:bookmarkStart w:id="559" w:name="_Toc51945417"/>
      <w:bookmarkStart w:id="560" w:name="_Toc99172752"/>
      <w:r w:rsidRPr="002364D3">
        <w:rPr>
          <w:lang w:val="en-IN"/>
        </w:rPr>
        <w:lastRenderedPageBreak/>
        <w:t>6.2.5.9</w:t>
      </w:r>
      <w:r w:rsidRPr="002364D3">
        <w:rPr>
          <w:lang w:val="en-IN"/>
        </w:rPr>
        <w:tab/>
        <w:t>State: 'Call releasing'</w:t>
      </w:r>
      <w:bookmarkEnd w:id="557"/>
      <w:bookmarkEnd w:id="558"/>
      <w:bookmarkEnd w:id="559"/>
      <w:bookmarkEnd w:id="560"/>
    </w:p>
    <w:p w14:paraId="74BBE97A" w14:textId="77777777" w:rsidR="0071386B" w:rsidRPr="002364D3" w:rsidRDefault="0071386B" w:rsidP="0071386B">
      <w:pPr>
        <w:pStyle w:val="Heading5"/>
        <w:rPr>
          <w:lang w:val="en-IN"/>
        </w:rPr>
      </w:pPr>
      <w:bookmarkStart w:id="561" w:name="_Toc11343695"/>
      <w:bookmarkStart w:id="562" w:name="_Toc45215651"/>
      <w:bookmarkStart w:id="563" w:name="_Toc51945418"/>
      <w:bookmarkStart w:id="564" w:name="_Toc99172753"/>
      <w:r w:rsidRPr="002364D3">
        <w:rPr>
          <w:lang w:val="en-IN"/>
        </w:rPr>
        <w:t>6.2.5.9.1</w:t>
      </w:r>
      <w:r w:rsidRPr="002364D3">
        <w:rPr>
          <w:lang w:val="en-IN"/>
        </w:rPr>
        <w:tab/>
        <w:t>General</w:t>
      </w:r>
      <w:bookmarkEnd w:id="561"/>
      <w:bookmarkEnd w:id="562"/>
      <w:bookmarkEnd w:id="563"/>
      <w:bookmarkEnd w:id="564"/>
    </w:p>
    <w:p w14:paraId="67F8E847" w14:textId="77777777" w:rsidR="0071386B" w:rsidRPr="002364D3" w:rsidRDefault="0071386B" w:rsidP="0071386B">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52F3C87A" w14:textId="77777777" w:rsidR="0071386B" w:rsidRPr="002364D3" w:rsidRDefault="0071386B" w:rsidP="0071386B">
      <w:pPr>
        <w:pStyle w:val="Heading5"/>
        <w:rPr>
          <w:lang w:val="en-IN"/>
        </w:rPr>
      </w:pPr>
      <w:bookmarkStart w:id="565" w:name="_Toc11343696"/>
      <w:bookmarkStart w:id="566" w:name="_Toc45215652"/>
      <w:bookmarkStart w:id="567" w:name="_Toc51945419"/>
      <w:bookmarkStart w:id="568" w:name="_Toc99172754"/>
      <w:r w:rsidRPr="002364D3">
        <w:rPr>
          <w:lang w:val="en-IN"/>
        </w:rPr>
        <w:t>6.2.5.9.2</w:t>
      </w:r>
      <w:r w:rsidRPr="002364D3">
        <w:rPr>
          <w:lang w:val="en-IN"/>
        </w:rPr>
        <w:tab/>
        <w:t>Receive MCVideo call release – step 2 (R: MCVideo call release - 2)</w:t>
      </w:r>
      <w:bookmarkEnd w:id="565"/>
      <w:bookmarkEnd w:id="566"/>
      <w:bookmarkEnd w:id="567"/>
      <w:bookmarkEnd w:id="568"/>
    </w:p>
    <w:p w14:paraId="6D5EE49B" w14:textId="77777777" w:rsidR="0071386B" w:rsidRPr="002364D3" w:rsidRDefault="0071386B" w:rsidP="0071386B">
      <w:r w:rsidRPr="002364D3">
        <w:t>Upon receiving an MCVideo call release step 2 request from the application and signalling, the transmission participant:</w:t>
      </w:r>
    </w:p>
    <w:p w14:paraId="6C750AE9" w14:textId="77777777" w:rsidR="0071386B" w:rsidRPr="002364D3" w:rsidRDefault="0071386B" w:rsidP="0071386B">
      <w:pPr>
        <w:pStyle w:val="B1"/>
      </w:pPr>
      <w:r w:rsidRPr="002364D3">
        <w:t>1.</w:t>
      </w:r>
      <w:r w:rsidRPr="002364D3">
        <w:tab/>
        <w:t>shall release all resources including any running timers associated with the MCVideo call;</w:t>
      </w:r>
    </w:p>
    <w:p w14:paraId="61308F8B" w14:textId="77777777" w:rsidR="0071386B" w:rsidRPr="002364D3" w:rsidRDefault="0071386B" w:rsidP="0071386B">
      <w:pPr>
        <w:pStyle w:val="B1"/>
      </w:pPr>
      <w:r w:rsidRPr="002364D3">
        <w:t>2.</w:t>
      </w:r>
      <w:r w:rsidRPr="002364D3">
        <w:tab/>
        <w:t>shall terminate all instance(s) of the 'Transmission participant state transition diagram for basic reception control operation'; and</w:t>
      </w:r>
    </w:p>
    <w:p w14:paraId="1EFFADED" w14:textId="77777777" w:rsidR="0071386B" w:rsidRPr="002364D3" w:rsidRDefault="0071386B" w:rsidP="0071386B">
      <w:pPr>
        <w:pStyle w:val="B1"/>
      </w:pPr>
      <w:r w:rsidRPr="002364D3">
        <w:t>3.</w:t>
      </w:r>
      <w:r w:rsidRPr="002364D3">
        <w:tab/>
        <w:t>shall enter the 'Start-stop' state and terminate the current instance of the 'Transmission participant state transition diagram for general reception control operation'.</w:t>
      </w:r>
    </w:p>
    <w:p w14:paraId="51C01C30" w14:textId="77777777" w:rsidR="00EB0795" w:rsidRPr="00A5463E" w:rsidRDefault="00EB0795" w:rsidP="00EB0795">
      <w:pPr>
        <w:pStyle w:val="Heading2"/>
      </w:pPr>
      <w:bookmarkStart w:id="569" w:name="_Toc11343697"/>
      <w:bookmarkStart w:id="570" w:name="_Toc45215653"/>
      <w:bookmarkStart w:id="571" w:name="_Toc51945420"/>
      <w:bookmarkStart w:id="572" w:name="_Toc99172755"/>
      <w:r w:rsidRPr="00A5463E">
        <w:t>6.3</w:t>
      </w:r>
      <w:r w:rsidRPr="00A5463E">
        <w:tab/>
        <w:t>Transmission control server procedures</w:t>
      </w:r>
      <w:bookmarkEnd w:id="569"/>
      <w:bookmarkEnd w:id="570"/>
      <w:bookmarkEnd w:id="571"/>
      <w:bookmarkEnd w:id="572"/>
    </w:p>
    <w:p w14:paraId="52063507" w14:textId="77777777" w:rsidR="00EB0795" w:rsidRPr="00A5463E" w:rsidRDefault="00EB0795" w:rsidP="00EB0795">
      <w:pPr>
        <w:pStyle w:val="Heading3"/>
      </w:pPr>
      <w:bookmarkStart w:id="573" w:name="_Toc11343698"/>
      <w:bookmarkStart w:id="574" w:name="_Toc45215654"/>
      <w:bookmarkStart w:id="575" w:name="_Toc51945421"/>
      <w:bookmarkStart w:id="576" w:name="_Toc99172756"/>
      <w:r w:rsidRPr="00A5463E">
        <w:t>6.3.1</w:t>
      </w:r>
      <w:r w:rsidRPr="00A5463E">
        <w:tab/>
        <w:t>General</w:t>
      </w:r>
      <w:bookmarkEnd w:id="573"/>
      <w:bookmarkEnd w:id="574"/>
      <w:bookmarkEnd w:id="575"/>
      <w:bookmarkEnd w:id="576"/>
    </w:p>
    <w:p w14:paraId="532D3458" w14:textId="756E3AD6" w:rsidR="00EB0795" w:rsidRPr="00A5463E" w:rsidRDefault="00EB0795" w:rsidP="00EB0795">
      <w:r w:rsidRPr="00A5463E">
        <w:t xml:space="preserve">The transmission control server arbitration logic in the transmission control server shall support the procedures in </w:t>
      </w:r>
      <w:r w:rsidR="008C5982">
        <w:t>clause</w:t>
      </w:r>
      <w:r w:rsidRPr="00A5463E">
        <w:t xml:space="preserve">s 6.3.2 and 6.3.3 and shall behave according to the transmission control server state transition diagram for 'general transmission control operation' in </w:t>
      </w:r>
      <w:r w:rsidR="008C5982">
        <w:t>clause</w:t>
      </w:r>
      <w:r w:rsidRPr="00A5463E">
        <w:t> 6.3.4.</w:t>
      </w:r>
    </w:p>
    <w:p w14:paraId="083DF5E7" w14:textId="0194195B"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8C5982">
        <w:t>clause</w:t>
      </w:r>
      <w:r w:rsidRPr="00A5463E">
        <w:t> 6.3.5.</w:t>
      </w:r>
    </w:p>
    <w:p w14:paraId="4C0F61E7" w14:textId="69CDB435"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8C5982">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8C5982">
        <w:t>clause</w:t>
      </w:r>
      <w:r w:rsidRPr="000B4518">
        <w:t> 6.3.</w:t>
      </w:r>
      <w:r>
        <w:t>6</w:t>
      </w:r>
      <w:r w:rsidRPr="000B4518">
        <w:t>.</w:t>
      </w:r>
    </w:p>
    <w:p w14:paraId="052BC399" w14:textId="45BA5B2F"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8C5982">
        <w:t>clause</w:t>
      </w:r>
      <w:r w:rsidRPr="000B4518">
        <w:t> 6.3.</w:t>
      </w:r>
      <w:r>
        <w:t>7</w:t>
      </w:r>
      <w:r w:rsidRPr="000B4518">
        <w:t>.</w:t>
      </w:r>
    </w:p>
    <w:p w14:paraId="7AFB6E8A" w14:textId="77777777" w:rsidR="00EB0795" w:rsidRPr="00A5463E" w:rsidRDefault="00EB0795" w:rsidP="00EB0795">
      <w:pPr>
        <w:pStyle w:val="Heading3"/>
      </w:pPr>
      <w:bookmarkStart w:id="577" w:name="_Toc11343699"/>
      <w:bookmarkStart w:id="578" w:name="_Toc45215655"/>
      <w:bookmarkStart w:id="579" w:name="_Toc51945422"/>
      <w:bookmarkStart w:id="580" w:name="_Toc99172757"/>
      <w:r w:rsidRPr="00A5463E">
        <w:t>6.3.2</w:t>
      </w:r>
      <w:r w:rsidRPr="00A5463E">
        <w:tab/>
        <w:t>Controlling MCVideo function procedures at MCVideo call initialization</w:t>
      </w:r>
      <w:bookmarkEnd w:id="577"/>
      <w:bookmarkEnd w:id="578"/>
      <w:bookmarkEnd w:id="579"/>
      <w:bookmarkEnd w:id="580"/>
    </w:p>
    <w:p w14:paraId="1ACC998C" w14:textId="77777777" w:rsidR="00EB0795" w:rsidRPr="00A5463E" w:rsidRDefault="00EB0795" w:rsidP="00EB0795">
      <w:pPr>
        <w:pStyle w:val="Heading4"/>
      </w:pPr>
      <w:bookmarkStart w:id="581" w:name="_Toc11343700"/>
      <w:bookmarkStart w:id="582" w:name="_Toc45215656"/>
      <w:bookmarkStart w:id="583" w:name="_Toc51945423"/>
      <w:bookmarkStart w:id="584" w:name="_Toc99172758"/>
      <w:r w:rsidRPr="00A5463E">
        <w:t>6.3.2.1</w:t>
      </w:r>
      <w:r w:rsidRPr="00A5463E">
        <w:tab/>
        <w:t>General</w:t>
      </w:r>
      <w:bookmarkEnd w:id="581"/>
      <w:bookmarkEnd w:id="582"/>
      <w:bookmarkEnd w:id="583"/>
      <w:bookmarkEnd w:id="584"/>
    </w:p>
    <w:p w14:paraId="362B5B9D" w14:textId="1DA2B69D" w:rsidR="00EB0795" w:rsidRPr="00A5463E" w:rsidRDefault="00EB0795" w:rsidP="00EB0795">
      <w:pPr>
        <w:rPr>
          <w:lang w:eastAsia="x-none"/>
        </w:rPr>
      </w:pPr>
      <w:r w:rsidRPr="00A5463E">
        <w:rPr>
          <w:lang w:eastAsia="x-none"/>
        </w:rPr>
        <w:t xml:space="preserve">The </w:t>
      </w:r>
      <w:r w:rsidR="008C5982">
        <w:rPr>
          <w:lang w:eastAsia="x-none"/>
        </w:rPr>
        <w:t>clause</w:t>
      </w:r>
      <w:r w:rsidRPr="00A5463E">
        <w:rPr>
          <w:lang w:eastAsia="x-none"/>
        </w:rPr>
        <w:t> 6.3.2.2 describes the initial procedures when a new SIP session is establishing a group session or a private session with transmission control.</w:t>
      </w:r>
    </w:p>
    <w:p w14:paraId="38666203" w14:textId="77777777" w:rsidR="00EB0795" w:rsidRPr="00A5463E" w:rsidRDefault="00EB0795" w:rsidP="00EB0795">
      <w:pPr>
        <w:pStyle w:val="Heading4"/>
      </w:pPr>
      <w:bookmarkStart w:id="585" w:name="_Toc11343701"/>
      <w:bookmarkStart w:id="586" w:name="_Toc45215657"/>
      <w:bookmarkStart w:id="587" w:name="_Toc51945424"/>
      <w:bookmarkStart w:id="588" w:name="_Toc99172759"/>
      <w:r w:rsidRPr="00A5463E">
        <w:t>6.3.2.2</w:t>
      </w:r>
      <w:r w:rsidRPr="00A5463E">
        <w:tab/>
        <w:t>Initial procedures</w:t>
      </w:r>
      <w:bookmarkEnd w:id="585"/>
      <w:bookmarkEnd w:id="586"/>
      <w:bookmarkEnd w:id="587"/>
      <w:bookmarkEnd w:id="588"/>
    </w:p>
    <w:p w14:paraId="4ACAEDF9"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66183DF9"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4B0E7577" w14:textId="77777777" w:rsidR="00EB0795" w:rsidRPr="00A5463E" w:rsidRDefault="00EB0795" w:rsidP="00EB0795">
      <w:r w:rsidRPr="00A5463E">
        <w:t>If the optional "</w:t>
      </w:r>
      <w:proofErr w:type="spellStart"/>
      <w:r w:rsidRPr="00A5463E">
        <w:t>mc_queueing</w:t>
      </w:r>
      <w:proofErr w:type="spellEnd"/>
      <w:r w:rsidRPr="00A5463E">
        <w:t>" feature is supported and has been negotiated as specified in clause 14, the transmission control server could queue the implicit transmission control request for the media-transmission control entity.</w:t>
      </w:r>
    </w:p>
    <w:p w14:paraId="04BD2150" w14:textId="77777777" w:rsidR="00EB0795" w:rsidRPr="00A5463E" w:rsidRDefault="00EB0795" w:rsidP="00EB0795">
      <w:r w:rsidRPr="00A5463E">
        <w:lastRenderedPageBreak/>
        <w:t xml:space="preserve">The original initial SIP INVITE request or SIP REFER request to establish an MCVideo chat group call or to </w:t>
      </w:r>
      <w:proofErr w:type="spellStart"/>
      <w:r w:rsidRPr="00A5463E">
        <w:t>rejoin</w:t>
      </w:r>
      <w:proofErr w:type="spellEnd"/>
      <w:r w:rsidRPr="00A5463E">
        <w:t xml:space="preserve"> an ongoing MCVideo call is not handled as an implicit transmission control request message by the transmission control server unless explicitly stated in the SIP INVITE request or in the SIP REFER request.</w:t>
      </w:r>
    </w:p>
    <w:p w14:paraId="66B3ADB0"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61B188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8898402"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3E9A0FB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759311A"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73BD7B93"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473A9B08" w14:textId="0B377AE6"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8C5982">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2E5A59A6"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w:t>
      </w:r>
      <w:proofErr w:type="spellStart"/>
      <w:r w:rsidRPr="00A5463E">
        <w:t>mc_queueing</w:t>
      </w:r>
      <w:proofErr w:type="spellEnd"/>
      <w:r w:rsidRPr="00A5463E">
        <w:t xml:space="preserve">" </w:t>
      </w:r>
      <w:proofErr w:type="spellStart"/>
      <w:r w:rsidRPr="00A5463E">
        <w:t>fmtp</w:t>
      </w:r>
      <w:proofErr w:type="spellEnd"/>
      <w:r w:rsidRPr="00A5463E">
        <w:t xml:space="preserve">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B2E03AE" w14:textId="77777777" w:rsidR="00C3498F" w:rsidRDefault="00C3498F" w:rsidP="00C3498F">
      <w:pPr>
        <w:pStyle w:val="Heading4"/>
      </w:pPr>
      <w:bookmarkStart w:id="589" w:name="_Toc11343702"/>
      <w:bookmarkStart w:id="590" w:name="_Toc45215658"/>
      <w:bookmarkStart w:id="591" w:name="_Toc51945425"/>
      <w:bookmarkStart w:id="592" w:name="_Toc99172760"/>
      <w:r>
        <w:t>6.3.2.3</w:t>
      </w:r>
      <w:r>
        <w:tab/>
        <w:t>Switching from a non-controlling MCVideo function mode to a controlling MCVideo function mode</w:t>
      </w:r>
      <w:bookmarkEnd w:id="592"/>
    </w:p>
    <w:p w14:paraId="0F5003E7" w14:textId="77777777" w:rsidR="00C3498F" w:rsidRDefault="00C3498F" w:rsidP="00C3498F">
      <w:r>
        <w:t>When the MCVideo server switches from the non-controlling MCVideo function mode to controlling MCVideo function mode a new instance of the transmission control server state machine for 'general transmission control operation' is created.</w:t>
      </w:r>
    </w:p>
    <w:p w14:paraId="0BB278A8" w14:textId="77777777" w:rsidR="00C3498F" w:rsidRDefault="00C3498F" w:rsidP="00C3498F">
      <w:r>
        <w:t>For each MCVideo client in the MCVideo call a new instance of the transmission control server state machine for 'basic transmission control operation towards the transmission participant' is added.</w:t>
      </w:r>
    </w:p>
    <w:p w14:paraId="58CB804C" w14:textId="77777777" w:rsidR="00C3498F" w:rsidRDefault="00C3498F" w:rsidP="00C3498F">
      <w:r>
        <w:t>Any transmission request in the passive transmission request queue is moved to the active transmission request queue.</w:t>
      </w:r>
    </w:p>
    <w:p w14:paraId="1205D774" w14:textId="77777777" w:rsidR="00C3498F" w:rsidRDefault="00C3498F" w:rsidP="00C3498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05272994" w14:textId="77777777" w:rsidR="00EB0795" w:rsidRPr="00A5463E" w:rsidRDefault="00EB0795" w:rsidP="00EB0795">
      <w:pPr>
        <w:pStyle w:val="Heading3"/>
      </w:pPr>
      <w:bookmarkStart w:id="593" w:name="_Toc99172761"/>
      <w:r w:rsidRPr="00A5463E">
        <w:t>6.3.3</w:t>
      </w:r>
      <w:r w:rsidRPr="00A5463E">
        <w:tab/>
        <w:t>MCVideo transmission control procedures at MCVideo call release</w:t>
      </w:r>
      <w:bookmarkEnd w:id="589"/>
      <w:bookmarkEnd w:id="590"/>
      <w:bookmarkEnd w:id="591"/>
      <w:bookmarkEnd w:id="593"/>
    </w:p>
    <w:p w14:paraId="4A72BB3A"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2E857D35" w14:textId="77777777" w:rsidR="00EB0795" w:rsidRPr="00A5463E" w:rsidRDefault="00EB0795" w:rsidP="00EB0795">
      <w:pPr>
        <w:pStyle w:val="B1"/>
        <w:ind w:left="1136" w:hanging="852"/>
        <w:rPr>
          <w:rFonts w:eastAsia="Malgun Gothic"/>
        </w:rPr>
      </w:pPr>
      <w:r w:rsidRPr="00A5463E">
        <w:rPr>
          <w:rFonts w:eastAsia="Malgun Gothic"/>
        </w:rPr>
        <w:lastRenderedPageBreak/>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52212BA0"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5D937D01" w14:textId="77777777" w:rsidR="00EB0795" w:rsidRPr="00A5463E" w:rsidRDefault="00EB0795" w:rsidP="00EB0795">
      <w:r w:rsidRPr="00A5463E">
        <w:t>When an MCVideo call is released, the transmission control server follows a two-step procedure.</w:t>
      </w:r>
    </w:p>
    <w:p w14:paraId="7E2F6E12"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E9927"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B666DAB"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38A26BE" w14:textId="77777777" w:rsidR="00EB0795" w:rsidRPr="00A5463E" w:rsidRDefault="00EB0795" w:rsidP="00EB0795">
      <w:pPr>
        <w:pStyle w:val="Heading3"/>
      </w:pPr>
      <w:bookmarkStart w:id="594" w:name="_Toc11343703"/>
      <w:bookmarkStart w:id="595" w:name="_Toc45215659"/>
      <w:bookmarkStart w:id="596" w:name="_Toc51945426"/>
      <w:bookmarkStart w:id="597" w:name="_Toc99172762"/>
      <w:r w:rsidRPr="00A5463E">
        <w:t>6.3.4</w:t>
      </w:r>
      <w:r w:rsidRPr="00A5463E">
        <w:tab/>
        <w:t>Transmission control server state transition diagram for general transmission control operation</w:t>
      </w:r>
      <w:bookmarkEnd w:id="594"/>
      <w:bookmarkEnd w:id="595"/>
      <w:bookmarkEnd w:id="596"/>
      <w:bookmarkEnd w:id="597"/>
    </w:p>
    <w:p w14:paraId="75FD16F8" w14:textId="77777777" w:rsidR="00EB0795" w:rsidRPr="00A5463E" w:rsidRDefault="00EB0795" w:rsidP="00EB0795">
      <w:pPr>
        <w:pStyle w:val="Heading4"/>
      </w:pPr>
      <w:bookmarkStart w:id="598" w:name="_Toc11343704"/>
      <w:bookmarkStart w:id="599" w:name="_Toc45215660"/>
      <w:bookmarkStart w:id="600" w:name="_Toc51945427"/>
      <w:bookmarkStart w:id="601" w:name="_Toc99172763"/>
      <w:r w:rsidRPr="00A5463E">
        <w:t>6.3.4.1</w:t>
      </w:r>
      <w:r w:rsidRPr="00A5463E">
        <w:tab/>
        <w:t>General</w:t>
      </w:r>
      <w:bookmarkEnd w:id="598"/>
      <w:bookmarkEnd w:id="599"/>
      <w:bookmarkEnd w:id="600"/>
      <w:bookmarkEnd w:id="601"/>
    </w:p>
    <w:p w14:paraId="09672108" w14:textId="441F79F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8C5982">
        <w:t>clause</w:t>
      </w:r>
      <w:r w:rsidRPr="00A5463E">
        <w:t>.</w:t>
      </w:r>
    </w:p>
    <w:p w14:paraId="546AE9FA" w14:textId="77777777" w:rsidR="00EB0795" w:rsidRPr="00A5463E" w:rsidRDefault="00EB0795" w:rsidP="00EB0795">
      <w:r w:rsidRPr="00A5463E">
        <w:t>Figure 6.3.4.1-1 shows the general transmission control operation states (G states) and the state transition diagram.</w:t>
      </w:r>
    </w:p>
    <w:p w14:paraId="249EECE5" w14:textId="77777777" w:rsidR="00EB0795" w:rsidRPr="00A5463E" w:rsidRDefault="00EB0795" w:rsidP="00EB0795">
      <w:pPr>
        <w:pStyle w:val="TH"/>
      </w:pPr>
    </w:p>
    <w:p w14:paraId="7FF2D532" w14:textId="77777777" w:rsidR="00EB0795" w:rsidRPr="00A5463E" w:rsidRDefault="0072093E" w:rsidP="00EB0795">
      <w:pPr>
        <w:pStyle w:val="TH"/>
      </w:pPr>
      <w:r w:rsidRPr="00A5463E">
        <w:object w:dxaOrig="17580" w:dyaOrig="16605" w14:anchorId="4D7CF3AD">
          <v:shape id="_x0000_i1032" type="#_x0000_t75" style="width:451.8pt;height:426.45pt" o:ole="">
            <v:imagedata r:id="rId24" o:title=""/>
          </v:shape>
          <o:OLEObject Type="Embed" ProgID="Visio.Drawing.11" ShapeID="_x0000_i1032" DrawAspect="Content" ObjectID="_1709785518" r:id="rId25"/>
        </w:object>
      </w:r>
    </w:p>
    <w:p w14:paraId="21E9CE5C" w14:textId="77777777" w:rsidR="00EB0795" w:rsidRPr="00A5463E" w:rsidRDefault="00EB0795" w:rsidP="00EB0795">
      <w:pPr>
        <w:pStyle w:val="TF"/>
      </w:pPr>
      <w:r w:rsidRPr="00A5463E">
        <w:t>Figure 6.3.4.1-1: Transmission control server state transition diagram for 'general transmission control operation'</w:t>
      </w:r>
    </w:p>
    <w:p w14:paraId="219E682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50F6E7F" w14:textId="0D11D94B" w:rsidR="00EB0795" w:rsidRPr="00A5463E" w:rsidRDefault="00EB0795" w:rsidP="00EB0795">
      <w:r w:rsidRPr="00A5463E">
        <w:t xml:space="preserve">If transmission control messages or RTP media packets arrives in a state where there is no procedure specified in the following </w:t>
      </w:r>
      <w:r w:rsidR="008C5982">
        <w:t>clause</w:t>
      </w:r>
      <w:r w:rsidRPr="00A5463E">
        <w:t>s the transmission control arbitration logic in the transmission control server:</w:t>
      </w:r>
    </w:p>
    <w:p w14:paraId="4C0EEA68" w14:textId="77777777" w:rsidR="00EB0795" w:rsidRPr="00A5463E" w:rsidRDefault="00EB0795" w:rsidP="00EB0795">
      <w:pPr>
        <w:pStyle w:val="B1"/>
      </w:pPr>
      <w:r w:rsidRPr="00A5463E">
        <w:t>1.</w:t>
      </w:r>
      <w:r w:rsidRPr="00A5463E">
        <w:tab/>
        <w:t>shall discard the transmission control message;</w:t>
      </w:r>
    </w:p>
    <w:p w14:paraId="734383AD"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001F7345" w14:textId="77777777" w:rsidR="00EB0795" w:rsidRPr="00A5463E" w:rsidRDefault="00EB0795" w:rsidP="00EB0795">
      <w:pPr>
        <w:pStyle w:val="B1"/>
      </w:pPr>
      <w:r w:rsidRPr="00A5463E">
        <w:t>3.</w:t>
      </w:r>
      <w:r w:rsidRPr="00A5463E">
        <w:tab/>
        <w:t>shall remain in the current state.</w:t>
      </w:r>
    </w:p>
    <w:p w14:paraId="5195D570" w14:textId="5A427E64" w:rsidR="00EB0795" w:rsidRPr="00A5463E" w:rsidRDefault="00EB0795" w:rsidP="00EB0795">
      <w:r w:rsidRPr="00A5463E">
        <w:t xml:space="preserve">State details are explained in the following </w:t>
      </w:r>
      <w:r w:rsidR="008C5982">
        <w:t>clause</w:t>
      </w:r>
      <w:r w:rsidRPr="00A5463E">
        <w:t>s.</w:t>
      </w:r>
    </w:p>
    <w:p w14:paraId="7C2A0C71" w14:textId="77777777" w:rsidR="00EB0795" w:rsidRPr="00A5463E" w:rsidRDefault="00EB0795" w:rsidP="00EB0795">
      <w:pPr>
        <w:pStyle w:val="Heading4"/>
      </w:pPr>
      <w:bookmarkStart w:id="602" w:name="_Toc11343705"/>
      <w:bookmarkStart w:id="603" w:name="_Toc45215661"/>
      <w:bookmarkStart w:id="604" w:name="_Toc51945428"/>
      <w:bookmarkStart w:id="605" w:name="_Toc99172764"/>
      <w:r w:rsidRPr="00A5463E">
        <w:lastRenderedPageBreak/>
        <w:t>6.3.4.2</w:t>
      </w:r>
      <w:r w:rsidRPr="00A5463E">
        <w:tab/>
        <w:t>State: 'Start-stop'</w:t>
      </w:r>
      <w:bookmarkEnd w:id="602"/>
      <w:bookmarkEnd w:id="603"/>
      <w:bookmarkEnd w:id="604"/>
      <w:bookmarkEnd w:id="605"/>
    </w:p>
    <w:p w14:paraId="742C42B5" w14:textId="77777777" w:rsidR="00EB0795" w:rsidRPr="00A5463E" w:rsidRDefault="00EB0795" w:rsidP="00EB0795">
      <w:pPr>
        <w:pStyle w:val="Heading5"/>
      </w:pPr>
      <w:bookmarkStart w:id="606" w:name="_Toc11343706"/>
      <w:bookmarkStart w:id="607" w:name="_Toc45215662"/>
      <w:bookmarkStart w:id="608" w:name="_Toc51945429"/>
      <w:bookmarkStart w:id="609" w:name="_Toc99172765"/>
      <w:r w:rsidRPr="00A5463E">
        <w:t>6.3.4.2.1</w:t>
      </w:r>
      <w:r w:rsidRPr="00A5463E">
        <w:tab/>
        <w:t>General</w:t>
      </w:r>
      <w:bookmarkEnd w:id="606"/>
      <w:bookmarkEnd w:id="607"/>
      <w:bookmarkEnd w:id="608"/>
      <w:bookmarkEnd w:id="609"/>
    </w:p>
    <w:p w14:paraId="61081D1A"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F515853" w14:textId="77777777" w:rsidR="00EB0795" w:rsidRPr="00A5463E" w:rsidRDefault="00EB0795" w:rsidP="00EB0795">
      <w:pPr>
        <w:pStyle w:val="Heading5"/>
      </w:pPr>
      <w:bookmarkStart w:id="610" w:name="_Toc11343707"/>
      <w:bookmarkStart w:id="611" w:name="_Toc45215663"/>
      <w:bookmarkStart w:id="612" w:name="_Toc51945430"/>
      <w:bookmarkStart w:id="613" w:name="_Toc99172766"/>
      <w:r w:rsidRPr="00A5463E">
        <w:t>6.3.4.2.2</w:t>
      </w:r>
      <w:r w:rsidRPr="00A5463E">
        <w:tab/>
        <w:t>MCVideo call initialization</w:t>
      </w:r>
      <w:bookmarkEnd w:id="610"/>
      <w:bookmarkEnd w:id="611"/>
      <w:bookmarkEnd w:id="612"/>
      <w:bookmarkEnd w:id="613"/>
    </w:p>
    <w:p w14:paraId="3EB60E84"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6957B7CA"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532B86A" w14:textId="77777777" w:rsidR="00EB0795" w:rsidRPr="00A5463E" w:rsidRDefault="00EB0795" w:rsidP="00EB0795">
      <w:pPr>
        <w:pStyle w:val="B1"/>
      </w:pPr>
      <w:r w:rsidRPr="00A5463E">
        <w:t>2.</w:t>
      </w:r>
      <w:r w:rsidRPr="00A5463E">
        <w:tab/>
        <w:t>if a confirmed indication is not required; or</w:t>
      </w:r>
    </w:p>
    <w:p w14:paraId="65D9BA42" w14:textId="77777777" w:rsidR="00EB0795" w:rsidRPr="00A5463E" w:rsidRDefault="00EB0795" w:rsidP="00EB0795">
      <w:r w:rsidRPr="00A5463E">
        <w:t>then the transmission control arbitration logic in the transmission control server:</w:t>
      </w:r>
    </w:p>
    <w:p w14:paraId="6CCB6A90" w14:textId="77777777" w:rsidR="00EB0795" w:rsidRPr="00A5463E" w:rsidRDefault="00EB0795" w:rsidP="00EB0795">
      <w:pPr>
        <w:pStyle w:val="B1"/>
      </w:pPr>
      <w:r w:rsidRPr="00A5463E">
        <w:t>1.</w:t>
      </w:r>
      <w:r w:rsidRPr="00A5463E">
        <w:tab/>
        <w:t>shall create an instance of the 'general transmission control operation' state machine;</w:t>
      </w:r>
    </w:p>
    <w:p w14:paraId="52C4086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45843003"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32CAF0" w14:textId="77777777" w:rsidR="00EB0795" w:rsidRPr="00A5463E" w:rsidRDefault="00EB0795" w:rsidP="00EB0795">
      <w:pPr>
        <w:pStyle w:val="B2"/>
      </w:pPr>
      <w:r w:rsidRPr="00A5463E">
        <w:t>a.</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not negotiated as specified in clause 14:</w:t>
      </w:r>
    </w:p>
    <w:p w14:paraId="66A04FF2" w14:textId="100919E9" w:rsidR="00EB0795" w:rsidRPr="00A5463E" w:rsidRDefault="00EB0795" w:rsidP="00EB0795">
      <w:pPr>
        <w:pStyle w:val="B3"/>
      </w:pPr>
      <w:proofErr w:type="spellStart"/>
      <w:r w:rsidRPr="00A5463E">
        <w:t>i</w:t>
      </w:r>
      <w:proofErr w:type="spellEnd"/>
      <w:r w:rsidRPr="00A5463E">
        <w:t>.</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8C5982">
        <w:t>clause</w:t>
      </w:r>
      <w:r w:rsidRPr="00A5463E">
        <w:t> 6.3.4.3.3; or</w:t>
      </w:r>
    </w:p>
    <w:p w14:paraId="2F27F35F" w14:textId="0542BD38"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8C5982">
        <w:t>clause</w:t>
      </w:r>
      <w:r w:rsidRPr="00A5463E">
        <w:t> 6.3.4.3.2; or</w:t>
      </w:r>
    </w:p>
    <w:p w14:paraId="2AB0520A" w14:textId="7C183681" w:rsidR="00EB0795" w:rsidRPr="00A5463E" w:rsidRDefault="00EB0795" w:rsidP="00EB0795">
      <w:pPr>
        <w:pStyle w:val="B2"/>
      </w:pPr>
      <w:r w:rsidRPr="00A5463E">
        <w:t>b.</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negotiated as specified in clause 14, shall enter the 'G: Transmit Taken' state as specified in </w:t>
      </w:r>
      <w:r w:rsidR="008C5982">
        <w:t>clause</w:t>
      </w:r>
      <w:r w:rsidRPr="00A5463E">
        <w:t> 6.3.4.4.2</w:t>
      </w:r>
      <w:r w:rsidR="0091451C" w:rsidRPr="0091451C">
        <w:rPr>
          <w:lang w:val="en-GB"/>
        </w:rPr>
        <w:t>.</w:t>
      </w:r>
    </w:p>
    <w:p w14:paraId="49480AE5" w14:textId="77777777" w:rsidR="00EB0795" w:rsidRPr="00A5463E" w:rsidRDefault="00EB0795" w:rsidP="00EB0795">
      <w:pPr>
        <w:pStyle w:val="Heading4"/>
      </w:pPr>
      <w:bookmarkStart w:id="614" w:name="_Toc11343708"/>
      <w:bookmarkStart w:id="615" w:name="_Toc45215664"/>
      <w:bookmarkStart w:id="616" w:name="_Toc51945431"/>
      <w:bookmarkStart w:id="617" w:name="_Toc99172767"/>
      <w:r w:rsidRPr="00A5463E">
        <w:t>6.3.4.3</w:t>
      </w:r>
      <w:r w:rsidRPr="00A5463E">
        <w:tab/>
        <w:t>State: 'G: Transmit Idle'</w:t>
      </w:r>
      <w:bookmarkEnd w:id="614"/>
      <w:bookmarkEnd w:id="615"/>
      <w:bookmarkEnd w:id="616"/>
      <w:bookmarkEnd w:id="617"/>
    </w:p>
    <w:p w14:paraId="6BD6D50C" w14:textId="77777777" w:rsidR="00EB0795" w:rsidRPr="00A5463E" w:rsidRDefault="00EB0795" w:rsidP="00EB0795">
      <w:pPr>
        <w:pStyle w:val="Heading5"/>
      </w:pPr>
      <w:bookmarkStart w:id="618" w:name="_Toc11343709"/>
      <w:bookmarkStart w:id="619" w:name="_Toc45215665"/>
      <w:bookmarkStart w:id="620" w:name="_Toc51945432"/>
      <w:bookmarkStart w:id="621" w:name="_Toc99172768"/>
      <w:r w:rsidRPr="00A5463E">
        <w:t>6.3.4.3.1</w:t>
      </w:r>
      <w:r w:rsidRPr="00A5463E">
        <w:tab/>
        <w:t>General</w:t>
      </w:r>
      <w:bookmarkEnd w:id="618"/>
      <w:bookmarkEnd w:id="619"/>
      <w:bookmarkEnd w:id="620"/>
      <w:bookmarkEnd w:id="621"/>
    </w:p>
    <w:p w14:paraId="2BB80FBE"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4F40B288"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000DE254" w14:textId="77777777" w:rsidR="00EB0795" w:rsidRPr="00A5463E" w:rsidRDefault="00EB0795" w:rsidP="00EB0795">
      <w:pPr>
        <w:pStyle w:val="Heading5"/>
      </w:pPr>
      <w:bookmarkStart w:id="622" w:name="_Toc11343710"/>
      <w:bookmarkStart w:id="623" w:name="_Toc45215666"/>
      <w:bookmarkStart w:id="624" w:name="_Toc51945433"/>
      <w:bookmarkStart w:id="625" w:name="_Toc99172769"/>
      <w:r w:rsidRPr="00A5463E">
        <w:t>6.3.4.3.2</w:t>
      </w:r>
      <w:r w:rsidRPr="00A5463E">
        <w:tab/>
        <w:t>Enter the 'G: Transmit Idle' state</w:t>
      </w:r>
      <w:bookmarkEnd w:id="622"/>
      <w:bookmarkEnd w:id="623"/>
      <w:bookmarkEnd w:id="624"/>
      <w:bookmarkEnd w:id="625"/>
    </w:p>
    <w:p w14:paraId="2FB0589B"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1B43EC9B"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7D8C390"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1D32933"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4CE08B1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5D445A5A"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224B119A"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34EF11CB" w14:textId="77777777" w:rsidR="00EB0795" w:rsidRPr="00A5463E" w:rsidRDefault="00EB0795" w:rsidP="00EB0795">
      <w:pPr>
        <w:pStyle w:val="B2"/>
      </w:pPr>
      <w:r w:rsidRPr="00A5463E">
        <w:t>d.</w:t>
      </w:r>
      <w:r w:rsidRPr="00A5463E">
        <w:tab/>
        <w:t>shall set the general state to the 'G: Transmit Idle' state; and</w:t>
      </w:r>
    </w:p>
    <w:p w14:paraId="528A7236" w14:textId="77777777" w:rsidR="00EB0795" w:rsidRPr="00A5463E" w:rsidRDefault="00EB0795" w:rsidP="00EB0795">
      <w:pPr>
        <w:pStyle w:val="B2"/>
      </w:pPr>
      <w:r w:rsidRPr="00A5463E">
        <w:t>e.</w:t>
      </w:r>
      <w:r w:rsidRPr="00A5463E">
        <w:tab/>
        <w:t xml:space="preserve">shall initialise counter </w:t>
      </w:r>
      <w:proofErr w:type="spellStart"/>
      <w:r w:rsidRPr="00A5463E">
        <w:t>Cx</w:t>
      </w:r>
      <w:proofErr w:type="spellEnd"/>
      <w:r w:rsidRPr="00A5463E">
        <w:t xml:space="preserve"> (Simultaneous transmission video) to 0.</w:t>
      </w:r>
    </w:p>
    <w:p w14:paraId="244C56D0"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1FAB3132"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058B1785"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4120050" w14:textId="57E88BFA" w:rsidR="00EB0795" w:rsidRPr="00A5463E" w:rsidRDefault="00EB0795" w:rsidP="00EB0795">
      <w:pPr>
        <w:pStyle w:val="B2"/>
      </w:pPr>
      <w:r w:rsidRPr="00A5463E">
        <w:t>c.</w:t>
      </w:r>
      <w:r w:rsidRPr="00A5463E">
        <w:tab/>
        <w:t xml:space="preserve">shall enter the 'G: Transmit Taken' state as specified in the </w:t>
      </w:r>
      <w:r w:rsidR="008C5982">
        <w:t>clause</w:t>
      </w:r>
      <w:r w:rsidRPr="00A5463E">
        <w:t> 6.3.4.4.2 with respect to that transmission participant.</w:t>
      </w:r>
    </w:p>
    <w:p w14:paraId="01A2E358" w14:textId="77777777" w:rsidR="00EB0795" w:rsidRPr="00A5463E" w:rsidRDefault="00EB0795" w:rsidP="00EB0795">
      <w:pPr>
        <w:pStyle w:val="Heading5"/>
      </w:pPr>
      <w:bookmarkStart w:id="626" w:name="_Toc11343711"/>
      <w:bookmarkStart w:id="627" w:name="_Toc45215667"/>
      <w:bookmarkStart w:id="628" w:name="_Toc51945434"/>
      <w:bookmarkStart w:id="629" w:name="_Toc99172770"/>
      <w:r w:rsidRPr="00A5463E">
        <w:t>6.3.4.3.3</w:t>
      </w:r>
      <w:r w:rsidRPr="00A5463E">
        <w:tab/>
        <w:t>Receive Transmission Media Request message (R: Transmission Media Request)</w:t>
      </w:r>
      <w:bookmarkEnd w:id="626"/>
      <w:bookmarkEnd w:id="627"/>
      <w:bookmarkEnd w:id="628"/>
      <w:bookmarkEnd w:id="629"/>
    </w:p>
    <w:p w14:paraId="60F8581F"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32597D19" w14:textId="77777777" w:rsidR="00EB0795" w:rsidRPr="00A5463E" w:rsidRDefault="00EB0795" w:rsidP="00EB0795">
      <w:pPr>
        <w:pStyle w:val="B1"/>
      </w:pPr>
      <w:r w:rsidRPr="00A5463E">
        <w:t>1.</w:t>
      </w:r>
      <w:r w:rsidRPr="00A5463E">
        <w:tab/>
        <w:t>shall reject the request if one of the following conditions is fulfilled:</w:t>
      </w:r>
    </w:p>
    <w:p w14:paraId="2E20F33D" w14:textId="77777777" w:rsidR="00EB0795" w:rsidRPr="00A5463E" w:rsidRDefault="00EB0795" w:rsidP="00EB0795">
      <w:pPr>
        <w:pStyle w:val="B2"/>
      </w:pPr>
      <w:r w:rsidRPr="00A5463E">
        <w:t>a.</w:t>
      </w:r>
      <w:r w:rsidRPr="00A5463E">
        <w:tab/>
        <w:t>if there is only one MCVideo client in the MCVideo call; and</w:t>
      </w:r>
    </w:p>
    <w:p w14:paraId="412025C1"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0955389B"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25693D78"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5167F00C"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w:t>
      </w:r>
    </w:p>
    <w:p w14:paraId="1B70D2D4" w14:textId="77777777" w:rsidR="00EB0795" w:rsidRPr="00A5463E" w:rsidRDefault="00EB0795" w:rsidP="00EB0795">
      <w:pPr>
        <w:pStyle w:val="B4"/>
      </w:pPr>
      <w:r w:rsidRPr="00A5463E">
        <w:t>A.</w:t>
      </w:r>
      <w:r w:rsidRPr="00A5463E">
        <w:tab/>
        <w:t>cause #3 (Only one participant), if there is only one MCVideo client in the MCVideo call; or</w:t>
      </w:r>
    </w:p>
    <w:p w14:paraId="5254DA05" w14:textId="77777777" w:rsidR="00EB0795" w:rsidRPr="00A5463E" w:rsidRDefault="00EB0795" w:rsidP="00EB0795">
      <w:pPr>
        <w:pStyle w:val="B4"/>
      </w:pPr>
      <w:r w:rsidRPr="00A5463E">
        <w:t>B.</w:t>
      </w:r>
      <w:r w:rsidRPr="00A5463E">
        <w:tab/>
        <w:t>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1C3CC4D7"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2582978" w14:textId="77777777" w:rsidR="00EB0795" w:rsidRPr="00A5463E" w:rsidRDefault="00EB0795" w:rsidP="00EB0795">
      <w:pPr>
        <w:pStyle w:val="B2"/>
      </w:pPr>
      <w:r w:rsidRPr="00A5463E">
        <w:t>b.</w:t>
      </w:r>
      <w:r w:rsidRPr="00A5463E">
        <w:tab/>
        <w:t>shall remain in the 'G: Transmit Idle' state; and</w:t>
      </w:r>
    </w:p>
    <w:p w14:paraId="6B3BD7BA"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71CFF36D"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51BA9C5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7F0CF6FE"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2F6C675C" w14:textId="61050F96" w:rsidR="00EB0795" w:rsidRPr="00A5463E" w:rsidRDefault="00EB0795" w:rsidP="00EB0795">
      <w:pPr>
        <w:pStyle w:val="B2"/>
      </w:pPr>
      <w:r w:rsidRPr="00A5463E">
        <w:t>d.</w:t>
      </w:r>
      <w:r w:rsidRPr="00A5463E">
        <w:tab/>
        <w:t xml:space="preserve">shall enter the 'G: Transmit Taken' state as specified in the </w:t>
      </w:r>
      <w:r w:rsidR="008C5982">
        <w:t>clause</w:t>
      </w:r>
      <w:r w:rsidRPr="00A5463E">
        <w:t> 6.3.4.4.2.</w:t>
      </w:r>
    </w:p>
    <w:p w14:paraId="6CC5FC47" w14:textId="77777777" w:rsidR="00EB0795" w:rsidRPr="00A5463E" w:rsidRDefault="00EB0795" w:rsidP="00EB0795">
      <w:pPr>
        <w:pStyle w:val="Heading5"/>
      </w:pPr>
      <w:bookmarkStart w:id="630" w:name="_Toc11343712"/>
      <w:bookmarkStart w:id="631" w:name="_Toc45215668"/>
      <w:bookmarkStart w:id="632" w:name="_Toc51945435"/>
      <w:bookmarkStart w:id="633" w:name="_Toc99172771"/>
      <w:r w:rsidRPr="00A5463E">
        <w:t>6.3.4.3.4</w:t>
      </w:r>
      <w:r w:rsidRPr="00A5463E">
        <w:tab/>
        <w:t xml:space="preserve">Timer </w:t>
      </w:r>
      <w:r w:rsidR="00490E78">
        <w:t>T2</w:t>
      </w:r>
      <w:r w:rsidRPr="00A5463E">
        <w:t xml:space="preserve"> (Transmit Idle) expired</w:t>
      </w:r>
      <w:bookmarkEnd w:id="630"/>
      <w:bookmarkEnd w:id="631"/>
      <w:bookmarkEnd w:id="632"/>
      <w:bookmarkEnd w:id="633"/>
    </w:p>
    <w:p w14:paraId="026C110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6D6F0E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7EE369FC"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565EA9C"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1E66053" w14:textId="77777777" w:rsidR="00EB0795" w:rsidRPr="00A5463E" w:rsidRDefault="00EB0795" w:rsidP="00EB0795">
      <w:pPr>
        <w:pStyle w:val="B1"/>
      </w:pPr>
      <w:r w:rsidRPr="00A5463E">
        <w:t>3.</w:t>
      </w:r>
      <w:r w:rsidRPr="00A5463E">
        <w:tab/>
        <w:t>shall remain in the 'G: Transmit Idle' state.</w:t>
      </w:r>
    </w:p>
    <w:p w14:paraId="5E0A4184" w14:textId="77777777" w:rsidR="00EB0795" w:rsidRPr="00A5463E" w:rsidRDefault="00EB0795" w:rsidP="00EB0795">
      <w:pPr>
        <w:pStyle w:val="Heading5"/>
      </w:pPr>
      <w:bookmarkStart w:id="634" w:name="_Toc11343713"/>
      <w:bookmarkStart w:id="635" w:name="_Toc45215669"/>
      <w:bookmarkStart w:id="636" w:name="_Toc51945436"/>
      <w:bookmarkStart w:id="637" w:name="_Toc99172772"/>
      <w:r w:rsidRPr="00A5463E">
        <w:t>6.3.4.3.5</w:t>
      </w:r>
      <w:r w:rsidRPr="00A5463E">
        <w:tab/>
        <w:t xml:space="preserve">Timer </w:t>
      </w:r>
      <w:r w:rsidR="00490E78">
        <w:t>T1</w:t>
      </w:r>
      <w:r w:rsidRPr="00A5463E">
        <w:t xml:space="preserve"> (Inactivity) expired</w:t>
      </w:r>
      <w:bookmarkEnd w:id="634"/>
      <w:bookmarkEnd w:id="635"/>
      <w:bookmarkEnd w:id="636"/>
      <w:bookmarkEnd w:id="637"/>
    </w:p>
    <w:p w14:paraId="4A805E56"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39AFECF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2D22DD3B"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2D8DF2EE" w14:textId="77777777" w:rsidR="00EB0795" w:rsidRPr="00A5463E" w:rsidRDefault="00EB0795" w:rsidP="00EB0795">
      <w:pPr>
        <w:pStyle w:val="B1"/>
      </w:pPr>
      <w:r w:rsidRPr="00A5463E">
        <w:t>3.</w:t>
      </w:r>
      <w:r w:rsidRPr="00A5463E">
        <w:tab/>
        <w:t>if the application and signalling planes do not initiate MCVideo call release:</w:t>
      </w:r>
    </w:p>
    <w:p w14:paraId="39AD6DC7"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4D59328D" w14:textId="77777777" w:rsidR="00EB0795" w:rsidRPr="00A5463E" w:rsidRDefault="00EB0795" w:rsidP="00EB0795">
      <w:pPr>
        <w:pStyle w:val="B2"/>
      </w:pPr>
      <w:r w:rsidRPr="00A5463E">
        <w:t>b.</w:t>
      </w:r>
      <w:r w:rsidRPr="00A5463E">
        <w:tab/>
        <w:t>shall remain in the 'G: Transmit Idle' state.</w:t>
      </w:r>
    </w:p>
    <w:p w14:paraId="71F51B18" w14:textId="77777777" w:rsidR="00EB0795" w:rsidRPr="00A5463E" w:rsidRDefault="00EB0795" w:rsidP="00EB0795">
      <w:pPr>
        <w:pStyle w:val="Heading5"/>
      </w:pPr>
      <w:bookmarkStart w:id="638" w:name="_Toc11343714"/>
      <w:bookmarkStart w:id="639" w:name="_Toc45215670"/>
      <w:bookmarkStart w:id="640" w:name="_Toc51945437"/>
      <w:bookmarkStart w:id="641" w:name="_Toc99172773"/>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8"/>
      <w:bookmarkEnd w:id="639"/>
      <w:bookmarkEnd w:id="640"/>
      <w:bookmarkEnd w:id="641"/>
    </w:p>
    <w:p w14:paraId="631D59AF"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806730D" w14:textId="77777777" w:rsidR="00EB0795" w:rsidRPr="00A5463E" w:rsidRDefault="00EB0795" w:rsidP="00EB0795">
      <w:pPr>
        <w:pStyle w:val="B1"/>
      </w:pPr>
      <w:r w:rsidRPr="00A5463E">
        <w:t>1.</w:t>
      </w:r>
      <w:r w:rsidRPr="00A5463E">
        <w:tab/>
        <w:t>shall reject the request if there is only one MCVideo client in the MCVideo call;</w:t>
      </w:r>
    </w:p>
    <w:p w14:paraId="2A78A9D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2178692"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B929278"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#3 (Only one participant); and</w:t>
      </w:r>
    </w:p>
    <w:p w14:paraId="1109A9CA"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3AC35398" w14:textId="77777777" w:rsidR="00EB0795" w:rsidRPr="00A5463E" w:rsidRDefault="00EB0795" w:rsidP="00EB0795">
      <w:pPr>
        <w:pStyle w:val="B2"/>
      </w:pPr>
      <w:r w:rsidRPr="00A5463E">
        <w:t>b.</w:t>
      </w:r>
      <w:r w:rsidRPr="00A5463E">
        <w:tab/>
        <w:t>shall remain in the 'G: Transmit Idle' state; and</w:t>
      </w:r>
    </w:p>
    <w:p w14:paraId="726AC44F"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4F9FF9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05CF051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720431C1"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5F59B7F" w14:textId="518C615E" w:rsidR="00EB0795" w:rsidRPr="00A5463E" w:rsidRDefault="00EB0795" w:rsidP="00EB0795">
      <w:pPr>
        <w:pStyle w:val="B2"/>
      </w:pPr>
      <w:r w:rsidRPr="00A5463E">
        <w:t>d.</w:t>
      </w:r>
      <w:r w:rsidRPr="00A5463E">
        <w:tab/>
        <w:t xml:space="preserve">shall enter the 'G: Transmit Taken' state as specified in the </w:t>
      </w:r>
      <w:r w:rsidR="008C5982">
        <w:t>clause</w:t>
      </w:r>
      <w:r w:rsidRPr="00A5463E">
        <w:t> 6.3.4.4.2.</w:t>
      </w:r>
    </w:p>
    <w:p w14:paraId="5A5B1DA5" w14:textId="77777777" w:rsidR="00EB0795" w:rsidRPr="00A5463E" w:rsidRDefault="00EB0795" w:rsidP="00EB0795">
      <w:pPr>
        <w:pStyle w:val="Heading4"/>
      </w:pPr>
      <w:bookmarkStart w:id="642" w:name="_Toc11343715"/>
      <w:bookmarkStart w:id="643" w:name="_Toc45215671"/>
      <w:bookmarkStart w:id="644" w:name="_Toc51945438"/>
      <w:bookmarkStart w:id="645" w:name="_Toc99172774"/>
      <w:r w:rsidRPr="00A5463E">
        <w:t>6.3.4.4</w:t>
      </w:r>
      <w:r w:rsidRPr="00A5463E">
        <w:tab/>
        <w:t>State: 'G: Transmit Taken'</w:t>
      </w:r>
      <w:bookmarkEnd w:id="642"/>
      <w:bookmarkEnd w:id="643"/>
      <w:bookmarkEnd w:id="644"/>
      <w:bookmarkEnd w:id="645"/>
    </w:p>
    <w:p w14:paraId="748D19DB" w14:textId="77777777" w:rsidR="00EB0795" w:rsidRPr="00A5463E" w:rsidRDefault="00EB0795" w:rsidP="00EB0795">
      <w:pPr>
        <w:pStyle w:val="Heading5"/>
      </w:pPr>
      <w:bookmarkStart w:id="646" w:name="_Toc11343716"/>
      <w:bookmarkStart w:id="647" w:name="_Toc45215672"/>
      <w:bookmarkStart w:id="648" w:name="_Toc51945439"/>
      <w:bookmarkStart w:id="649" w:name="_Toc99172775"/>
      <w:r w:rsidRPr="00A5463E">
        <w:t>6.3.4.4.1</w:t>
      </w:r>
      <w:r w:rsidRPr="00A5463E">
        <w:tab/>
        <w:t>General</w:t>
      </w:r>
      <w:bookmarkEnd w:id="646"/>
      <w:bookmarkEnd w:id="647"/>
      <w:bookmarkEnd w:id="648"/>
      <w:bookmarkEnd w:id="649"/>
    </w:p>
    <w:p w14:paraId="6425DB5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1B5DAC3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73A5B377" w14:textId="77777777" w:rsidR="00EB0795" w:rsidRPr="00A5463E" w:rsidRDefault="00EB0795" w:rsidP="00EB0795">
      <w:pPr>
        <w:pStyle w:val="Heading5"/>
      </w:pPr>
      <w:bookmarkStart w:id="650" w:name="_Toc11343717"/>
      <w:bookmarkStart w:id="651" w:name="_Toc45215673"/>
      <w:bookmarkStart w:id="652" w:name="_Toc51945440"/>
      <w:bookmarkStart w:id="653" w:name="_Toc99172776"/>
      <w:r w:rsidRPr="00A5463E">
        <w:t>6.3.4.4.2</w:t>
      </w:r>
      <w:r w:rsidRPr="00A5463E">
        <w:tab/>
        <w:t>Enter the 'G: Transmit Taken' state</w:t>
      </w:r>
      <w:bookmarkEnd w:id="650"/>
      <w:bookmarkEnd w:id="651"/>
      <w:bookmarkEnd w:id="652"/>
      <w:bookmarkEnd w:id="653"/>
    </w:p>
    <w:p w14:paraId="36E2E07B" w14:textId="77777777" w:rsidR="00EB0795" w:rsidRPr="00A5463E" w:rsidRDefault="00EB0795" w:rsidP="00EB0795">
      <w:r w:rsidRPr="00A5463E">
        <w:t>When entering this state the transmission control arbitration logic in the transmission control server:</w:t>
      </w:r>
    </w:p>
    <w:p w14:paraId="38CA99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4F5FC8FE"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8AE969C" w14:textId="77777777" w:rsidR="00EB0795" w:rsidRPr="00A5463E" w:rsidRDefault="00EB0795" w:rsidP="00EB0795">
      <w:pPr>
        <w:pStyle w:val="B2"/>
      </w:pPr>
      <w:r w:rsidRPr="00A5463E">
        <w:t>b.</w:t>
      </w:r>
      <w:r w:rsidRPr="00A5463E">
        <w:tab/>
        <w:t xml:space="preserve">shall increment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upper limit;</w:t>
      </w:r>
    </w:p>
    <w:p w14:paraId="4CD4AC72"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15E88016"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13868A56"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2B75BD84"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EF4343D"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984E658"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5A85A42B"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53F7FC88"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B9FD15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6D2F9C19"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568457A7"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w:t>
      </w:r>
      <w:proofErr w:type="spellStart"/>
      <w:r w:rsidR="00EB0795" w:rsidRPr="00A5463E">
        <w:t>machine</w:t>
      </w:r>
      <w:r>
        <w:t>;and</w:t>
      </w:r>
      <w:proofErr w:type="spellEnd"/>
    </w:p>
    <w:p w14:paraId="2E238327" w14:textId="77777777" w:rsidR="00EB0795" w:rsidRPr="00A5463E" w:rsidRDefault="00EB0795" w:rsidP="00EB0795">
      <w:pPr>
        <w:pStyle w:val="B1"/>
      </w:pPr>
      <w:r w:rsidRPr="00A5463E">
        <w:t>4.</w:t>
      </w:r>
      <w:r w:rsidRPr="00A5463E">
        <w:tab/>
        <w:t>shall enter the 'G: Transmit Taken' state.</w:t>
      </w:r>
    </w:p>
    <w:p w14:paraId="236B2EB6" w14:textId="77777777" w:rsidR="00EB0795" w:rsidRPr="00A5463E" w:rsidRDefault="00EB0795" w:rsidP="00EB0795">
      <w:pPr>
        <w:pStyle w:val="Heading5"/>
      </w:pPr>
      <w:bookmarkStart w:id="654" w:name="_Toc11343718"/>
      <w:bookmarkStart w:id="655" w:name="_Toc45215674"/>
      <w:bookmarkStart w:id="656" w:name="_Toc51945441"/>
      <w:bookmarkStart w:id="657" w:name="_Toc99172777"/>
      <w:r w:rsidRPr="00A5463E">
        <w:t>6.3.4.4.5</w:t>
      </w:r>
      <w:r w:rsidRPr="00A5463E">
        <w:tab/>
        <w:t>Receive RTP media packets (R: RTP media)</w:t>
      </w:r>
      <w:bookmarkEnd w:id="654"/>
      <w:bookmarkEnd w:id="655"/>
      <w:bookmarkEnd w:id="656"/>
      <w:bookmarkEnd w:id="657"/>
    </w:p>
    <w:p w14:paraId="61EBB0CA"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29EA29D3"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1753417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70036CCF" w14:textId="77777777" w:rsidR="00EB0795" w:rsidRPr="00A5463E" w:rsidRDefault="00EB0795" w:rsidP="00EB0795">
      <w:pPr>
        <w:pStyle w:val="B1"/>
      </w:pPr>
      <w:r w:rsidRPr="00A5463E">
        <w:t>3.</w:t>
      </w:r>
      <w:r w:rsidRPr="00A5463E">
        <w:tab/>
        <w:t>shall remain in the 'G: Transmit Taken' state.</w:t>
      </w:r>
    </w:p>
    <w:p w14:paraId="4E7247B2" w14:textId="77777777" w:rsidR="00EB0795" w:rsidRPr="00A5463E" w:rsidRDefault="00EB0795" w:rsidP="00EB0795">
      <w:pPr>
        <w:pStyle w:val="Heading5"/>
      </w:pPr>
      <w:bookmarkStart w:id="658" w:name="_Toc11343719"/>
      <w:bookmarkStart w:id="659" w:name="_Toc45215675"/>
      <w:bookmarkStart w:id="660" w:name="_Toc51945442"/>
      <w:bookmarkStart w:id="661" w:name="_Toc99172778"/>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8"/>
      <w:bookmarkEnd w:id="659"/>
      <w:bookmarkEnd w:id="660"/>
      <w:bookmarkEnd w:id="661"/>
    </w:p>
    <w:p w14:paraId="1135534E"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5C9906E" w14:textId="77777777" w:rsidR="00EB0795" w:rsidRPr="00A5463E" w:rsidRDefault="00EB0795" w:rsidP="00EB0795">
      <w:pPr>
        <w:pStyle w:val="B1"/>
      </w:pPr>
      <w:r w:rsidRPr="00A5463E">
        <w:t>1.</w:t>
      </w:r>
      <w:r w:rsidRPr="00A5463E">
        <w:tab/>
        <w:t xml:space="preserve">shall decrement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lower limit; </w:t>
      </w:r>
    </w:p>
    <w:p w14:paraId="60B6B589"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5C5F1FFC"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85AF0DF" w14:textId="77777777" w:rsidR="00EB0795" w:rsidRPr="00F51230" w:rsidRDefault="00F51230" w:rsidP="00EB0795">
      <w:pPr>
        <w:pStyle w:val="B1"/>
        <w:rPr>
          <w:lang w:val="en-GB"/>
        </w:rPr>
      </w:pPr>
      <w:r>
        <w:t>4.</w:t>
      </w:r>
      <w:r w:rsidR="004A367E">
        <w:tab/>
      </w:r>
      <w:r>
        <w:t>shall send a Transmission End Response message; and</w:t>
      </w:r>
    </w:p>
    <w:p w14:paraId="63D76B2F" w14:textId="7CB81E2D" w:rsidR="00EB0795" w:rsidRPr="00A5463E" w:rsidRDefault="00F51230" w:rsidP="00EB0795">
      <w:pPr>
        <w:pStyle w:val="B1"/>
      </w:pPr>
      <w: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it lower limit, shall enter the 'G: Transmit Idle' state as specified in the </w:t>
      </w:r>
      <w:r w:rsidR="008C5982">
        <w:t>clause</w:t>
      </w:r>
      <w:r w:rsidR="00EB0795" w:rsidRPr="00A5463E">
        <w:t> 6.3.4.3.2.</w:t>
      </w:r>
    </w:p>
    <w:p w14:paraId="5A37D18D" w14:textId="77777777" w:rsidR="00EB0795" w:rsidRPr="00A5463E" w:rsidRDefault="00EB0795" w:rsidP="00EB0795">
      <w:pPr>
        <w:pStyle w:val="Heading5"/>
      </w:pPr>
      <w:bookmarkStart w:id="662" w:name="_Toc11343720"/>
      <w:bookmarkStart w:id="663" w:name="_Toc45215676"/>
      <w:bookmarkStart w:id="664" w:name="_Toc51945443"/>
      <w:bookmarkStart w:id="665" w:name="_Toc99172779"/>
      <w:r w:rsidRPr="00A5463E">
        <w:lastRenderedPageBreak/>
        <w:t>6.3.4.4.7A</w:t>
      </w:r>
      <w:r w:rsidRPr="00A5463E">
        <w:tab/>
        <w:t>Receive Transmission Media Request message without pre-emptive priority (R: Transmission Media Request)</w:t>
      </w:r>
      <w:bookmarkEnd w:id="662"/>
      <w:bookmarkEnd w:id="663"/>
      <w:bookmarkEnd w:id="664"/>
      <w:bookmarkEnd w:id="665"/>
    </w:p>
    <w:p w14:paraId="2A6EE225" w14:textId="77777777" w:rsidR="00EB0795" w:rsidRPr="00A5463E" w:rsidRDefault="00EB0795" w:rsidP="00EB0795">
      <w:r w:rsidRPr="00A5463E">
        <w:t>Upon receiving a Transmission Media Request message the transmission control arbitration logic in the transmission control server:</w:t>
      </w:r>
    </w:p>
    <w:p w14:paraId="7AE669B3" w14:textId="77777777" w:rsidR="00EB0795" w:rsidRPr="00A5463E" w:rsidRDefault="00EB0795" w:rsidP="00EB0795">
      <w:pPr>
        <w:pStyle w:val="B1"/>
      </w:pPr>
      <w:r w:rsidRPr="00A5463E">
        <w:t>1.</w:t>
      </w:r>
      <w:r w:rsidRPr="00A5463E">
        <w:tab/>
        <w:t>shall reject the request if one of the following conditions is fulfilled:</w:t>
      </w:r>
    </w:p>
    <w:p w14:paraId="7471E412" w14:textId="77777777" w:rsidR="00EB0795" w:rsidRPr="00A5463E" w:rsidRDefault="00EB0795" w:rsidP="00EB0795">
      <w:pPr>
        <w:pStyle w:val="B2"/>
      </w:pPr>
      <w:r w:rsidRPr="00A5463E">
        <w:t>a.</w:t>
      </w:r>
      <w:r w:rsidRPr="00A5463E">
        <w:tab/>
        <w:t xml:space="preserve">if the counter </w:t>
      </w:r>
      <w:proofErr w:type="spellStart"/>
      <w:r w:rsidRPr="00A5463E">
        <w:t>Cx</w:t>
      </w:r>
      <w:proofErr w:type="spellEnd"/>
      <w:r w:rsidRPr="00A5463E">
        <w:t xml:space="preserve"> (Simultaneous transmission video) has reached its upper limit and did not negotiate queueing; and</w:t>
      </w:r>
    </w:p>
    <w:p w14:paraId="5047840B"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62A17D6D" w14:textId="77777777" w:rsidR="00EB0795" w:rsidRPr="00A5463E" w:rsidRDefault="00EB0795" w:rsidP="00EB0795">
      <w:pPr>
        <w:pStyle w:val="B1"/>
      </w:pPr>
      <w:r w:rsidRPr="00A5463E">
        <w:t>2.</w:t>
      </w:r>
      <w:r w:rsidRPr="00A5463E">
        <w:tab/>
        <w:t>if the request is rejected the transmission control server:</w:t>
      </w:r>
    </w:p>
    <w:p w14:paraId="685599DC" w14:textId="77777777" w:rsidR="00EB0795" w:rsidRPr="00A5463E" w:rsidRDefault="00EB0795" w:rsidP="00EB0795">
      <w:pPr>
        <w:pStyle w:val="B2"/>
      </w:pPr>
      <w:r w:rsidRPr="00A5463E">
        <w:t>a.</w:t>
      </w:r>
      <w:r w:rsidRPr="00A5463E">
        <w:tab/>
        <w:t>shall send the Transmission Media Deny message. The Transmission Media Deny message:</w:t>
      </w:r>
    </w:p>
    <w:p w14:paraId="36FC6FE7"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 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0D5DC8BD"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1EAA9A3" w14:textId="77777777" w:rsidR="00EB0795" w:rsidRPr="00A5463E" w:rsidRDefault="00EB0795" w:rsidP="00EB0795">
      <w:pPr>
        <w:pStyle w:val="B2"/>
      </w:pPr>
      <w:r w:rsidRPr="00A5463E">
        <w:t>b.</w:t>
      </w:r>
      <w:r w:rsidRPr="00A5463E">
        <w:tab/>
        <w:t>shall remain in the 'G: Transmission Taken' state.</w:t>
      </w:r>
    </w:p>
    <w:p w14:paraId="027ACE26" w14:textId="77777777" w:rsidR="00EB0795" w:rsidRPr="00A5463E" w:rsidRDefault="00EB0795" w:rsidP="00EB0795">
      <w:pPr>
        <w:pStyle w:val="B1"/>
      </w:pPr>
      <w:r w:rsidRPr="00A5463E">
        <w:t>3.</w:t>
      </w:r>
      <w:r w:rsidRPr="00A5463E">
        <w:tab/>
        <w:t xml:space="preserve">if counter </w:t>
      </w:r>
      <w:proofErr w:type="spellStart"/>
      <w:r w:rsidRPr="00A5463E">
        <w:t>Cx</w:t>
      </w:r>
      <w:proofErr w:type="spellEnd"/>
      <w:r w:rsidRPr="00A5463E">
        <w:t xml:space="preserve"> (Simultaneous transmission video) has not reached its upper limit:</w:t>
      </w:r>
    </w:p>
    <w:p w14:paraId="3C434BEA" w14:textId="77777777" w:rsidR="00EB0795" w:rsidRPr="00A5463E" w:rsidRDefault="00EB0795" w:rsidP="00EB0795">
      <w:pPr>
        <w:pStyle w:val="B1"/>
      </w:pPr>
      <w:r w:rsidRPr="00A5463E">
        <w:tab/>
        <w:t>a.</w:t>
      </w:r>
      <w:r w:rsidRPr="00A5463E">
        <w:tab/>
        <w:t>if the Transmission Media request is granted the transmission control server:</w:t>
      </w:r>
    </w:p>
    <w:p w14:paraId="7CC42E1E" w14:textId="1926CA5A"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8C5982">
        <w:t>clause</w:t>
      </w:r>
      <w:r w:rsidRPr="00A5463E">
        <w:t> 6.3.4.4.2;</w:t>
      </w:r>
    </w:p>
    <w:p w14:paraId="0D2A2B24" w14:textId="77777777" w:rsidR="00EB0795" w:rsidRPr="00A5463E" w:rsidRDefault="00EB0795" w:rsidP="00EB0795">
      <w:pPr>
        <w:pStyle w:val="Heading5"/>
      </w:pPr>
      <w:bookmarkStart w:id="666" w:name="_Toc11343721"/>
      <w:bookmarkStart w:id="667" w:name="_Toc45215677"/>
      <w:bookmarkStart w:id="668" w:name="_Toc51945444"/>
      <w:bookmarkStart w:id="669" w:name="_Toc99172780"/>
      <w:r w:rsidRPr="00A5463E">
        <w:t>6.3.4.4.7</w:t>
      </w:r>
      <w:r w:rsidRPr="00A5463E">
        <w:tab/>
        <w:t>Receive Transmission Media Request message with pre-emptive priority (R: pre-emptive Transmission Media Request)</w:t>
      </w:r>
      <w:bookmarkEnd w:id="666"/>
      <w:bookmarkEnd w:id="667"/>
      <w:bookmarkEnd w:id="668"/>
      <w:bookmarkEnd w:id="669"/>
    </w:p>
    <w:p w14:paraId="25C5A978"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B032C93"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33D1BDEC" w14:textId="7332E6C7" w:rsidR="00EB0795" w:rsidRPr="00A5463E" w:rsidRDefault="00EB0795" w:rsidP="00EB0795">
      <w:pPr>
        <w:pStyle w:val="B3"/>
      </w:pPr>
      <w:proofErr w:type="spellStart"/>
      <w:r w:rsidRPr="00A5463E">
        <w:t>i</w:t>
      </w:r>
      <w:proofErr w:type="spellEnd"/>
      <w:r w:rsidRPr="00A5463E">
        <w:t>.</w:t>
      </w:r>
      <w:r w:rsidRPr="00A5463E">
        <w:tab/>
        <w:t xml:space="preserve">shall perform the actions specified in the </w:t>
      </w:r>
      <w:r w:rsidR="008C5982">
        <w:t>clause</w:t>
      </w:r>
      <w:r w:rsidRPr="00A5463E">
        <w:t> 6.3.4.4.2;</w:t>
      </w:r>
    </w:p>
    <w:p w14:paraId="106FDB42" w14:textId="77777777" w:rsidR="00EB0795" w:rsidRPr="00A5463E" w:rsidRDefault="0091451C" w:rsidP="00EB0795">
      <w:pPr>
        <w:pStyle w:val="B1"/>
      </w:pPr>
      <w:r w:rsidRPr="0091451C">
        <w:rPr>
          <w:lang w:val="en-GB"/>
        </w:rPr>
        <w:t>2</w:t>
      </w:r>
      <w:r w:rsidR="00EB0795" w:rsidRPr="00A5463E">
        <w:t>.</w:t>
      </w:r>
      <w:r w:rsidR="00EB0795" w:rsidRPr="00A5463E">
        <w:tab/>
        <w:t xml:space="preserve">if the counter </w:t>
      </w:r>
      <w:proofErr w:type="spellStart"/>
      <w:r w:rsidR="00EB0795" w:rsidRPr="00A5463E">
        <w:t>Cx</w:t>
      </w:r>
      <w:proofErr w:type="spellEnd"/>
      <w:r w:rsidR="00EB0795" w:rsidRPr="00A5463E">
        <w:t xml:space="preserve"> (Simultaneous transmission video) has not reached its upper limit, and if the effective priority of the transmission participants with permission to send media is not the pre-emptive priority, based on local policy:</w:t>
      </w:r>
    </w:p>
    <w:p w14:paraId="2E3B2242"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2D9E090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2CE3814" w14:textId="73F83B34"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8C5982">
        <w:t>clause</w:t>
      </w:r>
      <w:r w:rsidRPr="00A5463E">
        <w:t> 6.3.4.5.2;</w:t>
      </w:r>
    </w:p>
    <w:p w14:paraId="5C4A1082" w14:textId="5C38CA5C"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8C5982">
        <w:t>clause</w:t>
      </w:r>
      <w:r w:rsidRPr="00A5463E">
        <w:t> 6.3.4.5.2;</w:t>
      </w:r>
    </w:p>
    <w:p w14:paraId="206842BD"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AD51BA2"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3C9200ED" w14:textId="77777777" w:rsidR="00EB0795" w:rsidRPr="00490E78" w:rsidRDefault="00EB0795" w:rsidP="00EB0795">
      <w:pPr>
        <w:pStyle w:val="B3"/>
        <w:rPr>
          <w:lang w:val="en-GB"/>
        </w:rPr>
      </w:pPr>
      <w:proofErr w:type="spellStart"/>
      <w:r w:rsidRPr="00A5463E">
        <w:t>i</w:t>
      </w:r>
      <w:proofErr w:type="spellEnd"/>
      <w:r w:rsidRPr="00A5463E">
        <w:t>.</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483A4D3A" w14:textId="77777777" w:rsidR="00EB0795" w:rsidRPr="00A5463E" w:rsidRDefault="00EB0795" w:rsidP="00EB0795">
      <w:pPr>
        <w:pStyle w:val="Heading5"/>
      </w:pPr>
      <w:bookmarkStart w:id="670" w:name="_Toc11343722"/>
      <w:bookmarkStart w:id="671" w:name="_Toc45215678"/>
      <w:bookmarkStart w:id="672" w:name="_Toc51945445"/>
      <w:bookmarkStart w:id="673" w:name="_Toc99172781"/>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70"/>
      <w:bookmarkEnd w:id="671"/>
      <w:bookmarkEnd w:id="672"/>
      <w:bookmarkEnd w:id="673"/>
    </w:p>
    <w:p w14:paraId="7FB18EB2"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59BC40B1"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60AB4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03B0B418" w14:textId="77777777" w:rsidR="00EB0795" w:rsidRPr="00A5463E" w:rsidRDefault="00EB0795" w:rsidP="00EB0795">
      <w:pPr>
        <w:pStyle w:val="B1"/>
      </w:pPr>
      <w:r w:rsidRPr="00A5463E">
        <w:t>2.</w:t>
      </w:r>
      <w:r w:rsidRPr="00A5463E">
        <w:tab/>
        <w:t>shall remain in the 'G: Transmit Taken' state.</w:t>
      </w:r>
    </w:p>
    <w:p w14:paraId="2CF9B7D7" w14:textId="77777777" w:rsidR="00EB0795" w:rsidRPr="00A5463E" w:rsidRDefault="00EB0795" w:rsidP="00EB0795">
      <w:pPr>
        <w:pStyle w:val="Heading5"/>
      </w:pPr>
      <w:bookmarkStart w:id="674" w:name="_Toc11343723"/>
      <w:bookmarkStart w:id="675" w:name="_Toc45215679"/>
      <w:bookmarkStart w:id="676" w:name="_Toc51945446"/>
      <w:bookmarkStart w:id="677" w:name="_Toc99172782"/>
      <w:r w:rsidRPr="00A5463E">
        <w:t>6.3.4.4.9</w:t>
      </w:r>
      <w:r w:rsidRPr="00A5463E">
        <w:tab/>
        <w:t xml:space="preserve">Timer </w:t>
      </w:r>
      <w:r w:rsidR="00490E78">
        <w:t>T4</w:t>
      </w:r>
      <w:r w:rsidRPr="00A5463E">
        <w:t xml:space="preserve"> (</w:t>
      </w:r>
      <w:r w:rsidR="0091451C">
        <w:t>Transmission</w:t>
      </w:r>
      <w:r w:rsidRPr="00A5463E">
        <w:t xml:space="preserve"> Grant) expired</w:t>
      </w:r>
      <w:bookmarkEnd w:id="674"/>
      <w:bookmarkEnd w:id="675"/>
      <w:bookmarkEnd w:id="676"/>
      <w:bookmarkEnd w:id="677"/>
    </w:p>
    <w:p w14:paraId="030E72A6"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5C50FEF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A52B14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41672C2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E15EC0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1A0D6952" w14:textId="77777777" w:rsidR="00EB0795" w:rsidRPr="00A5463E" w:rsidRDefault="00EB0795" w:rsidP="00EB0795">
      <w:pPr>
        <w:pStyle w:val="B1"/>
      </w:pPr>
      <w:r w:rsidRPr="00A5463E">
        <w:t>3.</w:t>
      </w:r>
      <w:r w:rsidRPr="00A5463E">
        <w:tab/>
        <w:t>shall remain in the 'G: Transmit Taken' state.</w:t>
      </w:r>
    </w:p>
    <w:p w14:paraId="0F8E23EB" w14:textId="77777777" w:rsidR="00EB0795" w:rsidRPr="00A5463E" w:rsidRDefault="00EB0795" w:rsidP="00EB0795">
      <w:pPr>
        <w:pStyle w:val="Heading5"/>
      </w:pPr>
      <w:bookmarkStart w:id="678" w:name="_Toc11343724"/>
      <w:bookmarkStart w:id="679" w:name="_Toc45215680"/>
      <w:bookmarkStart w:id="680" w:name="_Toc51945447"/>
      <w:bookmarkStart w:id="681" w:name="_Toc99172783"/>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8"/>
      <w:bookmarkEnd w:id="679"/>
      <w:bookmarkEnd w:id="680"/>
      <w:bookmarkEnd w:id="681"/>
    </w:p>
    <w:p w14:paraId="5B04998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5A82C1DC" w14:textId="77777777" w:rsidR="00EB0795" w:rsidRPr="00A5463E" w:rsidRDefault="00EB0795" w:rsidP="00EB0795">
      <w:pPr>
        <w:pStyle w:val="B1"/>
      </w:pPr>
      <w:r w:rsidRPr="00A5463E">
        <w:t>1.</w:t>
      </w:r>
      <w:r w:rsidRPr="00A5463E">
        <w:tab/>
        <w:t>shall remain in the 'G: Transmit Taken' state.</w:t>
      </w:r>
    </w:p>
    <w:p w14:paraId="6553EB63" w14:textId="77777777" w:rsidR="00EB0795" w:rsidRPr="00A5463E" w:rsidRDefault="00EB0795" w:rsidP="00EB0795">
      <w:pPr>
        <w:pStyle w:val="Heading5"/>
      </w:pPr>
      <w:bookmarkStart w:id="682" w:name="_Toc11343725"/>
      <w:bookmarkStart w:id="683" w:name="_Toc45215681"/>
      <w:bookmarkStart w:id="684" w:name="_Toc51945448"/>
      <w:bookmarkStart w:id="685" w:name="_Toc99172784"/>
      <w:r w:rsidRPr="00A5463E">
        <w:t>6.3.4.4.11</w:t>
      </w:r>
      <w:r w:rsidRPr="00A5463E">
        <w:tab/>
        <w:t>Permitted MCVideo client release (R: client release)</w:t>
      </w:r>
      <w:bookmarkEnd w:id="682"/>
      <w:bookmarkEnd w:id="683"/>
      <w:bookmarkEnd w:id="684"/>
      <w:bookmarkEnd w:id="685"/>
    </w:p>
    <w:p w14:paraId="5F7A2654"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6C1D5DE6" w14:textId="73611080" w:rsidR="00EB0795" w:rsidRPr="00A5463E" w:rsidRDefault="00EB0795" w:rsidP="00EB0795">
      <w:pPr>
        <w:pStyle w:val="B1"/>
      </w:pPr>
      <w:r w:rsidRPr="00A5463E">
        <w:t>1.</w:t>
      </w:r>
      <w:r w:rsidRPr="00A5463E">
        <w:tab/>
        <w:t xml:space="preserve">if the counter </w:t>
      </w:r>
      <w:proofErr w:type="spellStart"/>
      <w:r w:rsidRPr="00A5463E">
        <w:t>Cx</w:t>
      </w:r>
      <w:proofErr w:type="spellEnd"/>
      <w:r w:rsidRPr="00A5463E">
        <w:t xml:space="preserve"> (Simultaneous transmission video) equals 1, shall enter the 'G: Transmit Idle' state as specified in the </w:t>
      </w:r>
      <w:r w:rsidR="008C5982">
        <w:t>clause</w:t>
      </w:r>
      <w:r w:rsidRPr="00A5463E">
        <w:t> 6.3.4.3.2.</w:t>
      </w:r>
    </w:p>
    <w:p w14:paraId="3DA82449" w14:textId="77777777" w:rsidR="00EB0795" w:rsidRPr="00A5463E" w:rsidRDefault="00EB0795" w:rsidP="00EB0795">
      <w:pPr>
        <w:pStyle w:val="Heading5"/>
      </w:pPr>
      <w:bookmarkStart w:id="686" w:name="_Toc11343726"/>
      <w:bookmarkStart w:id="687" w:name="_Toc45215682"/>
      <w:bookmarkStart w:id="688" w:name="_Toc51945449"/>
      <w:bookmarkStart w:id="689" w:name="_Toc99172785"/>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6"/>
      <w:bookmarkEnd w:id="687"/>
      <w:bookmarkEnd w:id="688"/>
      <w:bookmarkEnd w:id="689"/>
    </w:p>
    <w:p w14:paraId="7684D5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0FA509C"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7DF36C60" w14:textId="6C0E3895" w:rsidR="00EB0795" w:rsidRPr="00A5463E" w:rsidRDefault="00EB0795" w:rsidP="00EB0795">
      <w:pPr>
        <w:pStyle w:val="B2"/>
      </w:pPr>
      <w:r w:rsidRPr="00A5463E">
        <w:t>a.</w:t>
      </w:r>
      <w:r w:rsidRPr="00A5463E">
        <w:tab/>
        <w:t xml:space="preserve">shall perform the actions specified in the </w:t>
      </w:r>
      <w:r w:rsidR="008C5982">
        <w:t>clause</w:t>
      </w:r>
      <w:r w:rsidRPr="00A5463E">
        <w:t> 6.3.4.4.2;</w:t>
      </w:r>
    </w:p>
    <w:p w14:paraId="7E919ACE" w14:textId="77777777" w:rsidR="00EB0795" w:rsidRPr="00A5463E" w:rsidRDefault="00EB0795" w:rsidP="00EB0795">
      <w:pPr>
        <w:pStyle w:val="B1"/>
      </w:pPr>
      <w:r w:rsidRPr="00A5463E">
        <w:t>2.</w:t>
      </w:r>
      <w:r w:rsidRPr="00A5463E">
        <w:tab/>
        <w:t xml:space="preserve">if counter </w:t>
      </w:r>
      <w:proofErr w:type="spellStart"/>
      <w:r w:rsidRPr="00A5463E">
        <w:t>Cx</w:t>
      </w:r>
      <w:proofErr w:type="spellEnd"/>
      <w:r w:rsidRPr="00A5463E">
        <w:t xml:space="preserve"> (Simultaneous transmission video) has reached its upper limit:</w:t>
      </w:r>
    </w:p>
    <w:p w14:paraId="32ECBB76"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3EE063A0"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5ACF16"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3C7504A" w14:textId="50E6AD49"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w:t>
      </w:r>
      <w:r w:rsidR="008C5982">
        <w:t>clause</w:t>
      </w:r>
      <w:r w:rsidRPr="00A5463E">
        <w:t> 6.3.4.5.2;</w:t>
      </w:r>
    </w:p>
    <w:p w14:paraId="206003CC"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E7E6594"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720BA8A4"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490E78">
        <w:t>transmission</w:t>
      </w:r>
      <w:r w:rsidRPr="00A5463E">
        <w:t xml:space="preserve"> priority in the Queue Info field; and</w:t>
      </w:r>
    </w:p>
    <w:p w14:paraId="44519F87"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A61D2F1" w14:textId="77777777" w:rsidR="0072093E" w:rsidRDefault="0072093E" w:rsidP="0072093E">
      <w:pPr>
        <w:pStyle w:val="Heading5"/>
      </w:pPr>
      <w:bookmarkStart w:id="690" w:name="_Toc51945450"/>
      <w:bookmarkStart w:id="691" w:name="_Toc11343727"/>
      <w:bookmarkStart w:id="692" w:name="_Toc45215683"/>
      <w:bookmarkStart w:id="693" w:name="_Toc99172786"/>
      <w:r>
        <w:t>6.3.4.4.13</w:t>
      </w:r>
      <w:r>
        <w:tab/>
        <w:t>Send Transmission End Request message (</w:t>
      </w:r>
      <w:r>
        <w:rPr>
          <w:lang w:val="en-IN"/>
        </w:rPr>
        <w:t>S</w:t>
      </w:r>
      <w:r>
        <w:t>: Transmission End Request)</w:t>
      </w:r>
      <w:bookmarkEnd w:id="690"/>
      <w:bookmarkEnd w:id="693"/>
    </w:p>
    <w:p w14:paraId="65E6134F" w14:textId="77777777" w:rsidR="0072093E" w:rsidRDefault="0072093E" w:rsidP="0072093E">
      <w:r>
        <w:t>Upon receiving a Transmission End Request message, the transmission control arbitration logic in the transmission control server:</w:t>
      </w:r>
    </w:p>
    <w:p w14:paraId="467F9A89" w14:textId="77777777" w:rsidR="0072093E" w:rsidRDefault="0072093E" w:rsidP="0072093E">
      <w:pPr>
        <w:pStyle w:val="B1"/>
      </w:pPr>
      <w:r>
        <w:t>1.</w:t>
      </w:r>
      <w:r>
        <w:tab/>
        <w:t xml:space="preserve">shall stop timer T4 (Transmission grant), if running; </w:t>
      </w:r>
    </w:p>
    <w:p w14:paraId="285855A2" w14:textId="605854AE" w:rsidR="0072093E" w:rsidRDefault="0072093E" w:rsidP="0072093E">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8C5982">
        <w:t>clause</w:t>
      </w:r>
      <w:r w:rsidRPr="00A5463E">
        <w:t> 6.3.4.5.2;</w:t>
      </w:r>
      <w:r>
        <w:t xml:space="preserve"> </w:t>
      </w:r>
    </w:p>
    <w:p w14:paraId="5FD9F5DA" w14:textId="77777777" w:rsidR="0072093E" w:rsidRDefault="0072093E" w:rsidP="0072093E">
      <w:pPr>
        <w:pStyle w:val="B1"/>
      </w:pPr>
      <w:r>
        <w:tab/>
      </w:r>
      <w:proofErr w:type="spellStart"/>
      <w:r>
        <w:t>i</w:t>
      </w:r>
      <w:proofErr w:type="spellEnd"/>
      <w:r>
        <w:t>.</w:t>
      </w:r>
      <w:r>
        <w:tab/>
        <w:t>may include an additional text string explaining the reason for rejecting the Transmission request in the &lt;Reject Phrase&gt; value of the Reject Cause field; and</w:t>
      </w:r>
    </w:p>
    <w:p w14:paraId="47B98968" w14:textId="47880857" w:rsidR="0072093E" w:rsidRPr="00A5463E" w:rsidRDefault="0072093E" w:rsidP="00B80428">
      <w:pPr>
        <w:pStyle w:val="B2"/>
        <w:ind w:left="0" w:firstLine="284"/>
      </w:pPr>
      <w:r>
        <w:t>3.</w:t>
      </w:r>
      <w:r>
        <w:tab/>
      </w:r>
      <w:r w:rsidRPr="00A5463E">
        <w:t xml:space="preserve">shall enter the 'G: pending </w:t>
      </w:r>
      <w:r>
        <w:t>Transmission</w:t>
      </w:r>
      <w:r w:rsidRPr="00A5463E">
        <w:t xml:space="preserve"> Revoke' state as speci</w:t>
      </w:r>
      <w:r>
        <w:t xml:space="preserve">fied in the </w:t>
      </w:r>
      <w:r w:rsidR="008C5982">
        <w:t>clause</w:t>
      </w:r>
      <w:r>
        <w:t> 6.3.4.5.2.</w:t>
      </w:r>
    </w:p>
    <w:p w14:paraId="33D9331F" w14:textId="77777777" w:rsidR="00EB0795" w:rsidRPr="00A5463E" w:rsidRDefault="00EB0795" w:rsidP="00EB0795">
      <w:pPr>
        <w:pStyle w:val="Heading4"/>
      </w:pPr>
      <w:bookmarkStart w:id="694" w:name="_Toc51945451"/>
      <w:bookmarkStart w:id="695" w:name="_Toc99172787"/>
      <w:r w:rsidRPr="00A5463E">
        <w:t>6.3.4.5</w:t>
      </w:r>
      <w:r w:rsidRPr="00A5463E">
        <w:tab/>
        <w:t xml:space="preserve">State: 'G: pending </w:t>
      </w:r>
      <w:r w:rsidR="0091451C">
        <w:t>Transmission</w:t>
      </w:r>
      <w:r w:rsidRPr="00A5463E">
        <w:t xml:space="preserve"> Revoke'</w:t>
      </w:r>
      <w:bookmarkEnd w:id="691"/>
      <w:bookmarkEnd w:id="692"/>
      <w:bookmarkEnd w:id="694"/>
      <w:bookmarkEnd w:id="695"/>
    </w:p>
    <w:p w14:paraId="2E8B0C05" w14:textId="77777777" w:rsidR="00EB0795" w:rsidRPr="00A5463E" w:rsidRDefault="00EB0795" w:rsidP="00EB0795">
      <w:pPr>
        <w:pStyle w:val="Heading5"/>
      </w:pPr>
      <w:bookmarkStart w:id="696" w:name="_Toc11343728"/>
      <w:bookmarkStart w:id="697" w:name="_Toc45215684"/>
      <w:bookmarkStart w:id="698" w:name="_Toc51945452"/>
      <w:bookmarkStart w:id="699" w:name="_Toc99172788"/>
      <w:r w:rsidRPr="00A5463E">
        <w:t>6.3.4.5.1</w:t>
      </w:r>
      <w:r w:rsidRPr="00A5463E">
        <w:tab/>
        <w:t>General</w:t>
      </w:r>
      <w:bookmarkEnd w:id="696"/>
      <w:bookmarkEnd w:id="697"/>
      <w:bookmarkEnd w:id="698"/>
      <w:bookmarkEnd w:id="699"/>
    </w:p>
    <w:p w14:paraId="2758FAE7"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72093E">
        <w:t xml:space="preserve"> or Transmission End Request</w:t>
      </w:r>
      <w:r w:rsidRPr="00A5463E">
        <w:t xml:space="preserve"> message to the permitted transmission participant.</w:t>
      </w:r>
    </w:p>
    <w:p w14:paraId="1B9E36A7" w14:textId="77777777" w:rsidR="0072093E" w:rsidRDefault="00EB0795" w:rsidP="0072093E">
      <w:r w:rsidRPr="00A5463E">
        <w:t>In this state the MCVideo server forwards RTP media packets to the other transmission participants in the MCVideo call.</w:t>
      </w:r>
      <w:r w:rsidR="0072093E" w:rsidRPr="0072093E">
        <w:t xml:space="preserve"> </w:t>
      </w:r>
    </w:p>
    <w:p w14:paraId="1FA36A21" w14:textId="67BDC10B" w:rsidR="00EB0795" w:rsidRPr="00B80428" w:rsidRDefault="0072093E" w:rsidP="00B804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7D11BC">
        <w:rPr>
          <w:lang w:val="en-US"/>
        </w:rPr>
        <w:t>'</w:t>
      </w:r>
      <w:r>
        <w:rPr>
          <w:lang w:val="en-US"/>
        </w:rPr>
        <w:t>G: pending Transmission Revoke</w:t>
      </w:r>
      <w:r w:rsidR="007D11BC">
        <w:rPr>
          <w:lang w:val="en-US"/>
        </w:rPr>
        <w:t>'</w:t>
      </w:r>
      <w:r>
        <w:rPr>
          <w:lang w:val="en-US"/>
        </w:rPr>
        <w:t xml:space="preserve"> state. A new state can also be created later for this purpose if required.</w:t>
      </w:r>
    </w:p>
    <w:p w14:paraId="5B2B3613" w14:textId="77777777" w:rsidR="00EB0795" w:rsidRPr="00A5463E" w:rsidRDefault="00EB0795" w:rsidP="00EB0795">
      <w:pPr>
        <w:pStyle w:val="Heading5"/>
      </w:pPr>
      <w:bookmarkStart w:id="700" w:name="_Toc11343729"/>
      <w:bookmarkStart w:id="701" w:name="_Toc45215685"/>
      <w:bookmarkStart w:id="702" w:name="_Toc51945453"/>
      <w:bookmarkStart w:id="703" w:name="_Toc99172789"/>
      <w:r w:rsidRPr="00A5463E">
        <w:t>6.3.4.5.2</w:t>
      </w:r>
      <w:r w:rsidRPr="00A5463E">
        <w:tab/>
        <w:t xml:space="preserve">Enter the 'G: pending </w:t>
      </w:r>
      <w:r w:rsidR="0091451C">
        <w:t>Transmission</w:t>
      </w:r>
      <w:r w:rsidRPr="00A5463E">
        <w:t xml:space="preserve"> Revoke' state</w:t>
      </w:r>
      <w:bookmarkEnd w:id="700"/>
      <w:bookmarkEnd w:id="701"/>
      <w:bookmarkEnd w:id="702"/>
      <w:bookmarkEnd w:id="703"/>
    </w:p>
    <w:p w14:paraId="23C658B0" w14:textId="77777777" w:rsidR="00EB0795" w:rsidRPr="00A5463E" w:rsidRDefault="00EB0795" w:rsidP="00EB0795">
      <w:r w:rsidRPr="00A5463E">
        <w:t>When entering this state the transmission control arbitration logic in the transmission control server:</w:t>
      </w:r>
    </w:p>
    <w:p w14:paraId="0B450CFE"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72093E">
        <w:rPr>
          <w:lang w:val="en-IN"/>
        </w:rPr>
        <w:t xml:space="preserve">or Transmission End Request </w:t>
      </w:r>
      <w:r w:rsidRPr="00A5463E">
        <w:t xml:space="preserve">message to the permitted transmission participant.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w:t>
      </w:r>
    </w:p>
    <w:p w14:paraId="7310107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72093E" w:rsidRPr="00A500C3">
        <w:rPr>
          <w:lang w:val="en-IN"/>
        </w:rPr>
        <w:t xml:space="preserve"> </w:t>
      </w:r>
      <w:r w:rsidR="0072093E">
        <w:rPr>
          <w:lang w:val="en-IN"/>
        </w:rPr>
        <w:t>or Transmission End Request</w:t>
      </w:r>
      <w:r w:rsidRPr="00A5463E">
        <w:t xml:space="preserve"> message in the &lt;Reject Cause&gt; value in the Reject Cause field; and</w:t>
      </w:r>
    </w:p>
    <w:p w14:paraId="4A5474CE"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2511D915"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38C1B0BA" w14:textId="77777777" w:rsidR="00EB0795" w:rsidRPr="00A5463E" w:rsidRDefault="00EB0795" w:rsidP="00EB0795">
      <w:pPr>
        <w:pStyle w:val="Heading5"/>
      </w:pPr>
      <w:bookmarkStart w:id="704" w:name="_Toc11343730"/>
      <w:bookmarkStart w:id="705" w:name="_Toc45215686"/>
      <w:bookmarkStart w:id="706" w:name="_Toc51945454"/>
      <w:bookmarkStart w:id="707" w:name="_Toc99172790"/>
      <w:r w:rsidRPr="00A5463E">
        <w:lastRenderedPageBreak/>
        <w:t>6.3.4.5.3</w:t>
      </w:r>
      <w:r w:rsidRPr="00A5463E">
        <w:tab/>
        <w:t>Receive RTP media packets (R: RTP media)</w:t>
      </w:r>
      <w:bookmarkEnd w:id="704"/>
      <w:bookmarkEnd w:id="705"/>
      <w:bookmarkEnd w:id="706"/>
      <w:bookmarkEnd w:id="707"/>
    </w:p>
    <w:p w14:paraId="79A5AEF3"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6435A93F"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79AAB13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245DC1A8" w14:textId="77777777" w:rsidR="00EB0795" w:rsidRPr="00A5463E" w:rsidRDefault="00EB0795" w:rsidP="00EB0795">
      <w:pPr>
        <w:pStyle w:val="Heading5"/>
      </w:pPr>
      <w:bookmarkStart w:id="708" w:name="_Toc11343731"/>
      <w:bookmarkStart w:id="709" w:name="_Toc45215687"/>
      <w:bookmarkStart w:id="710" w:name="_Toc51945455"/>
      <w:bookmarkStart w:id="711" w:name="_Toc99172791"/>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8"/>
      <w:bookmarkEnd w:id="709"/>
      <w:bookmarkEnd w:id="710"/>
      <w:bookmarkEnd w:id="711"/>
    </w:p>
    <w:p w14:paraId="3BDB1DE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6015FE07"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46BF42B6" w14:textId="77777777" w:rsidR="00F51230" w:rsidRDefault="008D7BCF" w:rsidP="00F51230">
      <w:pPr>
        <w:pStyle w:val="B1"/>
      </w:pPr>
      <w:r>
        <w:rPr>
          <w:lang w:val="en-US"/>
        </w:rPr>
        <w:t>2</w:t>
      </w:r>
      <w:r w:rsidR="00EB0795" w:rsidRPr="00A5463E">
        <w:t>.</w:t>
      </w:r>
      <w:r w:rsidR="00EB0795" w:rsidRPr="00A5463E">
        <w:tab/>
        <w:t xml:space="preserve">shall decrease </w:t>
      </w:r>
      <w:proofErr w:type="spellStart"/>
      <w:r w:rsidR="00EB0795" w:rsidRPr="00A5463E">
        <w:t>Cx</w:t>
      </w:r>
      <w:proofErr w:type="spellEnd"/>
      <w:r w:rsidR="00EB0795" w:rsidRPr="00A5463E">
        <w:t xml:space="preserve"> (Simultaneous transmission video) by 1 if </w:t>
      </w:r>
      <w:proofErr w:type="spellStart"/>
      <w:r w:rsidR="00EB0795" w:rsidRPr="00A5463E">
        <w:t>Cx</w:t>
      </w:r>
      <w:proofErr w:type="spellEnd"/>
      <w:r w:rsidR="00EB0795" w:rsidRPr="00A5463E">
        <w:t xml:space="preserve"> (Simultaneous transmission video) has not reached it lower limit;</w:t>
      </w:r>
    </w:p>
    <w:p w14:paraId="326F16BC" w14:textId="77777777" w:rsidR="00EB0795" w:rsidRPr="00F51230" w:rsidRDefault="00F51230" w:rsidP="00EB0795">
      <w:pPr>
        <w:pStyle w:val="B1"/>
        <w:rPr>
          <w:lang w:val="en-GB"/>
        </w:rPr>
      </w:pPr>
      <w:r>
        <w:t>3.</w:t>
      </w:r>
      <w:r w:rsidR="004A367E">
        <w:tab/>
      </w:r>
      <w:r>
        <w:t>shall send a Transmission End Response message;</w:t>
      </w:r>
    </w:p>
    <w:p w14:paraId="6AC8033C" w14:textId="0B7EBF18" w:rsidR="00EB0795" w:rsidRPr="00A5463E" w:rsidRDefault="00F51230" w:rsidP="00EB0795">
      <w:pPr>
        <w:pStyle w:val="B1"/>
      </w:pPr>
      <w:r>
        <w:rPr>
          <w:lang w:val="en-US"/>
        </w:rPr>
        <w:t>4</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lower limit, enter the 'G: Transmit Idle' state as specified in the </w:t>
      </w:r>
      <w:r w:rsidR="008C5982">
        <w:t>clause</w:t>
      </w:r>
      <w:r w:rsidR="00EB0795" w:rsidRPr="00A5463E">
        <w:t> 6.3.4.3.2.</w:t>
      </w:r>
    </w:p>
    <w:p w14:paraId="163105F1" w14:textId="77777777" w:rsidR="00EB0795" w:rsidRPr="00A5463E" w:rsidRDefault="00F51230" w:rsidP="00EB0795">
      <w:pPr>
        <w:pStyle w:val="B1"/>
      </w:pPr>
      <w:r>
        <w:rPr>
          <w:lang w:val="en-US"/>
        </w:rP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not reached lower limit and if the active </w:t>
      </w:r>
      <w:r w:rsidR="0091451C">
        <w:t>Transmission</w:t>
      </w:r>
      <w:r w:rsidR="00EB0795" w:rsidRPr="00A5463E">
        <w:t xml:space="preserve"> request queue is not empty the transmission control server:</w:t>
      </w:r>
    </w:p>
    <w:p w14:paraId="71BDACD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49BA598"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322C7FC7" w14:textId="753F294D" w:rsidR="00EB0795" w:rsidRPr="00A5463E" w:rsidRDefault="00EB0795" w:rsidP="00EB0795">
      <w:pPr>
        <w:pStyle w:val="B2"/>
      </w:pPr>
      <w:r w:rsidRPr="00A5463E">
        <w:t>c.</w:t>
      </w:r>
      <w:r w:rsidRPr="00A5463E">
        <w:tab/>
        <w:t xml:space="preserve">shall enter the 'G: Transmit Taken' state as specified in the </w:t>
      </w:r>
      <w:r w:rsidR="008C5982">
        <w:t>clause</w:t>
      </w:r>
      <w:r w:rsidRPr="00A5463E">
        <w:t> 6.3.4.4.2 with respect to that transmission participant.</w:t>
      </w:r>
    </w:p>
    <w:p w14:paraId="702EBAAD" w14:textId="77777777" w:rsidR="00EB0795" w:rsidRPr="00A5463E" w:rsidRDefault="00EB0795" w:rsidP="00EB0795">
      <w:pPr>
        <w:pStyle w:val="Heading5"/>
      </w:pPr>
      <w:bookmarkStart w:id="712" w:name="_Toc11343732"/>
      <w:bookmarkStart w:id="713" w:name="_Toc45215688"/>
      <w:bookmarkStart w:id="714" w:name="_Toc51945456"/>
      <w:bookmarkStart w:id="715" w:name="_Toc99172792"/>
      <w:r w:rsidRPr="00A5463E">
        <w:t>6.3.4.5.5</w:t>
      </w:r>
      <w:r w:rsidRPr="00A5463E">
        <w:tab/>
      </w:r>
      <w:r w:rsidR="008D7BCF">
        <w:rPr>
          <w:lang w:val="en-US"/>
        </w:rPr>
        <w:t>Void</w:t>
      </w:r>
      <w:bookmarkEnd w:id="712"/>
      <w:bookmarkEnd w:id="713"/>
      <w:bookmarkEnd w:id="714"/>
      <w:bookmarkEnd w:id="715"/>
    </w:p>
    <w:p w14:paraId="4BBC6054" w14:textId="77777777" w:rsidR="00EB0795" w:rsidRPr="00A5463E" w:rsidRDefault="00EB0795" w:rsidP="00EB0795">
      <w:pPr>
        <w:pStyle w:val="Heading5"/>
      </w:pPr>
      <w:bookmarkStart w:id="716" w:name="_Toc11343733"/>
      <w:bookmarkStart w:id="717" w:name="_Toc45215689"/>
      <w:bookmarkStart w:id="718" w:name="_Toc51945457"/>
      <w:bookmarkStart w:id="719" w:name="_Toc99172793"/>
      <w:r w:rsidRPr="00A5463E">
        <w:t>6.3.4.5.6</w:t>
      </w:r>
      <w:r w:rsidRPr="00A5463E">
        <w:tab/>
      </w:r>
      <w:r w:rsidR="008D7BCF" w:rsidRPr="008D7BCF">
        <w:rPr>
          <w:lang w:val="en-GB"/>
        </w:rPr>
        <w:t>Void</w:t>
      </w:r>
      <w:bookmarkEnd w:id="716"/>
      <w:bookmarkEnd w:id="717"/>
      <w:bookmarkEnd w:id="718"/>
      <w:bookmarkEnd w:id="719"/>
    </w:p>
    <w:p w14:paraId="14C85C7F" w14:textId="77777777" w:rsidR="0072093E" w:rsidRPr="00A5463E" w:rsidRDefault="0072093E" w:rsidP="0072093E">
      <w:pPr>
        <w:pStyle w:val="Heading5"/>
      </w:pPr>
      <w:bookmarkStart w:id="720" w:name="_Toc51945458"/>
      <w:bookmarkStart w:id="721" w:name="_Toc11343734"/>
      <w:bookmarkStart w:id="722" w:name="_Toc45215690"/>
      <w:bookmarkStart w:id="723" w:name="_Toc99172794"/>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0"/>
      <w:bookmarkEnd w:id="723"/>
    </w:p>
    <w:p w14:paraId="65912FC7" w14:textId="77777777" w:rsidR="0072093E" w:rsidRPr="00A5463E" w:rsidRDefault="0072093E" w:rsidP="0072093E">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0DE2D59D" w14:textId="77777777" w:rsidR="0072093E" w:rsidRPr="00490E78" w:rsidRDefault="0072093E" w:rsidP="0072093E">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229A63A" w14:textId="77777777" w:rsidR="0072093E" w:rsidRDefault="0072093E" w:rsidP="0072093E">
      <w:pPr>
        <w:pStyle w:val="B1"/>
      </w:pPr>
      <w:r>
        <w:rPr>
          <w:lang w:val="en-US"/>
        </w:rPr>
        <w:t>2</w:t>
      </w:r>
      <w:r w:rsidRPr="00A5463E">
        <w:t>.</w:t>
      </w:r>
      <w:r w:rsidRPr="00A5463E">
        <w:tab/>
        <w:t xml:space="preserve">shall decrease </w:t>
      </w:r>
      <w:proofErr w:type="spellStart"/>
      <w:r w:rsidRPr="00A5463E">
        <w:t>Cx</w:t>
      </w:r>
      <w:proofErr w:type="spellEnd"/>
      <w:r w:rsidRPr="00A5463E">
        <w:t xml:space="preserve"> (Simultaneous transmission video) by 1 if </w:t>
      </w:r>
      <w:proofErr w:type="spellStart"/>
      <w:r w:rsidRPr="00A5463E">
        <w:t>Cx</w:t>
      </w:r>
      <w:proofErr w:type="spellEnd"/>
      <w:r w:rsidRPr="00A5463E">
        <w:t xml:space="preserve"> (Simultaneous transmission video) has not reached it</w:t>
      </w:r>
      <w:r>
        <w:rPr>
          <w:lang w:val="en-US"/>
        </w:rPr>
        <w:t>s</w:t>
      </w:r>
      <w:r w:rsidRPr="00A5463E">
        <w:t xml:space="preserve"> lower limit;</w:t>
      </w:r>
    </w:p>
    <w:p w14:paraId="22DACFC5" w14:textId="5AA70D83" w:rsidR="0072093E" w:rsidRPr="00A5463E" w:rsidRDefault="0072093E" w:rsidP="0072093E">
      <w:pPr>
        <w:pStyle w:val="B1"/>
      </w:pPr>
      <w:r>
        <w:rPr>
          <w:lang w:val="en-US"/>
        </w:rPr>
        <w:t>3</w:t>
      </w:r>
      <w:r w:rsidRPr="00A5463E">
        <w:t>.</w:t>
      </w:r>
      <w:r w:rsidRPr="00A5463E">
        <w:tab/>
        <w:t xml:space="preserve">if </w:t>
      </w:r>
      <w:proofErr w:type="spellStart"/>
      <w:r w:rsidRPr="00A5463E">
        <w:t>Cx</w:t>
      </w:r>
      <w:proofErr w:type="spellEnd"/>
      <w:r w:rsidRPr="00A5463E">
        <w:t xml:space="preserve"> (Simultaneous transmission video) has reached lower limit, enter the 'G: Transmit Idle' state as specified in the </w:t>
      </w:r>
      <w:r w:rsidR="008C5982">
        <w:t>clause</w:t>
      </w:r>
      <w:r w:rsidRPr="00A5463E">
        <w:t> 6.3.4.3.2.</w:t>
      </w:r>
    </w:p>
    <w:p w14:paraId="3F618418" w14:textId="77777777" w:rsidR="0072093E" w:rsidRPr="00A5463E" w:rsidRDefault="0072093E" w:rsidP="0072093E">
      <w:pPr>
        <w:pStyle w:val="B1"/>
      </w:pPr>
      <w:r>
        <w:rPr>
          <w:lang w:val="en-US"/>
        </w:rPr>
        <w:t>4</w:t>
      </w:r>
      <w:r w:rsidRPr="00A5463E">
        <w:t>.</w:t>
      </w:r>
      <w:r w:rsidRPr="00A5463E">
        <w:tab/>
        <w:t xml:space="preserve">if </w:t>
      </w:r>
      <w:proofErr w:type="spellStart"/>
      <w:r w:rsidRPr="00A5463E">
        <w:t>Cx</w:t>
      </w:r>
      <w:proofErr w:type="spellEnd"/>
      <w:r w:rsidRPr="00A5463E">
        <w:t xml:space="preserve"> (Simultaneous transmission video) has not reached lower limit and if the active </w:t>
      </w:r>
      <w:r>
        <w:t>Transmission</w:t>
      </w:r>
      <w:r w:rsidRPr="00A5463E">
        <w:t xml:space="preserve"> request queue is not empty the transmission control server:</w:t>
      </w:r>
    </w:p>
    <w:p w14:paraId="1B156A28" w14:textId="77777777" w:rsidR="0072093E" w:rsidRPr="00A5463E" w:rsidRDefault="0072093E" w:rsidP="0072093E">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1F96476A" w14:textId="77777777" w:rsidR="0072093E" w:rsidRPr="00A5463E" w:rsidRDefault="0072093E" w:rsidP="0072093E">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33E80E7" w14:textId="7F4136DC" w:rsidR="0072093E" w:rsidRDefault="0072093E" w:rsidP="00B80428">
      <w:pPr>
        <w:pStyle w:val="B2"/>
      </w:pPr>
      <w:r w:rsidRPr="00A5463E">
        <w:t>c.</w:t>
      </w:r>
      <w:r w:rsidRPr="00A5463E">
        <w:tab/>
        <w:t xml:space="preserve">shall enter the 'G: Transmit Taken' state as specified in the </w:t>
      </w:r>
      <w:r w:rsidR="008C5982">
        <w:t>clause</w:t>
      </w:r>
      <w:r w:rsidRPr="00A5463E">
        <w:t> 6.3.4.4.2 with respect to that transmission participant.</w:t>
      </w:r>
    </w:p>
    <w:p w14:paraId="6FE3FE20" w14:textId="77777777" w:rsidR="00EB0795" w:rsidRPr="00A5463E" w:rsidRDefault="00EB0795" w:rsidP="00EB0795">
      <w:pPr>
        <w:pStyle w:val="Heading4"/>
      </w:pPr>
      <w:bookmarkStart w:id="724" w:name="_Toc51945459"/>
      <w:bookmarkStart w:id="725" w:name="_Toc99172795"/>
      <w:r w:rsidRPr="00A5463E">
        <w:lastRenderedPageBreak/>
        <w:t>6.3.4.6</w:t>
      </w:r>
      <w:r w:rsidRPr="00A5463E">
        <w:tab/>
        <w:t>In any state</w:t>
      </w:r>
      <w:bookmarkEnd w:id="721"/>
      <w:bookmarkEnd w:id="722"/>
      <w:bookmarkEnd w:id="724"/>
      <w:bookmarkEnd w:id="725"/>
    </w:p>
    <w:p w14:paraId="1898F429" w14:textId="77777777" w:rsidR="00EB0795" w:rsidRPr="00A5463E" w:rsidRDefault="00EB0795" w:rsidP="00EB0795">
      <w:pPr>
        <w:pStyle w:val="Heading5"/>
      </w:pPr>
      <w:bookmarkStart w:id="726" w:name="_Toc11343735"/>
      <w:bookmarkStart w:id="727" w:name="_Toc45215691"/>
      <w:bookmarkStart w:id="728" w:name="_Toc51945460"/>
      <w:bookmarkStart w:id="729" w:name="_Toc99172796"/>
      <w:r w:rsidRPr="00A5463E">
        <w:t>6.3.4.6.1</w:t>
      </w:r>
      <w:r w:rsidRPr="00A5463E">
        <w:tab/>
        <w:t>General</w:t>
      </w:r>
      <w:bookmarkEnd w:id="726"/>
      <w:bookmarkEnd w:id="727"/>
      <w:bookmarkEnd w:id="728"/>
      <w:bookmarkEnd w:id="729"/>
    </w:p>
    <w:p w14:paraId="3EDB76FA" w14:textId="1B653F84" w:rsidR="00EB0795" w:rsidRPr="00A5463E" w:rsidRDefault="00EB0795" w:rsidP="00EB0795">
      <w:r w:rsidRPr="00A5463E">
        <w:t xml:space="preserve">This </w:t>
      </w:r>
      <w:r w:rsidR="008C5982">
        <w:t>clause</w:t>
      </w:r>
      <w:r w:rsidRPr="00A5463E">
        <w:t xml:space="preserve"> describes the actions to be taken in all states defined for the general state diagram with the exception of the 'Start-stop' state.</w:t>
      </w:r>
    </w:p>
    <w:p w14:paraId="04702380" w14:textId="77777777" w:rsidR="00EB0795" w:rsidRPr="00A5463E" w:rsidRDefault="00EB0795" w:rsidP="00EB0795">
      <w:pPr>
        <w:pStyle w:val="Heading5"/>
      </w:pPr>
      <w:bookmarkStart w:id="730" w:name="_Toc11343736"/>
      <w:bookmarkStart w:id="731" w:name="_Toc45215692"/>
      <w:bookmarkStart w:id="732" w:name="_Toc51945461"/>
      <w:bookmarkStart w:id="733" w:name="_Toc99172797"/>
      <w:r w:rsidRPr="00A5463E">
        <w:t>6.3.4.6.2</w:t>
      </w:r>
      <w:r w:rsidRPr="00A5463E">
        <w:tab/>
        <w:t>Receive MCVideo call release - 1</w:t>
      </w:r>
      <w:bookmarkEnd w:id="730"/>
      <w:bookmarkEnd w:id="731"/>
      <w:bookmarkEnd w:id="732"/>
      <w:bookmarkEnd w:id="733"/>
    </w:p>
    <w:p w14:paraId="5D0E8E56" w14:textId="0B13A04D" w:rsidR="00EB0795" w:rsidRPr="00A5463E" w:rsidRDefault="00EB0795" w:rsidP="00EB0795">
      <w:r w:rsidRPr="00A5463E">
        <w:t xml:space="preserve">This </w:t>
      </w:r>
      <w:r w:rsidR="008C5982">
        <w:t>clause</w:t>
      </w:r>
      <w:r w:rsidRPr="00A5463E">
        <w:t xml:space="preserve"> is used by the transmission control arbitration logic in the transmission control server when an MCVideo call is released.</w:t>
      </w:r>
    </w:p>
    <w:p w14:paraId="127752DC"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6B27EB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8B30BB2" w14:textId="77777777" w:rsidR="00EB0795" w:rsidRPr="00A5463E" w:rsidRDefault="00EB0795" w:rsidP="00EB0795">
      <w:pPr>
        <w:pStyle w:val="B1"/>
      </w:pPr>
      <w:r w:rsidRPr="00A5463E">
        <w:t>2.</w:t>
      </w:r>
      <w:r w:rsidRPr="00A5463E">
        <w:tab/>
        <w:t>shall enter the 'Releasing' state.</w:t>
      </w:r>
    </w:p>
    <w:p w14:paraId="57D45267" w14:textId="77777777" w:rsidR="00EB0795" w:rsidRPr="00A5463E" w:rsidRDefault="00EB0795" w:rsidP="00EB0795">
      <w:pPr>
        <w:pStyle w:val="Heading4"/>
      </w:pPr>
      <w:bookmarkStart w:id="734" w:name="_Toc11343737"/>
      <w:bookmarkStart w:id="735" w:name="_Toc45215693"/>
      <w:bookmarkStart w:id="736" w:name="_Toc51945462"/>
      <w:bookmarkStart w:id="737" w:name="_Toc99172798"/>
      <w:r w:rsidRPr="00A5463E">
        <w:t>6.3.4.7</w:t>
      </w:r>
      <w:r w:rsidRPr="00A5463E">
        <w:tab/>
        <w:t>State: 'Releasing'</w:t>
      </w:r>
      <w:bookmarkEnd w:id="734"/>
      <w:bookmarkEnd w:id="735"/>
      <w:bookmarkEnd w:id="736"/>
      <w:bookmarkEnd w:id="737"/>
    </w:p>
    <w:p w14:paraId="076A0FBD" w14:textId="77777777" w:rsidR="00EB0795" w:rsidRPr="00A5463E" w:rsidRDefault="00EB0795" w:rsidP="00EB0795">
      <w:pPr>
        <w:pStyle w:val="Heading5"/>
      </w:pPr>
      <w:bookmarkStart w:id="738" w:name="_Toc11343738"/>
      <w:bookmarkStart w:id="739" w:name="_Toc45215694"/>
      <w:bookmarkStart w:id="740" w:name="_Toc51945463"/>
      <w:bookmarkStart w:id="741" w:name="_Toc99172799"/>
      <w:r w:rsidRPr="00A5463E">
        <w:t>6.3.4.7.1</w:t>
      </w:r>
      <w:r w:rsidRPr="00A5463E">
        <w:tab/>
        <w:t>General</w:t>
      </w:r>
      <w:bookmarkEnd w:id="738"/>
      <w:bookmarkEnd w:id="739"/>
      <w:bookmarkEnd w:id="740"/>
      <w:bookmarkEnd w:id="741"/>
    </w:p>
    <w:p w14:paraId="0AEA82BB"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61A5F4D5" w14:textId="77777777" w:rsidR="00EB0795" w:rsidRPr="00A5463E" w:rsidRDefault="00EB0795" w:rsidP="00EB0795">
      <w:pPr>
        <w:pStyle w:val="Heading5"/>
      </w:pPr>
      <w:bookmarkStart w:id="742" w:name="_Toc11343739"/>
      <w:bookmarkStart w:id="743" w:name="_Toc45215695"/>
      <w:bookmarkStart w:id="744" w:name="_Toc51945464"/>
      <w:bookmarkStart w:id="745" w:name="_Toc99172800"/>
      <w:r w:rsidRPr="00A5463E">
        <w:t>6.3.4.7.2</w:t>
      </w:r>
      <w:r w:rsidRPr="00A5463E">
        <w:tab/>
        <w:t>Receive MCVideo call release - 2</w:t>
      </w:r>
      <w:bookmarkEnd w:id="742"/>
      <w:bookmarkEnd w:id="743"/>
      <w:bookmarkEnd w:id="744"/>
      <w:bookmarkEnd w:id="745"/>
    </w:p>
    <w:p w14:paraId="36AE725C"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5D660B3D"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2EC9F881" w14:textId="77777777" w:rsidR="00EB0795" w:rsidRPr="00A5463E" w:rsidRDefault="00EB0795" w:rsidP="00EB0795">
      <w:pPr>
        <w:pStyle w:val="B1"/>
      </w:pPr>
      <w:r w:rsidRPr="00A5463E">
        <w:t>2.</w:t>
      </w:r>
      <w:r w:rsidRPr="00A5463E">
        <w:tab/>
        <w:t>shall enter the 'Start-stop' state.</w:t>
      </w:r>
    </w:p>
    <w:p w14:paraId="154F426F" w14:textId="77777777" w:rsidR="00EB0795" w:rsidRPr="00A5463E" w:rsidRDefault="00EB0795" w:rsidP="00EB0795">
      <w:pPr>
        <w:pStyle w:val="Heading3"/>
      </w:pPr>
      <w:bookmarkStart w:id="746" w:name="_Toc11343740"/>
      <w:bookmarkStart w:id="747" w:name="_Toc45215696"/>
      <w:bookmarkStart w:id="748" w:name="_Toc51945465"/>
      <w:bookmarkStart w:id="749" w:name="_Toc99172801"/>
      <w:r w:rsidRPr="00A5463E">
        <w:t>6.3.5</w:t>
      </w:r>
      <w:r w:rsidRPr="00A5463E">
        <w:tab/>
        <w:t>Transmission control server state transition diagram for basic transmission control operation towards the transmission participant</w:t>
      </w:r>
      <w:bookmarkEnd w:id="746"/>
      <w:bookmarkEnd w:id="747"/>
      <w:bookmarkEnd w:id="748"/>
      <w:bookmarkEnd w:id="749"/>
    </w:p>
    <w:p w14:paraId="1CB46070" w14:textId="77777777" w:rsidR="00EB0795" w:rsidRPr="00A5463E" w:rsidRDefault="00EB0795" w:rsidP="00EB0795">
      <w:pPr>
        <w:pStyle w:val="Heading4"/>
      </w:pPr>
      <w:bookmarkStart w:id="750" w:name="_Toc11343741"/>
      <w:bookmarkStart w:id="751" w:name="_Toc45215697"/>
      <w:bookmarkStart w:id="752" w:name="_Toc51945466"/>
      <w:bookmarkStart w:id="753" w:name="_Toc99172802"/>
      <w:r w:rsidRPr="00A5463E">
        <w:t>6.3.5.1</w:t>
      </w:r>
      <w:r w:rsidRPr="00A5463E">
        <w:tab/>
        <w:t>General</w:t>
      </w:r>
      <w:bookmarkEnd w:id="750"/>
      <w:bookmarkEnd w:id="751"/>
      <w:bookmarkEnd w:id="752"/>
      <w:bookmarkEnd w:id="753"/>
    </w:p>
    <w:p w14:paraId="4EE4606F" w14:textId="1D72B025"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8C5982">
        <w:t>clause</w:t>
      </w:r>
      <w:r w:rsidRPr="00A5463E">
        <w:t>.</w:t>
      </w:r>
    </w:p>
    <w:p w14:paraId="2A54618F" w14:textId="77777777" w:rsidR="00EB0795" w:rsidRPr="00A5463E" w:rsidRDefault="00EB0795" w:rsidP="00EB0795">
      <w:r w:rsidRPr="00A5463E">
        <w:t>Figure 6.3.5.1-1 shows the states and state transitions for an associated transmission participant in the transmission control server.</w:t>
      </w:r>
    </w:p>
    <w:p w14:paraId="022F7F9F" w14:textId="77777777" w:rsidR="00EB0795" w:rsidRPr="00A5463E" w:rsidRDefault="0072093E" w:rsidP="00EB0795">
      <w:pPr>
        <w:pStyle w:val="TH"/>
      </w:pPr>
      <w:r w:rsidRPr="00A5463E">
        <w:object w:dxaOrig="14580" w:dyaOrig="20505" w14:anchorId="4D9D0418">
          <v:shape id="_x0000_i1033" type="#_x0000_t75" style="width:458.9pt;height:538pt" o:ole="">
            <v:imagedata r:id="rId26" o:title=""/>
          </v:shape>
          <o:OLEObject Type="Embed" ProgID="Visio.Drawing.11" ShapeID="_x0000_i1033" DrawAspect="Content" ObjectID="_1709785519" r:id="rId27"/>
        </w:object>
      </w:r>
    </w:p>
    <w:p w14:paraId="733FB3F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6DE86705"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C51CA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FE8496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D5479A9"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2CCC3DA9"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32663A36" w14:textId="77777777" w:rsidR="00EB0795" w:rsidRPr="00A5463E" w:rsidRDefault="00EB0795" w:rsidP="00EB0795">
      <w:r w:rsidRPr="00A5463E">
        <w:t>The external inputs to the state machine are:</w:t>
      </w:r>
    </w:p>
    <w:p w14:paraId="16D3FDD7" w14:textId="77777777" w:rsidR="00EB0795" w:rsidRPr="00A5463E" w:rsidRDefault="00EB0795" w:rsidP="00EB0795">
      <w:pPr>
        <w:pStyle w:val="B1"/>
      </w:pPr>
      <w:r w:rsidRPr="00A5463E">
        <w:t>1.</w:t>
      </w:r>
      <w:r w:rsidRPr="00A5463E">
        <w:tab/>
        <w:t>directives coming from the transmission control arbitration logic;</w:t>
      </w:r>
    </w:p>
    <w:p w14:paraId="5DBDDAE0"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57829EF0" w14:textId="77777777" w:rsidR="00EB0795" w:rsidRPr="00A5463E" w:rsidRDefault="00EB0795" w:rsidP="00EB0795">
      <w:pPr>
        <w:pStyle w:val="B1"/>
      </w:pPr>
      <w:r w:rsidRPr="00A5463E">
        <w:t>3.</w:t>
      </w:r>
      <w:r w:rsidRPr="00A5463E">
        <w:tab/>
        <w:t>media; and</w:t>
      </w:r>
    </w:p>
    <w:p w14:paraId="491835AD" w14:textId="77777777" w:rsidR="00EB0795" w:rsidRPr="00A5463E" w:rsidRDefault="00EB0795" w:rsidP="00EB0795">
      <w:pPr>
        <w:pStyle w:val="B1"/>
      </w:pPr>
      <w:r w:rsidRPr="00A5463E">
        <w:t>4.</w:t>
      </w:r>
      <w:r w:rsidRPr="00A5463E">
        <w:tab/>
        <w:t>in certain cases, SIP messages used for call handling.</w:t>
      </w:r>
    </w:p>
    <w:p w14:paraId="40D01B8B" w14:textId="40C2F1D3" w:rsidR="00EB0795" w:rsidRPr="00A5463E" w:rsidRDefault="00EB0795" w:rsidP="00EB0795">
      <w:r w:rsidRPr="00A5463E">
        <w:t xml:space="preserve">If transmission control messages or RTP media packets arrives in a state where there is no procedure specified in the following </w:t>
      </w:r>
      <w:r w:rsidR="008C5982">
        <w:t>clause</w:t>
      </w:r>
      <w:r w:rsidRPr="00A5463E">
        <w:t xml:space="preserve">s, the transmission control interface towards the MCVideo client in the transmission control server: </w:t>
      </w:r>
    </w:p>
    <w:p w14:paraId="0ABD7A57" w14:textId="77777777" w:rsidR="00EB0795" w:rsidRPr="00A5463E" w:rsidRDefault="00EB0795" w:rsidP="00EB0795">
      <w:pPr>
        <w:pStyle w:val="B1"/>
      </w:pPr>
      <w:r w:rsidRPr="00A5463E">
        <w:t>1.</w:t>
      </w:r>
      <w:r w:rsidRPr="00A5463E">
        <w:tab/>
        <w:t>shall discard the transmission control message;</w:t>
      </w:r>
    </w:p>
    <w:p w14:paraId="220B2317"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204DE7C6" w14:textId="77777777" w:rsidR="00EB0795" w:rsidRPr="00A5463E" w:rsidRDefault="00EB0795" w:rsidP="00EB0795">
      <w:pPr>
        <w:pStyle w:val="B1"/>
      </w:pPr>
      <w:r w:rsidRPr="00A5463E">
        <w:t>3.</w:t>
      </w:r>
      <w:r w:rsidRPr="00A5463E">
        <w:tab/>
        <w:t>shall remain in the current state.</w:t>
      </w:r>
    </w:p>
    <w:p w14:paraId="67C1562B" w14:textId="26EB71C5" w:rsidR="00EB0795" w:rsidRPr="00A5463E" w:rsidRDefault="00EB0795" w:rsidP="00EB0795">
      <w:r w:rsidRPr="00A5463E">
        <w:t xml:space="preserve">State details are explained in the following </w:t>
      </w:r>
      <w:r w:rsidR="008C5982">
        <w:t>clause</w:t>
      </w:r>
      <w:r w:rsidRPr="00A5463E">
        <w:t>s.</w:t>
      </w:r>
    </w:p>
    <w:p w14:paraId="7F139525" w14:textId="77777777" w:rsidR="00EB0795" w:rsidRPr="00A5463E" w:rsidRDefault="00EB0795" w:rsidP="00EB0795">
      <w:pPr>
        <w:pStyle w:val="Heading4"/>
      </w:pPr>
      <w:bookmarkStart w:id="754" w:name="_Toc11343742"/>
      <w:bookmarkStart w:id="755" w:name="_Toc45215698"/>
      <w:bookmarkStart w:id="756" w:name="_Toc51945467"/>
      <w:bookmarkStart w:id="757" w:name="_Toc99172803"/>
      <w:r w:rsidRPr="00A5463E">
        <w:t>6.3.5.2</w:t>
      </w:r>
      <w:r w:rsidRPr="00A5463E">
        <w:tab/>
        <w:t>State: 'Start-stop'</w:t>
      </w:r>
      <w:bookmarkEnd w:id="754"/>
      <w:bookmarkEnd w:id="755"/>
      <w:bookmarkEnd w:id="756"/>
      <w:bookmarkEnd w:id="757"/>
    </w:p>
    <w:p w14:paraId="2D4DB15E" w14:textId="77777777" w:rsidR="00EB0795" w:rsidRPr="00A5463E" w:rsidRDefault="00EB0795" w:rsidP="00EB0795">
      <w:pPr>
        <w:pStyle w:val="Heading5"/>
      </w:pPr>
      <w:bookmarkStart w:id="758" w:name="_Toc11343743"/>
      <w:bookmarkStart w:id="759" w:name="_Toc45215699"/>
      <w:bookmarkStart w:id="760" w:name="_Toc51945468"/>
      <w:bookmarkStart w:id="761" w:name="_Toc99172804"/>
      <w:r w:rsidRPr="00A5463E">
        <w:t>6.3.5.2.1</w:t>
      </w:r>
      <w:r w:rsidRPr="00A5463E">
        <w:tab/>
        <w:t>General</w:t>
      </w:r>
      <w:bookmarkEnd w:id="758"/>
      <w:bookmarkEnd w:id="759"/>
      <w:bookmarkEnd w:id="760"/>
      <w:bookmarkEnd w:id="761"/>
    </w:p>
    <w:p w14:paraId="189A1F9E"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6BBBBA47"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1BE6136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6482452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74A2FB78" w14:textId="77777777" w:rsidR="00EB0795" w:rsidRPr="00A5463E" w:rsidRDefault="00EB0795" w:rsidP="00EB0795">
      <w:pPr>
        <w:pStyle w:val="Heading5"/>
      </w:pPr>
      <w:bookmarkStart w:id="762" w:name="_Toc11343744"/>
      <w:bookmarkStart w:id="763" w:name="_Toc45215700"/>
      <w:bookmarkStart w:id="764" w:name="_Toc51945469"/>
      <w:bookmarkStart w:id="765" w:name="_Toc99172805"/>
      <w:r w:rsidRPr="00A5463E">
        <w:t>6.3.5.2.2</w:t>
      </w:r>
      <w:r w:rsidRPr="00A5463E">
        <w:tab/>
        <w:t>SIP Session initiated</w:t>
      </w:r>
      <w:bookmarkEnd w:id="762"/>
      <w:bookmarkEnd w:id="763"/>
      <w:bookmarkEnd w:id="764"/>
      <w:bookmarkEnd w:id="765"/>
    </w:p>
    <w:p w14:paraId="2B962DCB" w14:textId="77777777" w:rsidR="00EB0795" w:rsidRPr="00A5463E" w:rsidRDefault="00EB0795" w:rsidP="00EB0795">
      <w:r w:rsidRPr="00A5463E">
        <w:t>When a SIP Session is established and if the session is a normal group call session:</w:t>
      </w:r>
    </w:p>
    <w:p w14:paraId="3B67A0A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118C2E8C"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49E26396" w14:textId="6E71822C" w:rsidR="00EB0795" w:rsidRPr="00A5463E" w:rsidRDefault="00EB0795" w:rsidP="00EB0795">
      <w:pPr>
        <w:pStyle w:val="B2"/>
      </w:pPr>
      <w:r w:rsidRPr="00A5463E">
        <w:t>a.</w:t>
      </w:r>
      <w:r w:rsidRPr="00A5463E">
        <w:tab/>
        <w:t xml:space="preserve">shall initialize a general state machine as specified in </w:t>
      </w:r>
      <w:r w:rsidR="008C5982">
        <w:t>clause</w:t>
      </w:r>
      <w:r w:rsidRPr="00A5463E">
        <w:t> 6.3.4.2.2; and</w:t>
      </w:r>
    </w:p>
    <w:p w14:paraId="0D134A36" w14:textId="5C5CA74A" w:rsidR="00EB0795" w:rsidRPr="00A5463E" w:rsidRDefault="00EB0795" w:rsidP="00EB0795">
      <w:pPr>
        <w:pStyle w:val="NO"/>
      </w:pPr>
      <w:r w:rsidRPr="00A5463E">
        <w:t>NOTE 2:</w:t>
      </w:r>
      <w:r w:rsidRPr="00A5463E">
        <w:tab/>
        <w:t xml:space="preserve">In the </w:t>
      </w:r>
      <w:r w:rsidR="008C5982">
        <w:t>clause</w:t>
      </w:r>
      <w:r w:rsidRPr="00A5463E">
        <w:t> 6.3.4.2.2 the 'general transmission control operation' state machine will continue with the initialization of the 'general transmission control operation' state machine.</w:t>
      </w:r>
    </w:p>
    <w:p w14:paraId="3812AF7E" w14:textId="0667EFAA" w:rsidR="00EB0795" w:rsidRPr="00A5463E" w:rsidRDefault="00EB0795" w:rsidP="00EB0795">
      <w:pPr>
        <w:pStyle w:val="B2"/>
      </w:pPr>
      <w:r w:rsidRPr="00A5463E">
        <w:t>b.</w:t>
      </w:r>
      <w:r w:rsidRPr="00A5463E">
        <w:tab/>
        <w:t xml:space="preserve">shall enter the state 'U: permitted' as specified in the </w:t>
      </w:r>
      <w:r w:rsidR="008C5982">
        <w:t>clause</w:t>
      </w:r>
      <w:r w:rsidRPr="00A5463E">
        <w:t> 6.3.5.5.2;</w:t>
      </w:r>
    </w:p>
    <w:p w14:paraId="3FE33F41" w14:textId="77777777" w:rsidR="00EB0795" w:rsidRPr="00A5463E" w:rsidRDefault="00EB0795" w:rsidP="00EB0795">
      <w:pPr>
        <w:pStyle w:val="B1"/>
      </w:pPr>
      <w:r w:rsidRPr="00A5463E">
        <w:lastRenderedPageBreak/>
        <w:t>2.</w:t>
      </w:r>
      <w:r w:rsidRPr="00A5463E">
        <w:tab/>
        <w:t xml:space="preserve">if the associated MCVideo client </w:t>
      </w:r>
      <w:proofErr w:type="spellStart"/>
      <w:r w:rsidRPr="00A5463E">
        <w:t>rejoins</w:t>
      </w:r>
      <w:proofErr w:type="spellEnd"/>
      <w:r w:rsidRPr="00A5463E">
        <w:t xml:space="preserve">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0BFE6939"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A17638F"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E53331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48DC313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2597488" w14:textId="39928E3C" w:rsidR="00EB0795" w:rsidRPr="00A5463E" w:rsidRDefault="00EB0795" w:rsidP="00EB0795">
      <w:pPr>
        <w:pStyle w:val="B3"/>
      </w:pPr>
      <w:r w:rsidRPr="00A5463E">
        <w:t>ii.</w:t>
      </w:r>
      <w:r w:rsidRPr="00A5463E">
        <w:tab/>
        <w:t xml:space="preserve">shall enter the state 'U: not permitted and Transmit Idle' as specified in the </w:t>
      </w:r>
      <w:r w:rsidR="008C5982">
        <w:t>clause</w:t>
      </w:r>
      <w:r w:rsidRPr="00A5463E">
        <w:t> 6.3.5.5.2;</w:t>
      </w:r>
    </w:p>
    <w:p w14:paraId="7CD865E9"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14CA9A0D" w14:textId="0556A0E3" w:rsidR="00EB0795" w:rsidRPr="00A5463E" w:rsidRDefault="00EB0795" w:rsidP="00EB0795">
      <w:pPr>
        <w:pStyle w:val="B3"/>
      </w:pPr>
      <w:proofErr w:type="spellStart"/>
      <w:r w:rsidRPr="00A5463E">
        <w:t>i</w:t>
      </w:r>
      <w:proofErr w:type="spellEnd"/>
      <w:r w:rsidRPr="00A5463E">
        <w:t>.</w:t>
      </w:r>
      <w:r w:rsidRPr="00A5463E">
        <w:tab/>
        <w:t xml:space="preserve">shall enter the state 'U: not permitted and Transmit Idle' as specified in the </w:t>
      </w:r>
      <w:r w:rsidR="008C5982">
        <w:t>clause</w:t>
      </w:r>
      <w:r w:rsidRPr="00A5463E">
        <w:t> 6.3.5.5.2; and</w:t>
      </w:r>
    </w:p>
    <w:p w14:paraId="3B84A8AF" w14:textId="6FB36781" w:rsidR="00EB0795" w:rsidRPr="00A5463E" w:rsidRDefault="00EB0795" w:rsidP="00EB0795">
      <w:pPr>
        <w:pStyle w:val="B3"/>
      </w:pPr>
      <w:r w:rsidRPr="00A5463E">
        <w:t>ii.</w:t>
      </w:r>
      <w:r w:rsidRPr="00A5463E">
        <w:tab/>
        <w:t xml:space="preserve">shall initialize a general state machine as specified in </w:t>
      </w:r>
      <w:r w:rsidR="008C5982">
        <w:t>clause</w:t>
      </w:r>
      <w:r w:rsidRPr="00A5463E">
        <w:t> 6.3.4.2.2; and</w:t>
      </w:r>
    </w:p>
    <w:p w14:paraId="6B4811BF" w14:textId="40C94FB7" w:rsidR="00EB0795" w:rsidRPr="00A5463E" w:rsidRDefault="00EB0795" w:rsidP="00EB0795">
      <w:pPr>
        <w:pStyle w:val="NO"/>
      </w:pPr>
      <w:r w:rsidRPr="00A5463E">
        <w:t>NOTE 3:</w:t>
      </w:r>
      <w:r w:rsidRPr="00A5463E">
        <w:tab/>
        <w:t xml:space="preserve">In the </w:t>
      </w:r>
      <w:r w:rsidR="008C5982">
        <w:t>clause</w:t>
      </w:r>
      <w:r w:rsidRPr="00A5463E">
        <w:t> 6.3.4.2.2 the general state machine will continue with the initialization of the general state machine.</w:t>
      </w:r>
    </w:p>
    <w:p w14:paraId="46DDB3DD"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4249F948" w14:textId="77777777" w:rsidR="00EB0795" w:rsidRPr="00A5463E" w:rsidRDefault="00EB0795" w:rsidP="00EB0795">
      <w:pPr>
        <w:pStyle w:val="B3"/>
      </w:pPr>
      <w:proofErr w:type="spellStart"/>
      <w:r w:rsidRPr="00A5463E">
        <w:t>i</w:t>
      </w:r>
      <w:proofErr w:type="spellEnd"/>
      <w:r w:rsidRPr="00A5463E">
        <w:t>.</w:t>
      </w:r>
      <w:r w:rsidRPr="00A5463E">
        <w:tab/>
        <w:t>should send a Media Transmission Notify message to the reception control arbitration logic. The Media Transmission Notify message:</w:t>
      </w:r>
    </w:p>
    <w:p w14:paraId="2AED0A63"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2B43986"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370FC769"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361D90A"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0BD042EE"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4FA46653" w14:textId="77777777" w:rsidR="00EB0795" w:rsidRPr="00A5463E" w:rsidRDefault="00EB0795" w:rsidP="00EB0795">
      <w:pPr>
        <w:pStyle w:val="B4"/>
      </w:pPr>
      <w:r w:rsidRPr="00A5463E">
        <w:t xml:space="preserve">F. </w:t>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70F64B07" w14:textId="61E52BEF" w:rsidR="00EB0795" w:rsidRPr="00A5463E" w:rsidRDefault="00EB0795" w:rsidP="00EB0795">
      <w:pPr>
        <w:pStyle w:val="B3"/>
      </w:pPr>
      <w:r w:rsidRPr="00A5463E">
        <w:t>ii.</w:t>
      </w:r>
      <w:r w:rsidRPr="00A5463E">
        <w:tab/>
        <w:t xml:space="preserve">shall enter the 'U: not permitted and Transmit Taken' state as specified in the </w:t>
      </w:r>
      <w:r w:rsidR="008C5982">
        <w:t>clause</w:t>
      </w:r>
      <w:r w:rsidRPr="00A5463E">
        <w:t> 6.3.5.4.2;</w:t>
      </w:r>
    </w:p>
    <w:p w14:paraId="33A93352" w14:textId="590E214C"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Media Transmission Notify' state as specified in the </w:t>
      </w:r>
      <w:r w:rsidR="008C5982">
        <w:t>clause</w:t>
      </w:r>
      <w:r w:rsidRPr="00A5463E">
        <w:t> 6.3.5.4.2.</w:t>
      </w:r>
    </w:p>
    <w:p w14:paraId="7D229A4A"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3386105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392E361F" w14:textId="07D923A6"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8C5982">
        <w:t>clause</w:t>
      </w:r>
      <w:r w:rsidRPr="00A5463E">
        <w:t> 6.3.4.3.3; and</w:t>
      </w:r>
    </w:p>
    <w:p w14:paraId="3CDF0C8B" w14:textId="20589371" w:rsidR="00EB0795" w:rsidRPr="00A5463E" w:rsidRDefault="00EB0795" w:rsidP="00EB0795">
      <w:pPr>
        <w:pStyle w:val="B2"/>
      </w:pPr>
      <w:r w:rsidRPr="00A5463E">
        <w:lastRenderedPageBreak/>
        <w:t>ii.</w:t>
      </w:r>
      <w:r w:rsidRPr="00A5463E">
        <w:tab/>
        <w:t xml:space="preserve">shall enter the state 'U: permitted' as specified in the </w:t>
      </w:r>
      <w:r w:rsidR="008C5982">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not reached it upper limit, the transmission control interface towards the MCVideo client in the transmission control server:</w:t>
      </w:r>
    </w:p>
    <w:p w14:paraId="53F0FCB3" w14:textId="572AB65A"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w:t>
      </w:r>
      <w:r w:rsidR="008C5982">
        <w:t>clause</w:t>
      </w:r>
      <w:r w:rsidRPr="00A5463E">
        <w:t> 6.3.4.4.12; and</w:t>
      </w:r>
    </w:p>
    <w:p w14:paraId="5F1B2E73" w14:textId="2348BBC6" w:rsidR="00EB0795" w:rsidRPr="00A5463E" w:rsidRDefault="00EB0795" w:rsidP="00EB0795">
      <w:pPr>
        <w:pStyle w:val="B3"/>
      </w:pPr>
      <w:r w:rsidRPr="00A5463E">
        <w:t>ii.</w:t>
      </w:r>
      <w:r w:rsidRPr="00A5463E">
        <w:tab/>
        <w:t xml:space="preserve">shall enter the state 'U: permitted' as specified in the </w:t>
      </w:r>
      <w:r w:rsidR="008C5982">
        <w:t>clause</w:t>
      </w:r>
      <w:r w:rsidRPr="00A5463E">
        <w:t> 6.3.5.5.2;</w:t>
      </w:r>
    </w:p>
    <w:p w14:paraId="30D1E04C"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7E969A5F" w14:textId="77777777" w:rsidR="00EB0795" w:rsidRPr="00A5463E" w:rsidRDefault="00EB0795" w:rsidP="00EB0795">
      <w:pPr>
        <w:pStyle w:val="B3"/>
      </w:pPr>
      <w:proofErr w:type="spellStart"/>
      <w:r w:rsidRPr="00A5463E">
        <w:t>i</w:t>
      </w:r>
      <w:proofErr w:type="spellEnd"/>
      <w:r w:rsidRPr="00A5463E">
        <w:t>.</w:t>
      </w:r>
      <w:r w:rsidRPr="00A5463E">
        <w:tab/>
        <w:t>shall set the priority level to the negotiated maximum priority level that the MCVideo client is permitted to request, except for pre-emptive priority, when high priority is used;</w:t>
      </w:r>
    </w:p>
    <w:p w14:paraId="72AD3BC0"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w:t>
      </w:r>
    </w:p>
    <w:p w14:paraId="7ADA1DB9"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1CB32E7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210AEA4B"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ACB0F45"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B15A39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28324D79"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CD2DE78"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30AD6E52"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6E19A2" w14:textId="306E2A50" w:rsidR="00EB0795" w:rsidRPr="00A5463E" w:rsidRDefault="00EB0795" w:rsidP="00EB0795">
      <w:pPr>
        <w:pStyle w:val="B3"/>
      </w:pPr>
      <w:r w:rsidRPr="00A5463E">
        <w:t>v.</w:t>
      </w:r>
      <w:r w:rsidRPr="00A5463E">
        <w:tab/>
        <w:t xml:space="preserve">shall enter the 'U: not permitted and Transmit Taken' state as specified in the </w:t>
      </w:r>
      <w:r w:rsidR="008C5982">
        <w:t>clause</w:t>
      </w:r>
      <w:r w:rsidRPr="00A5463E">
        <w:t> 6.3.5.4.2; and</w:t>
      </w:r>
    </w:p>
    <w:p w14:paraId="02DA072A"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0151894A" w14:textId="77777777" w:rsidR="00EB0795" w:rsidRPr="00A5463E" w:rsidRDefault="00EB0795" w:rsidP="00EB0795">
      <w:pPr>
        <w:pStyle w:val="B3"/>
      </w:pPr>
      <w:proofErr w:type="spellStart"/>
      <w:r w:rsidRPr="00A5463E">
        <w:t>i</w:t>
      </w:r>
      <w:proofErr w:type="spellEnd"/>
      <w:r w:rsidRPr="00A5463E">
        <w:t>.</w:t>
      </w:r>
      <w:r w:rsidRPr="00A5463E">
        <w:tab/>
        <w:t>shall send a Media Transmission Notify message to the reception control arbitration logic. The Media Transmission Notify message:</w:t>
      </w:r>
    </w:p>
    <w:p w14:paraId="300C83C0"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B271922"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55FC29D8"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5DE28B2"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76CC1DB6"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0F9CC249" w14:textId="77777777" w:rsidR="00EB0795" w:rsidRPr="00A5463E" w:rsidRDefault="00EB0795" w:rsidP="00EB0795">
      <w:pPr>
        <w:pStyle w:val="B4"/>
      </w:pPr>
      <w:r w:rsidRPr="00A5463E">
        <w:t>F. shall initiate the general reception control state machine.</w:t>
      </w:r>
    </w:p>
    <w:p w14:paraId="0BD6250B" w14:textId="54FE61A4" w:rsidR="00EB0795" w:rsidRPr="00A5463E" w:rsidRDefault="00EB0795" w:rsidP="00EB0795">
      <w:pPr>
        <w:pStyle w:val="B3"/>
      </w:pPr>
      <w:r w:rsidRPr="00A5463E">
        <w:t>ii.</w:t>
      </w:r>
      <w:r w:rsidRPr="00A5463E">
        <w:tab/>
        <w:t xml:space="preserve">shall enter the 'U: not permitted and Transmit Taken' state as specified in the </w:t>
      </w:r>
      <w:r w:rsidR="008C5982">
        <w:t>clause</w:t>
      </w:r>
      <w:r w:rsidRPr="00A5463E">
        <w:t> 6.3.5.4.2; and</w:t>
      </w:r>
    </w:p>
    <w:p w14:paraId="3157C527" w14:textId="77777777" w:rsidR="00EB0795" w:rsidRPr="00A5463E" w:rsidRDefault="00EB0795" w:rsidP="00EB0795">
      <w:pPr>
        <w:pStyle w:val="B1"/>
      </w:pPr>
      <w:r w:rsidRPr="00A5463E">
        <w:t>4.</w:t>
      </w:r>
      <w:r w:rsidRPr="00A5463E">
        <w:tab/>
        <w:t>if the MCVideo client is invited to the MCVideo call and</w:t>
      </w:r>
    </w:p>
    <w:p w14:paraId="0F333ED0"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3BFD7CA4" w14:textId="77777777" w:rsidR="00EB0795" w:rsidRPr="00A5463E" w:rsidRDefault="00EB0795" w:rsidP="00EB0795">
      <w:pPr>
        <w:pStyle w:val="B3"/>
      </w:pPr>
      <w:proofErr w:type="spellStart"/>
      <w:r w:rsidRPr="00A5463E">
        <w:t>i</w:t>
      </w:r>
      <w:proofErr w:type="spellEnd"/>
      <w:r w:rsidRPr="00A5463E">
        <w:t>.</w:t>
      </w:r>
      <w:r w:rsidRPr="00A5463E">
        <w:tab/>
        <w:t xml:space="preserve">should send a Media Transmission Notify message to the </w:t>
      </w:r>
      <w:proofErr w:type="spellStart"/>
      <w:r w:rsidRPr="00A5463E">
        <w:t>the</w:t>
      </w:r>
      <w:proofErr w:type="spellEnd"/>
      <w:r w:rsidRPr="00A5463E">
        <w:t xml:space="preserve"> reception control arbitration logic. The Media Transmission Notify message:</w:t>
      </w:r>
    </w:p>
    <w:p w14:paraId="06A3799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487B8F49"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4734B4AB"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4C03D318"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49C62ACA"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526476E0" w14:textId="77777777" w:rsidR="00EB0795" w:rsidRPr="00A5463E" w:rsidRDefault="00EB0795" w:rsidP="00EB0795">
      <w:pPr>
        <w:pStyle w:val="B4"/>
      </w:pPr>
      <w:r w:rsidRPr="00A5463E">
        <w:t>F. shall initiate the general reception control state machine.</w:t>
      </w:r>
    </w:p>
    <w:p w14:paraId="73315400" w14:textId="6E7F9970" w:rsidR="00EB0795" w:rsidRPr="00A5463E" w:rsidRDefault="00EB0795" w:rsidP="00EB0795">
      <w:pPr>
        <w:pStyle w:val="B3"/>
      </w:pPr>
      <w:r w:rsidRPr="00A5463E">
        <w:t>ii.</w:t>
      </w:r>
      <w:r w:rsidRPr="00A5463E">
        <w:tab/>
        <w:t xml:space="preserve">shall enter the 'U: not permitted and Transmit Taken' state as specified in the </w:t>
      </w:r>
      <w:r w:rsidR="008C5982">
        <w:t>clause</w:t>
      </w:r>
      <w:r w:rsidRPr="00A5463E">
        <w:t> 6.3.5.4.2; and</w:t>
      </w:r>
    </w:p>
    <w:p w14:paraId="46708208"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5393476"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E9E7E9D"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016C2E85"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E4163DB" w14:textId="7A70ACA1" w:rsidR="00EB0795" w:rsidRPr="00A5463E" w:rsidRDefault="00EB0795" w:rsidP="00EB0795">
      <w:pPr>
        <w:pStyle w:val="B3"/>
      </w:pPr>
      <w:r w:rsidRPr="00A5463E">
        <w:t>ii.</w:t>
      </w:r>
      <w:r w:rsidRPr="00A5463E">
        <w:tab/>
        <w:t xml:space="preserve">shall enter the 'U: not permitted and Transmit Idle' state as specified in the </w:t>
      </w:r>
      <w:r w:rsidR="008C5982">
        <w:t>clause</w:t>
      </w:r>
      <w:r w:rsidRPr="00A5463E">
        <w:t> 6.3.5.3.2.</w:t>
      </w:r>
    </w:p>
    <w:p w14:paraId="1DA0A39A" w14:textId="77777777" w:rsidR="00EB0795" w:rsidRPr="00A5463E" w:rsidRDefault="00EB0795" w:rsidP="00EB0795">
      <w:pPr>
        <w:pStyle w:val="Heading4"/>
      </w:pPr>
      <w:bookmarkStart w:id="766" w:name="_Toc11343745"/>
      <w:bookmarkStart w:id="767" w:name="_Toc45215701"/>
      <w:bookmarkStart w:id="768" w:name="_Toc51945470"/>
      <w:bookmarkStart w:id="769" w:name="_Toc99172806"/>
      <w:r w:rsidRPr="00A5463E">
        <w:t>6.3.5.3</w:t>
      </w:r>
      <w:r w:rsidRPr="00A5463E">
        <w:tab/>
        <w:t>State: 'U: not permitted and Transmit Idle'</w:t>
      </w:r>
      <w:bookmarkEnd w:id="766"/>
      <w:bookmarkEnd w:id="767"/>
      <w:bookmarkEnd w:id="768"/>
      <w:bookmarkEnd w:id="769"/>
    </w:p>
    <w:p w14:paraId="36B0FE29" w14:textId="77777777" w:rsidR="00EB0795" w:rsidRPr="00A5463E" w:rsidRDefault="00EB0795" w:rsidP="00EB0795">
      <w:pPr>
        <w:pStyle w:val="Heading5"/>
      </w:pPr>
      <w:bookmarkStart w:id="770" w:name="_Toc11343746"/>
      <w:bookmarkStart w:id="771" w:name="_Toc45215702"/>
      <w:bookmarkStart w:id="772" w:name="_Toc51945471"/>
      <w:bookmarkStart w:id="773" w:name="_Toc99172807"/>
      <w:r w:rsidRPr="00A5463E">
        <w:t>6.3.5.3.1</w:t>
      </w:r>
      <w:r w:rsidRPr="00A5463E">
        <w:tab/>
        <w:t>General</w:t>
      </w:r>
      <w:bookmarkEnd w:id="770"/>
      <w:bookmarkEnd w:id="771"/>
      <w:bookmarkEnd w:id="772"/>
      <w:bookmarkEnd w:id="773"/>
    </w:p>
    <w:p w14:paraId="3F13375C"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F3F9917" w14:textId="77777777" w:rsidR="00EB0795" w:rsidRPr="00A5463E" w:rsidRDefault="00EB0795" w:rsidP="00EB0795">
      <w:pPr>
        <w:pStyle w:val="Heading5"/>
      </w:pPr>
      <w:bookmarkStart w:id="774" w:name="_Toc11343747"/>
      <w:bookmarkStart w:id="775" w:name="_Toc45215703"/>
      <w:bookmarkStart w:id="776" w:name="_Toc51945472"/>
      <w:bookmarkStart w:id="777" w:name="_Toc99172808"/>
      <w:r w:rsidRPr="00A5463E">
        <w:t>6.3.5.3.2</w:t>
      </w:r>
      <w:r w:rsidRPr="00A5463E">
        <w:tab/>
        <w:t>Enter state 'U: not permitted and Transmit Idle'</w:t>
      </w:r>
      <w:bookmarkEnd w:id="774"/>
      <w:bookmarkEnd w:id="775"/>
      <w:bookmarkEnd w:id="776"/>
      <w:bookmarkEnd w:id="777"/>
    </w:p>
    <w:p w14:paraId="25E0EAF0" w14:textId="77777777" w:rsidR="00EB0795" w:rsidRPr="00A5463E" w:rsidRDefault="00EB0795" w:rsidP="00EB0795">
      <w:r w:rsidRPr="00A5463E">
        <w:t>When entering this state the transmission control interface towards the MCVideo client in the transmission control server:</w:t>
      </w:r>
    </w:p>
    <w:p w14:paraId="40A1BC0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17B70CEC" w14:textId="77777777" w:rsidR="00EB0795" w:rsidRPr="00A5463E" w:rsidRDefault="00EB0795" w:rsidP="00EB0795">
      <w:pPr>
        <w:pStyle w:val="Heading5"/>
      </w:pPr>
      <w:bookmarkStart w:id="778" w:name="_Toc11343748"/>
      <w:bookmarkStart w:id="779" w:name="_Toc45215704"/>
      <w:bookmarkStart w:id="780" w:name="_Toc51945473"/>
      <w:bookmarkStart w:id="781" w:name="_Toc99172809"/>
      <w:r w:rsidRPr="00A5463E">
        <w:t>6.3.5.3.3</w:t>
      </w:r>
      <w:r w:rsidRPr="00A5463E">
        <w:tab/>
        <w:t>Send Media Transmission Notify message (S: Media Transmission Notify)</w:t>
      </w:r>
      <w:bookmarkEnd w:id="778"/>
      <w:bookmarkEnd w:id="779"/>
      <w:bookmarkEnd w:id="780"/>
      <w:bookmarkEnd w:id="781"/>
    </w:p>
    <w:p w14:paraId="64776BEF"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474A47D" w14:textId="77777777" w:rsidR="00EB0795" w:rsidRPr="00A5463E" w:rsidRDefault="00EB0795" w:rsidP="00EB0795">
      <w:pPr>
        <w:pStyle w:val="B1"/>
      </w:pPr>
      <w:r w:rsidRPr="00A5463E">
        <w:t>1.</w:t>
      </w:r>
      <w:r w:rsidRPr="00A5463E">
        <w:tab/>
        <w:t xml:space="preserve">shall forward the Media Transmission Notify message to the </w:t>
      </w:r>
      <w:proofErr w:type="spellStart"/>
      <w:r w:rsidRPr="00A5463E">
        <w:t>the</w:t>
      </w:r>
      <w:proofErr w:type="spellEnd"/>
      <w:r w:rsidRPr="00A5463E">
        <w:t xml:space="preserve"> reception control arbitration logic;</w:t>
      </w:r>
    </w:p>
    <w:p w14:paraId="19D72222" w14:textId="1D9AFDB6"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8C5982">
        <w:t>clause</w:t>
      </w:r>
      <w:r w:rsidRPr="00A5463E">
        <w:t> </w:t>
      </w:r>
      <w:r w:rsidR="008B7004">
        <w:t>9.2.2.1</w:t>
      </w:r>
      <w:r w:rsidRPr="00A5463E">
        <w:t>, and</w:t>
      </w:r>
    </w:p>
    <w:p w14:paraId="6D453A35"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3D6E484" w14:textId="77777777" w:rsidR="00EB0795" w:rsidRPr="00A5463E" w:rsidRDefault="00EB0795" w:rsidP="00EB0795">
      <w:pPr>
        <w:pStyle w:val="B1"/>
      </w:pPr>
      <w:r w:rsidRPr="00A5463E">
        <w:t xml:space="preserve">3. </w:t>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B51015">
        <w:t>transmission</w:t>
      </w:r>
      <w:r w:rsidRPr="00A5463E">
        <w:t xml:space="preserve"> participant</w:t>
      </w:r>
      <w:r w:rsidR="004A367E">
        <w:t>'</w:t>
      </w:r>
      <w:r w:rsidRPr="00A5463E">
        <w:t xml:space="preserve"> state machine.</w:t>
      </w:r>
    </w:p>
    <w:p w14:paraId="360946BD" w14:textId="58323AB5" w:rsidR="00EB0795" w:rsidRPr="00A5463E" w:rsidRDefault="00EB0795" w:rsidP="00EB0795">
      <w:pPr>
        <w:pStyle w:val="B1"/>
      </w:pPr>
      <w:r w:rsidRPr="00A5463E">
        <w:t>4.</w:t>
      </w:r>
      <w:r w:rsidRPr="00A5463E">
        <w:tab/>
        <w:t xml:space="preserve">shall enter the 'U: not permitted and Transmit Taken' state as specified in the </w:t>
      </w:r>
      <w:r w:rsidR="008C5982">
        <w:t>clause</w:t>
      </w:r>
      <w:r w:rsidRPr="00A5463E">
        <w:t> 6.3.5.4.2.</w:t>
      </w:r>
    </w:p>
    <w:p w14:paraId="1CEB8FA3" w14:textId="77777777" w:rsidR="00EB0795" w:rsidRPr="00A5463E" w:rsidRDefault="00EB0795" w:rsidP="00EB0795">
      <w:pPr>
        <w:pStyle w:val="Heading5"/>
      </w:pPr>
      <w:bookmarkStart w:id="782" w:name="_Toc11343749"/>
      <w:bookmarkStart w:id="783" w:name="_Toc45215705"/>
      <w:bookmarkStart w:id="784" w:name="_Toc51945474"/>
      <w:bookmarkStart w:id="785" w:name="_Toc99172810"/>
      <w:r w:rsidRPr="00A5463E">
        <w:t>6.3.5.3.4</w:t>
      </w:r>
      <w:r w:rsidRPr="00A5463E">
        <w:tab/>
        <w:t>Receive Transmission Media Request message (R: Transmission Media Request)</w:t>
      </w:r>
      <w:bookmarkEnd w:id="782"/>
      <w:bookmarkEnd w:id="783"/>
      <w:bookmarkEnd w:id="784"/>
      <w:bookmarkEnd w:id="785"/>
    </w:p>
    <w:p w14:paraId="13F224E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B7F613A"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70C1D2B2"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6BCF4B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2A041839"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7A220816" w14:textId="77777777" w:rsidR="00EB0795" w:rsidRPr="00A5463E" w:rsidRDefault="00EB0795" w:rsidP="00EB0795">
      <w:pPr>
        <w:pStyle w:val="B2"/>
      </w:pPr>
      <w:r w:rsidRPr="00A5463E">
        <w:t>a.</w:t>
      </w:r>
      <w:r w:rsidRPr="00A5463E">
        <w:tab/>
        <w:t>shall include in the Reject Cause field the &lt;Reject Cause&gt; value cause #5 (Receive only);</w:t>
      </w:r>
    </w:p>
    <w:p w14:paraId="069D3BD7"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90D66B8" w14:textId="014DFE7E"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8C5982">
        <w:t>clause</w:t>
      </w:r>
      <w:r w:rsidRPr="00A5463E">
        <w:t> </w:t>
      </w:r>
      <w:r w:rsidR="008B7004">
        <w:t>9.2.2.1</w:t>
      </w:r>
      <w:r w:rsidRPr="00A5463E">
        <w:t>; and</w:t>
      </w:r>
    </w:p>
    <w:p w14:paraId="722A82D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3EAAF26"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D4E296F" w14:textId="77777777" w:rsidR="00EB0795" w:rsidRPr="00A5463E" w:rsidRDefault="00EB0795" w:rsidP="00EB0795">
      <w:pPr>
        <w:pStyle w:val="B1"/>
      </w:pPr>
      <w:r w:rsidRPr="00A5463E">
        <w:t>3.</w:t>
      </w:r>
      <w:r w:rsidRPr="00A5463E">
        <w:tab/>
        <w:t>shall remain in the 'U: not permitted and Transmit Idle' state.</w:t>
      </w:r>
    </w:p>
    <w:p w14:paraId="7A985EFD" w14:textId="77777777" w:rsidR="00EB0795" w:rsidRPr="00A5463E" w:rsidRDefault="00EB0795" w:rsidP="00EB0795">
      <w:pPr>
        <w:pStyle w:val="Heading5"/>
      </w:pPr>
      <w:bookmarkStart w:id="786" w:name="_Toc11343750"/>
      <w:bookmarkStart w:id="787" w:name="_Toc45215706"/>
      <w:bookmarkStart w:id="788" w:name="_Toc51945475"/>
      <w:bookmarkStart w:id="789" w:name="_Toc99172811"/>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6"/>
      <w:bookmarkEnd w:id="787"/>
      <w:bookmarkEnd w:id="788"/>
      <w:bookmarkEnd w:id="789"/>
    </w:p>
    <w:p w14:paraId="4280FDA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990DA18"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0BBB68" w14:textId="3F5F3B3B"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8C5982">
        <w:t>clause</w:t>
      </w:r>
      <w:r w:rsidRPr="00A5463E">
        <w:t> </w:t>
      </w:r>
      <w:r w:rsidR="008B7004">
        <w:t>9.2.2.1</w:t>
      </w:r>
      <w:r w:rsidRPr="00A5463E">
        <w:t>; and</w:t>
      </w:r>
    </w:p>
    <w:p w14:paraId="5E218C2D"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80B7CE1" w14:textId="3D5B389B" w:rsidR="00EB0795" w:rsidRPr="00A5463E" w:rsidRDefault="00EB0795" w:rsidP="00EB0795">
      <w:pPr>
        <w:pStyle w:val="B1"/>
      </w:pPr>
      <w:r w:rsidRPr="00A5463E">
        <w:t>3.</w:t>
      </w:r>
      <w:r w:rsidRPr="00A5463E">
        <w:tab/>
        <w:t xml:space="preserve">shall enter the state 'U: permitted' as specified in </w:t>
      </w:r>
      <w:r w:rsidR="008C5982">
        <w:t>clause</w:t>
      </w:r>
      <w:r w:rsidRPr="00A5463E">
        <w:t> 6.3.5.5.2.</w:t>
      </w:r>
    </w:p>
    <w:p w14:paraId="7BC2981B" w14:textId="77777777" w:rsidR="00EB0795" w:rsidRPr="00A5463E" w:rsidRDefault="00EB0795" w:rsidP="00EB0795">
      <w:pPr>
        <w:pStyle w:val="Heading5"/>
      </w:pPr>
      <w:bookmarkStart w:id="790" w:name="_Toc11343751"/>
      <w:bookmarkStart w:id="791" w:name="_Toc45215707"/>
      <w:bookmarkStart w:id="792" w:name="_Toc51945476"/>
      <w:bookmarkStart w:id="793" w:name="_Toc99172812"/>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0"/>
      <w:bookmarkEnd w:id="791"/>
      <w:bookmarkEnd w:id="792"/>
      <w:bookmarkEnd w:id="793"/>
    </w:p>
    <w:p w14:paraId="735231E0"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33505822"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C51F0A3" w14:textId="1FC377F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8C5982">
        <w:t>clause</w:t>
      </w:r>
      <w:r w:rsidRPr="00A5463E">
        <w:t> </w:t>
      </w:r>
      <w:r w:rsidR="006917BB">
        <w:t>9.2.2.1</w:t>
      </w:r>
      <w:r w:rsidRPr="00A5463E">
        <w:t>; and</w:t>
      </w:r>
    </w:p>
    <w:p w14:paraId="5E89605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422CF1" w14:textId="77777777" w:rsidR="00EB0795" w:rsidRPr="00A5463E" w:rsidRDefault="00EB0795" w:rsidP="00EB0795">
      <w:pPr>
        <w:pStyle w:val="B1"/>
      </w:pPr>
      <w:r w:rsidRPr="00A5463E">
        <w:t>3.</w:t>
      </w:r>
      <w:r w:rsidRPr="00A5463E">
        <w:tab/>
        <w:t>shall remain in the 'U: not permitted and Transmit Idle' state.</w:t>
      </w:r>
    </w:p>
    <w:p w14:paraId="20C307FF" w14:textId="77777777" w:rsidR="00EB0795" w:rsidRPr="00A5463E" w:rsidRDefault="00EB0795" w:rsidP="00EB0795">
      <w:pPr>
        <w:pStyle w:val="Heading5"/>
      </w:pPr>
      <w:bookmarkStart w:id="794" w:name="_Toc11343752"/>
      <w:bookmarkStart w:id="795" w:name="_Toc45215708"/>
      <w:bookmarkStart w:id="796" w:name="_Toc51945477"/>
      <w:bookmarkStart w:id="797" w:name="_Toc99172813"/>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4"/>
      <w:bookmarkEnd w:id="795"/>
      <w:bookmarkEnd w:id="796"/>
      <w:bookmarkEnd w:id="797"/>
    </w:p>
    <w:p w14:paraId="7516916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DD63A52" w14:textId="7B3C3419"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E88445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CB199E3" w14:textId="77777777" w:rsidR="00EB0795" w:rsidRPr="00A5463E" w:rsidRDefault="00EB0795" w:rsidP="00EB0795">
      <w:pPr>
        <w:pStyle w:val="B2"/>
      </w:pPr>
      <w:r w:rsidRPr="00A5463E">
        <w:t>b.</w:t>
      </w:r>
      <w:r w:rsidRPr="00A5463E">
        <w:tab/>
        <w:t>shall include the Source field set to '2' (the controlling MCVideo function is the source);</w:t>
      </w:r>
    </w:p>
    <w:p w14:paraId="746977B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D22E18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E32D27C" w14:textId="6EF624D5"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8C5982">
        <w:t>clause</w:t>
      </w:r>
      <w:r w:rsidRPr="00A5463E">
        <w:t> </w:t>
      </w:r>
      <w:r w:rsidR="006917BB">
        <w:t>9.2.2.1</w:t>
      </w:r>
      <w:r w:rsidRPr="00A5463E">
        <w:t>; and</w:t>
      </w:r>
    </w:p>
    <w:p w14:paraId="4EC19BB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4808071"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00CC66A4"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3C8A5128"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158527C" w14:textId="77777777" w:rsidR="00EB0795" w:rsidRPr="00A5463E" w:rsidRDefault="00EB0795" w:rsidP="00EB0795">
      <w:pPr>
        <w:pStyle w:val="B1"/>
      </w:pPr>
      <w:r w:rsidRPr="00A5463E">
        <w:t>5.</w:t>
      </w:r>
      <w:r w:rsidRPr="00A5463E">
        <w:tab/>
        <w:t>shall remain in the state 'U: not permitted and Transmit Idle' state.</w:t>
      </w:r>
    </w:p>
    <w:p w14:paraId="54613404" w14:textId="77777777" w:rsidR="00EB0795" w:rsidRPr="00A5463E" w:rsidRDefault="00EB0795" w:rsidP="00EB0795">
      <w:pPr>
        <w:pStyle w:val="Heading5"/>
      </w:pPr>
      <w:bookmarkStart w:id="798" w:name="_Toc11343753"/>
      <w:bookmarkStart w:id="799" w:name="_Toc45215709"/>
      <w:bookmarkStart w:id="800" w:name="_Toc51945478"/>
      <w:bookmarkStart w:id="801" w:name="_Toc99172814"/>
      <w:r w:rsidRPr="00A5463E">
        <w:t>6.3.5.3.8</w:t>
      </w:r>
      <w:r w:rsidRPr="00A5463E">
        <w:tab/>
        <w:t>Receive RTP media packets (R: media)</w:t>
      </w:r>
      <w:bookmarkEnd w:id="798"/>
      <w:bookmarkEnd w:id="799"/>
      <w:bookmarkEnd w:id="800"/>
      <w:bookmarkEnd w:id="801"/>
    </w:p>
    <w:p w14:paraId="3015568B"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DA5EB36"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213D52DB"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48A0660A"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C77563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19343C6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3FCFD07" w14:textId="548F5DF4" w:rsidR="00EB0795" w:rsidRPr="00A5463E" w:rsidRDefault="00EB0795" w:rsidP="00EB0795">
      <w:pPr>
        <w:pStyle w:val="B1"/>
      </w:pPr>
      <w:r w:rsidRPr="00A5463E">
        <w:t>3.</w:t>
      </w:r>
      <w:r w:rsidRPr="00A5463E">
        <w:tab/>
        <w:t xml:space="preserve">shall enter the 'U: not permitted but sends media' state as specified in the </w:t>
      </w:r>
      <w:r w:rsidR="008C5982">
        <w:t>clause</w:t>
      </w:r>
      <w:r w:rsidRPr="00A5463E">
        <w:t> 6.3.5.7.2.</w:t>
      </w:r>
    </w:p>
    <w:p w14:paraId="1B83BA54" w14:textId="77777777" w:rsidR="00EB0795" w:rsidRPr="00A5463E" w:rsidRDefault="00EB0795" w:rsidP="00EB0795">
      <w:pPr>
        <w:pStyle w:val="Heading5"/>
      </w:pPr>
      <w:bookmarkStart w:id="802" w:name="_Toc11343754"/>
      <w:bookmarkStart w:id="803" w:name="_Toc45215710"/>
      <w:bookmarkStart w:id="804" w:name="_Toc51945479"/>
      <w:bookmarkStart w:id="805" w:name="_Toc99172815"/>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2"/>
      <w:bookmarkEnd w:id="803"/>
      <w:bookmarkEnd w:id="804"/>
      <w:bookmarkEnd w:id="805"/>
    </w:p>
    <w:p w14:paraId="278FF89E"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described in clause 14, the transmission control interface towards the MCVideo client in the transmission control server:</w:t>
      </w:r>
    </w:p>
    <w:p w14:paraId="59417F8B"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40C6CF8A" w14:textId="77777777" w:rsidR="00EB0795" w:rsidRPr="00A5463E" w:rsidRDefault="00EB0795" w:rsidP="00EB0795">
      <w:pPr>
        <w:pStyle w:val="B1"/>
      </w:pPr>
      <w:r w:rsidRPr="00A5463E">
        <w:t>2.</w:t>
      </w:r>
      <w:r w:rsidRPr="00A5463E">
        <w:tab/>
        <w:t>shall remain in the 'U: not permitted and Transmit Idle' state.</w:t>
      </w:r>
    </w:p>
    <w:p w14:paraId="2614A505" w14:textId="77777777" w:rsidR="00EB0795" w:rsidRPr="00A5463E" w:rsidRDefault="00EB0795" w:rsidP="00EB0795">
      <w:pPr>
        <w:pStyle w:val="Heading5"/>
      </w:pPr>
      <w:bookmarkStart w:id="806" w:name="_Toc11343755"/>
      <w:bookmarkStart w:id="807" w:name="_Toc45215711"/>
      <w:bookmarkStart w:id="808" w:name="_Toc51945480"/>
      <w:bookmarkStart w:id="809" w:name="_Toc99172816"/>
      <w:r w:rsidRPr="00A5463E">
        <w:t>6.3.5.3.10</w:t>
      </w:r>
      <w:r w:rsidRPr="00A5463E">
        <w:tab/>
        <w:t>Send Transmi</w:t>
      </w:r>
      <w:r w:rsidR="006917BB">
        <w:t>ssion</w:t>
      </w:r>
      <w:r w:rsidRPr="00A5463E">
        <w:t xml:space="preserve"> Idle message (S: Transmit Idle)</w:t>
      </w:r>
      <w:bookmarkEnd w:id="806"/>
      <w:bookmarkEnd w:id="807"/>
      <w:bookmarkEnd w:id="808"/>
      <w:bookmarkEnd w:id="809"/>
    </w:p>
    <w:p w14:paraId="010B7A07"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054FD6A"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78A9F0E" w14:textId="71D6BE0B"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8C5982">
        <w:t>clause</w:t>
      </w:r>
      <w:r w:rsidRPr="00A5463E">
        <w:t> </w:t>
      </w:r>
      <w:r w:rsidR="006917BB">
        <w:t>9.2.2.1</w:t>
      </w:r>
      <w:r w:rsidRPr="00A5463E">
        <w:t>; and</w:t>
      </w:r>
    </w:p>
    <w:p w14:paraId="2C04AF5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C8920C" w14:textId="77777777" w:rsidR="00EB0795" w:rsidRPr="00A5463E" w:rsidRDefault="00EB0795" w:rsidP="00EB0795">
      <w:pPr>
        <w:pStyle w:val="B1"/>
      </w:pPr>
      <w:r w:rsidRPr="00A5463E">
        <w:t>3.</w:t>
      </w:r>
      <w:r w:rsidRPr="00A5463E">
        <w:tab/>
        <w:t>shall remain in the 'U: not permitted and Transmit Idle' state.</w:t>
      </w:r>
    </w:p>
    <w:p w14:paraId="0B97BB97" w14:textId="77777777" w:rsidR="00EB0795" w:rsidRPr="00A5463E" w:rsidRDefault="00EB0795" w:rsidP="00EB0795">
      <w:pPr>
        <w:pStyle w:val="Heading4"/>
      </w:pPr>
      <w:bookmarkStart w:id="810" w:name="_Toc11343756"/>
      <w:bookmarkStart w:id="811" w:name="_Toc45215712"/>
      <w:bookmarkStart w:id="812" w:name="_Toc51945481"/>
      <w:bookmarkStart w:id="813" w:name="_Toc99172817"/>
      <w:r w:rsidRPr="00A5463E">
        <w:t>6.3.5.4</w:t>
      </w:r>
      <w:r w:rsidRPr="00A5463E">
        <w:tab/>
        <w:t>State 'U: not permitted and transmit taken'</w:t>
      </w:r>
      <w:bookmarkEnd w:id="810"/>
      <w:bookmarkEnd w:id="811"/>
      <w:bookmarkEnd w:id="812"/>
      <w:bookmarkEnd w:id="813"/>
    </w:p>
    <w:p w14:paraId="5704528A" w14:textId="77777777" w:rsidR="00EB0795" w:rsidRPr="00A5463E" w:rsidRDefault="00EB0795" w:rsidP="00EB0795">
      <w:pPr>
        <w:pStyle w:val="Heading5"/>
      </w:pPr>
      <w:bookmarkStart w:id="814" w:name="_Toc11343757"/>
      <w:bookmarkStart w:id="815" w:name="_Toc45215713"/>
      <w:bookmarkStart w:id="816" w:name="_Toc51945482"/>
      <w:bookmarkStart w:id="817" w:name="_Toc99172818"/>
      <w:r w:rsidRPr="00A5463E">
        <w:t>6.3.5.4.1</w:t>
      </w:r>
      <w:r w:rsidRPr="00A5463E">
        <w:tab/>
        <w:t>General</w:t>
      </w:r>
      <w:bookmarkEnd w:id="814"/>
      <w:bookmarkEnd w:id="815"/>
      <w:bookmarkEnd w:id="816"/>
      <w:bookmarkEnd w:id="817"/>
    </w:p>
    <w:p w14:paraId="5BDF6B4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2524236B"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766F8D6B" w14:textId="77777777" w:rsidR="00EB0795" w:rsidRPr="00A5463E" w:rsidRDefault="00EB0795" w:rsidP="00EB0795">
      <w:pPr>
        <w:pStyle w:val="Heading5"/>
      </w:pPr>
      <w:bookmarkStart w:id="818" w:name="_Toc11343758"/>
      <w:bookmarkStart w:id="819" w:name="_Toc45215714"/>
      <w:bookmarkStart w:id="820" w:name="_Toc51945483"/>
      <w:bookmarkStart w:id="821" w:name="_Toc99172819"/>
      <w:r w:rsidRPr="00A5463E">
        <w:t>6.3.5.4.2</w:t>
      </w:r>
      <w:r w:rsidRPr="00A5463E">
        <w:tab/>
        <w:t>Enter state 'U: not permitted and Transmit Taken'</w:t>
      </w:r>
      <w:bookmarkEnd w:id="818"/>
      <w:bookmarkEnd w:id="819"/>
      <w:bookmarkEnd w:id="820"/>
      <w:bookmarkEnd w:id="821"/>
    </w:p>
    <w:p w14:paraId="30914200" w14:textId="77777777" w:rsidR="00EB0795" w:rsidRPr="00A5463E" w:rsidRDefault="00EB0795" w:rsidP="00EB0795">
      <w:r w:rsidRPr="00A5463E">
        <w:t>When entering this state the transmission control server:</w:t>
      </w:r>
    </w:p>
    <w:p w14:paraId="4F9DC4DA" w14:textId="77777777" w:rsidR="00EB0795" w:rsidRPr="00A5463E" w:rsidRDefault="00EB0795" w:rsidP="00EB0795">
      <w:pPr>
        <w:pStyle w:val="B1"/>
      </w:pPr>
      <w:r w:rsidRPr="00A5463E">
        <w:t>1.</w:t>
      </w:r>
      <w:r w:rsidRPr="00A5463E">
        <w:tab/>
        <w:t>shall set the state to 'U: not permitted and Transmit Taken'.</w:t>
      </w:r>
    </w:p>
    <w:p w14:paraId="7295CAA4" w14:textId="45A1E3AD"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w:t>
      </w:r>
      <w:r w:rsidR="008C5982">
        <w:t>clause</w:t>
      </w:r>
      <w:r w:rsidRPr="00A5463E">
        <w:t xml:space="preserve"> 6.3.7.</w:t>
      </w:r>
    </w:p>
    <w:p w14:paraId="778BE18C" w14:textId="77777777" w:rsidR="00EB0795" w:rsidRPr="00A5463E" w:rsidRDefault="00EB0795" w:rsidP="00EB0795">
      <w:pPr>
        <w:pStyle w:val="Heading5"/>
      </w:pPr>
      <w:bookmarkStart w:id="822" w:name="_Toc11343759"/>
      <w:bookmarkStart w:id="823" w:name="_Toc45215715"/>
      <w:bookmarkStart w:id="824" w:name="_Toc51945484"/>
      <w:bookmarkStart w:id="825" w:name="_Toc99172820"/>
      <w:r w:rsidRPr="00A5463E">
        <w:lastRenderedPageBreak/>
        <w:t>6.3.5.4.3</w:t>
      </w:r>
      <w:r w:rsidRPr="00A5463E">
        <w:tab/>
        <w:t>Send Transmi</w:t>
      </w:r>
      <w:r w:rsidR="006917BB">
        <w:t>ssion</w:t>
      </w:r>
      <w:r w:rsidRPr="00A5463E">
        <w:t xml:space="preserve"> Idle message (S: Transmit Idle)</w:t>
      </w:r>
      <w:bookmarkEnd w:id="822"/>
      <w:bookmarkEnd w:id="823"/>
      <w:bookmarkEnd w:id="824"/>
      <w:bookmarkEnd w:id="825"/>
    </w:p>
    <w:p w14:paraId="4C58AE52"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124606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6B91FB85" w14:textId="48812D08"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8C5982">
        <w:t>clause</w:t>
      </w:r>
      <w:r w:rsidRPr="00A5463E">
        <w:t> </w:t>
      </w:r>
      <w:r w:rsidR="006917BB">
        <w:t>9.2.2.1</w:t>
      </w:r>
      <w:r w:rsidRPr="00A5463E">
        <w:t>;</w:t>
      </w:r>
    </w:p>
    <w:p w14:paraId="5A6B037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70019B" w14:textId="6207B532" w:rsidR="00EB0795" w:rsidRPr="00A5463E" w:rsidRDefault="00EB0795" w:rsidP="00EB0795">
      <w:pPr>
        <w:pStyle w:val="B1"/>
      </w:pPr>
      <w:r w:rsidRPr="00A5463E">
        <w:t>3.</w:t>
      </w:r>
      <w:r w:rsidRPr="00A5463E">
        <w:tab/>
        <w:t xml:space="preserve">shall enter the 'U: not permitted and Transmit Idle' state as specified in the </w:t>
      </w:r>
      <w:r w:rsidR="008C5982">
        <w:t>clause</w:t>
      </w:r>
      <w:r w:rsidRPr="00A5463E">
        <w:t> 6.3.5.3.2.</w:t>
      </w:r>
    </w:p>
    <w:p w14:paraId="21FA854E" w14:textId="77777777" w:rsidR="00EB0795" w:rsidRPr="00A5463E" w:rsidRDefault="00EB0795" w:rsidP="00EB0795">
      <w:pPr>
        <w:pStyle w:val="Heading5"/>
      </w:pPr>
      <w:bookmarkStart w:id="826" w:name="_Toc11343760"/>
      <w:bookmarkStart w:id="827" w:name="_Toc45215716"/>
      <w:bookmarkStart w:id="828" w:name="_Toc51945485"/>
      <w:bookmarkStart w:id="829" w:name="_Toc99172821"/>
      <w:r w:rsidRPr="00A5463E">
        <w:t>6.3.5.4.4</w:t>
      </w:r>
      <w:r w:rsidRPr="00A5463E">
        <w:tab/>
        <w:t>Receive Transmission Media Request message (R: Transmission Media Request)</w:t>
      </w:r>
      <w:bookmarkEnd w:id="826"/>
      <w:bookmarkEnd w:id="827"/>
      <w:bookmarkEnd w:id="828"/>
      <w:bookmarkEnd w:id="829"/>
    </w:p>
    <w:p w14:paraId="22D8CDB1"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7257B64C"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29F967E3"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6013470E"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5E99CA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D09486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782B340A" w14:textId="2F481253"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8C5982">
        <w:t>clause</w:t>
      </w:r>
      <w:r w:rsidRPr="00A5463E">
        <w:t> </w:t>
      </w:r>
      <w:r w:rsidR="006917BB">
        <w:t>9.2.2.1</w:t>
      </w:r>
      <w:r w:rsidRPr="00A5463E">
        <w:t>; and</w:t>
      </w:r>
    </w:p>
    <w:p w14:paraId="2C784C4F"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E14431A"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0A5EEC1A" w14:textId="729ABCAC" w:rsidR="00EB0795" w:rsidRPr="00A5463E" w:rsidRDefault="00EB0795" w:rsidP="00EB0795">
      <w:pPr>
        <w:pStyle w:val="B2"/>
      </w:pPr>
      <w:r w:rsidRPr="00A5463E">
        <w:t>a.</w:t>
      </w:r>
      <w:r w:rsidRPr="00A5463E">
        <w:tab/>
        <w:t xml:space="preserve">shall perform the actions specified in the </w:t>
      </w:r>
      <w:r w:rsidR="008C5982">
        <w:t>clause</w:t>
      </w:r>
      <w:r w:rsidRPr="00A5463E">
        <w:t> 6.3.4.4.7A;</w:t>
      </w:r>
    </w:p>
    <w:p w14:paraId="76946900" w14:textId="77777777" w:rsidR="00EB0795" w:rsidRPr="00A5463E" w:rsidRDefault="00EB0795" w:rsidP="00EB0795">
      <w:pPr>
        <w:pStyle w:val="B1"/>
      </w:pPr>
      <w:r w:rsidRPr="00A5463E">
        <w:t>3.</w:t>
      </w:r>
      <w:r w:rsidRPr="00A5463E">
        <w:tab/>
        <w:t>shall remain in the 'U: not permitted and Transmit Taken' state.</w:t>
      </w:r>
    </w:p>
    <w:p w14:paraId="368D10B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5CC85104"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BD8FA4C" w14:textId="77777777" w:rsidR="00EB0795" w:rsidRPr="00A5463E" w:rsidRDefault="00EB0795" w:rsidP="00EB0795">
      <w:pPr>
        <w:pStyle w:val="B2"/>
      </w:pPr>
      <w:r w:rsidRPr="00A5463E">
        <w:t>a.</w:t>
      </w:r>
      <w:r w:rsidRPr="00A5463E">
        <w:tab/>
        <w:t>shall include in the Reject Cause field the &lt;Reject Cause&gt; value cause #5 (Receive only);</w:t>
      </w:r>
    </w:p>
    <w:p w14:paraId="1E06E20B"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091A8ED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AE5EB6C" w14:textId="35B13E46"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8C5982">
        <w:t>clause</w:t>
      </w:r>
      <w:r w:rsidRPr="00A5463E">
        <w:t> </w:t>
      </w:r>
      <w:r w:rsidR="006917BB">
        <w:t>9.2.2.1</w:t>
      </w:r>
      <w:r w:rsidRPr="00A5463E">
        <w:t>; and</w:t>
      </w:r>
    </w:p>
    <w:p w14:paraId="418585F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A715EF9" w14:textId="77777777" w:rsidR="00EB0795" w:rsidRPr="00A5463E" w:rsidRDefault="00EB0795" w:rsidP="00EB0795">
      <w:pPr>
        <w:pStyle w:val="B1"/>
      </w:pPr>
      <w:r w:rsidRPr="00A5463E">
        <w:t>3.</w:t>
      </w:r>
      <w:r w:rsidRPr="00A5463E">
        <w:tab/>
        <w:t>shall remain in the 'U: not permitted and Transmit Taken' state.</w:t>
      </w:r>
    </w:p>
    <w:p w14:paraId="2A55552B"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w:t>
      </w:r>
      <w:proofErr w:type="spellStart"/>
      <w:r w:rsidRPr="00A5463E">
        <w:t>mc_priority</w:t>
      </w:r>
      <w:proofErr w:type="spellEnd"/>
      <w:r w:rsidRPr="00A5463E">
        <w:t>" or both as described in specified in clause 14 and according to local policy, the transmission control interface towards the MCVideo client in the transmission control server:</w:t>
      </w:r>
    </w:p>
    <w:p w14:paraId="26B11CE0" w14:textId="2A803EE0" w:rsidR="00EB0795" w:rsidRPr="00A5463E" w:rsidRDefault="00EB0795" w:rsidP="00EB0795">
      <w:pPr>
        <w:pStyle w:val="B1"/>
      </w:pPr>
      <w:r w:rsidRPr="00A5463E">
        <w:t>1.</w:t>
      </w:r>
      <w:r w:rsidRPr="00A5463E">
        <w:tab/>
        <w:t xml:space="preserve">shall determine the effective priority level as described in </w:t>
      </w:r>
      <w:r w:rsidR="008C5982">
        <w:t>clause</w:t>
      </w:r>
      <w:r w:rsidRPr="00A5463E">
        <w:t> 4.1.1.4 by using the following parameters:</w:t>
      </w:r>
    </w:p>
    <w:p w14:paraId="73AD9770"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5978A43" w14:textId="77777777" w:rsidR="00EB0795" w:rsidRPr="00A5463E" w:rsidRDefault="00EB0795" w:rsidP="00EB0795">
      <w:pPr>
        <w:pStyle w:val="B3"/>
      </w:pPr>
      <w:proofErr w:type="spellStart"/>
      <w:r w:rsidRPr="00A5463E">
        <w:t>i</w:t>
      </w:r>
      <w:proofErr w:type="spellEnd"/>
      <w:r w:rsidRPr="00A5463E">
        <w:t>.</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w:t>
      </w:r>
      <w:proofErr w:type="spellStart"/>
      <w:r w:rsidRPr="00A5463E">
        <w:t>mc_priority</w:t>
      </w:r>
      <w:proofErr w:type="spellEnd"/>
      <w:r w:rsidRPr="00A5463E">
        <w:t xml:space="preserve">" and </w:t>
      </w:r>
      <w:r w:rsidR="00B51015">
        <w:t>transmission</w:t>
      </w:r>
      <w:r w:rsidRPr="00A5463E">
        <w:t xml:space="preserve"> priority is included in the Transmission Media Request message;</w:t>
      </w:r>
    </w:p>
    <w:p w14:paraId="01A01FCF"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 if the negotiated maximum </w:t>
      </w:r>
      <w:r w:rsidR="00B51015">
        <w:t>transmission</w:t>
      </w:r>
      <w:r w:rsidRPr="00A5463E">
        <w:t xml:space="preserve"> priority that the MCVideo client is permitted to request is "receive only";</w:t>
      </w:r>
    </w:p>
    <w:p w14:paraId="76F0F826"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156CD39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w:t>
      </w:r>
    </w:p>
    <w:p w14:paraId="0AFE7B76" w14:textId="77777777" w:rsidR="00EB0795" w:rsidRPr="00A5463E" w:rsidRDefault="00EB0795" w:rsidP="00EB0795">
      <w:pPr>
        <w:pStyle w:val="B2"/>
      </w:pPr>
      <w:r w:rsidRPr="00A5463E">
        <w:t>b.</w:t>
      </w:r>
      <w:r w:rsidRPr="00A5463E">
        <w:tab/>
        <w:t xml:space="preserve">the type of the call shall be </w:t>
      </w:r>
    </w:p>
    <w:p w14:paraId="5FD32067" w14:textId="77777777" w:rsidR="00EB0795" w:rsidRPr="00A5463E" w:rsidRDefault="00EB0795" w:rsidP="00EB0795">
      <w:pPr>
        <w:pStyle w:val="B3"/>
      </w:pPr>
      <w:proofErr w:type="spellStart"/>
      <w:r w:rsidRPr="00A5463E">
        <w:t>i</w:t>
      </w:r>
      <w:proofErr w:type="spellEnd"/>
      <w:r w:rsidRPr="00A5463E">
        <w:t>.</w:t>
      </w:r>
      <w:r w:rsidRPr="00A5463E">
        <w:tab/>
        <w:t>if the Transmission Indicator field is included in the message and the D-bit (Emergency call bit) is set to '1', determined to be an emergency call;</w:t>
      </w:r>
    </w:p>
    <w:p w14:paraId="418EF4A5"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244C46F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1D4C4B14"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2E8F8B6"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E9A2BAC"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#5 (Receive only) ;</w:t>
      </w:r>
    </w:p>
    <w:p w14:paraId="4B8A18E3"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E9872C"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18F35A22"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4AD59834" w14:textId="77777777" w:rsidR="00EB0795" w:rsidRPr="00A5463E" w:rsidRDefault="00EB0795" w:rsidP="00EB0795">
      <w:pPr>
        <w:pStyle w:val="B2"/>
      </w:pPr>
      <w:r w:rsidRPr="00A5463E">
        <w:t>b.</w:t>
      </w:r>
      <w:r w:rsidRPr="00A5463E">
        <w:tab/>
        <w:t>shall remain in the 'U: not permitted and Transmit Taken' state;</w:t>
      </w:r>
    </w:p>
    <w:p w14:paraId="7F3CD229"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5B5775D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4550983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3FEB5689"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771A29">
        <w:t>transmission</w:t>
      </w:r>
      <w:r w:rsidRPr="00A5463E">
        <w:t xml:space="preserve"> priority in the Queue Info field;</w:t>
      </w:r>
    </w:p>
    <w:p w14:paraId="42638B3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7FE11884" w14:textId="77777777" w:rsidR="00EB0795" w:rsidRPr="00A5463E" w:rsidRDefault="00EB0795" w:rsidP="00EB0795">
      <w:pPr>
        <w:pStyle w:val="B2"/>
      </w:pPr>
      <w:r w:rsidRPr="00A5463E">
        <w:t>b.</w:t>
      </w:r>
      <w:r w:rsidRPr="00A5463E">
        <w:tab/>
        <w:t>shall remain in the 'U: not permitted and Transmit Taken' state</w:t>
      </w:r>
    </w:p>
    <w:p w14:paraId="7976881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53500292"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3F7F6CA3" w14:textId="77777777" w:rsidR="00EB0795" w:rsidRPr="00A5463E" w:rsidRDefault="00EB0795" w:rsidP="00EB0795">
      <w:pPr>
        <w:pStyle w:val="B2"/>
      </w:pPr>
      <w:r w:rsidRPr="00A5463E">
        <w:t>b.</w:t>
      </w:r>
      <w:r w:rsidRPr="00A5463E">
        <w:tab/>
        <w:t>shall remain in the 'U: not permitted and Transmit Taken' state</w:t>
      </w:r>
    </w:p>
    <w:p w14:paraId="16777BA4" w14:textId="2A4DFF0E"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8C5982">
        <w:t>clause</w:t>
      </w:r>
      <w:r w:rsidRPr="00A5463E">
        <w:t> 6.3.4.4.7;</w:t>
      </w:r>
    </w:p>
    <w:p w14:paraId="00CEEE91"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1DA2D5B1"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0AECB6CE"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62DB11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1EFED6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72639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0B62E73B"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6C4D7A54" w14:textId="328693BD" w:rsidR="00EB0795" w:rsidRPr="00A5463E" w:rsidRDefault="00EB0795" w:rsidP="00EB0795">
      <w:pPr>
        <w:pStyle w:val="B2"/>
      </w:pPr>
      <w:r w:rsidRPr="00A5463E">
        <w:t>a.</w:t>
      </w:r>
      <w:r w:rsidRPr="00A5463E">
        <w:tab/>
        <w:t xml:space="preserve">shall perform the actions specified in the </w:t>
      </w:r>
      <w:r w:rsidR="008C5982">
        <w:t>clause</w:t>
      </w:r>
      <w:r w:rsidRPr="00A5463E">
        <w:t> 6.3.4.4.7A;</w:t>
      </w:r>
    </w:p>
    <w:p w14:paraId="735AD5AF" w14:textId="77777777" w:rsidR="00EB0795" w:rsidRPr="00A5463E" w:rsidRDefault="00EB0795" w:rsidP="00EB0795">
      <w:pPr>
        <w:pStyle w:val="B1"/>
      </w:pPr>
      <w:r w:rsidRPr="00A5463E">
        <w:t>3.</w:t>
      </w:r>
      <w:r w:rsidRPr="00A5463E">
        <w:tab/>
        <w:t>shall remain in the 'U: not permitted and Transmit Taken' state.</w:t>
      </w:r>
    </w:p>
    <w:p w14:paraId="7EC48D70"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5572ED0F"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34FD3D8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22E3F27"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7339B69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81E058A" w14:textId="77777777"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02C73469"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2F32593E" w14:textId="491823CF" w:rsidR="00EB0795" w:rsidRPr="00A5463E" w:rsidRDefault="00EB0795" w:rsidP="00EB0795">
      <w:pPr>
        <w:pStyle w:val="B2"/>
      </w:pPr>
      <w:r w:rsidRPr="00A5463E">
        <w:t>a.</w:t>
      </w:r>
      <w:r w:rsidRPr="00A5463E">
        <w:tab/>
        <w:t xml:space="preserve">shall perform the actions specified in the </w:t>
      </w:r>
      <w:r w:rsidR="008C5982">
        <w:t>clause</w:t>
      </w:r>
      <w:r w:rsidRPr="00A5463E">
        <w:t> 6.3.4.4.7A;</w:t>
      </w:r>
    </w:p>
    <w:p w14:paraId="399662BD" w14:textId="77777777" w:rsidR="00EB0795" w:rsidRPr="00A5463E" w:rsidRDefault="00EB0795" w:rsidP="00EB0795">
      <w:pPr>
        <w:pStyle w:val="B1"/>
      </w:pPr>
      <w:r w:rsidRPr="00A5463E">
        <w:t>3.</w:t>
      </w:r>
      <w:r w:rsidRPr="00A5463E">
        <w:tab/>
        <w:t>shall remain in the 'U: not permitted and Transmit Taken' state.</w:t>
      </w:r>
    </w:p>
    <w:p w14:paraId="5956B48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6E580D35"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42FFA1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63E7EB8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5342D482"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F05D89">
        <w:t>transmission</w:t>
      </w:r>
      <w:r w:rsidRPr="00A5463E">
        <w:t xml:space="preserve"> priority in the Queue Info field;</w:t>
      </w:r>
    </w:p>
    <w:p w14:paraId="45DF69D9"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26EC95E1"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5D3EAFBB" w14:textId="77777777" w:rsidR="00EB0795" w:rsidRPr="00A5463E" w:rsidRDefault="00EB0795" w:rsidP="00EB0795">
      <w:pPr>
        <w:pStyle w:val="B2"/>
      </w:pPr>
      <w:r w:rsidRPr="00A5463E">
        <w:t>c.</w:t>
      </w:r>
      <w:r w:rsidRPr="00A5463E">
        <w:tab/>
        <w:t>shall remain in the 'U: not permitted and Transmit Taken' state; and</w:t>
      </w:r>
    </w:p>
    <w:p w14:paraId="48E86E5A" w14:textId="5102425F"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8C5982">
        <w:t>clause</w:t>
      </w:r>
      <w:r w:rsidRPr="00A5463E">
        <w:t> </w:t>
      </w:r>
      <w:r w:rsidR="006917BB">
        <w:t>9.2.2.1</w:t>
      </w:r>
      <w:r w:rsidRPr="00A5463E">
        <w:t>.</w:t>
      </w:r>
    </w:p>
    <w:p w14:paraId="17DE4F3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9270C9"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7AFDAD80" w14:textId="7E1F4E12" w:rsidR="00EB0795" w:rsidRPr="00A5463E" w:rsidRDefault="00EB0795" w:rsidP="00EB0795">
      <w:pPr>
        <w:pStyle w:val="B2"/>
      </w:pPr>
      <w:r w:rsidRPr="00A5463E">
        <w:t>a.</w:t>
      </w:r>
      <w:r w:rsidRPr="00A5463E">
        <w:tab/>
        <w:t xml:space="preserve">shall perform the actions specified in the </w:t>
      </w:r>
      <w:r w:rsidR="008C5982">
        <w:t>clause</w:t>
      </w:r>
      <w:r w:rsidRPr="00A5463E">
        <w:t> 6.3.4.4.7A;</w:t>
      </w:r>
    </w:p>
    <w:p w14:paraId="70F60993" w14:textId="77777777" w:rsidR="00EB0795" w:rsidRPr="00A5463E" w:rsidRDefault="00EB0795" w:rsidP="00EB0795">
      <w:pPr>
        <w:pStyle w:val="Heading5"/>
      </w:pPr>
      <w:bookmarkStart w:id="830" w:name="_Toc11343761"/>
      <w:bookmarkStart w:id="831" w:name="_Toc45215717"/>
      <w:bookmarkStart w:id="832" w:name="_Toc51945486"/>
      <w:bookmarkStart w:id="833" w:name="_Toc99172822"/>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0"/>
      <w:bookmarkEnd w:id="831"/>
      <w:bookmarkEnd w:id="832"/>
      <w:bookmarkEnd w:id="833"/>
    </w:p>
    <w:p w14:paraId="29DA32D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32DCD48B" w14:textId="164E56FC"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CD2B70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AC576C5" w14:textId="77777777" w:rsidR="00EB0795" w:rsidRPr="00A5463E" w:rsidRDefault="00EB0795" w:rsidP="00EB0795">
      <w:pPr>
        <w:pStyle w:val="B2"/>
      </w:pPr>
      <w:r w:rsidRPr="00A5463E">
        <w:t>b.</w:t>
      </w:r>
      <w:r w:rsidRPr="00A5463E">
        <w:tab/>
        <w:t>shall include the Source field set to '2' (the controlling MCVideo function is the source);</w:t>
      </w:r>
    </w:p>
    <w:p w14:paraId="246A1F83"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647A40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56D8128"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6500ADBA"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66159C5F" w14:textId="7E79886C"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8C5982">
        <w:t>clause</w:t>
      </w:r>
      <w:r w:rsidRPr="00A5463E">
        <w:t> </w:t>
      </w:r>
      <w:r w:rsidR="006917BB">
        <w:t>9.2.2.1</w:t>
      </w:r>
      <w:r w:rsidRPr="00A5463E">
        <w:t>; and</w:t>
      </w:r>
    </w:p>
    <w:p w14:paraId="661CE69D"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DC809C5"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7E2BCA9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7108F992" w14:textId="77777777" w:rsidR="00EB0795" w:rsidRPr="00A5463E" w:rsidRDefault="00EB0795" w:rsidP="00EB0795">
      <w:pPr>
        <w:pStyle w:val="B1"/>
      </w:pPr>
      <w:r w:rsidRPr="00A5463E">
        <w:t>3.</w:t>
      </w:r>
      <w:r w:rsidRPr="00A5463E">
        <w:tab/>
        <w:t>shall remain in the 'U: not permitted and Transmit Taken' state.</w:t>
      </w:r>
    </w:p>
    <w:p w14:paraId="005B3EB8"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4781C2E1" w14:textId="4A823E7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81E07C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1C736C" w14:textId="77777777" w:rsidR="00EB0795" w:rsidRPr="00A5463E" w:rsidRDefault="00EB0795" w:rsidP="00EB0795">
      <w:pPr>
        <w:pStyle w:val="B2"/>
      </w:pPr>
      <w:r w:rsidRPr="00A5463E">
        <w:t>b.</w:t>
      </w:r>
      <w:r w:rsidRPr="00A5463E">
        <w:tab/>
        <w:t>shall include the Source field set to '2' (the controlling MCVideo function is the source);</w:t>
      </w:r>
    </w:p>
    <w:p w14:paraId="4584B6D3" w14:textId="77777777" w:rsidR="00EB0795" w:rsidRPr="00A5463E" w:rsidRDefault="00EB0795" w:rsidP="00EB0795">
      <w:pPr>
        <w:pStyle w:val="B1"/>
      </w:pPr>
      <w:r w:rsidRPr="00A5463E">
        <w:t>2.</w:t>
      </w:r>
      <w:r w:rsidRPr="00A5463E">
        <w:tab/>
        <w:t>if</w:t>
      </w:r>
    </w:p>
    <w:p w14:paraId="0F668629"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B358DA3"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0878FA5"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B9E4FEE" w14:textId="77777777" w:rsidR="00EB0795" w:rsidRPr="00A5463E" w:rsidRDefault="00EB0795" w:rsidP="00EB0795">
      <w:pPr>
        <w:pStyle w:val="B1"/>
      </w:pPr>
      <w:r w:rsidRPr="00A5463E">
        <w:t>4.</w:t>
      </w:r>
      <w:r w:rsidRPr="00A5463E">
        <w:tab/>
        <w:t xml:space="preserve">shall send a Media Transmission Notify message to the </w:t>
      </w:r>
      <w:proofErr w:type="spellStart"/>
      <w:r w:rsidRPr="00A5463E">
        <w:t>the</w:t>
      </w:r>
      <w:proofErr w:type="spellEnd"/>
      <w:r w:rsidRPr="00A5463E">
        <w:t xml:space="preserve"> reception control arbitration logic. The Media Transmission Notify message:</w:t>
      </w:r>
    </w:p>
    <w:p w14:paraId="336D56F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04AF4B7C"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53EF752A"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46EB10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58A8BDF" w14:textId="77777777" w:rsidR="00EB0795" w:rsidRPr="00A5463E" w:rsidRDefault="00EB0795" w:rsidP="00EB0795">
      <w:pPr>
        <w:pStyle w:val="B2"/>
        <w:rPr>
          <w:lang w:eastAsia="zh-CN"/>
        </w:rPr>
      </w:pPr>
      <w:r w:rsidRPr="00A5463E">
        <w:t>e.</w:t>
      </w:r>
      <w:r w:rsidRPr="00A5463E">
        <w:tab/>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6F24CF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723ABFB1" w14:textId="72D224AD"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8C5982">
        <w:t>clause</w:t>
      </w:r>
      <w:r w:rsidRPr="00A5463E">
        <w:t> </w:t>
      </w:r>
      <w:r w:rsidR="006917BB">
        <w:t>9.2.2.1</w:t>
      </w:r>
      <w:r w:rsidRPr="00A5463E">
        <w:t>; and</w:t>
      </w:r>
    </w:p>
    <w:p w14:paraId="52D8CC2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21BFE4E" w14:textId="77777777" w:rsidR="00EB0795" w:rsidRPr="00A5463E" w:rsidRDefault="00EB0795" w:rsidP="00EB0795">
      <w:pPr>
        <w:pStyle w:val="B1"/>
      </w:pPr>
      <w:r w:rsidRPr="00A5463E">
        <w:lastRenderedPageBreak/>
        <w:t>6.</w:t>
      </w:r>
      <w:r w:rsidRPr="00A5463E">
        <w:tab/>
        <w:t>shall remain in the 'U: not permitted and Transmit Taken' state.</w:t>
      </w:r>
    </w:p>
    <w:p w14:paraId="66F7DAE3" w14:textId="77777777" w:rsidR="00EB0795" w:rsidRPr="00A5463E" w:rsidRDefault="00EB0795" w:rsidP="00EB0795">
      <w:pPr>
        <w:pStyle w:val="Heading5"/>
      </w:pPr>
      <w:bookmarkStart w:id="834" w:name="_Toc11343762"/>
      <w:bookmarkStart w:id="835" w:name="_Toc45215718"/>
      <w:bookmarkStart w:id="836" w:name="_Toc51945487"/>
      <w:bookmarkStart w:id="837" w:name="_Toc99172823"/>
      <w:r w:rsidRPr="00A5463E">
        <w:t>6.3.5.4.6</w:t>
      </w:r>
      <w:r w:rsidRPr="00A5463E">
        <w:tab/>
        <w:t>Receive RTP media packets (R: media)</w:t>
      </w:r>
      <w:bookmarkEnd w:id="834"/>
      <w:bookmarkEnd w:id="835"/>
      <w:bookmarkEnd w:id="836"/>
      <w:bookmarkEnd w:id="837"/>
    </w:p>
    <w:p w14:paraId="4D952D8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6F005F91"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C5F4179"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6D5FAC4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A60FA3C"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56C8C90"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595610" w14:textId="6369B5AB" w:rsidR="00EB0795" w:rsidRPr="00A5463E" w:rsidRDefault="00EB0795" w:rsidP="00EB0795">
      <w:pPr>
        <w:pStyle w:val="B1"/>
      </w:pPr>
      <w:r w:rsidRPr="00A5463E">
        <w:t>3.</w:t>
      </w:r>
      <w:r w:rsidRPr="00A5463E">
        <w:tab/>
        <w:t xml:space="preserve">shall enter the 'U: not permitted but sends media' state as specified in the </w:t>
      </w:r>
      <w:r w:rsidR="008C5982">
        <w:t>clause</w:t>
      </w:r>
      <w:r w:rsidRPr="00A5463E">
        <w:t> 6.3.5.7.2.</w:t>
      </w:r>
    </w:p>
    <w:p w14:paraId="2E479747" w14:textId="77777777" w:rsidR="00EB0795" w:rsidRPr="00A5463E" w:rsidRDefault="00EB0795" w:rsidP="00EB0795">
      <w:pPr>
        <w:pStyle w:val="Heading5"/>
      </w:pPr>
      <w:bookmarkStart w:id="838" w:name="_Toc11343763"/>
      <w:bookmarkStart w:id="839" w:name="_Toc45215719"/>
      <w:bookmarkStart w:id="840" w:name="_Toc51945488"/>
      <w:bookmarkStart w:id="841" w:name="_Toc99172824"/>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8"/>
      <w:bookmarkEnd w:id="839"/>
      <w:bookmarkEnd w:id="840"/>
      <w:bookmarkEnd w:id="841"/>
    </w:p>
    <w:p w14:paraId="0B835530"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4867D679"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529BB719"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3ACC1D70" w14:textId="56598326"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8C5982">
        <w:t>clause</w:t>
      </w:r>
      <w:r w:rsidRPr="00A5463E">
        <w:t> </w:t>
      </w:r>
      <w:r w:rsidR="006917BB">
        <w:t>9.2.2.1</w:t>
      </w:r>
      <w:r w:rsidRPr="00A5463E">
        <w:t>; and</w:t>
      </w:r>
    </w:p>
    <w:p w14:paraId="439225F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7F549"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19C8F7" w14:textId="77777777" w:rsidR="00EB0795" w:rsidRPr="00A5463E" w:rsidRDefault="00EB0795" w:rsidP="00EB0795">
      <w:pPr>
        <w:pStyle w:val="B1"/>
      </w:pPr>
      <w:r w:rsidRPr="00A5463E">
        <w:t>3.</w:t>
      </w:r>
      <w:r w:rsidRPr="00A5463E">
        <w:tab/>
        <w:t>shall remain in the 'U: not permitted and Transmit Taken' state.</w:t>
      </w:r>
    </w:p>
    <w:p w14:paraId="1A3F5E3C" w14:textId="77777777" w:rsidR="00EB0795" w:rsidRPr="00A5463E" w:rsidRDefault="00EB0795" w:rsidP="00EB0795">
      <w:pPr>
        <w:pStyle w:val="Heading5"/>
      </w:pPr>
      <w:bookmarkStart w:id="842" w:name="_Toc11343764"/>
      <w:bookmarkStart w:id="843" w:name="_Toc45215720"/>
      <w:bookmarkStart w:id="844" w:name="_Toc51945489"/>
      <w:bookmarkStart w:id="845" w:name="_Toc99172825"/>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2"/>
      <w:bookmarkEnd w:id="843"/>
      <w:bookmarkEnd w:id="844"/>
      <w:bookmarkEnd w:id="845"/>
    </w:p>
    <w:p w14:paraId="0C0EE79C"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32D80DE9"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59A6D00" w14:textId="77777777" w:rsidR="00EB0795" w:rsidRPr="00A5463E" w:rsidRDefault="00EB0795" w:rsidP="00EB0795">
      <w:pPr>
        <w:pStyle w:val="B1"/>
      </w:pPr>
      <w:r w:rsidRPr="00A5463E">
        <w:t>2.</w:t>
      </w:r>
      <w:r w:rsidRPr="00A5463E">
        <w:tab/>
        <w:t>shall remain in the 'U: not permitted and Transmit Taken' state.</w:t>
      </w:r>
    </w:p>
    <w:p w14:paraId="30546C2C" w14:textId="77777777" w:rsidR="00EB0795" w:rsidRPr="00A5463E" w:rsidRDefault="00EB0795" w:rsidP="00EB0795">
      <w:pPr>
        <w:pStyle w:val="Heading5"/>
      </w:pPr>
      <w:bookmarkStart w:id="846" w:name="_Toc11343765"/>
      <w:bookmarkStart w:id="847" w:name="_Toc45215721"/>
      <w:bookmarkStart w:id="848" w:name="_Toc51945490"/>
      <w:bookmarkStart w:id="849" w:name="_Toc99172826"/>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6"/>
      <w:bookmarkEnd w:id="847"/>
      <w:bookmarkEnd w:id="848"/>
      <w:bookmarkEnd w:id="849"/>
    </w:p>
    <w:p w14:paraId="31C69F4A"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2BD9A26A"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57388FC1" w14:textId="4F74B1C5"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8C5982">
        <w:t>clause</w:t>
      </w:r>
      <w:r w:rsidRPr="00A5463E">
        <w:t> </w:t>
      </w:r>
      <w:r w:rsidR="006917BB">
        <w:t>9.2.2.1</w:t>
      </w:r>
      <w:r w:rsidRPr="00A5463E">
        <w:t>;</w:t>
      </w:r>
    </w:p>
    <w:p w14:paraId="2FEFB163"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974E761" w14:textId="5C655DC3" w:rsidR="00EB0795" w:rsidRPr="00A5463E" w:rsidRDefault="00EB0795" w:rsidP="00EB0795">
      <w:pPr>
        <w:pStyle w:val="B1"/>
      </w:pPr>
      <w:r w:rsidRPr="00A5463E">
        <w:t>3.</w:t>
      </w:r>
      <w:r w:rsidRPr="00A5463E">
        <w:tab/>
        <w:t xml:space="preserve">shall enter the state 'U: permitted' as specified in </w:t>
      </w:r>
      <w:r w:rsidR="008C5982">
        <w:t>clause</w:t>
      </w:r>
      <w:r w:rsidRPr="00A5463E">
        <w:t> 6.3.5.5.2.</w:t>
      </w:r>
    </w:p>
    <w:p w14:paraId="34DD217F" w14:textId="77777777" w:rsidR="00EB0795" w:rsidRPr="00A5463E" w:rsidRDefault="00EB0795" w:rsidP="00EB0795">
      <w:pPr>
        <w:pStyle w:val="Heading5"/>
      </w:pPr>
      <w:bookmarkStart w:id="850" w:name="_Toc11343766"/>
      <w:bookmarkStart w:id="851" w:name="_Toc45215722"/>
      <w:bookmarkStart w:id="852" w:name="_Toc51945491"/>
      <w:bookmarkStart w:id="853" w:name="_Toc99172827"/>
      <w:r w:rsidRPr="00A5463E">
        <w:t>6.3.5.4.10</w:t>
      </w:r>
      <w:r w:rsidRPr="00A5463E">
        <w:tab/>
        <w:t>Send Media Transmission Notify message (S: Media Transmission Notify)</w:t>
      </w:r>
      <w:bookmarkEnd w:id="850"/>
      <w:bookmarkEnd w:id="851"/>
      <w:bookmarkEnd w:id="852"/>
      <w:bookmarkEnd w:id="853"/>
    </w:p>
    <w:p w14:paraId="225AD3E3"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117F81A3" w14:textId="77777777" w:rsidR="00EB0795" w:rsidRPr="00A5463E" w:rsidRDefault="00EB0795" w:rsidP="00EB0795">
      <w:pPr>
        <w:pStyle w:val="B1"/>
      </w:pPr>
      <w:r w:rsidRPr="00A5463E">
        <w:t>1.</w:t>
      </w:r>
      <w:r w:rsidRPr="00A5463E">
        <w:tab/>
        <w:t xml:space="preserve">shall forward the Media Transmission Notify message to the </w:t>
      </w:r>
      <w:proofErr w:type="spellStart"/>
      <w:r w:rsidRPr="00A5463E">
        <w:t>the</w:t>
      </w:r>
      <w:proofErr w:type="spellEnd"/>
      <w:r w:rsidRPr="00A5463E">
        <w:t xml:space="preserve"> reception control arbitration logic;</w:t>
      </w:r>
    </w:p>
    <w:p w14:paraId="639CF958" w14:textId="7DDBA28D"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8C5982">
        <w:t>clause</w:t>
      </w:r>
      <w:r w:rsidRPr="00A5463E">
        <w:t> </w:t>
      </w:r>
      <w:r w:rsidR="006917BB">
        <w:t>9.2.2.1</w:t>
      </w:r>
      <w:r w:rsidRPr="00A5463E">
        <w:t>;</w:t>
      </w:r>
    </w:p>
    <w:p w14:paraId="1816887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37E6C30"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4094C4D" w14:textId="77777777" w:rsidR="00EB0795" w:rsidRPr="00A5463E" w:rsidRDefault="00EB0795" w:rsidP="00EB0795">
      <w:pPr>
        <w:pStyle w:val="B1"/>
      </w:pPr>
      <w:r w:rsidRPr="00A5463E">
        <w:t>4.</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3C0D7CD" w14:textId="77777777" w:rsidR="00EB0795" w:rsidRPr="00A5463E" w:rsidRDefault="00EB0795" w:rsidP="00EB0795">
      <w:pPr>
        <w:pStyle w:val="B1"/>
      </w:pPr>
      <w:r w:rsidRPr="00A5463E">
        <w:t>5.</w:t>
      </w:r>
      <w:r w:rsidRPr="00A5463E">
        <w:tab/>
        <w:t>shall remain in the 'U: not permitted and Transmit Taken' state.</w:t>
      </w:r>
    </w:p>
    <w:p w14:paraId="5823A54B" w14:textId="77777777" w:rsidR="00EB0795" w:rsidRPr="00A5463E" w:rsidRDefault="00EB0795" w:rsidP="00EB0795">
      <w:pPr>
        <w:pStyle w:val="Heading4"/>
      </w:pPr>
      <w:bookmarkStart w:id="854" w:name="_Toc11343767"/>
      <w:bookmarkStart w:id="855" w:name="_Toc45215723"/>
      <w:bookmarkStart w:id="856" w:name="_Toc51945492"/>
      <w:bookmarkStart w:id="857" w:name="_Toc99172828"/>
      <w:r w:rsidRPr="00A5463E">
        <w:t>6.3.5.5</w:t>
      </w:r>
      <w:r w:rsidRPr="00A5463E">
        <w:tab/>
        <w:t>State: 'U: permitted'</w:t>
      </w:r>
      <w:bookmarkEnd w:id="854"/>
      <w:bookmarkEnd w:id="855"/>
      <w:bookmarkEnd w:id="856"/>
      <w:bookmarkEnd w:id="857"/>
    </w:p>
    <w:p w14:paraId="6A891592" w14:textId="77777777" w:rsidR="00EB0795" w:rsidRPr="00A5463E" w:rsidRDefault="00EB0795" w:rsidP="00EB0795">
      <w:pPr>
        <w:pStyle w:val="Heading5"/>
      </w:pPr>
      <w:bookmarkStart w:id="858" w:name="_Toc11343768"/>
      <w:bookmarkStart w:id="859" w:name="_Toc45215724"/>
      <w:bookmarkStart w:id="860" w:name="_Toc51945493"/>
      <w:bookmarkStart w:id="861" w:name="_Toc99172829"/>
      <w:r w:rsidRPr="00A5463E">
        <w:t>6.3.5.5.1</w:t>
      </w:r>
      <w:r w:rsidRPr="00A5463E">
        <w:tab/>
        <w:t>General</w:t>
      </w:r>
      <w:bookmarkEnd w:id="858"/>
      <w:bookmarkEnd w:id="859"/>
      <w:bookmarkEnd w:id="860"/>
      <w:bookmarkEnd w:id="861"/>
    </w:p>
    <w:p w14:paraId="280D6E63"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26509878" w14:textId="77777777" w:rsidR="00EB0795" w:rsidRPr="00A5463E" w:rsidRDefault="00EB0795" w:rsidP="00EB0795">
      <w:pPr>
        <w:pStyle w:val="Heading5"/>
      </w:pPr>
      <w:bookmarkStart w:id="862" w:name="_Toc11343769"/>
      <w:bookmarkStart w:id="863" w:name="_Toc45215725"/>
      <w:bookmarkStart w:id="864" w:name="_Toc51945494"/>
      <w:bookmarkStart w:id="865" w:name="_Toc99172830"/>
      <w:r w:rsidRPr="00A5463E">
        <w:t>6.3.5.5.2</w:t>
      </w:r>
      <w:r w:rsidRPr="00A5463E">
        <w:tab/>
        <w:t>Enter state 'U: permitted'</w:t>
      </w:r>
      <w:bookmarkEnd w:id="862"/>
      <w:bookmarkEnd w:id="863"/>
      <w:bookmarkEnd w:id="864"/>
      <w:bookmarkEnd w:id="865"/>
    </w:p>
    <w:p w14:paraId="7CF5F886" w14:textId="77777777" w:rsidR="00EB0795" w:rsidRPr="00A5463E" w:rsidRDefault="00EB0795" w:rsidP="00EB0795">
      <w:r w:rsidRPr="00A5463E">
        <w:t>When entering this state the transmission control interface towards the MCVideo client in the transmission control server:</w:t>
      </w:r>
    </w:p>
    <w:p w14:paraId="034C3115" w14:textId="77777777" w:rsidR="00EB0795" w:rsidRPr="00A5463E" w:rsidRDefault="00EB0795" w:rsidP="00EB0795">
      <w:pPr>
        <w:pStyle w:val="B1"/>
      </w:pPr>
      <w:r w:rsidRPr="00A5463E">
        <w:t>1.</w:t>
      </w:r>
      <w:r w:rsidRPr="00A5463E">
        <w:tab/>
        <w:t>shall set the state for the associated transmission participant to 'U: permitted'.</w:t>
      </w:r>
    </w:p>
    <w:p w14:paraId="1D03A49C" w14:textId="77777777" w:rsidR="00EB0795" w:rsidRPr="00A5463E" w:rsidRDefault="00EB0795" w:rsidP="00EB0795">
      <w:pPr>
        <w:pStyle w:val="Heading5"/>
      </w:pPr>
      <w:bookmarkStart w:id="866" w:name="_Toc11343770"/>
      <w:bookmarkStart w:id="867" w:name="_Toc45215726"/>
      <w:bookmarkStart w:id="868" w:name="_Toc51945495"/>
      <w:bookmarkStart w:id="869" w:name="_Toc99172831"/>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6"/>
      <w:bookmarkEnd w:id="867"/>
      <w:bookmarkEnd w:id="868"/>
      <w:bookmarkEnd w:id="869"/>
    </w:p>
    <w:p w14:paraId="2FCEAE12"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26F8B844" w14:textId="5B1F713E"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EC1C6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AE3F0CB" w14:textId="77777777" w:rsidR="00EB0795" w:rsidRPr="00A5463E" w:rsidRDefault="00EB0795" w:rsidP="00EB0795">
      <w:pPr>
        <w:pStyle w:val="B2"/>
      </w:pPr>
      <w:r w:rsidRPr="00A5463E">
        <w:t>b.</w:t>
      </w:r>
      <w:r w:rsidRPr="00A5463E">
        <w:tab/>
        <w:t>shall include the Source field set to '2' (the controlling MCVideo function is the source);</w:t>
      </w:r>
    </w:p>
    <w:p w14:paraId="7599841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1D6E7414" w14:textId="77777777" w:rsidR="00EB0795" w:rsidRPr="00A5463E" w:rsidRDefault="00EB0795" w:rsidP="00EB0795">
      <w:pPr>
        <w:pStyle w:val="B1"/>
      </w:pPr>
      <w:r w:rsidRPr="00A5463E">
        <w:t>3.</w:t>
      </w:r>
      <w:r w:rsidRPr="00A5463E">
        <w:tab/>
        <w:t>shall remain in the 'U: permitted' state.</w:t>
      </w:r>
    </w:p>
    <w:p w14:paraId="3167DC70" w14:textId="77777777" w:rsidR="00F51230" w:rsidRPr="00A5463E" w:rsidRDefault="00F51230" w:rsidP="00F51230">
      <w:pPr>
        <w:pStyle w:val="Heading5"/>
      </w:pPr>
      <w:bookmarkStart w:id="870" w:name="_Toc11343771"/>
      <w:bookmarkStart w:id="871" w:name="_Toc45215727"/>
      <w:bookmarkStart w:id="872" w:name="_Toc51945496"/>
      <w:bookmarkStart w:id="873" w:name="_Toc99172832"/>
      <w:r w:rsidRPr="00A5463E">
        <w:lastRenderedPageBreak/>
        <w:t>6.3.5.</w:t>
      </w:r>
      <w:r>
        <w:t>5</w:t>
      </w:r>
      <w:r w:rsidRPr="00A5463E">
        <w:t>.</w:t>
      </w:r>
      <w:r>
        <w:t>3a</w:t>
      </w:r>
      <w:r w:rsidRPr="00A5463E">
        <w:tab/>
      </w:r>
      <w:r w:rsidR="0072093E">
        <w:rPr>
          <w:lang w:val="en-IN"/>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870"/>
      <w:bookmarkEnd w:id="871"/>
      <w:bookmarkEnd w:id="872"/>
      <w:bookmarkEnd w:id="873"/>
    </w:p>
    <w:p w14:paraId="78807EDD"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48FDDBE"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E3AACCC"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C03E1CE" w14:textId="77777777" w:rsidR="00EB0795" w:rsidRPr="00A5463E" w:rsidRDefault="00EB0795" w:rsidP="00EB0795">
      <w:pPr>
        <w:pStyle w:val="Heading5"/>
      </w:pPr>
      <w:bookmarkStart w:id="874" w:name="_Toc11343772"/>
      <w:bookmarkStart w:id="875" w:name="_Toc45215728"/>
      <w:bookmarkStart w:id="876" w:name="_Toc51945497"/>
      <w:bookmarkStart w:id="877" w:name="_Toc99172833"/>
      <w:r w:rsidRPr="00A5463E">
        <w:t>6.3.5.5.4</w:t>
      </w:r>
      <w:r w:rsidRPr="00A5463E">
        <w:tab/>
        <w:t>Send Transmi</w:t>
      </w:r>
      <w:r w:rsidR="006917BB">
        <w:t>ssion</w:t>
      </w:r>
      <w:r w:rsidRPr="00A5463E">
        <w:t xml:space="preserve"> Idle message (S: Transmit Idle)</w:t>
      </w:r>
      <w:bookmarkEnd w:id="874"/>
      <w:bookmarkEnd w:id="875"/>
      <w:bookmarkEnd w:id="876"/>
      <w:bookmarkEnd w:id="877"/>
    </w:p>
    <w:p w14:paraId="7BFA718D"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E326A2" w14:textId="4F916C50" w:rsidR="00EB0795" w:rsidRPr="00A5463E" w:rsidRDefault="00EB0795" w:rsidP="00EB0795">
      <w:pPr>
        <w:pStyle w:val="B1"/>
      </w:pPr>
      <w:r w:rsidRPr="00A5463E">
        <w:t>1.</w:t>
      </w:r>
      <w:r w:rsidRPr="00A5463E">
        <w:tab/>
        <w:t xml:space="preserve">shall enter the 'U: not permitted and Transmit Idle' state as specified in the </w:t>
      </w:r>
      <w:r w:rsidR="008C5982">
        <w:t>clause</w:t>
      </w:r>
      <w:r w:rsidRPr="00A5463E">
        <w:t> 6.3.5.3.2.</w:t>
      </w:r>
    </w:p>
    <w:p w14:paraId="124DEACC" w14:textId="77777777" w:rsidR="00EB0795" w:rsidRPr="00A5463E" w:rsidRDefault="00EB0795" w:rsidP="00EB0795">
      <w:pPr>
        <w:pStyle w:val="Heading5"/>
      </w:pPr>
      <w:bookmarkStart w:id="878" w:name="_Toc11343773"/>
      <w:bookmarkStart w:id="879" w:name="_Toc45215729"/>
      <w:bookmarkStart w:id="880" w:name="_Toc51945498"/>
      <w:bookmarkStart w:id="881" w:name="_Toc99172834"/>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8"/>
      <w:bookmarkEnd w:id="879"/>
      <w:bookmarkEnd w:id="880"/>
      <w:bookmarkEnd w:id="881"/>
    </w:p>
    <w:p w14:paraId="523554B2"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62FF208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708FE283" w14:textId="10808FF3" w:rsidR="00EB0795" w:rsidRPr="00A5463E" w:rsidRDefault="00EB0795" w:rsidP="00EB0795">
      <w:pPr>
        <w:pStyle w:val="B1"/>
      </w:pPr>
      <w:r w:rsidRPr="00A5463E">
        <w:t>2.</w:t>
      </w:r>
      <w:r w:rsidRPr="00A5463E">
        <w:tab/>
        <w:t xml:space="preserve">shall enter the state 'U pending Transmit Revoke' as specified in the </w:t>
      </w:r>
      <w:r w:rsidR="008C5982">
        <w:t>clause</w:t>
      </w:r>
      <w:r w:rsidRPr="00A5463E">
        <w:t> 6.3.5.6.2.</w:t>
      </w:r>
    </w:p>
    <w:p w14:paraId="5AF1A503" w14:textId="77777777" w:rsidR="00EB0795" w:rsidRPr="00A5463E" w:rsidRDefault="00EB0795" w:rsidP="00EB0795">
      <w:pPr>
        <w:pStyle w:val="Heading5"/>
      </w:pPr>
      <w:bookmarkStart w:id="882" w:name="_Toc11343774"/>
      <w:bookmarkStart w:id="883" w:name="_Toc45215730"/>
      <w:bookmarkStart w:id="884" w:name="_Toc51945499"/>
      <w:bookmarkStart w:id="885" w:name="_Toc99172835"/>
      <w:r w:rsidRPr="00A5463E">
        <w:t>6.3.5.5.6</w:t>
      </w:r>
      <w:r w:rsidRPr="00A5463E">
        <w:tab/>
        <w:t>Receive RTP media packets (R: media)</w:t>
      </w:r>
      <w:bookmarkEnd w:id="882"/>
      <w:bookmarkEnd w:id="883"/>
      <w:bookmarkEnd w:id="884"/>
      <w:bookmarkEnd w:id="885"/>
    </w:p>
    <w:p w14:paraId="035453D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51FFF5E"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4794AAD1" w14:textId="77777777" w:rsidR="00EB0795" w:rsidRPr="00A5463E" w:rsidRDefault="00EB0795" w:rsidP="00EB0795">
      <w:pPr>
        <w:pStyle w:val="Heading5"/>
      </w:pPr>
      <w:bookmarkStart w:id="886" w:name="_Toc11343775"/>
      <w:bookmarkStart w:id="887" w:name="_Toc45215731"/>
      <w:bookmarkStart w:id="888" w:name="_Toc51945500"/>
      <w:bookmarkStart w:id="889" w:name="_Toc99172836"/>
      <w:r w:rsidRPr="00A5463E">
        <w:t>6.3.5.5.7</w:t>
      </w:r>
      <w:r w:rsidRPr="00A5463E">
        <w:tab/>
        <w:t>Receive Transmission Media Request message (R: Transmission Media Request)</w:t>
      </w:r>
      <w:bookmarkEnd w:id="886"/>
      <w:bookmarkEnd w:id="887"/>
      <w:bookmarkEnd w:id="888"/>
      <w:bookmarkEnd w:id="889"/>
    </w:p>
    <w:p w14:paraId="2D69F376"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4ADC00C"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28AD5F75" w14:textId="581CF367" w:rsidR="00EB0795" w:rsidRPr="00A5463E" w:rsidRDefault="00EB0795" w:rsidP="00EB0795">
      <w:pPr>
        <w:pStyle w:val="B2"/>
      </w:pPr>
      <w:r w:rsidRPr="00A5463E">
        <w:t>b.</w:t>
      </w:r>
      <w:r w:rsidRPr="00A5463E">
        <w:tab/>
        <w:t xml:space="preserve">shall instruct the media distributor to act as in </w:t>
      </w:r>
      <w:r w:rsidR="008C5982">
        <w:t>clause</w:t>
      </w:r>
      <w:r w:rsidRPr="00A5463E">
        <w:t> 6.3.4.4.5.</w:t>
      </w:r>
    </w:p>
    <w:p w14:paraId="1E33CFD7" w14:textId="77777777" w:rsidR="00EB0795" w:rsidRPr="00A5463E" w:rsidRDefault="00EB0795" w:rsidP="00EB0795">
      <w:pPr>
        <w:pStyle w:val="B1"/>
      </w:pPr>
      <w:r w:rsidRPr="00A5463E">
        <w:t>2.</w:t>
      </w:r>
      <w:r w:rsidRPr="00A5463E">
        <w:tab/>
        <w:t>shall remain in the 'U: permitted' state.</w:t>
      </w:r>
    </w:p>
    <w:p w14:paraId="44B937C2" w14:textId="77777777" w:rsidR="00EB0795" w:rsidRPr="00A5463E" w:rsidRDefault="00EB0795" w:rsidP="00EB0795">
      <w:pPr>
        <w:pStyle w:val="Heading5"/>
      </w:pPr>
      <w:bookmarkStart w:id="890" w:name="_Toc11343776"/>
      <w:bookmarkStart w:id="891" w:name="_Toc45215732"/>
      <w:bookmarkStart w:id="892" w:name="_Toc51945501"/>
      <w:bookmarkStart w:id="893" w:name="_Toc99172837"/>
      <w:r w:rsidRPr="00A5463E">
        <w:t>6.3.5.5.8</w:t>
      </w:r>
      <w:r w:rsidRPr="00A5463E">
        <w:tab/>
        <w:t>Send RTP Media (S: media)</w:t>
      </w:r>
      <w:bookmarkEnd w:id="890"/>
      <w:bookmarkEnd w:id="891"/>
      <w:bookmarkEnd w:id="892"/>
      <w:bookmarkEnd w:id="893"/>
    </w:p>
    <w:p w14:paraId="109CE05A"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6D578C1F" w14:textId="77777777" w:rsidR="00EB0795" w:rsidRPr="00A5463E" w:rsidRDefault="00EB0795" w:rsidP="00EB0795">
      <w:pPr>
        <w:pStyle w:val="B1"/>
      </w:pPr>
      <w:r w:rsidRPr="00A5463E">
        <w:t>1.</w:t>
      </w:r>
      <w:r w:rsidRPr="00A5463E">
        <w:tab/>
        <w:t>shall forward the RTP packet to the associated transmission participant; and</w:t>
      </w:r>
    </w:p>
    <w:p w14:paraId="52A780A4" w14:textId="77777777" w:rsidR="00EB0795" w:rsidRPr="00A5463E" w:rsidRDefault="00EB0795" w:rsidP="00EB0795">
      <w:pPr>
        <w:pStyle w:val="B1"/>
      </w:pPr>
      <w:r w:rsidRPr="00A5463E">
        <w:t>2.</w:t>
      </w:r>
      <w:r w:rsidRPr="00A5463E">
        <w:tab/>
        <w:t>shall remain in the 'U: permitted' state.</w:t>
      </w:r>
    </w:p>
    <w:p w14:paraId="7EFEE552" w14:textId="77777777" w:rsidR="00EB0795" w:rsidRPr="00A5463E" w:rsidRDefault="00EB0795" w:rsidP="00EB0795">
      <w:pPr>
        <w:pStyle w:val="Heading5"/>
      </w:pPr>
      <w:bookmarkStart w:id="894" w:name="_Toc11343777"/>
      <w:bookmarkStart w:id="895" w:name="_Toc45215733"/>
      <w:bookmarkStart w:id="896" w:name="_Toc51945502"/>
      <w:bookmarkStart w:id="897" w:name="_Toc99172838"/>
      <w:r w:rsidRPr="00A5463E">
        <w:t>6.3.5.5.9</w:t>
      </w:r>
      <w:r w:rsidRPr="00A5463E">
        <w:tab/>
        <w:t>Send Media Transmission Notify message (S: Media Transmission Notify)</w:t>
      </w:r>
      <w:bookmarkEnd w:id="894"/>
      <w:bookmarkEnd w:id="895"/>
      <w:bookmarkEnd w:id="896"/>
      <w:bookmarkEnd w:id="897"/>
    </w:p>
    <w:p w14:paraId="13B0818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56548D7" w14:textId="77777777" w:rsidR="00EB0795" w:rsidRPr="00A5463E" w:rsidRDefault="00EB0795" w:rsidP="00EB0795">
      <w:pPr>
        <w:pStyle w:val="B1"/>
      </w:pPr>
      <w:r w:rsidRPr="00A5463E">
        <w:t>1.</w:t>
      </w:r>
      <w:r w:rsidRPr="00A5463E">
        <w:tab/>
        <w:t xml:space="preserve">shall send the Media Transmission Notify message to the </w:t>
      </w:r>
      <w:proofErr w:type="spellStart"/>
      <w:r w:rsidRPr="00A5463E">
        <w:t>the</w:t>
      </w:r>
      <w:proofErr w:type="spellEnd"/>
      <w:r w:rsidRPr="00A5463E">
        <w:t xml:space="preserve"> reception control arbitration logic;</w:t>
      </w:r>
    </w:p>
    <w:p w14:paraId="49A86088" w14:textId="77777777" w:rsidR="00EB0795" w:rsidRPr="00A5463E" w:rsidRDefault="00EB0795" w:rsidP="00EB0795">
      <w:pPr>
        <w:pStyle w:val="B1"/>
      </w:pPr>
      <w:r w:rsidRPr="00A5463E">
        <w:lastRenderedPageBreak/>
        <w:t>2.</w:t>
      </w:r>
      <w:r w:rsidRPr="00A5463E">
        <w:tab/>
        <w:t>shall remain in the 'U: permitted' state.</w:t>
      </w:r>
    </w:p>
    <w:p w14:paraId="5B8C2822" w14:textId="77777777" w:rsidR="00EB0795" w:rsidRPr="00A5463E" w:rsidRDefault="00EB0795" w:rsidP="00EB0795">
      <w:pPr>
        <w:pStyle w:val="B1"/>
      </w:pPr>
      <w:r w:rsidRPr="00A5463E">
        <w:t>3.</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AEC7B51" w14:textId="77777777" w:rsidR="0072093E" w:rsidRDefault="0072093E" w:rsidP="0072093E">
      <w:pPr>
        <w:pStyle w:val="Heading5"/>
      </w:pPr>
      <w:bookmarkStart w:id="898" w:name="_Toc51945503"/>
      <w:bookmarkStart w:id="899" w:name="_Toc11343778"/>
      <w:bookmarkStart w:id="900" w:name="_Toc45215734"/>
      <w:bookmarkStart w:id="901" w:name="_Toc99172839"/>
      <w:r>
        <w:t>6.3.5.5.10</w:t>
      </w:r>
      <w:r>
        <w:tab/>
        <w:t xml:space="preserve">Send Transmission End Request message (S: Transmission End </w:t>
      </w:r>
      <w:r>
        <w:rPr>
          <w:lang w:val="en-IN"/>
        </w:rPr>
        <w:t>Request</w:t>
      </w:r>
      <w:r>
        <w:t>)</w:t>
      </w:r>
      <w:bookmarkEnd w:id="898"/>
      <w:bookmarkEnd w:id="901"/>
    </w:p>
    <w:p w14:paraId="4D439988" w14:textId="77777777" w:rsidR="0072093E" w:rsidRDefault="0072093E" w:rsidP="0072093E">
      <w:r>
        <w:t>Upon receiving a Transmission End Request message from the transmission control server, the transmission control interface towards the MCVideo client in the transmission control server:</w:t>
      </w:r>
    </w:p>
    <w:p w14:paraId="3565DEB5" w14:textId="77777777" w:rsidR="0072093E" w:rsidRDefault="0072093E" w:rsidP="0072093E">
      <w:pPr>
        <w:ind w:firstLine="284"/>
      </w:pPr>
      <w:r>
        <w:t>1.</w:t>
      </w:r>
      <w:r>
        <w:tab/>
        <w:t>shall forward the Transmission End Request message to the associated transmission participant; and</w:t>
      </w:r>
    </w:p>
    <w:p w14:paraId="201D999A" w14:textId="02C240BD" w:rsidR="0072093E" w:rsidRDefault="0072093E" w:rsidP="00B80428">
      <w:pPr>
        <w:ind w:firstLine="284"/>
        <w:rPr>
          <w:noProof/>
          <w:sz w:val="28"/>
        </w:rPr>
      </w:pPr>
      <w:r>
        <w:t>2.</w:t>
      </w:r>
      <w:r>
        <w:tab/>
      </w:r>
      <w:r w:rsidRPr="00A5463E">
        <w:t xml:space="preserve">shall enter the state 'U pending Transmit Revoke' as specified in the </w:t>
      </w:r>
      <w:r w:rsidR="008C5982">
        <w:t>clause</w:t>
      </w:r>
      <w:r w:rsidRPr="00A5463E">
        <w:t> 6.3.5.6.2</w:t>
      </w:r>
      <w:r>
        <w:t>.</w:t>
      </w:r>
    </w:p>
    <w:p w14:paraId="2A9A663D" w14:textId="77777777" w:rsidR="00EB0795" w:rsidRPr="00A5463E" w:rsidRDefault="00EB0795" w:rsidP="00EB0795">
      <w:pPr>
        <w:pStyle w:val="Heading4"/>
      </w:pPr>
      <w:bookmarkStart w:id="902" w:name="_Toc51945504"/>
      <w:bookmarkStart w:id="903" w:name="_Toc99172840"/>
      <w:r w:rsidRPr="00A5463E">
        <w:t>6.3.5.6</w:t>
      </w:r>
      <w:r w:rsidRPr="00A5463E">
        <w:tab/>
        <w:t>State: 'U: pending Transmit Revoke'</w:t>
      </w:r>
      <w:bookmarkEnd w:id="899"/>
      <w:bookmarkEnd w:id="900"/>
      <w:bookmarkEnd w:id="902"/>
      <w:bookmarkEnd w:id="903"/>
    </w:p>
    <w:p w14:paraId="0050FBF8" w14:textId="77777777" w:rsidR="00EB0795" w:rsidRPr="00A5463E" w:rsidRDefault="00EB0795" w:rsidP="00EB0795">
      <w:pPr>
        <w:pStyle w:val="Heading5"/>
      </w:pPr>
      <w:bookmarkStart w:id="904" w:name="_Toc11343779"/>
      <w:bookmarkStart w:id="905" w:name="_Toc45215735"/>
      <w:bookmarkStart w:id="906" w:name="_Toc51945505"/>
      <w:bookmarkStart w:id="907" w:name="_Toc99172841"/>
      <w:r w:rsidRPr="00A5463E">
        <w:t>6.3.5.6.1</w:t>
      </w:r>
      <w:r w:rsidRPr="00A5463E">
        <w:tab/>
        <w:t>General</w:t>
      </w:r>
      <w:bookmarkEnd w:id="904"/>
      <w:bookmarkEnd w:id="905"/>
      <w:bookmarkEnd w:id="906"/>
      <w:bookmarkEnd w:id="907"/>
    </w:p>
    <w:p w14:paraId="3DDF095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72093E" w:rsidRPr="0072093E">
        <w:t xml:space="preserve"> </w:t>
      </w:r>
      <w:r w:rsidR="0072093E">
        <w:t>or Transmission End Request</w:t>
      </w:r>
      <w:r w:rsidRPr="00A5463E">
        <w:t xml:space="preserve"> message.</w:t>
      </w:r>
    </w:p>
    <w:p w14:paraId="30767446" w14:textId="77777777" w:rsidR="0072093E" w:rsidRDefault="00EB0795" w:rsidP="0072093E">
      <w:r w:rsidRPr="00A5463E">
        <w:t xml:space="preserve">In this state timer </w:t>
      </w:r>
      <w:r w:rsidR="008D7BCF">
        <w:t>T3</w:t>
      </w:r>
      <w:r w:rsidRPr="00A5463E">
        <w:t xml:space="preserve"> (</w:t>
      </w:r>
      <w:r w:rsidR="002477B2">
        <w:t>Transmission</w:t>
      </w:r>
      <w:r w:rsidRPr="00A5463E">
        <w:t xml:space="preserve"> Revoke) is running.</w:t>
      </w:r>
      <w:r w:rsidR="0072093E" w:rsidRPr="0072093E">
        <w:t xml:space="preserve"> </w:t>
      </w:r>
    </w:p>
    <w:p w14:paraId="4B577A98" w14:textId="650D2561" w:rsidR="00EB0795" w:rsidRPr="0072093E" w:rsidRDefault="0072093E" w:rsidP="00B80428">
      <w:pPr>
        <w:pStyle w:val="NO"/>
      </w:pPr>
      <w:r>
        <w:t>NOTE </w:t>
      </w:r>
      <w:r w:rsidRPr="00A5463E">
        <w:t>:</w:t>
      </w:r>
      <w:r w:rsidRPr="00A5463E">
        <w:tab/>
      </w:r>
      <w:r>
        <w:t>As the functionality of both Transmission End Request message and Transmission Revoke message sent from server is mostly same on client and server side, currently the handling</w:t>
      </w:r>
      <w:r w:rsidRPr="00A5463E">
        <w:t xml:space="preserve"> </w:t>
      </w:r>
      <w:r>
        <w:t xml:space="preserve">of Transmission End Request message is added in </w:t>
      </w:r>
      <w:r w:rsidR="007D11BC">
        <w:t>'</w:t>
      </w:r>
      <w:r>
        <w:t>U: pending Transmit Revoke</w:t>
      </w:r>
      <w:r w:rsidR="007D11BC">
        <w:t>'</w:t>
      </w:r>
      <w:r>
        <w:t xml:space="preserve"> state and timer T3 (Transmission Revoke) is also used for Transmission End Request message. A new state and timer can also be created later for this purpose if required.</w:t>
      </w:r>
    </w:p>
    <w:p w14:paraId="7606F8E6" w14:textId="77777777" w:rsidR="00EB0795" w:rsidRPr="00A5463E" w:rsidRDefault="00EB0795" w:rsidP="00EB0795">
      <w:pPr>
        <w:pStyle w:val="Heading5"/>
      </w:pPr>
      <w:bookmarkStart w:id="908" w:name="_Toc11343780"/>
      <w:bookmarkStart w:id="909" w:name="_Toc45215736"/>
      <w:bookmarkStart w:id="910" w:name="_Toc51945506"/>
      <w:bookmarkStart w:id="911" w:name="_Toc99172842"/>
      <w:r w:rsidRPr="00A5463E">
        <w:t>6.3.5.6.2</w:t>
      </w:r>
      <w:r w:rsidRPr="00A5463E">
        <w:tab/>
        <w:t>Enter state 'U pending Transmit Revoke'</w:t>
      </w:r>
      <w:bookmarkEnd w:id="908"/>
      <w:bookmarkEnd w:id="909"/>
      <w:bookmarkEnd w:id="910"/>
      <w:bookmarkEnd w:id="911"/>
    </w:p>
    <w:p w14:paraId="04878E0A" w14:textId="77777777" w:rsidR="00EB0795" w:rsidRPr="00A5463E" w:rsidRDefault="00EB0795" w:rsidP="00EB0795">
      <w:r w:rsidRPr="00A5463E">
        <w:t>When entering this state the transmission control interface towards the MCVideo client in the transmission control server:</w:t>
      </w:r>
    </w:p>
    <w:p w14:paraId="5F60BA1F"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CD122B6" w14:textId="77777777" w:rsidR="00EB0795" w:rsidRPr="00A5463E" w:rsidRDefault="00EB0795" w:rsidP="00EB0795">
      <w:pPr>
        <w:pStyle w:val="B1"/>
      </w:pPr>
      <w:r w:rsidRPr="00A5463E">
        <w:t>2.</w:t>
      </w:r>
      <w:r w:rsidRPr="00A5463E">
        <w:tab/>
        <w:t>shall enter the state 'U: pending Transmit Revoke'.</w:t>
      </w:r>
    </w:p>
    <w:p w14:paraId="1E2D65BA" w14:textId="77777777" w:rsidR="00EB0795" w:rsidRPr="00A5463E" w:rsidRDefault="00EB0795" w:rsidP="00EB0795">
      <w:pPr>
        <w:pStyle w:val="Heading5"/>
      </w:pPr>
      <w:bookmarkStart w:id="912" w:name="_Toc11343781"/>
      <w:bookmarkStart w:id="913" w:name="_Toc45215737"/>
      <w:bookmarkStart w:id="914" w:name="_Toc51945507"/>
      <w:bookmarkStart w:id="915" w:name="_Toc99172843"/>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2"/>
      <w:bookmarkEnd w:id="913"/>
      <w:bookmarkEnd w:id="914"/>
      <w:bookmarkEnd w:id="915"/>
    </w:p>
    <w:p w14:paraId="4EA46098"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131A80C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to the associated transmission participant.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7ACA6EA3"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w:t>
      </w:r>
    </w:p>
    <w:p w14:paraId="43034D17"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70B13828" w14:textId="77777777" w:rsidR="00EB0795" w:rsidRPr="00A5463E" w:rsidRDefault="00EB0795" w:rsidP="00EB0795">
      <w:pPr>
        <w:pStyle w:val="B1"/>
      </w:pPr>
      <w:r w:rsidRPr="00A5463E">
        <w:t>3.</w:t>
      </w:r>
      <w:r w:rsidRPr="00A5463E">
        <w:tab/>
        <w:t>shall remain in the 'U: pending Transmit Revoke' state.</w:t>
      </w:r>
    </w:p>
    <w:p w14:paraId="59C4375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72093E" w:rsidRPr="0072093E">
        <w:rPr>
          <w:lang w:val="en-IN"/>
        </w:rPr>
        <w:t xml:space="preserve"> </w:t>
      </w:r>
      <w:r w:rsidR="0072093E">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78BD228" w14:textId="77777777" w:rsidR="00EB0795" w:rsidRPr="00A5463E" w:rsidRDefault="00EB0795" w:rsidP="00EB0795">
      <w:pPr>
        <w:pStyle w:val="Heading5"/>
      </w:pPr>
      <w:bookmarkStart w:id="916" w:name="_Toc11343782"/>
      <w:bookmarkStart w:id="917" w:name="_Toc45215738"/>
      <w:bookmarkStart w:id="918" w:name="_Toc51945508"/>
      <w:bookmarkStart w:id="919" w:name="_Toc99172844"/>
      <w:r w:rsidRPr="00A5463E">
        <w:t>6.3.5.6.4</w:t>
      </w:r>
      <w:r w:rsidRPr="00A5463E">
        <w:tab/>
        <w:t>Receive RTP media packets (R: media)</w:t>
      </w:r>
      <w:bookmarkEnd w:id="916"/>
      <w:bookmarkEnd w:id="917"/>
      <w:bookmarkEnd w:id="918"/>
      <w:bookmarkEnd w:id="919"/>
    </w:p>
    <w:p w14:paraId="2A0A224C"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61D28850" w14:textId="77777777" w:rsidR="00EB0795" w:rsidRPr="00A5463E" w:rsidRDefault="00EB0795" w:rsidP="00EB0795">
      <w:pPr>
        <w:pStyle w:val="B1"/>
      </w:pPr>
      <w:r w:rsidRPr="00A5463E">
        <w:t>1.</w:t>
      </w:r>
      <w:r w:rsidRPr="00A5463E">
        <w:tab/>
        <w:t>shall forward RTP media packets to the media distributor; and</w:t>
      </w:r>
    </w:p>
    <w:p w14:paraId="64C44292" w14:textId="77777777" w:rsidR="00EB0795" w:rsidRPr="00A5463E" w:rsidRDefault="00EB0795" w:rsidP="00EB0795">
      <w:pPr>
        <w:pStyle w:val="B1"/>
      </w:pPr>
      <w:r w:rsidRPr="00A5463E">
        <w:lastRenderedPageBreak/>
        <w:t>2.</w:t>
      </w:r>
      <w:r w:rsidRPr="00A5463E">
        <w:tab/>
        <w:t>shall remain in the 'U: pending Transmit Revoke' state.</w:t>
      </w:r>
    </w:p>
    <w:p w14:paraId="583ACF40" w14:textId="77777777" w:rsidR="00EB0795" w:rsidRPr="00A5463E" w:rsidRDefault="00EB0795" w:rsidP="00EB0795">
      <w:pPr>
        <w:pStyle w:val="Heading5"/>
      </w:pPr>
      <w:bookmarkStart w:id="920" w:name="_Toc11343783"/>
      <w:bookmarkStart w:id="921" w:name="_Toc45215739"/>
      <w:bookmarkStart w:id="922" w:name="_Toc51945509"/>
      <w:bookmarkStart w:id="923" w:name="_Toc99172845"/>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0"/>
      <w:bookmarkEnd w:id="921"/>
      <w:bookmarkEnd w:id="922"/>
      <w:bookmarkEnd w:id="923"/>
    </w:p>
    <w:p w14:paraId="632DBFE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6D27480C" w14:textId="6F3E8A6C"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703D35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08D0A348" w14:textId="77777777" w:rsidR="00EB0795" w:rsidRPr="00A5463E" w:rsidRDefault="00EB0795" w:rsidP="00EB0795">
      <w:pPr>
        <w:pStyle w:val="B2"/>
      </w:pPr>
      <w:r w:rsidRPr="00A5463E">
        <w:t>b.</w:t>
      </w:r>
      <w:r w:rsidRPr="00A5463E">
        <w:tab/>
        <w:t>shall include the Source field set to '2' (the controlling MCVideo function is the source);</w:t>
      </w:r>
    </w:p>
    <w:p w14:paraId="4714A45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7DF2B895" w14:textId="77777777" w:rsidR="00EB0795" w:rsidRPr="00A5463E" w:rsidRDefault="00EB0795" w:rsidP="00EB0795">
      <w:pPr>
        <w:pStyle w:val="B2"/>
      </w:pPr>
      <w:r w:rsidRPr="00A5463E">
        <w:t>b.</w:t>
      </w:r>
      <w:r w:rsidRPr="00A5463E">
        <w:tab/>
        <w:t>shall remain in the state 'U: pending Transmit Revoke'.</w:t>
      </w:r>
    </w:p>
    <w:p w14:paraId="63A037CB" w14:textId="77777777" w:rsidR="00F51230" w:rsidRPr="00A5463E" w:rsidRDefault="00F51230" w:rsidP="00F51230">
      <w:pPr>
        <w:pStyle w:val="Heading5"/>
      </w:pPr>
      <w:bookmarkStart w:id="924" w:name="_Toc11343784"/>
      <w:bookmarkStart w:id="925" w:name="_Toc45215740"/>
      <w:bookmarkStart w:id="926" w:name="_Toc51945510"/>
      <w:bookmarkStart w:id="927" w:name="_Toc99172846"/>
      <w:r w:rsidRPr="00A5463E">
        <w:t>6.3.5.6.</w:t>
      </w:r>
      <w:r>
        <w:t>5a</w:t>
      </w:r>
      <w:r w:rsidRPr="00A5463E">
        <w:tab/>
      </w:r>
      <w:r w:rsidR="0072093E">
        <w:rPr>
          <w:lang w:val="en-US"/>
        </w:rPr>
        <w:t>Send</w:t>
      </w:r>
      <w:r w:rsidRPr="00A5463E">
        <w:t xml:space="preserve"> </w:t>
      </w:r>
      <w:r>
        <w:t>Transmission</w:t>
      </w:r>
      <w:r w:rsidRPr="00A5463E">
        <w:t xml:space="preserve"> End Re</w:t>
      </w:r>
      <w:r>
        <w:t>sponse</w:t>
      </w:r>
      <w:r w:rsidRPr="00A5463E">
        <w:t xml:space="preserve"> message (</w:t>
      </w:r>
      <w:r w:rsidR="0072093E">
        <w:t>S</w:t>
      </w:r>
      <w:r w:rsidRPr="00A5463E">
        <w:t xml:space="preserve">: </w:t>
      </w:r>
      <w:r>
        <w:t>Transmission</w:t>
      </w:r>
      <w:r w:rsidRPr="00A5463E">
        <w:t xml:space="preserve"> End Re</w:t>
      </w:r>
      <w:r>
        <w:t>sponse</w:t>
      </w:r>
      <w:r w:rsidRPr="00A5463E">
        <w:t>)</w:t>
      </w:r>
      <w:bookmarkEnd w:id="924"/>
      <w:bookmarkEnd w:id="925"/>
      <w:bookmarkEnd w:id="926"/>
      <w:bookmarkEnd w:id="927"/>
    </w:p>
    <w:p w14:paraId="148956C4"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3D265E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699B7048"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B2F6AA1" w14:textId="77777777" w:rsidR="00EB0795" w:rsidRPr="00A5463E" w:rsidRDefault="00EB0795" w:rsidP="00EB0795">
      <w:pPr>
        <w:pStyle w:val="Heading5"/>
      </w:pPr>
      <w:bookmarkStart w:id="928" w:name="_Toc11343785"/>
      <w:bookmarkStart w:id="929" w:name="_Toc45215741"/>
      <w:bookmarkStart w:id="930" w:name="_Toc51945511"/>
      <w:bookmarkStart w:id="931" w:name="_Toc99172847"/>
      <w:r w:rsidRPr="00A5463E">
        <w:t>6.3.5.6.6</w:t>
      </w:r>
      <w:r w:rsidRPr="00A5463E">
        <w:tab/>
        <w:t>Send Transmi</w:t>
      </w:r>
      <w:r w:rsidR="006917BB">
        <w:t>ssion</w:t>
      </w:r>
      <w:r w:rsidRPr="00A5463E">
        <w:t xml:space="preserve"> Idle message (S: Transmit Idle)</w:t>
      </w:r>
      <w:bookmarkEnd w:id="928"/>
      <w:bookmarkEnd w:id="929"/>
      <w:bookmarkEnd w:id="930"/>
      <w:bookmarkEnd w:id="931"/>
    </w:p>
    <w:p w14:paraId="351A484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52AE1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1AECB4D2"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5E18C52" w14:textId="423B3831"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8C5982">
        <w:t>clause</w:t>
      </w:r>
      <w:r w:rsidRPr="00A5463E">
        <w:t> </w:t>
      </w:r>
      <w:r w:rsidR="006917BB">
        <w:t>9.2.2.1</w:t>
      </w:r>
      <w:r w:rsidRPr="00A5463E">
        <w:t>; and</w:t>
      </w:r>
    </w:p>
    <w:p w14:paraId="38D0E9D3"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1A71ACB" w14:textId="72CBBC69" w:rsidR="00EB0795" w:rsidRPr="00A5463E" w:rsidRDefault="00EB0795" w:rsidP="00EB0795">
      <w:pPr>
        <w:pStyle w:val="B1"/>
      </w:pPr>
      <w:r w:rsidRPr="00A5463E">
        <w:t>3.</w:t>
      </w:r>
      <w:r w:rsidRPr="00A5463E">
        <w:tab/>
        <w:t xml:space="preserve">shall enter the 'U: not permitted and Transmit Idle' state as specified in the </w:t>
      </w:r>
      <w:r w:rsidR="008C5982">
        <w:t>clause</w:t>
      </w:r>
      <w:r w:rsidRPr="00A5463E">
        <w:t> 6.3.5.3.2.</w:t>
      </w:r>
    </w:p>
    <w:p w14:paraId="42BBC11A" w14:textId="77777777" w:rsidR="00EB0795" w:rsidRPr="00A5463E" w:rsidRDefault="00EB0795" w:rsidP="00EB0795">
      <w:pPr>
        <w:pStyle w:val="Heading5"/>
      </w:pPr>
      <w:bookmarkStart w:id="932" w:name="_Toc11343786"/>
      <w:bookmarkStart w:id="933" w:name="_Toc45215742"/>
      <w:bookmarkStart w:id="934" w:name="_Toc51945512"/>
      <w:bookmarkStart w:id="935" w:name="_Toc99172848"/>
      <w:r w:rsidRPr="00A5463E">
        <w:t>6.3.5.6.7</w:t>
      </w:r>
      <w:r w:rsidRPr="00A5463E">
        <w:tab/>
        <w:t>Send Media Transmission Notify message (S: Media Transmission Notify)</w:t>
      </w:r>
      <w:bookmarkEnd w:id="932"/>
      <w:bookmarkEnd w:id="933"/>
      <w:bookmarkEnd w:id="934"/>
      <w:bookmarkEnd w:id="935"/>
    </w:p>
    <w:p w14:paraId="37EBD6BE"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6D99F7C2"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46C2CB48"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39FD6219" w14:textId="054F7173"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8C5982">
        <w:t>clause</w:t>
      </w:r>
      <w:r w:rsidRPr="00A5463E">
        <w:t> </w:t>
      </w:r>
      <w:r w:rsidR="006917BB">
        <w:t>9.2.2.1</w:t>
      </w:r>
      <w:r w:rsidRPr="00A5463E">
        <w:t>; and</w:t>
      </w:r>
    </w:p>
    <w:p w14:paraId="48A923DC"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BD19367" w14:textId="069382EB" w:rsidR="00EB0795" w:rsidRPr="00A5463E" w:rsidRDefault="00EB0795" w:rsidP="00EB0795">
      <w:pPr>
        <w:pStyle w:val="B1"/>
      </w:pPr>
      <w:r w:rsidRPr="00A5463E">
        <w:t>3.</w:t>
      </w:r>
      <w:r w:rsidRPr="00A5463E">
        <w:tab/>
        <w:t xml:space="preserve">shall enter the 'U: not permitted and Transmit Taken' state as specified in the </w:t>
      </w:r>
      <w:r w:rsidR="008C5982">
        <w:t>clause</w:t>
      </w:r>
      <w:r w:rsidRPr="00A5463E">
        <w:t> 6.3.5.3.2.</w:t>
      </w:r>
    </w:p>
    <w:p w14:paraId="5210A026" w14:textId="77777777" w:rsidR="0072093E" w:rsidRDefault="0072093E" w:rsidP="0072093E">
      <w:pPr>
        <w:pStyle w:val="Heading5"/>
      </w:pPr>
      <w:bookmarkStart w:id="936" w:name="_Toc51945513"/>
      <w:bookmarkStart w:id="937" w:name="_Toc11343787"/>
      <w:bookmarkStart w:id="938" w:name="_Toc45215743"/>
      <w:bookmarkStart w:id="939" w:name="_Toc99172849"/>
      <w:r>
        <w:lastRenderedPageBreak/>
        <w:t>6.3.5.6.8</w:t>
      </w:r>
      <w:r>
        <w:tab/>
        <w:t>Receive Transmission End Response message (R: Transmission End Response)</w:t>
      </w:r>
      <w:bookmarkEnd w:id="936"/>
      <w:bookmarkEnd w:id="939"/>
    </w:p>
    <w:p w14:paraId="62DCA174" w14:textId="77777777" w:rsidR="0072093E" w:rsidRDefault="0072093E" w:rsidP="0072093E">
      <w:r>
        <w:t>Upon receiving a Transmission End Response message from the associated transmission participant, the transmission control interface towards the MCVideo client in the transmission control server:</w:t>
      </w:r>
    </w:p>
    <w:p w14:paraId="452ABC34" w14:textId="28FC74E8" w:rsidR="0072093E" w:rsidRDefault="0072093E" w:rsidP="0072093E">
      <w:pPr>
        <w:ind w:left="568" w:hanging="284"/>
      </w:pPr>
      <w:r>
        <w:t>1.</w:t>
      </w:r>
      <w:r>
        <w:tab/>
        <w:t xml:space="preserve">if the first bit in the subtype of the Transmission End Response message is set to '1' (Acknowledgment is required) as described in </w:t>
      </w:r>
      <w:r w:rsidR="008C5982">
        <w:t>clause</w:t>
      </w:r>
      <w:r>
        <w:t xml:space="preserve"> 9.2.2.1, shall send a Transmission control Ack message. The Transmission control Ack message:</w:t>
      </w:r>
    </w:p>
    <w:p w14:paraId="1382E14C" w14:textId="77777777" w:rsidR="0072093E" w:rsidRDefault="0072093E" w:rsidP="0072093E">
      <w:pPr>
        <w:ind w:left="284" w:firstLine="284"/>
      </w:pPr>
      <w:r>
        <w:t>a.</w:t>
      </w:r>
      <w:r>
        <w:tab/>
        <w:t>shall include the Message Type field set to '1' (Transmission End Response); and</w:t>
      </w:r>
    </w:p>
    <w:p w14:paraId="1F09E240" w14:textId="77777777" w:rsidR="0072093E" w:rsidRDefault="0072093E" w:rsidP="0072093E">
      <w:pPr>
        <w:ind w:left="284" w:firstLine="284"/>
      </w:pPr>
      <w:r>
        <w:t>b.</w:t>
      </w:r>
      <w:r>
        <w:tab/>
        <w:t>shall include the Source field set to '2' (the controlling MCVideo function is the source);</w:t>
      </w:r>
    </w:p>
    <w:p w14:paraId="59396938" w14:textId="77777777" w:rsidR="0072093E" w:rsidRDefault="0072093E" w:rsidP="0072093E">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0A867D7C" w14:textId="77777777" w:rsidR="0072093E" w:rsidRPr="00A5463E" w:rsidRDefault="0072093E" w:rsidP="0072093E">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488C65A" w14:textId="77777777" w:rsidR="0072093E" w:rsidRDefault="0072093E" w:rsidP="00B80428">
      <w:pPr>
        <w:ind w:firstLine="284"/>
        <w:rPr>
          <w:noProof/>
          <w:sz w:val="28"/>
        </w:rPr>
      </w:pPr>
      <w:r>
        <w:t>4</w:t>
      </w:r>
      <w:r w:rsidRPr="00A5463E">
        <w:t>.</w:t>
      </w:r>
      <w:r w:rsidRPr="00A5463E">
        <w:tab/>
      </w:r>
      <w:r w:rsidRPr="00FB1CA9">
        <w:t>shall enter the state 'U: not permitted and Transmit Idle'</w:t>
      </w:r>
      <w:r w:rsidRPr="00A5463E">
        <w:t>.</w:t>
      </w:r>
    </w:p>
    <w:p w14:paraId="6E2E4F65" w14:textId="77777777" w:rsidR="00EB0795" w:rsidRPr="00A5463E" w:rsidRDefault="00EB0795" w:rsidP="00EB0795">
      <w:pPr>
        <w:pStyle w:val="Heading4"/>
      </w:pPr>
      <w:bookmarkStart w:id="940" w:name="_Toc51945514"/>
      <w:bookmarkStart w:id="941" w:name="_Toc99172850"/>
      <w:r w:rsidRPr="00A5463E">
        <w:t>6.3.5.7</w:t>
      </w:r>
      <w:r w:rsidRPr="00A5463E">
        <w:tab/>
        <w:t>State 'U: not permitted but sends media'</w:t>
      </w:r>
      <w:bookmarkEnd w:id="937"/>
      <w:bookmarkEnd w:id="938"/>
      <w:bookmarkEnd w:id="940"/>
      <w:bookmarkEnd w:id="941"/>
    </w:p>
    <w:p w14:paraId="01A8DAB1" w14:textId="77777777" w:rsidR="00EB0795" w:rsidRPr="00A5463E" w:rsidRDefault="00EB0795" w:rsidP="00EB0795">
      <w:pPr>
        <w:pStyle w:val="Heading5"/>
      </w:pPr>
      <w:bookmarkStart w:id="942" w:name="_Toc11343788"/>
      <w:bookmarkStart w:id="943" w:name="_Toc45215744"/>
      <w:bookmarkStart w:id="944" w:name="_Toc51945515"/>
      <w:bookmarkStart w:id="945" w:name="_Toc99172851"/>
      <w:r w:rsidRPr="00A5463E">
        <w:t>6.3.5.7.1</w:t>
      </w:r>
      <w:r w:rsidRPr="00A5463E">
        <w:tab/>
        <w:t>General</w:t>
      </w:r>
      <w:bookmarkEnd w:id="942"/>
      <w:bookmarkEnd w:id="943"/>
      <w:bookmarkEnd w:id="944"/>
      <w:bookmarkEnd w:id="945"/>
    </w:p>
    <w:p w14:paraId="45DA7BA9"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69C6E78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EADD368" w14:textId="77777777" w:rsidR="00EB0795" w:rsidRPr="00A5463E" w:rsidRDefault="00EB0795" w:rsidP="00EB0795">
      <w:pPr>
        <w:pStyle w:val="Heading5"/>
      </w:pPr>
      <w:bookmarkStart w:id="946" w:name="_Toc11343789"/>
      <w:bookmarkStart w:id="947" w:name="_Toc45215745"/>
      <w:bookmarkStart w:id="948" w:name="_Toc51945516"/>
      <w:bookmarkStart w:id="949" w:name="_Toc99172852"/>
      <w:r w:rsidRPr="00A5463E">
        <w:t>6.3.5.7.2</w:t>
      </w:r>
      <w:r w:rsidRPr="00A5463E">
        <w:tab/>
        <w:t>Enter state 'U: not permitted but sends media'</w:t>
      </w:r>
      <w:bookmarkEnd w:id="946"/>
      <w:bookmarkEnd w:id="947"/>
      <w:bookmarkEnd w:id="948"/>
      <w:bookmarkEnd w:id="949"/>
    </w:p>
    <w:p w14:paraId="3D9405B0" w14:textId="77777777" w:rsidR="00EB0795" w:rsidRPr="00A5463E" w:rsidRDefault="00EB0795" w:rsidP="00EB0795">
      <w:r w:rsidRPr="00A5463E">
        <w:t>When entering this state the transmission control interface towards the MCVideo client in the transmission control server:</w:t>
      </w:r>
    </w:p>
    <w:p w14:paraId="72AB00A9"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545376D" w14:textId="77777777" w:rsidR="00EB0795" w:rsidRPr="00A5463E" w:rsidRDefault="00EB0795" w:rsidP="00EB0795">
      <w:pPr>
        <w:pStyle w:val="B1"/>
      </w:pPr>
      <w:r w:rsidRPr="00A5463E">
        <w:t>2.</w:t>
      </w:r>
      <w:r w:rsidRPr="00A5463E">
        <w:tab/>
        <w:t>shall enter the state 'U: not permitted but sends media'.</w:t>
      </w:r>
    </w:p>
    <w:p w14:paraId="6B6C16F4" w14:textId="77777777" w:rsidR="00EB0795" w:rsidRPr="00A5463E" w:rsidRDefault="00EB0795" w:rsidP="00EB0795">
      <w:r w:rsidRPr="00A5463E">
        <w:t>In this state the transmission control interface towards the MCVideo client in the transmission control server:</w:t>
      </w:r>
    </w:p>
    <w:p w14:paraId="2CB97DF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3230363" w14:textId="77777777" w:rsidR="00EB0795" w:rsidRPr="00A5463E" w:rsidRDefault="00EB0795" w:rsidP="00EB0795">
      <w:pPr>
        <w:pStyle w:val="Heading5"/>
      </w:pPr>
      <w:bookmarkStart w:id="950" w:name="_Toc11343790"/>
      <w:bookmarkStart w:id="951" w:name="_Toc45215746"/>
      <w:bookmarkStart w:id="952" w:name="_Toc51945517"/>
      <w:bookmarkStart w:id="953" w:name="_Toc99172853"/>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5145DAC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FE81BF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06862B6D"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643CB3C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7C91E67"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9A011BC" w14:textId="77777777" w:rsidR="00EB0795" w:rsidRPr="00A5463E" w:rsidRDefault="00EB0795" w:rsidP="00EB0795">
      <w:pPr>
        <w:pStyle w:val="B1"/>
      </w:pPr>
      <w:r w:rsidRPr="00A5463E">
        <w:t>3.</w:t>
      </w:r>
      <w:r w:rsidRPr="00A5463E">
        <w:tab/>
        <w:t>shall remain in the 'U: not permitted but sends media' state.</w:t>
      </w:r>
    </w:p>
    <w:p w14:paraId="1CD53B9B"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B5C68C6" w14:textId="77777777" w:rsidR="00EB0795" w:rsidRPr="00A5463E" w:rsidRDefault="00EB0795" w:rsidP="00EB0795">
      <w:pPr>
        <w:pStyle w:val="Heading5"/>
      </w:pPr>
      <w:bookmarkStart w:id="954" w:name="_Toc11343791"/>
      <w:bookmarkStart w:id="955" w:name="_Toc45215747"/>
      <w:bookmarkStart w:id="956" w:name="_Toc51945518"/>
      <w:bookmarkStart w:id="957" w:name="_Toc99172854"/>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32C47F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4D2FA33" w14:textId="50D24891"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8C5982">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CD533F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A3788D6" w14:textId="77777777" w:rsidR="00EB0795" w:rsidRPr="00A5463E" w:rsidRDefault="00EB0795" w:rsidP="00EB0795">
      <w:pPr>
        <w:pStyle w:val="B2"/>
      </w:pPr>
      <w:r w:rsidRPr="00A5463E">
        <w:t>b.</w:t>
      </w:r>
      <w:r w:rsidRPr="00A5463E">
        <w:tab/>
        <w:t>shall include the Source field set to '2' (the controlling MCVideo function is the source);</w:t>
      </w:r>
    </w:p>
    <w:p w14:paraId="7F89481D"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50A0809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3871E4AB"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045E365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D5830C7" w14:textId="06B6D0F0" w:rsidR="00EB0795" w:rsidRPr="00A5463E" w:rsidRDefault="00EB0795" w:rsidP="00EB0795">
      <w:pPr>
        <w:pStyle w:val="B2"/>
      </w:pPr>
      <w:r w:rsidRPr="00A5463E">
        <w:t>b.</w:t>
      </w:r>
      <w:r w:rsidRPr="00A5463E">
        <w:tab/>
        <w:t xml:space="preserve">shall enter the 'U: not permitted and Transmit Idle' state as specified in the </w:t>
      </w:r>
      <w:r w:rsidR="008C5982">
        <w:t>clause</w:t>
      </w:r>
      <w:r w:rsidRPr="00A5463E">
        <w:t> 6.3.5.3.2; and</w:t>
      </w:r>
    </w:p>
    <w:p w14:paraId="2B54157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53C8418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86ED4D" w14:textId="77777777" w:rsidR="00EB0795" w:rsidRPr="00A5463E" w:rsidRDefault="00EB0795" w:rsidP="00EB0795">
      <w:pPr>
        <w:pStyle w:val="B3"/>
      </w:pPr>
      <w:proofErr w:type="spellStart"/>
      <w:r w:rsidRPr="00A5463E">
        <w:t>i</w:t>
      </w:r>
      <w:proofErr w:type="spellEnd"/>
      <w:r w:rsidRPr="00A5463E">
        <w:t>.</w:t>
      </w:r>
      <w:r w:rsidRPr="00A5463E">
        <w:tab/>
        <w:t>shall include the granted MCVideo users MCVideo ID in the Granted Party's Identity field, if privacy is not requested;</w:t>
      </w:r>
    </w:p>
    <w:p w14:paraId="074A7639"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4EA6149D"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471B5CF" w14:textId="21042AA0"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8C5982">
        <w:t>clause</w:t>
      </w:r>
      <w:r w:rsidRPr="00A5463E">
        <w:t> </w:t>
      </w:r>
      <w:r w:rsidR="006917BB">
        <w:t>9.2.2.1</w:t>
      </w:r>
      <w:r w:rsidRPr="00A5463E">
        <w:t>; and</w:t>
      </w:r>
    </w:p>
    <w:p w14:paraId="295899D2"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711DC0A"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133341CE" w14:textId="3E1B3C3D" w:rsidR="00EB0795" w:rsidRPr="00A5463E" w:rsidRDefault="00EB0795" w:rsidP="00EB0795">
      <w:pPr>
        <w:pStyle w:val="B2"/>
      </w:pPr>
      <w:r w:rsidRPr="00A5463E">
        <w:t>c.</w:t>
      </w:r>
      <w:r w:rsidRPr="00A5463E">
        <w:tab/>
        <w:t xml:space="preserve">shall enter the 'U: not permitted and Transmit Taken' state as specified in the </w:t>
      </w:r>
      <w:r w:rsidR="008C5982">
        <w:t>clause</w:t>
      </w:r>
      <w:r w:rsidRPr="00A5463E">
        <w:t> 6.3.5.4.2.</w:t>
      </w:r>
    </w:p>
    <w:p w14:paraId="30702AF8" w14:textId="77777777" w:rsidR="00EB0795" w:rsidRPr="00A5463E" w:rsidRDefault="00EB0795" w:rsidP="00EB0795">
      <w:pPr>
        <w:pStyle w:val="B2"/>
      </w:pPr>
      <w:r w:rsidRPr="00A5463E">
        <w:t>d.</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5A2D293C" w14:textId="77777777" w:rsidR="00EB0795" w:rsidRPr="00A5463E" w:rsidRDefault="00EB0795" w:rsidP="00EB0795">
      <w:pPr>
        <w:pStyle w:val="Heading4"/>
      </w:pPr>
      <w:bookmarkStart w:id="958" w:name="_Toc11343792"/>
      <w:bookmarkStart w:id="959" w:name="_Toc45215748"/>
      <w:bookmarkStart w:id="960" w:name="_Toc51945519"/>
      <w:bookmarkStart w:id="961" w:name="_Toc99172855"/>
      <w:r w:rsidRPr="00A5463E">
        <w:t>6.3.5.8</w:t>
      </w:r>
      <w:r w:rsidRPr="00A5463E">
        <w:tab/>
        <w:t>In any state</w:t>
      </w:r>
      <w:bookmarkEnd w:id="958"/>
      <w:bookmarkEnd w:id="959"/>
      <w:bookmarkEnd w:id="960"/>
      <w:bookmarkEnd w:id="961"/>
    </w:p>
    <w:p w14:paraId="1193C508" w14:textId="77777777" w:rsidR="00EB0795" w:rsidRPr="00A5463E" w:rsidRDefault="00EB0795" w:rsidP="00EB0795">
      <w:pPr>
        <w:pStyle w:val="Heading5"/>
      </w:pPr>
      <w:bookmarkStart w:id="962" w:name="_Toc11343793"/>
      <w:bookmarkStart w:id="963" w:name="_Toc45215749"/>
      <w:bookmarkStart w:id="964" w:name="_Toc51945520"/>
      <w:bookmarkStart w:id="965" w:name="_Toc99172856"/>
      <w:r w:rsidRPr="00A5463E">
        <w:t>6.3.5.8.1</w:t>
      </w:r>
      <w:r w:rsidRPr="00A5463E">
        <w:tab/>
        <w:t>General</w:t>
      </w:r>
      <w:bookmarkEnd w:id="962"/>
      <w:bookmarkEnd w:id="963"/>
      <w:bookmarkEnd w:id="964"/>
      <w:bookmarkEnd w:id="965"/>
    </w:p>
    <w:p w14:paraId="6CFA7C66" w14:textId="586673EE" w:rsidR="00EB0795" w:rsidRPr="00A5463E" w:rsidRDefault="00EB0795" w:rsidP="00EB0795">
      <w:r w:rsidRPr="00A5463E">
        <w:t xml:space="preserve">This </w:t>
      </w:r>
      <w:r w:rsidR="008C5982">
        <w:t>clause</w:t>
      </w:r>
      <w:r w:rsidRPr="00A5463E">
        <w:t xml:space="preserve"> describes the actions to be taken in all states defined for the basic state diagram with the exception of the 'Start-stop' and 'Releasing' states.</w:t>
      </w:r>
    </w:p>
    <w:p w14:paraId="6083539B" w14:textId="77777777" w:rsidR="00EB0795" w:rsidRPr="00A5463E" w:rsidRDefault="00EB0795" w:rsidP="00EB0795">
      <w:pPr>
        <w:pStyle w:val="Heading5"/>
      </w:pPr>
      <w:bookmarkStart w:id="966" w:name="_Toc11343794"/>
      <w:bookmarkStart w:id="967" w:name="_Toc45215750"/>
      <w:bookmarkStart w:id="968" w:name="_Toc51945521"/>
      <w:bookmarkStart w:id="969" w:name="_Toc99172857"/>
      <w:r w:rsidRPr="00A5463E">
        <w:lastRenderedPageBreak/>
        <w:t>6.3.5.8.2</w:t>
      </w:r>
      <w:r w:rsidRPr="00A5463E">
        <w:tab/>
        <w:t>Receive MCVideo call release – 1</w:t>
      </w:r>
      <w:bookmarkEnd w:id="966"/>
      <w:bookmarkEnd w:id="967"/>
      <w:bookmarkEnd w:id="968"/>
      <w:bookmarkEnd w:id="969"/>
    </w:p>
    <w:p w14:paraId="292B5992"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7F17FDF7"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5676FB5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2D9445BE"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2C445268"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41A2517"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A0DBDDF" w14:textId="77777777" w:rsidR="00EB0795" w:rsidRPr="00A5463E" w:rsidRDefault="00EB0795" w:rsidP="00EB0795">
      <w:pPr>
        <w:pStyle w:val="B1"/>
      </w:pPr>
      <w:r w:rsidRPr="00A5463E">
        <w:t>6.</w:t>
      </w:r>
      <w:r w:rsidRPr="00A5463E">
        <w:tab/>
        <w:t>shall enter the 'Releasing' state.</w:t>
      </w:r>
    </w:p>
    <w:p w14:paraId="4C39D7AC" w14:textId="77777777" w:rsidR="00EB0795" w:rsidRPr="00A5463E" w:rsidRDefault="00EB0795" w:rsidP="00EB0795">
      <w:pPr>
        <w:pStyle w:val="Heading4"/>
      </w:pPr>
      <w:bookmarkStart w:id="970" w:name="_Toc11343795"/>
      <w:bookmarkStart w:id="971" w:name="_Toc45215751"/>
      <w:bookmarkStart w:id="972" w:name="_Toc51945522"/>
      <w:bookmarkStart w:id="973" w:name="_Toc99172858"/>
      <w:r w:rsidRPr="00A5463E">
        <w:t>6.3.5.9</w:t>
      </w:r>
      <w:r w:rsidRPr="00A5463E">
        <w:tab/>
        <w:t>State: 'Releasing'</w:t>
      </w:r>
      <w:bookmarkEnd w:id="970"/>
      <w:bookmarkEnd w:id="971"/>
      <w:bookmarkEnd w:id="972"/>
      <w:bookmarkEnd w:id="973"/>
    </w:p>
    <w:p w14:paraId="6213BC25" w14:textId="77777777" w:rsidR="00EB0795" w:rsidRPr="00A5463E" w:rsidRDefault="00EB0795" w:rsidP="00EB0795">
      <w:pPr>
        <w:pStyle w:val="Heading5"/>
      </w:pPr>
      <w:bookmarkStart w:id="974" w:name="_Toc11343796"/>
      <w:bookmarkStart w:id="975" w:name="_Toc45215752"/>
      <w:bookmarkStart w:id="976" w:name="_Toc51945523"/>
      <w:bookmarkStart w:id="977" w:name="_Toc99172859"/>
      <w:r w:rsidRPr="00A5463E">
        <w:t>6.3.5.9.1</w:t>
      </w:r>
      <w:r w:rsidRPr="00A5463E">
        <w:tab/>
        <w:t>General</w:t>
      </w:r>
      <w:bookmarkEnd w:id="974"/>
      <w:bookmarkEnd w:id="975"/>
      <w:bookmarkEnd w:id="976"/>
      <w:bookmarkEnd w:id="977"/>
    </w:p>
    <w:p w14:paraId="2A25CF67"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079274D8" w14:textId="77777777" w:rsidR="00EB0795" w:rsidRPr="00A5463E" w:rsidRDefault="00EB0795" w:rsidP="00EB0795">
      <w:pPr>
        <w:pStyle w:val="Heading5"/>
      </w:pPr>
      <w:bookmarkStart w:id="978" w:name="_Toc11343797"/>
      <w:bookmarkStart w:id="979" w:name="_Toc45215753"/>
      <w:bookmarkStart w:id="980" w:name="_Toc51945524"/>
      <w:bookmarkStart w:id="981" w:name="_Toc99172860"/>
      <w:r w:rsidRPr="00A5463E">
        <w:t>6.3.5.9.2</w:t>
      </w:r>
      <w:r w:rsidRPr="00A5463E">
        <w:tab/>
        <w:t>Receive MCVideo call release - 2</w:t>
      </w:r>
      <w:bookmarkEnd w:id="978"/>
      <w:bookmarkEnd w:id="979"/>
      <w:bookmarkEnd w:id="980"/>
      <w:bookmarkEnd w:id="981"/>
    </w:p>
    <w:p w14:paraId="18992E74"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797E385"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290034D1"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7F7050E" w14:textId="77777777" w:rsidR="00B916CE" w:rsidRPr="00A5463E" w:rsidRDefault="00B916CE" w:rsidP="00B916CE">
      <w:pPr>
        <w:pStyle w:val="Heading3"/>
      </w:pPr>
      <w:bookmarkStart w:id="982" w:name="_Toc11343798"/>
      <w:bookmarkStart w:id="983" w:name="_Toc45215754"/>
      <w:bookmarkStart w:id="984" w:name="_Toc51945525"/>
      <w:bookmarkStart w:id="985" w:name="_Toc99172861"/>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2A89965F" w14:textId="77777777" w:rsidR="00B916CE" w:rsidRPr="00A5463E" w:rsidRDefault="00B916CE" w:rsidP="00B916CE">
      <w:pPr>
        <w:pStyle w:val="Heading4"/>
      </w:pPr>
      <w:bookmarkStart w:id="986" w:name="_Toc11343799"/>
      <w:bookmarkStart w:id="987" w:name="_Toc45215755"/>
      <w:bookmarkStart w:id="988" w:name="_Toc51945526"/>
      <w:bookmarkStart w:id="989" w:name="_Toc99172862"/>
      <w:r w:rsidRPr="00A5463E">
        <w:t>6.3.6.1</w:t>
      </w:r>
      <w:r w:rsidRPr="00A5463E">
        <w:tab/>
        <w:t>General</w:t>
      </w:r>
      <w:bookmarkEnd w:id="986"/>
      <w:bookmarkEnd w:id="987"/>
      <w:bookmarkEnd w:id="988"/>
      <w:bookmarkEnd w:id="989"/>
    </w:p>
    <w:p w14:paraId="7B5A7B65" w14:textId="08D28D33"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8C5982">
        <w:t>clause</w:t>
      </w:r>
      <w:r w:rsidRPr="00A5463E">
        <w:t>.</w:t>
      </w:r>
    </w:p>
    <w:p w14:paraId="593CDD6E" w14:textId="77777777" w:rsidR="00B916CE" w:rsidRPr="00A5463E" w:rsidRDefault="00B916CE" w:rsidP="00B916CE">
      <w:r w:rsidRPr="00A5463E">
        <w:t>Figure 6.3.6.1-1 shows the general reception operation states (Gr states) and the state transition diagram.</w:t>
      </w:r>
    </w:p>
    <w:p w14:paraId="7BE0A911" w14:textId="6552182A" w:rsidR="002E796D" w:rsidRPr="00A5463E" w:rsidRDefault="002E796D" w:rsidP="002E796D">
      <w:pPr>
        <w:pStyle w:val="TH"/>
      </w:pPr>
      <w:r>
        <w:object w:dxaOrig="14940" w:dyaOrig="12432" w14:anchorId="2C2AAAA1">
          <v:shape id="_x0000_i1034" type="#_x0000_t75" style="width:481.85pt;height:401.95pt" o:ole="">
            <v:imagedata r:id="rId28" o:title=""/>
          </v:shape>
          <o:OLEObject Type="Embed" ProgID="Visio.Drawing.15" ShapeID="_x0000_i1034" DrawAspect="Content" ObjectID="_1709785520" r:id="rId29"/>
        </w:object>
      </w:r>
    </w:p>
    <w:p w14:paraId="36C4FDB5" w14:textId="77777777" w:rsidR="00B916CE" w:rsidRPr="00A5463E" w:rsidRDefault="00B916CE" w:rsidP="00B916CE">
      <w:pPr>
        <w:pStyle w:val="TF"/>
      </w:pPr>
      <w:r w:rsidRPr="00A5463E">
        <w:t>Figure 6.3.6.1-1: Transmission control server state transition diagram for 'general reception control operation'</w:t>
      </w:r>
    </w:p>
    <w:p w14:paraId="3E45E631"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9CACB0" w14:textId="07E230F0" w:rsidR="00B916CE" w:rsidRPr="00A5463E" w:rsidRDefault="00B916CE" w:rsidP="00B916CE">
      <w:r w:rsidRPr="00A5463E">
        <w:t xml:space="preserve">If transmission control messages or RTP media packets arrives in a state where there is no procedure specified in the following </w:t>
      </w:r>
      <w:r w:rsidR="008C5982">
        <w:t>clause</w:t>
      </w:r>
      <w:r w:rsidRPr="00A5463E">
        <w:t>s the transmission control arbitration logic in the transmission control server:</w:t>
      </w:r>
    </w:p>
    <w:p w14:paraId="079988F9" w14:textId="77777777" w:rsidR="00B916CE" w:rsidRPr="00A5463E" w:rsidRDefault="00B916CE" w:rsidP="00B916CE">
      <w:pPr>
        <w:pStyle w:val="B1"/>
      </w:pPr>
      <w:r w:rsidRPr="00A5463E">
        <w:t>1.</w:t>
      </w:r>
      <w:r w:rsidRPr="00A5463E">
        <w:tab/>
        <w:t>shall discard the transmission control message;</w:t>
      </w:r>
    </w:p>
    <w:p w14:paraId="282872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32B5D681" w14:textId="77777777" w:rsidR="00B916CE" w:rsidRPr="00A5463E" w:rsidRDefault="00B916CE" w:rsidP="00B916CE">
      <w:pPr>
        <w:pStyle w:val="B1"/>
      </w:pPr>
      <w:r w:rsidRPr="00A5463E">
        <w:t>3.</w:t>
      </w:r>
      <w:r w:rsidRPr="00A5463E">
        <w:tab/>
        <w:t>shall remain in the current state.</w:t>
      </w:r>
    </w:p>
    <w:p w14:paraId="04F2E73D" w14:textId="325A05F7" w:rsidR="00B916CE" w:rsidRPr="00A5463E" w:rsidRDefault="00B916CE" w:rsidP="00B916CE">
      <w:r w:rsidRPr="00A5463E">
        <w:t xml:space="preserve">State details are explained in the following </w:t>
      </w:r>
      <w:r w:rsidR="008C5982">
        <w:t>clause</w:t>
      </w:r>
      <w:r w:rsidRPr="00A5463E">
        <w:t>s.</w:t>
      </w:r>
    </w:p>
    <w:p w14:paraId="759DB080" w14:textId="77777777" w:rsidR="00B916CE" w:rsidRPr="00A5463E" w:rsidRDefault="00B916CE" w:rsidP="00B916CE">
      <w:pPr>
        <w:pStyle w:val="Heading4"/>
      </w:pPr>
      <w:bookmarkStart w:id="990" w:name="_Toc11343800"/>
      <w:bookmarkStart w:id="991" w:name="_Toc45215756"/>
      <w:bookmarkStart w:id="992" w:name="_Toc51945527"/>
      <w:bookmarkStart w:id="993" w:name="_Toc99172863"/>
      <w:r w:rsidRPr="00A5463E">
        <w:t>6.3.6.2</w:t>
      </w:r>
      <w:r w:rsidRPr="00A5463E">
        <w:tab/>
        <w:t>State: 'Start-stop'</w:t>
      </w:r>
      <w:bookmarkEnd w:id="990"/>
      <w:bookmarkEnd w:id="991"/>
      <w:bookmarkEnd w:id="992"/>
      <w:bookmarkEnd w:id="993"/>
    </w:p>
    <w:p w14:paraId="3D89182F" w14:textId="77777777" w:rsidR="00B916CE" w:rsidRPr="00A5463E" w:rsidRDefault="00B916CE" w:rsidP="00B916CE">
      <w:pPr>
        <w:pStyle w:val="Heading5"/>
      </w:pPr>
      <w:bookmarkStart w:id="994" w:name="_Toc11343801"/>
      <w:bookmarkStart w:id="995" w:name="_Toc45215757"/>
      <w:bookmarkStart w:id="996" w:name="_Toc51945528"/>
      <w:bookmarkStart w:id="997" w:name="_Toc99172864"/>
      <w:r w:rsidRPr="00A5463E">
        <w:t>6.3.6.2.1</w:t>
      </w:r>
      <w:r w:rsidRPr="00A5463E">
        <w:tab/>
        <w:t>General</w:t>
      </w:r>
      <w:bookmarkEnd w:id="994"/>
      <w:bookmarkEnd w:id="995"/>
      <w:bookmarkEnd w:id="996"/>
      <w:bookmarkEnd w:id="997"/>
    </w:p>
    <w:p w14:paraId="4F719C50"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4868FB7" w14:textId="77777777" w:rsidR="00B916CE" w:rsidRPr="00A5463E" w:rsidRDefault="00B916CE" w:rsidP="00B916CE">
      <w:pPr>
        <w:pStyle w:val="Heading5"/>
      </w:pPr>
      <w:bookmarkStart w:id="998" w:name="_Toc11343802"/>
      <w:bookmarkStart w:id="999" w:name="_Toc45215758"/>
      <w:bookmarkStart w:id="1000" w:name="_Toc51945529"/>
      <w:bookmarkStart w:id="1001" w:name="_Toc99172865"/>
      <w:r w:rsidRPr="00A5463E">
        <w:lastRenderedPageBreak/>
        <w:t>6.3.6.2.2</w:t>
      </w:r>
      <w:r w:rsidRPr="00A5463E">
        <w:tab/>
        <w:t>MCVideo call initialization</w:t>
      </w:r>
      <w:bookmarkEnd w:id="998"/>
      <w:bookmarkEnd w:id="999"/>
      <w:bookmarkEnd w:id="1000"/>
      <w:bookmarkEnd w:id="1001"/>
    </w:p>
    <w:p w14:paraId="4944337A"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58779A8C"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7F70D4C8" w14:textId="77777777" w:rsidR="00B916CE" w:rsidRPr="00A5463E" w:rsidRDefault="00B916CE" w:rsidP="00B916CE">
      <w:pPr>
        <w:pStyle w:val="B1"/>
      </w:pPr>
      <w:r w:rsidRPr="00A5463E">
        <w:t>2.</w:t>
      </w:r>
      <w:r w:rsidRPr="00A5463E">
        <w:tab/>
        <w:t>if a confirmed indication is not required; or</w:t>
      </w:r>
    </w:p>
    <w:p w14:paraId="269FFA63" w14:textId="77777777" w:rsidR="00B916CE" w:rsidRPr="00A5463E" w:rsidRDefault="00B916CE" w:rsidP="00B916CE">
      <w:r w:rsidRPr="00A5463E">
        <w:t>then the reception control arbitration logic in the transmission control server:</w:t>
      </w:r>
    </w:p>
    <w:p w14:paraId="62557A02" w14:textId="77777777" w:rsidR="00B916CE" w:rsidRPr="00A5463E" w:rsidRDefault="00B916CE" w:rsidP="00B916CE">
      <w:pPr>
        <w:pStyle w:val="B1"/>
      </w:pPr>
      <w:r w:rsidRPr="00A5463E">
        <w:t>1.</w:t>
      </w:r>
      <w:r w:rsidRPr="00A5463E">
        <w:tab/>
        <w:t>shall create an instance of the 'general reception control operation' state machine;</w:t>
      </w:r>
    </w:p>
    <w:p w14:paraId="04369AF6"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DE388F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D0B1F89" w14:textId="1CDFE38A" w:rsidR="00B916CE" w:rsidRPr="00A5463E" w:rsidRDefault="00B916CE" w:rsidP="00B916CE">
      <w:pPr>
        <w:pStyle w:val="B2"/>
      </w:pPr>
      <w:r w:rsidRPr="00A5463E">
        <w:t>a.</w:t>
      </w:r>
      <w:r w:rsidRPr="00A5463E">
        <w:tab/>
        <w:t xml:space="preserve">shall enter the 'G: Reception Idle' state as specified in </w:t>
      </w:r>
      <w:r w:rsidR="008C5982">
        <w:t>clause</w:t>
      </w:r>
      <w:r w:rsidRPr="00A5463E">
        <w:t> 6.3.6.3.2; or</w:t>
      </w:r>
    </w:p>
    <w:p w14:paraId="0EC5AB81" w14:textId="77777777" w:rsidR="00B916CE" w:rsidRPr="00A5463E" w:rsidRDefault="00B916CE" w:rsidP="00B916CE">
      <w:pPr>
        <w:pStyle w:val="Heading4"/>
      </w:pPr>
      <w:bookmarkStart w:id="1002" w:name="_Toc11343803"/>
      <w:bookmarkStart w:id="1003" w:name="_Toc45215759"/>
      <w:bookmarkStart w:id="1004" w:name="_Toc51945530"/>
      <w:bookmarkStart w:id="1005" w:name="_Toc99172866"/>
      <w:r w:rsidRPr="00A5463E">
        <w:t>6.3.6.3</w:t>
      </w:r>
      <w:r w:rsidRPr="00A5463E">
        <w:tab/>
        <w:t>State: 'Gr: Reception Idle'</w:t>
      </w:r>
      <w:bookmarkEnd w:id="1002"/>
      <w:bookmarkEnd w:id="1003"/>
      <w:bookmarkEnd w:id="1004"/>
      <w:bookmarkEnd w:id="1005"/>
    </w:p>
    <w:p w14:paraId="50513A72" w14:textId="77777777" w:rsidR="00B916CE" w:rsidRPr="00A5463E" w:rsidRDefault="00B916CE" w:rsidP="00B916CE">
      <w:pPr>
        <w:pStyle w:val="Heading5"/>
      </w:pPr>
      <w:bookmarkStart w:id="1006" w:name="_Toc11343804"/>
      <w:bookmarkStart w:id="1007" w:name="_Toc45215760"/>
      <w:bookmarkStart w:id="1008" w:name="_Toc51945531"/>
      <w:bookmarkStart w:id="1009" w:name="_Toc99172867"/>
      <w:r w:rsidRPr="00A5463E">
        <w:t>6.3.6.3.1</w:t>
      </w:r>
      <w:r w:rsidRPr="00A5463E">
        <w:tab/>
        <w:t>General</w:t>
      </w:r>
      <w:bookmarkEnd w:id="1006"/>
      <w:bookmarkEnd w:id="1007"/>
      <w:bookmarkEnd w:id="1008"/>
      <w:bookmarkEnd w:id="1009"/>
    </w:p>
    <w:p w14:paraId="573C054C"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34A4254D"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837DC02" w14:textId="77777777" w:rsidR="00B916CE" w:rsidRPr="00A5463E" w:rsidRDefault="00B916CE" w:rsidP="00B916CE">
      <w:pPr>
        <w:pStyle w:val="Heading5"/>
      </w:pPr>
      <w:bookmarkStart w:id="1010" w:name="_Toc11343805"/>
      <w:bookmarkStart w:id="1011" w:name="_Toc45215761"/>
      <w:bookmarkStart w:id="1012" w:name="_Toc51945532"/>
      <w:bookmarkStart w:id="1013" w:name="_Toc99172868"/>
      <w:r w:rsidRPr="00A5463E">
        <w:t>6.3.6.3.2</w:t>
      </w:r>
      <w:r w:rsidRPr="00A5463E">
        <w:tab/>
        <w:t>Enter the 'Gr: Reception Idle' state</w:t>
      </w:r>
      <w:bookmarkEnd w:id="1010"/>
      <w:bookmarkEnd w:id="1011"/>
      <w:bookmarkEnd w:id="1012"/>
      <w:bookmarkEnd w:id="1013"/>
    </w:p>
    <w:p w14:paraId="31FFF4D2" w14:textId="77777777" w:rsidR="00B916CE" w:rsidRPr="00A5463E" w:rsidRDefault="00B916CE" w:rsidP="00B916CE">
      <w:r w:rsidRPr="00A5463E">
        <w:t>When entering this state from any state except the 'Start-stop' state, the reception control arbitration logic in the transmission control server:</w:t>
      </w:r>
    </w:p>
    <w:p w14:paraId="435FE9B1"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5194F721"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AD97FEF"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50DD095" w14:textId="77777777" w:rsidR="00B916CE" w:rsidRPr="00A5463E" w:rsidRDefault="00B916CE" w:rsidP="00B916CE">
      <w:pPr>
        <w:pStyle w:val="Heading5"/>
      </w:pPr>
      <w:bookmarkStart w:id="1014" w:name="_Toc11343806"/>
      <w:bookmarkStart w:id="1015" w:name="_Toc45215762"/>
      <w:bookmarkStart w:id="1016" w:name="_Toc51945533"/>
      <w:bookmarkStart w:id="1017" w:name="_Toc99172869"/>
      <w:r w:rsidRPr="00A5463E">
        <w:t>6.3.6.3.3</w:t>
      </w:r>
      <w:r w:rsidRPr="00A5463E">
        <w:tab/>
        <w:t>Receive Media Transmission Notify message (R: Media Transmission Notify)</w:t>
      </w:r>
      <w:bookmarkEnd w:id="1014"/>
      <w:bookmarkEnd w:id="1015"/>
      <w:bookmarkEnd w:id="1016"/>
      <w:bookmarkEnd w:id="1017"/>
    </w:p>
    <w:p w14:paraId="5E07DF62" w14:textId="77777777" w:rsidR="00B916CE" w:rsidRPr="00A5463E" w:rsidRDefault="00B916CE" w:rsidP="00B916CE">
      <w:r w:rsidRPr="00A5463E">
        <w:t xml:space="preserve">Upon receiving a media transmission request notify, the reception control arbitration logic in the transmission control server: </w:t>
      </w:r>
    </w:p>
    <w:p w14:paraId="6F11AB15"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4969C73F" w14:textId="05D35F58" w:rsidR="002E796D" w:rsidRDefault="002E796D" w:rsidP="002E796D">
      <w:pPr>
        <w:pStyle w:val="B2"/>
      </w:pPr>
      <w:bookmarkStart w:id="1018" w:name="_Toc11343807"/>
      <w:bookmarkStart w:id="1019" w:name="_Toc45215763"/>
      <w:bookmarkStart w:id="1020" w:name="_Toc51945534"/>
      <w:r w:rsidRPr="00A5463E">
        <w:t>a.</w:t>
      </w:r>
      <w:r>
        <w:tab/>
      </w:r>
      <w:r w:rsidRPr="00A5463E">
        <w:t xml:space="preserve">if a group call is a broadcast group call, system call, emergency call, an imminent peril call, shall include </w:t>
      </w:r>
      <w:r w:rsidRPr="00D42317">
        <w:t xml:space="preserve">the Reception Mode </w:t>
      </w:r>
      <w:r w:rsidRPr="00A5463E">
        <w:t>field set to '0' indicating automati</w:t>
      </w:r>
      <w:r w:rsidRPr="007053AB">
        <w:t>c</w:t>
      </w:r>
      <w:r w:rsidRPr="00A5463E">
        <w:t xml:space="preserve"> reception mode</w:t>
      </w:r>
      <w:r>
        <w:t>:</w:t>
      </w:r>
    </w:p>
    <w:p w14:paraId="7A0DA083" w14:textId="77777777" w:rsidR="002E796D" w:rsidRDefault="002E796D" w:rsidP="002E796D">
      <w:pPr>
        <w:pStyle w:val="B3"/>
      </w:pPr>
      <w:proofErr w:type="spellStart"/>
      <w:r>
        <w:t>i</w:t>
      </w:r>
      <w:proofErr w:type="spellEnd"/>
      <w:r>
        <w:t>.</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77D3BF9E" w14:textId="77777777" w:rsidR="002E796D" w:rsidRDefault="002E796D" w:rsidP="002E796D">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116AFE52" w14:textId="77777777" w:rsidR="002E796D" w:rsidRPr="00FA36C0" w:rsidRDefault="002E796D" w:rsidP="002E796D">
      <w:pPr>
        <w:pStyle w:val="B3"/>
        <w:rPr>
          <w:b/>
          <w:bCs/>
        </w:rPr>
      </w:pPr>
      <w:r>
        <w:t>iii.</w:t>
      </w:r>
      <w:r>
        <w:tab/>
        <w:t xml:space="preserve">shall set the C7 (Reception Accepted) value with a total number of active receivers of each stream and an associated stream of the </w:t>
      </w:r>
      <w:proofErr w:type="spellStart"/>
      <w:r>
        <w:t>recieved</w:t>
      </w:r>
      <w:proofErr w:type="spellEnd"/>
      <w:r>
        <w:t xml:space="preserve"> media transmission notification (i.e. Sum of all C11 counter values); and</w:t>
      </w:r>
    </w:p>
    <w:p w14:paraId="50AB553F" w14:textId="77777777" w:rsidR="002E796D" w:rsidRPr="00A5463E" w:rsidRDefault="002E796D" w:rsidP="002E796D">
      <w:pPr>
        <w:pStyle w:val="B3"/>
      </w:pPr>
      <w:r>
        <w:t>iv.</w:t>
      </w:r>
      <w:r>
        <w:tab/>
        <w:t>shall enter the 'Gr: Reception Accepted' state; and</w:t>
      </w:r>
    </w:p>
    <w:p w14:paraId="57F23A56" w14:textId="41C0ADE9" w:rsidR="002E796D" w:rsidRDefault="002E796D" w:rsidP="002E796D">
      <w:pPr>
        <w:pStyle w:val="B2"/>
      </w:pPr>
      <w:r w:rsidRPr="00A5463E">
        <w:lastRenderedPageBreak/>
        <w:t>b.</w:t>
      </w:r>
      <w:r>
        <w:tab/>
        <w:t>i</w:t>
      </w:r>
      <w:r w:rsidRPr="00A5463E">
        <w:t>f a group call is not a broadcast group call, system call, emergency call or an imminent peril call, shall include the Reception Mode field</w:t>
      </w:r>
      <w:r>
        <w:t xml:space="preserve"> </w:t>
      </w:r>
      <w:r w:rsidRPr="00A5463E">
        <w:t>set to '1' indicating manual reception mode</w:t>
      </w:r>
      <w:r>
        <w:t>:</w:t>
      </w:r>
      <w:r w:rsidRPr="00327B78">
        <w:t xml:space="preserve"> </w:t>
      </w:r>
    </w:p>
    <w:p w14:paraId="02B4D707" w14:textId="77777777" w:rsidR="002E796D" w:rsidRDefault="002E796D" w:rsidP="002E796D">
      <w:pPr>
        <w:pStyle w:val="B3"/>
      </w:pPr>
      <w:proofErr w:type="spellStart"/>
      <w:r>
        <w:t>i</w:t>
      </w:r>
      <w:proofErr w:type="spellEnd"/>
      <w:r>
        <w:t>.</w:t>
      </w:r>
      <w:r>
        <w:tab/>
      </w:r>
      <w:r w:rsidRPr="00F2281D">
        <w:t>shall start timer T11 (</w:t>
      </w:r>
      <w:r>
        <w:rPr>
          <w:lang w:val="en-IN"/>
        </w:rPr>
        <w:t>Stream Reception Idle</w:t>
      </w:r>
      <w:r w:rsidRPr="00F2281D">
        <w:t>) and associate it with the transmitter SSRC</w:t>
      </w:r>
      <w:r w:rsidRPr="00F02890">
        <w:t xml:space="preserve"> or </w:t>
      </w:r>
      <w:proofErr w:type="spellStart"/>
      <w:r w:rsidRPr="00F02890">
        <w:t>UserId</w:t>
      </w:r>
      <w:proofErr w:type="spellEnd"/>
      <w:r>
        <w:t>;</w:t>
      </w:r>
    </w:p>
    <w:p w14:paraId="6EA9DC97" w14:textId="77777777" w:rsidR="002E796D" w:rsidRDefault="002E796D" w:rsidP="002E796D">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w:t>
      </w:r>
      <w:proofErr w:type="spellStart"/>
      <w:r w:rsidRPr="00B912D7">
        <w:t>UserId</w:t>
      </w:r>
      <w:proofErr w:type="spellEnd"/>
      <w:r>
        <w:t>; and</w:t>
      </w:r>
    </w:p>
    <w:p w14:paraId="05807DC7" w14:textId="77777777" w:rsidR="002E796D" w:rsidRPr="00F2281D" w:rsidRDefault="002E796D" w:rsidP="002E796D">
      <w:pPr>
        <w:pStyle w:val="B3"/>
      </w:pPr>
      <w:r>
        <w:t>iii.</w:t>
      </w:r>
      <w:r>
        <w:tab/>
      </w:r>
      <w:r w:rsidRPr="00A5463E">
        <w:t xml:space="preserve">shall remain </w:t>
      </w:r>
      <w:r>
        <w:t>in</w:t>
      </w:r>
      <w:r w:rsidRPr="00A5463E">
        <w:t xml:space="preserve"> 'Gr: Reception Idle' state.</w:t>
      </w:r>
    </w:p>
    <w:p w14:paraId="742265D2" w14:textId="77777777" w:rsidR="00B916CE" w:rsidRPr="00A5463E" w:rsidRDefault="00B916CE" w:rsidP="00B916CE">
      <w:pPr>
        <w:pStyle w:val="Heading5"/>
      </w:pPr>
      <w:bookmarkStart w:id="1021" w:name="_Toc99172870"/>
      <w:r w:rsidRPr="00A5463E">
        <w:t>6.3.6.3.4</w:t>
      </w:r>
      <w:r w:rsidRPr="00A5463E">
        <w:tab/>
      </w:r>
      <w:r w:rsidR="008D7BCF">
        <w:rPr>
          <w:lang w:val="en-US"/>
        </w:rPr>
        <w:t>Void</w:t>
      </w:r>
      <w:bookmarkEnd w:id="1018"/>
      <w:bookmarkEnd w:id="1019"/>
      <w:bookmarkEnd w:id="1020"/>
      <w:bookmarkEnd w:id="1021"/>
    </w:p>
    <w:p w14:paraId="66A91A21" w14:textId="77777777" w:rsidR="00B916CE" w:rsidRPr="00A5463E" w:rsidRDefault="00B916CE" w:rsidP="00B916CE">
      <w:pPr>
        <w:pStyle w:val="Heading5"/>
      </w:pPr>
      <w:bookmarkStart w:id="1022" w:name="_Toc11343808"/>
      <w:bookmarkStart w:id="1023" w:name="_Toc45215764"/>
      <w:bookmarkStart w:id="1024" w:name="_Toc51945535"/>
      <w:bookmarkStart w:id="1025" w:name="_Toc99172871"/>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005C531C" w14:textId="77777777" w:rsidR="00B916CE" w:rsidRPr="00A5463E" w:rsidRDefault="00B916CE" w:rsidP="00B916CE">
      <w:bookmarkStart w:id="1026"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70ED1AF5"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5330154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AD18C9" w14:textId="77777777" w:rsidR="00B916CE" w:rsidRPr="00A5463E" w:rsidRDefault="00B916CE" w:rsidP="00B916CE">
      <w:pPr>
        <w:pStyle w:val="B1"/>
      </w:pPr>
      <w:r w:rsidRPr="00A5463E">
        <w:t>3.</w:t>
      </w:r>
      <w:r w:rsidRPr="00A5463E">
        <w:tab/>
        <w:t>if the application and signalling planes do not initiate MCVideo call release:</w:t>
      </w:r>
    </w:p>
    <w:p w14:paraId="699CC89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3EC8F099" w14:textId="77777777" w:rsidR="00B916CE" w:rsidRPr="00A5463E" w:rsidRDefault="00B916CE" w:rsidP="00B916CE">
      <w:pPr>
        <w:pStyle w:val="B2"/>
      </w:pPr>
      <w:r w:rsidRPr="00A5463E">
        <w:t>b.</w:t>
      </w:r>
      <w:r w:rsidRPr="00A5463E">
        <w:tab/>
        <w:t>shall remain in the 'G: Reception Idle' state.</w:t>
      </w:r>
      <w:bookmarkEnd w:id="1026"/>
    </w:p>
    <w:p w14:paraId="3DC2F4F3" w14:textId="77777777" w:rsidR="00B916CE" w:rsidRPr="00A5463E" w:rsidRDefault="00B916CE" w:rsidP="00B916CE">
      <w:pPr>
        <w:pStyle w:val="Heading5"/>
      </w:pPr>
      <w:bookmarkStart w:id="1027" w:name="_Toc11343809"/>
      <w:bookmarkStart w:id="1028" w:name="_Toc45215765"/>
      <w:bookmarkStart w:id="1029" w:name="_Toc51945536"/>
      <w:bookmarkStart w:id="1030" w:name="OLE_LINK27"/>
      <w:bookmarkStart w:id="1031" w:name="_Toc99172872"/>
      <w:r w:rsidRPr="00A5463E">
        <w:t>6.3.6.3.6</w:t>
      </w:r>
      <w:r w:rsidRPr="00A5463E">
        <w:tab/>
        <w:t>Reception of Receive Media Request message (R: Receive Media Request)</w:t>
      </w:r>
      <w:bookmarkEnd w:id="1027"/>
      <w:bookmarkEnd w:id="1028"/>
      <w:bookmarkEnd w:id="1029"/>
      <w:bookmarkEnd w:id="1031"/>
    </w:p>
    <w:p w14:paraId="7B3BE02C" w14:textId="77777777" w:rsidR="00B916CE" w:rsidRPr="00A5463E" w:rsidRDefault="00B916CE" w:rsidP="00B916CE">
      <w:bookmarkStart w:id="1032" w:name="OLE_LINK28"/>
      <w:bookmarkEnd w:id="1030"/>
      <w:r w:rsidRPr="00A5463E">
        <w:t xml:space="preserve">Upon receiving a </w:t>
      </w:r>
      <w:bookmarkStart w:id="1033" w:name="OLE_LINK16"/>
      <w:r w:rsidRPr="00A5463E">
        <w:t>Receive Media Reques</w:t>
      </w:r>
      <w:bookmarkEnd w:id="1033"/>
      <w:r w:rsidRPr="00A5463E">
        <w:t xml:space="preserve">t message, the reception control arbitration logic in the transmission control server: </w:t>
      </w:r>
    </w:p>
    <w:bookmarkEnd w:id="1032"/>
    <w:p w14:paraId="4313E647" w14:textId="77777777" w:rsidR="00B916CE" w:rsidRPr="00A5463E" w:rsidRDefault="00B916CE" w:rsidP="00B916CE">
      <w:pPr>
        <w:pStyle w:val="B1"/>
        <w:rPr>
          <w:lang w:eastAsia="x-none"/>
        </w:rPr>
      </w:pPr>
      <w:r w:rsidRPr="00A5463E">
        <w:t>1.</w:t>
      </w:r>
      <w:r w:rsidRPr="00A5463E">
        <w:tab/>
        <w:t>if the Receive Media Request is rejected:</w:t>
      </w:r>
    </w:p>
    <w:p w14:paraId="6D761A04" w14:textId="77777777" w:rsidR="00B916CE" w:rsidRPr="00A5463E" w:rsidRDefault="00B916CE" w:rsidP="00B916CE">
      <w:pPr>
        <w:pStyle w:val="B2"/>
      </w:pPr>
      <w:r w:rsidRPr="00A5463E">
        <w:t>a.</w:t>
      </w:r>
      <w:r w:rsidRPr="00A5463E">
        <w:tab/>
        <w:t>shall send the Receive Media Response (Rejected) message. The Receive Media Response message:</w:t>
      </w:r>
    </w:p>
    <w:p w14:paraId="66D0FEB1" w14:textId="42043C90"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C7B439"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5A59EC6F" w14:textId="77777777" w:rsidR="00B916CE" w:rsidRPr="00A5463E" w:rsidRDefault="008B7004" w:rsidP="00B916CE">
      <w:pPr>
        <w:pStyle w:val="B2"/>
      </w:pPr>
      <w:r>
        <w:t>b</w:t>
      </w:r>
      <w:r w:rsidR="00B916CE" w:rsidRPr="00A5463E">
        <w:t>.</w:t>
      </w:r>
      <w:r w:rsidR="00B916CE" w:rsidRPr="00A5463E">
        <w:tab/>
        <w:t xml:space="preserve">shall remain </w:t>
      </w:r>
      <w:r w:rsidR="00966CAE">
        <w:t>in</w:t>
      </w:r>
      <w:r w:rsidR="00B916CE" w:rsidRPr="00A5463E">
        <w:t xml:space="preserve"> 'Gr: Reception </w:t>
      </w:r>
      <w:r w:rsidR="00966CAE">
        <w:t>Idle</w:t>
      </w:r>
      <w:r w:rsidR="00966CAE" w:rsidRPr="00A5463E" w:rsidDel="00966CAE">
        <w:t xml:space="preserve"> </w:t>
      </w:r>
      <w:r w:rsidR="00B916CE" w:rsidRPr="00A5463E">
        <w:t>' state</w:t>
      </w:r>
      <w:r>
        <w:t>; or</w:t>
      </w:r>
    </w:p>
    <w:p w14:paraId="46D056BC"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19C402A" w14:textId="77777777" w:rsidR="00966CAE" w:rsidRDefault="00B916CE" w:rsidP="00966CAE">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966CAE" w:rsidRPr="00966CAE">
        <w:t xml:space="preserve"> </w:t>
      </w:r>
    </w:p>
    <w:p w14:paraId="22566B3E" w14:textId="77777777" w:rsidR="00966CAE" w:rsidRDefault="00966CAE" w:rsidP="00966CAE">
      <w:pPr>
        <w:pStyle w:val="B2"/>
        <w:rPr>
          <w:lang w:val="en-IN"/>
        </w:rPr>
      </w:pPr>
      <w:r>
        <w:rPr>
          <w:lang w:val="en-IN"/>
        </w:rPr>
        <w:t>b.  shall stop timer T11(Stream Reception Idle) if running;</w:t>
      </w:r>
    </w:p>
    <w:p w14:paraId="685CF726" w14:textId="77777777" w:rsidR="00B916CE" w:rsidRPr="00A5463E" w:rsidRDefault="00966CAE" w:rsidP="00966CAE">
      <w:pPr>
        <w:pStyle w:val="B2"/>
      </w:pPr>
      <w:r>
        <w:rPr>
          <w:lang w:val="en-IN"/>
        </w:rPr>
        <w:t>c.   shall increment the counter C11 (Count of Active Receivers for the stream), associated with the transmitter SSRC by 1;</w:t>
      </w:r>
    </w:p>
    <w:p w14:paraId="51824D8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0EE56DB8" w14:textId="77777777" w:rsidR="00B916CE" w:rsidRPr="00A5463E" w:rsidRDefault="00966CAE" w:rsidP="00B916CE">
      <w:pPr>
        <w:pStyle w:val="B2"/>
      </w:pPr>
      <w:r>
        <w:rPr>
          <w:lang w:val="en-US"/>
        </w:rPr>
        <w:t>e</w:t>
      </w:r>
      <w:r w:rsidR="00B916CE" w:rsidRPr="00A5463E">
        <w:t>.</w:t>
      </w:r>
      <w:r w:rsidR="00B916CE" w:rsidRPr="00A5463E">
        <w:tab/>
        <w:t>shall send the Receive Media Response message. The Receive Media Response message:</w:t>
      </w:r>
    </w:p>
    <w:p w14:paraId="12AEE35E" w14:textId="4C4E3E6D"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5A55577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709C45B" w14:textId="77777777" w:rsidR="00B916CE" w:rsidRPr="00A5463E" w:rsidRDefault="00966CAE"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6CBE9326" w14:textId="77777777" w:rsidR="00B916CE" w:rsidRPr="00A5463E" w:rsidRDefault="00966CAE" w:rsidP="00B916CE">
      <w:pPr>
        <w:pStyle w:val="B2"/>
      </w:pPr>
      <w:r>
        <w:rPr>
          <w:lang w:val="en-US"/>
        </w:rPr>
        <w:t>g</w:t>
      </w:r>
      <w:r w:rsidR="00B916CE" w:rsidRPr="00A5463E">
        <w:t>.</w:t>
      </w:r>
      <w:r w:rsidR="00B916CE" w:rsidRPr="00A5463E">
        <w:tab/>
        <w:t>shall enter the 'Gr: Reception accepted' state.</w:t>
      </w:r>
    </w:p>
    <w:p w14:paraId="66200C91" w14:textId="77777777" w:rsidR="00B916CE" w:rsidRPr="00A5463E" w:rsidRDefault="00B916CE" w:rsidP="00B916CE">
      <w:pPr>
        <w:pStyle w:val="Heading5"/>
      </w:pPr>
      <w:bookmarkStart w:id="1034" w:name="_Toc11343810"/>
      <w:bookmarkStart w:id="1035" w:name="_Toc45215766"/>
      <w:bookmarkStart w:id="1036" w:name="_Toc51945537"/>
      <w:bookmarkStart w:id="1037" w:name="_Toc99172873"/>
      <w:r w:rsidRPr="00A5463E">
        <w:lastRenderedPageBreak/>
        <w:t>6.3.6.3.7</w:t>
      </w:r>
      <w:r w:rsidRPr="00A5463E">
        <w:tab/>
        <w:t>Receive RTP media (R: RTP media)</w:t>
      </w:r>
      <w:bookmarkEnd w:id="1034"/>
      <w:bookmarkEnd w:id="1035"/>
      <w:bookmarkEnd w:id="1036"/>
      <w:bookmarkEnd w:id="1037"/>
    </w:p>
    <w:p w14:paraId="768F08F0" w14:textId="77777777" w:rsidR="00B916CE" w:rsidRPr="00A5463E" w:rsidRDefault="00B916CE" w:rsidP="00B916CE">
      <w:r w:rsidRPr="00A5463E">
        <w:t xml:space="preserve">Upon receiving RTP media, the reception control arbitration logic in the transmission control server: </w:t>
      </w:r>
    </w:p>
    <w:p w14:paraId="6856DF76"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67C7B0DE" w14:textId="77777777" w:rsidR="00B916CE" w:rsidRPr="00A5463E" w:rsidRDefault="00B916CE" w:rsidP="00B916CE">
      <w:pPr>
        <w:pStyle w:val="B2"/>
      </w:pPr>
      <w:r w:rsidRPr="00A5463E">
        <w:t>a.</w:t>
      </w:r>
      <w:r w:rsidRPr="00A5463E">
        <w:tab/>
        <w:t xml:space="preserve">If discard is specified in the local policy for </w:t>
      </w:r>
      <w:bookmarkStart w:id="1038" w:name="OLE_LINK30"/>
      <w:r w:rsidRPr="00A5463E">
        <w:t>transmission without receiving MCVideo clients, shall discard the RTP packet;</w:t>
      </w:r>
    </w:p>
    <w:bookmarkEnd w:id="1038"/>
    <w:p w14:paraId="72D93047"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111E08C2"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4842C2C8" w14:textId="77777777" w:rsidR="00966CAE" w:rsidRDefault="00966CAE" w:rsidP="00966CAE">
      <w:pPr>
        <w:pStyle w:val="Heading5"/>
      </w:pPr>
      <w:bookmarkStart w:id="1039" w:name="_Toc51945538"/>
      <w:bookmarkStart w:id="1040" w:name="_Toc11343811"/>
      <w:bookmarkStart w:id="1041" w:name="_Toc45215767"/>
      <w:bookmarkStart w:id="1042" w:name="_Toc99172874"/>
      <w:r>
        <w:t>6.3.6.3.8</w:t>
      </w:r>
      <w:r>
        <w:tab/>
        <w:t>Receive Transmission End Notify message (R: Transmission End Notify)</w:t>
      </w:r>
      <w:bookmarkEnd w:id="1039"/>
      <w:bookmarkEnd w:id="1042"/>
    </w:p>
    <w:p w14:paraId="4437575C" w14:textId="77777777" w:rsidR="00966CAE" w:rsidRDefault="00966CAE" w:rsidP="00966CAE">
      <w:r>
        <w:t xml:space="preserve">Upon receiving a Transmission End Notify, the reception control arbitration logic in the transmission control server: </w:t>
      </w:r>
    </w:p>
    <w:p w14:paraId="1A1F430F" w14:textId="77777777" w:rsidR="00966CAE" w:rsidRDefault="00966CAE" w:rsidP="00966CAE">
      <w:pPr>
        <w:ind w:firstLine="284"/>
      </w:pPr>
      <w:r>
        <w:t>1.</w:t>
      </w:r>
      <w:r>
        <w:tab/>
        <w:t xml:space="preserve">shall send the Transmission End Notify message to all other transmission participants. </w:t>
      </w:r>
    </w:p>
    <w:p w14:paraId="3C5C59BC" w14:textId="77777777" w:rsidR="00966CAE" w:rsidRDefault="00966CAE" w:rsidP="00966CAE">
      <w:pPr>
        <w:ind w:firstLine="284"/>
      </w:pPr>
      <w:r>
        <w:t>2.  shall stop timer T11(Stream Reception Idle) associated with the transmitter SSRC, if running;</w:t>
      </w:r>
    </w:p>
    <w:p w14:paraId="3DEB5F7B" w14:textId="77777777" w:rsidR="00966CAE" w:rsidRPr="00B80428" w:rsidRDefault="00966CAE" w:rsidP="00B80428">
      <w:pPr>
        <w:ind w:firstLine="284"/>
      </w:pPr>
      <w:r>
        <w:t>3.</w:t>
      </w:r>
      <w:r>
        <w:tab/>
        <w:t>shall remain in  'Gr: Reception Idle' state.</w:t>
      </w:r>
    </w:p>
    <w:p w14:paraId="09BAD7E4" w14:textId="77777777" w:rsidR="00966CAE" w:rsidRPr="00A5463E" w:rsidRDefault="00966CAE" w:rsidP="00966CAE">
      <w:pPr>
        <w:pStyle w:val="Heading5"/>
      </w:pPr>
      <w:bookmarkStart w:id="1043" w:name="_Toc51945539"/>
      <w:bookmarkStart w:id="1044" w:name="_Toc99172875"/>
      <w:r>
        <w:t>6.3.6.3.9</w:t>
      </w:r>
      <w:r w:rsidRPr="00A5463E">
        <w:tab/>
        <w:t xml:space="preserve">Timer </w:t>
      </w:r>
      <w:r>
        <w:t>T11</w:t>
      </w:r>
      <w:r w:rsidRPr="00A5463E">
        <w:t>(</w:t>
      </w:r>
      <w:r>
        <w:rPr>
          <w:lang w:val="en-US"/>
        </w:rPr>
        <w:t>Stream Reception Idle</w:t>
      </w:r>
      <w:r w:rsidRPr="00A5463E">
        <w:t>) expired</w:t>
      </w:r>
      <w:bookmarkEnd w:id="1043"/>
      <w:bookmarkEnd w:id="1044"/>
    </w:p>
    <w:p w14:paraId="5FF8F003" w14:textId="77777777" w:rsidR="00966CAE" w:rsidRDefault="00966CAE" w:rsidP="00966CAE">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6C1C870B" w14:textId="77777777" w:rsidR="00966CAE" w:rsidRPr="00A5463E" w:rsidRDefault="00461378" w:rsidP="00461378">
      <w:pPr>
        <w:pStyle w:val="B1"/>
      </w:pPr>
      <w:r>
        <w:rPr>
          <w:lang w:val="hr-HR"/>
        </w:rPr>
        <w:t>1.</w:t>
      </w:r>
      <w:r>
        <w:rPr>
          <w:lang w:val="hr-HR"/>
        </w:rPr>
        <w:tab/>
      </w:r>
      <w:r w:rsidR="00966CAE">
        <w:t>shall communicate to the transmission control arbitration logic in transmission control server to terminate the stream associated to the expired timer T11.</w:t>
      </w:r>
    </w:p>
    <w:p w14:paraId="1D7596AD" w14:textId="77777777" w:rsidR="00966CAE" w:rsidRPr="00F2281D" w:rsidRDefault="00966CAE" w:rsidP="00966CAE">
      <w:pPr>
        <w:pStyle w:val="B1"/>
        <w:ind w:left="0" w:firstLine="284"/>
        <w:rPr>
          <w:lang w:val="en-US"/>
        </w:rPr>
      </w:pPr>
      <w:r>
        <w:t>2.</w:t>
      </w:r>
      <w:r w:rsidRPr="00A5463E">
        <w:tab/>
        <w:t>shall remain in the 'G</w:t>
      </w:r>
      <w:r>
        <w:rPr>
          <w:lang w:val="en-IN"/>
        </w:rPr>
        <w:t>r</w:t>
      </w:r>
      <w:r w:rsidRPr="00A5463E">
        <w:t>: Reception Idle' state.</w:t>
      </w:r>
    </w:p>
    <w:p w14:paraId="4322310E" w14:textId="77777777" w:rsidR="00966CAE" w:rsidRPr="00B80428" w:rsidRDefault="00966CAE" w:rsidP="00B804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1C0C77F" w14:textId="77777777" w:rsidR="00B916CE" w:rsidRPr="00A5463E" w:rsidRDefault="00B916CE" w:rsidP="00B916CE">
      <w:pPr>
        <w:pStyle w:val="Heading4"/>
      </w:pPr>
      <w:bookmarkStart w:id="1045" w:name="_Toc51945540"/>
      <w:bookmarkStart w:id="1046" w:name="_Toc99172876"/>
      <w:r w:rsidRPr="00A5463E">
        <w:t>6.3.6.4</w:t>
      </w:r>
      <w:r w:rsidRPr="00A5463E">
        <w:tab/>
        <w:t>State: 'Gr: Reception accepted'</w:t>
      </w:r>
      <w:bookmarkEnd w:id="1040"/>
      <w:bookmarkEnd w:id="1041"/>
      <w:bookmarkEnd w:id="1045"/>
      <w:bookmarkEnd w:id="1046"/>
    </w:p>
    <w:p w14:paraId="2BB20BB6" w14:textId="77777777" w:rsidR="00B916CE" w:rsidRPr="00A5463E" w:rsidRDefault="00B916CE" w:rsidP="00B916CE">
      <w:pPr>
        <w:pStyle w:val="Heading5"/>
      </w:pPr>
      <w:bookmarkStart w:id="1047" w:name="_Toc11343812"/>
      <w:bookmarkStart w:id="1048" w:name="_Toc45215768"/>
      <w:bookmarkStart w:id="1049" w:name="_Toc51945541"/>
      <w:bookmarkStart w:id="1050" w:name="_Toc99172877"/>
      <w:r w:rsidRPr="00A5463E">
        <w:t>6.3.6.4.1</w:t>
      </w:r>
      <w:r w:rsidRPr="00A5463E">
        <w:tab/>
        <w:t>General</w:t>
      </w:r>
      <w:bookmarkEnd w:id="1047"/>
      <w:bookmarkEnd w:id="1048"/>
      <w:bookmarkEnd w:id="1049"/>
      <w:bookmarkEnd w:id="1050"/>
    </w:p>
    <w:p w14:paraId="6877FDE9"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5E54C7B5" w14:textId="77777777" w:rsidR="00B916CE" w:rsidRPr="00A5463E" w:rsidRDefault="00B916CE" w:rsidP="00B916CE">
      <w:pPr>
        <w:pStyle w:val="Heading5"/>
      </w:pPr>
      <w:bookmarkStart w:id="1051" w:name="_Toc11343813"/>
      <w:bookmarkStart w:id="1052" w:name="_Toc45215769"/>
      <w:bookmarkStart w:id="1053" w:name="_Toc51945542"/>
      <w:bookmarkStart w:id="1054" w:name="_Toc99172878"/>
      <w:r w:rsidRPr="00A5463E">
        <w:t>6.3.6.4.2</w:t>
      </w:r>
      <w:r w:rsidRPr="00A5463E">
        <w:tab/>
        <w:t>Enter the 'Gr: Reception Accepted' state</w:t>
      </w:r>
      <w:bookmarkEnd w:id="1051"/>
      <w:bookmarkEnd w:id="1052"/>
      <w:bookmarkEnd w:id="1053"/>
      <w:bookmarkEnd w:id="1054"/>
    </w:p>
    <w:p w14:paraId="757E5274" w14:textId="77777777" w:rsidR="00B916CE" w:rsidRPr="00A5463E" w:rsidRDefault="00B916CE" w:rsidP="00B916CE">
      <w:r w:rsidRPr="00A5463E">
        <w:t>When entering this state from any state except the 'Start-stop' state, the reception control arbitration logic in the transmission control server:</w:t>
      </w:r>
    </w:p>
    <w:p w14:paraId="0A2E14F8"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24E72611"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2AC27F3" w14:textId="77777777" w:rsidR="00B916CE" w:rsidRPr="00A5463E" w:rsidRDefault="00B916CE" w:rsidP="00B916CE">
      <w:pPr>
        <w:pStyle w:val="Heading5"/>
      </w:pPr>
      <w:bookmarkStart w:id="1055" w:name="_Toc11343814"/>
      <w:bookmarkStart w:id="1056" w:name="_Toc45215770"/>
      <w:bookmarkStart w:id="1057" w:name="_Toc51945543"/>
      <w:bookmarkStart w:id="1058" w:name="_Toc99172879"/>
      <w:r w:rsidRPr="00A5463E">
        <w:t>6.3.6.4.3</w:t>
      </w:r>
      <w:r w:rsidRPr="00A5463E">
        <w:tab/>
        <w:t>Reception of Receive Media Request message (R: Receive Media Request)</w:t>
      </w:r>
      <w:bookmarkEnd w:id="1055"/>
      <w:bookmarkEnd w:id="1056"/>
      <w:bookmarkEnd w:id="1057"/>
      <w:bookmarkEnd w:id="1058"/>
    </w:p>
    <w:p w14:paraId="318583F3" w14:textId="77777777" w:rsidR="00B916CE" w:rsidRPr="00A5463E" w:rsidRDefault="00B916CE" w:rsidP="00B916CE">
      <w:r w:rsidRPr="00A5463E">
        <w:t xml:space="preserve">Upon receiving a Receive Media Request message, the reception control arbitration logic in the transmission control server: </w:t>
      </w:r>
    </w:p>
    <w:p w14:paraId="6A23BF9E" w14:textId="77777777" w:rsidR="00B916CE" w:rsidRPr="00A5463E" w:rsidRDefault="00B916CE" w:rsidP="00B916CE">
      <w:pPr>
        <w:pStyle w:val="B1"/>
        <w:rPr>
          <w:lang w:eastAsia="x-none"/>
        </w:rPr>
      </w:pPr>
      <w:bookmarkStart w:id="1059" w:name="OLE_LINK19"/>
      <w:r w:rsidRPr="00A5463E">
        <w:t>1.</w:t>
      </w:r>
      <w:r w:rsidRPr="00A5463E">
        <w:tab/>
        <w:t xml:space="preserve">if the </w:t>
      </w:r>
      <w:bookmarkStart w:id="1060" w:name="OLE_LINK14"/>
      <w:bookmarkStart w:id="1061" w:name="OLE_LINK15"/>
      <w:r w:rsidRPr="00A5463E">
        <w:t>Receive Media Request</w:t>
      </w:r>
      <w:bookmarkEnd w:id="1060"/>
      <w:bookmarkEnd w:id="1061"/>
      <w:r w:rsidRPr="00A5463E">
        <w:t xml:space="preserve"> is rejected:</w:t>
      </w:r>
    </w:p>
    <w:p w14:paraId="787AEF08" w14:textId="77777777" w:rsidR="00B916CE" w:rsidRPr="00A5463E" w:rsidRDefault="00B916CE" w:rsidP="00B916CE">
      <w:pPr>
        <w:pStyle w:val="B2"/>
      </w:pPr>
      <w:bookmarkStart w:id="1062" w:name="OLE_LINK20"/>
      <w:bookmarkEnd w:id="1059"/>
      <w:r w:rsidRPr="00A5463E">
        <w:t>a.</w:t>
      </w:r>
      <w:r w:rsidRPr="00A5463E">
        <w:tab/>
        <w:t>shall send the Receive Media Response (Rejected) message. The Receive Media Response message:</w:t>
      </w:r>
    </w:p>
    <w:p w14:paraId="1F30EF8F" w14:textId="39AF924F"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362F8EC"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76F44382" w14:textId="77777777" w:rsidR="00B916CE" w:rsidRPr="00A5463E" w:rsidRDefault="008B7004" w:rsidP="00B916CE">
      <w:pPr>
        <w:pStyle w:val="B2"/>
      </w:pPr>
      <w:r>
        <w:t>b</w:t>
      </w:r>
      <w:r w:rsidR="00B916CE" w:rsidRPr="00A5463E">
        <w:t>.</w:t>
      </w:r>
      <w:r w:rsidR="00B916CE" w:rsidRPr="00A5463E">
        <w:tab/>
        <w:t>shall remain the 'Gr: Reception accepted' state</w:t>
      </w:r>
      <w:bookmarkEnd w:id="1062"/>
      <w:r>
        <w:t>; or</w:t>
      </w:r>
    </w:p>
    <w:p w14:paraId="13CEC0E6" w14:textId="77777777" w:rsidR="00B916CE" w:rsidRPr="00A5463E" w:rsidRDefault="00B916CE" w:rsidP="00B916CE">
      <w:pPr>
        <w:pStyle w:val="B1"/>
        <w:rPr>
          <w:lang w:eastAsia="x-none"/>
        </w:rPr>
      </w:pPr>
      <w:bookmarkStart w:id="1063" w:name="OLE_LINK21"/>
      <w:r w:rsidRPr="00A5463E">
        <w:t>2.</w:t>
      </w:r>
      <w:r w:rsidRPr="00A5463E">
        <w:tab/>
        <w:t>if the Receive Media Request</w:t>
      </w:r>
      <w:r w:rsidRPr="00A5463E" w:rsidDel="00E90D7D">
        <w:t xml:space="preserve"> </w:t>
      </w:r>
      <w:r w:rsidRPr="00A5463E">
        <w:t>is granted:</w:t>
      </w:r>
    </w:p>
    <w:p w14:paraId="7DCAF5F7" w14:textId="77777777" w:rsidR="00B916CE" w:rsidRPr="00A5463E" w:rsidRDefault="00B916CE" w:rsidP="00B916CE">
      <w:pPr>
        <w:pStyle w:val="B2"/>
      </w:pPr>
      <w:r w:rsidRPr="00A5463E">
        <w:t>a.</w:t>
      </w:r>
      <w:r w:rsidRPr="00A5463E">
        <w:tab/>
        <w:t xml:space="preserve">shall stop timer </w:t>
      </w:r>
      <w:r w:rsidR="008D7BCF">
        <w:t>T5</w:t>
      </w:r>
      <w:r w:rsidRPr="00A5463E">
        <w:t xml:space="preserve"> (Inactivity);</w:t>
      </w:r>
    </w:p>
    <w:p w14:paraId="6E4B10B2" w14:textId="77777777" w:rsidR="00966CAE" w:rsidRDefault="00966CAE" w:rsidP="00966CAE">
      <w:pPr>
        <w:pStyle w:val="B2"/>
      </w:pPr>
    </w:p>
    <w:p w14:paraId="50CC6231" w14:textId="77777777" w:rsidR="00966CAE" w:rsidRDefault="00966CAE" w:rsidP="00966CAE">
      <w:pPr>
        <w:pStyle w:val="B2"/>
        <w:rPr>
          <w:lang w:val="en-IN"/>
        </w:rPr>
      </w:pPr>
      <w:r>
        <w:rPr>
          <w:lang w:val="en-IN"/>
        </w:rPr>
        <w:t>b.  shall stop timer T11(Stream Reception Idle) associated with the transmitter SSRC, if running;</w:t>
      </w:r>
    </w:p>
    <w:p w14:paraId="4BDFD06F" w14:textId="77777777" w:rsidR="00966CAE" w:rsidRPr="00A5463E" w:rsidRDefault="00966CAE" w:rsidP="00966CAE">
      <w:pPr>
        <w:pStyle w:val="B2"/>
      </w:pPr>
      <w:r>
        <w:rPr>
          <w:lang w:val="en-IN"/>
        </w:rPr>
        <w:t>c.   shall increment the counter C11 (Count of Active Receivers for the stream), associated with the transmitter SSRC by 1;</w:t>
      </w:r>
    </w:p>
    <w:p w14:paraId="644C1BF9" w14:textId="77777777" w:rsidR="00B916CE" w:rsidRPr="00A5463E" w:rsidRDefault="00966CAE"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56D9FDA4" w14:textId="77777777" w:rsidR="00B916CE" w:rsidRPr="00A5463E" w:rsidRDefault="00966CAE" w:rsidP="00B916CE">
      <w:pPr>
        <w:pStyle w:val="B2"/>
      </w:pPr>
      <w:r>
        <w:rPr>
          <w:lang w:val="en-US"/>
        </w:rPr>
        <w:t>e</w:t>
      </w:r>
      <w:r w:rsidR="00B916CE" w:rsidRPr="00A5463E">
        <w:t>.</w:t>
      </w:r>
      <w:r w:rsidR="00B916CE" w:rsidRPr="00A5463E">
        <w:tab/>
        <w:t xml:space="preserve">shall send the </w:t>
      </w:r>
      <w:bookmarkStart w:id="1064" w:name="OLE_LINK12"/>
      <w:r w:rsidR="00B916CE" w:rsidRPr="00A5463E">
        <w:t>Receive Media Response</w:t>
      </w:r>
      <w:bookmarkEnd w:id="1064"/>
      <w:r w:rsidR="00B916CE" w:rsidRPr="00A5463E">
        <w:t xml:space="preserve"> (Granted) message. The Receive Media Response message:</w:t>
      </w:r>
    </w:p>
    <w:p w14:paraId="03E462C9" w14:textId="410D521A" w:rsidR="00B916CE" w:rsidRPr="00A5463E" w:rsidRDefault="00B916CE" w:rsidP="00B916CE">
      <w:pPr>
        <w:pStyle w:val="B3"/>
      </w:pPr>
      <w:proofErr w:type="spellStart"/>
      <w:r w:rsidRPr="00A5463E">
        <w:t>i</w:t>
      </w:r>
      <w:proofErr w:type="spellEnd"/>
      <w:r w:rsidRPr="00A5463E">
        <w:t>.</w:t>
      </w:r>
      <w:r w:rsidRPr="00A5463E">
        <w:tab/>
        <w:t xml:space="preserve">the first bit in the subtype of the Receive media response message is set to '1' (Acknowledgment is required) as described in </w:t>
      </w:r>
      <w:r w:rsidR="008C5982">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6BAE633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C20A5D9" w14:textId="77777777" w:rsidR="00B916CE" w:rsidRPr="00A5463E" w:rsidRDefault="00966CAE"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87354C" w14:textId="77777777" w:rsidR="00B916CE" w:rsidRPr="00A5463E" w:rsidRDefault="00966CAE"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D1478AD" w14:textId="77777777" w:rsidR="00B916CE" w:rsidRPr="00A5463E" w:rsidRDefault="00966CAE"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5667D69" w14:textId="77777777" w:rsidR="00B916CE" w:rsidRPr="00A5463E" w:rsidRDefault="00B916CE" w:rsidP="00B916CE">
      <w:pPr>
        <w:pStyle w:val="Heading5"/>
      </w:pPr>
      <w:bookmarkStart w:id="1065" w:name="_Toc11343815"/>
      <w:bookmarkStart w:id="1066" w:name="_Toc45215771"/>
      <w:bookmarkStart w:id="1067" w:name="_Toc51945544"/>
      <w:bookmarkStart w:id="1068" w:name="_Toc99172880"/>
      <w:bookmarkEnd w:id="1063"/>
      <w:r w:rsidRPr="00A5463E">
        <w:t>6.3.6.4.4</w:t>
      </w:r>
      <w:r w:rsidRPr="00A5463E">
        <w:tab/>
        <w:t>Reception of Receive Media End Request message (R: Receive Media End Request)</w:t>
      </w:r>
      <w:bookmarkEnd w:id="1065"/>
      <w:bookmarkEnd w:id="1066"/>
      <w:bookmarkEnd w:id="1067"/>
      <w:bookmarkEnd w:id="1068"/>
    </w:p>
    <w:p w14:paraId="17E5E2AA" w14:textId="77777777" w:rsidR="00B916CE" w:rsidRPr="00A5463E" w:rsidRDefault="00B916CE" w:rsidP="00B916CE">
      <w:bookmarkStart w:id="1069" w:name="OLE_LINK23"/>
      <w:bookmarkStart w:id="1070" w:name="OLE_LINK24"/>
      <w:r w:rsidRPr="00A5463E">
        <w:t>Upon receiving a Receive Media End Request message, the reception control arbitration logic in the transmission control server:</w:t>
      </w:r>
    </w:p>
    <w:p w14:paraId="69354C1A" w14:textId="77777777" w:rsidR="00B916CE" w:rsidRPr="00A5463E" w:rsidRDefault="00966CAE" w:rsidP="00B80428">
      <w:pPr>
        <w:pStyle w:val="B2"/>
        <w:ind w:left="0" w:firstLine="284"/>
      </w:pPr>
      <w:bookmarkStart w:id="1071" w:name="OLE_LINK22"/>
      <w:bookmarkEnd w:id="1069"/>
      <w:bookmarkEnd w:id="1070"/>
      <w:r>
        <w:t>1.</w:t>
      </w:r>
      <w:r w:rsidR="00B916CE" w:rsidRPr="00A5463E">
        <w:t>.</w:t>
      </w:r>
      <w:r w:rsidR="00B916CE" w:rsidRPr="00A5463E">
        <w:tab/>
        <w:t>shall send the Receive Media End Response message. The Receive Media End Response message:</w:t>
      </w:r>
    </w:p>
    <w:p w14:paraId="3CB57210" w14:textId="1DC0A201" w:rsidR="00B916CE" w:rsidRPr="00A5463E" w:rsidRDefault="00966CAE" w:rsidP="00B80428">
      <w:pPr>
        <w:pStyle w:val="B2"/>
      </w:pPr>
      <w:proofErr w:type="spellStart"/>
      <w:r>
        <w:t>a</w:t>
      </w:r>
      <w:proofErr w:type="spellEnd"/>
      <w:r w:rsidR="00B916CE" w:rsidRPr="00A5463E">
        <w:tab/>
        <w:t xml:space="preserve">the first bit in the subtype of the Receive media end response message is set to '1' (Acknowledgment is required) as described in </w:t>
      </w:r>
      <w:r w:rsidR="008C5982">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17E5A9E1" w14:textId="77777777" w:rsidR="00B916CE" w:rsidRPr="00A5463E" w:rsidRDefault="00966CAE" w:rsidP="00B80428">
      <w:pPr>
        <w:pStyle w:val="B2"/>
      </w:pPr>
      <w:r>
        <w:t>b</w:t>
      </w:r>
      <w:r w:rsidR="00B916CE" w:rsidRPr="00A5463E">
        <w:tab/>
        <w:t>shall include the Message Type field set to 'y' (Receive media end granted);</w:t>
      </w:r>
    </w:p>
    <w:p w14:paraId="60B2DCF3" w14:textId="77777777" w:rsidR="00966CAE" w:rsidRDefault="00966CAE" w:rsidP="00B80428">
      <w:pPr>
        <w:pStyle w:val="B2"/>
        <w:ind w:left="0" w:firstLine="283"/>
      </w:pPr>
      <w:r>
        <w:t>2</w:t>
      </w:r>
      <w:r w:rsidR="00B916CE" w:rsidRPr="00A5463E">
        <w:t>.</w:t>
      </w:r>
      <w:r w:rsidR="00B916CE" w:rsidRPr="00A5463E">
        <w:tab/>
        <w:t xml:space="preserve">shall stop timer </w:t>
      </w:r>
      <w:r w:rsidR="008D7BCF">
        <w:t>T6</w:t>
      </w:r>
      <w:r w:rsidR="00B916CE" w:rsidRPr="00A5463E">
        <w:t xml:space="preserve"> (Reception Granted);</w:t>
      </w:r>
      <w:r w:rsidRPr="00966CAE">
        <w:t xml:space="preserve"> </w:t>
      </w:r>
    </w:p>
    <w:p w14:paraId="48D349AB" w14:textId="77777777" w:rsidR="00966CAE" w:rsidRDefault="00966CAE" w:rsidP="00B80428">
      <w:pPr>
        <w:pStyle w:val="B2"/>
        <w:ind w:left="0" w:firstLine="0"/>
        <w:rPr>
          <w:lang w:val="en-IN"/>
        </w:rPr>
      </w:pPr>
      <w:r>
        <w:rPr>
          <w:lang w:val="en-IN"/>
        </w:rPr>
        <w:tab/>
        <w:t>3.  shall decrement the counter C11 (Count of Active Receivers for stream) by 1, if it has not reach its lower limit;</w:t>
      </w:r>
    </w:p>
    <w:p w14:paraId="6CBDF478" w14:textId="77777777" w:rsidR="00B916CE" w:rsidRPr="00B80428" w:rsidRDefault="00966CAE" w:rsidP="00B804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4E588725" w14:textId="77777777" w:rsidR="00B916CE" w:rsidRPr="00A5463E" w:rsidRDefault="00966CAE" w:rsidP="00B80428">
      <w:pPr>
        <w:pStyle w:val="B2"/>
        <w:ind w:left="0" w:firstLine="284"/>
      </w:pPr>
      <w:r>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45717B" w14:textId="77777777" w:rsidR="00B916CE" w:rsidRPr="00A5463E" w:rsidRDefault="00966CAE" w:rsidP="00B80428">
      <w:pPr>
        <w:pStyle w:val="B2"/>
        <w:ind w:left="0" w:firstLine="284"/>
      </w:pPr>
      <w:r>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r>
        <w:t>;</w:t>
      </w:r>
    </w:p>
    <w:p w14:paraId="441F49C2" w14:textId="77777777" w:rsidR="00B916CE" w:rsidRPr="00A5463E" w:rsidRDefault="00966CAE" w:rsidP="00B80428">
      <w:pPr>
        <w:pStyle w:val="B2"/>
        <w:ind w:left="0" w:firstLine="284"/>
      </w:pPr>
      <w:r>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1"/>
    </w:p>
    <w:p w14:paraId="7F5D7BA7" w14:textId="77777777" w:rsidR="00B916CE" w:rsidRPr="00A5463E" w:rsidRDefault="00B916CE" w:rsidP="00B916CE">
      <w:pPr>
        <w:pStyle w:val="Heading5"/>
      </w:pPr>
      <w:bookmarkStart w:id="1072" w:name="_Toc11343816"/>
      <w:bookmarkStart w:id="1073" w:name="_Toc45215772"/>
      <w:bookmarkStart w:id="1074" w:name="_Toc51945545"/>
      <w:bookmarkStart w:id="1075" w:name="_Toc99172881"/>
      <w:r w:rsidRPr="00A5463E">
        <w:t>6.3.6.4.5</w:t>
      </w:r>
      <w:r w:rsidRPr="00A5463E">
        <w:tab/>
        <w:t>Reception of Receive Media End Response message (R: Receive Media End Response)</w:t>
      </w:r>
      <w:bookmarkEnd w:id="1072"/>
      <w:bookmarkEnd w:id="1073"/>
      <w:bookmarkEnd w:id="1074"/>
      <w:bookmarkEnd w:id="1075"/>
    </w:p>
    <w:p w14:paraId="405DB040" w14:textId="77777777" w:rsidR="00B916CE" w:rsidRPr="00A5463E" w:rsidRDefault="00B916CE" w:rsidP="00B916CE">
      <w:bookmarkStart w:id="1076" w:name="OLE_LINK26"/>
      <w:r w:rsidRPr="00A5463E">
        <w:t>Upon receiving a Receive Media End Response message, the reception control arbitration logic in the transmission control server:</w:t>
      </w:r>
    </w:p>
    <w:p w14:paraId="653F6762" w14:textId="4F3A2AAC" w:rsidR="00B916CE" w:rsidRPr="00A5463E" w:rsidRDefault="00B916CE" w:rsidP="00B916CE">
      <w:pPr>
        <w:pStyle w:val="B1"/>
        <w:rPr>
          <w:lang w:eastAsia="x-none"/>
        </w:rPr>
      </w:pPr>
      <w:bookmarkStart w:id="1077" w:name="OLE_LINK25"/>
      <w:bookmarkEnd w:id="1076"/>
      <w:r w:rsidRPr="00A5463E">
        <w:t>1.</w:t>
      </w:r>
      <w:r w:rsidRPr="00A5463E">
        <w:tab/>
        <w:t xml:space="preserve">if the </w:t>
      </w:r>
      <w:proofErr w:type="spellStart"/>
      <w:r w:rsidRPr="00A5463E">
        <w:t>the</w:t>
      </w:r>
      <w:proofErr w:type="spellEnd"/>
      <w:r w:rsidRPr="00A5463E">
        <w:t xml:space="preserve"> first bit in the subtype of the Receive media end response message is set to '1' (Acknowledgment is required) as described in </w:t>
      </w:r>
      <w:r w:rsidR="008C5982">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4C6DF62A" w14:textId="77777777" w:rsidR="00966CAE" w:rsidRDefault="00B916CE" w:rsidP="00966CAE">
      <w:pPr>
        <w:pStyle w:val="B1"/>
      </w:pPr>
      <w:r w:rsidRPr="00A5463E">
        <w:lastRenderedPageBreak/>
        <w:t>2.</w:t>
      </w:r>
      <w:r w:rsidRPr="00A5463E">
        <w:tab/>
        <w:t xml:space="preserve">shall stop timer </w:t>
      </w:r>
      <w:r w:rsidR="008D7BCF">
        <w:t>T6</w:t>
      </w:r>
      <w:r w:rsidRPr="00A5463E">
        <w:t xml:space="preserve"> (Reception Granted);</w:t>
      </w:r>
      <w:r w:rsidR="00966CAE" w:rsidRPr="00966CAE">
        <w:t xml:space="preserve"> </w:t>
      </w:r>
    </w:p>
    <w:p w14:paraId="318981C0" w14:textId="77777777" w:rsidR="00966CAE" w:rsidRPr="00F2281D" w:rsidRDefault="00966CAE" w:rsidP="00966CAE">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436A16" w14:textId="77777777" w:rsidR="00966CAE" w:rsidRDefault="00966CAE" w:rsidP="00966CAE">
      <w:pPr>
        <w:pStyle w:val="B1"/>
      </w:pPr>
      <w:r w:rsidRPr="00F2281D">
        <w:t>4.  if C11 has reached its lo</w:t>
      </w:r>
      <w:r w:rsidRPr="00533662">
        <w:t>wer limit, shall start timer T11</w:t>
      </w:r>
      <w:r w:rsidRPr="00F2281D">
        <w:t xml:space="preserve"> (Stream Reception </w:t>
      </w:r>
      <w:r>
        <w:rPr>
          <w:lang w:val="en-IN"/>
        </w:rPr>
        <w:t>Idle</w:t>
      </w:r>
      <w:r>
        <w:t>);</w:t>
      </w:r>
    </w:p>
    <w:p w14:paraId="4C497E78" w14:textId="77777777" w:rsidR="00B916CE" w:rsidRPr="00A5463E" w:rsidRDefault="00966CAE"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p>
    <w:p w14:paraId="3A85AF71" w14:textId="77777777" w:rsidR="00B916CE" w:rsidRPr="00A5463E" w:rsidRDefault="00F12405" w:rsidP="00B916CE">
      <w:pPr>
        <w:pStyle w:val="B1"/>
      </w:pPr>
      <w:r w:rsidRPr="00B80428">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5A85778" w14:textId="77777777" w:rsidR="00B916CE" w:rsidRPr="00A5463E" w:rsidRDefault="00F12405" w:rsidP="00B916CE">
      <w:pPr>
        <w:pStyle w:val="B1"/>
      </w:pPr>
      <w:r w:rsidRPr="00B80428">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16307322" w14:textId="77777777" w:rsidR="00B916CE" w:rsidRPr="00A5463E" w:rsidRDefault="00F12405" w:rsidP="00B916CE">
      <w:pPr>
        <w:pStyle w:val="B1"/>
      </w:pPr>
      <w:r w:rsidRPr="00B80428">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077"/>
    </w:p>
    <w:p w14:paraId="5BBD9F57" w14:textId="77777777" w:rsidR="00B916CE" w:rsidRPr="00A5463E" w:rsidRDefault="00B916CE" w:rsidP="00B916CE">
      <w:pPr>
        <w:pStyle w:val="Heading5"/>
      </w:pPr>
      <w:bookmarkStart w:id="1078" w:name="_Toc11343817"/>
      <w:bookmarkStart w:id="1079" w:name="_Toc45215773"/>
      <w:bookmarkStart w:id="1080" w:name="_Toc51945546"/>
      <w:bookmarkStart w:id="1081" w:name="_Toc99172882"/>
      <w:r w:rsidRPr="00A5463E">
        <w:t>6.3.6.4.6</w:t>
      </w:r>
      <w:r w:rsidRPr="00A5463E">
        <w:tab/>
      </w:r>
      <w:r w:rsidR="00F12405">
        <w:t>Void</w:t>
      </w:r>
      <w:bookmarkEnd w:id="1078"/>
      <w:bookmarkEnd w:id="1079"/>
      <w:bookmarkEnd w:id="1080"/>
      <w:bookmarkEnd w:id="1081"/>
    </w:p>
    <w:p w14:paraId="1496AB18" w14:textId="77777777" w:rsidR="00B916CE" w:rsidRPr="00A5463E" w:rsidRDefault="00B916CE" w:rsidP="00B916CE">
      <w:pPr>
        <w:pStyle w:val="Heading5"/>
      </w:pPr>
      <w:bookmarkStart w:id="1082" w:name="_Toc11343818"/>
      <w:bookmarkStart w:id="1083" w:name="_Toc45215774"/>
      <w:bookmarkStart w:id="1084" w:name="_Toc51945547"/>
      <w:bookmarkStart w:id="1085" w:name="_Toc99172883"/>
      <w:r w:rsidRPr="00A5463E">
        <w:t>6.3.6.4.7</w:t>
      </w:r>
      <w:r w:rsidRPr="00A5463E">
        <w:tab/>
        <w:t>Receive RTP media (R: RTP media)</w:t>
      </w:r>
      <w:bookmarkEnd w:id="1082"/>
      <w:bookmarkEnd w:id="1083"/>
      <w:bookmarkEnd w:id="1084"/>
      <w:bookmarkEnd w:id="1085"/>
    </w:p>
    <w:p w14:paraId="732E6D11" w14:textId="77777777" w:rsidR="00B916CE" w:rsidRPr="00A5463E" w:rsidRDefault="00B916CE" w:rsidP="00B916CE">
      <w:r w:rsidRPr="00A5463E">
        <w:t>Upon receiving a RTP media, the reception control arbitration logic in the transmission control server:</w:t>
      </w:r>
    </w:p>
    <w:p w14:paraId="571B0B9A"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4398F879" w14:textId="77777777" w:rsidR="00B916CE" w:rsidRPr="00A5463E" w:rsidRDefault="00B916CE" w:rsidP="00F05D89">
      <w:pPr>
        <w:pStyle w:val="B1"/>
      </w:pPr>
      <w:r w:rsidRPr="00A5463E">
        <w:t>2.</w:t>
      </w:r>
      <w:r w:rsidRPr="00A5463E">
        <w:tab/>
        <w:t>shall remain the 'Gr: Reception accepted' state.</w:t>
      </w:r>
    </w:p>
    <w:p w14:paraId="5E811884" w14:textId="77777777" w:rsidR="00B916CE" w:rsidRPr="00A5463E" w:rsidRDefault="00B916CE" w:rsidP="00B916CE">
      <w:pPr>
        <w:pStyle w:val="Heading5"/>
      </w:pPr>
      <w:bookmarkStart w:id="1086" w:name="_Toc11343819"/>
      <w:bookmarkStart w:id="1087" w:name="_Toc45215775"/>
      <w:bookmarkStart w:id="1088" w:name="_Toc51945548"/>
      <w:bookmarkStart w:id="1089" w:name="_Toc99172884"/>
      <w:r w:rsidRPr="00A5463E">
        <w:t>6.3.6.4.8</w:t>
      </w:r>
      <w:r w:rsidRPr="00A5463E">
        <w:tab/>
        <w:t xml:space="preserve">Timer </w:t>
      </w:r>
      <w:r w:rsidR="008D7BCF">
        <w:t>T6</w:t>
      </w:r>
      <w:r w:rsidRPr="00A5463E">
        <w:t xml:space="preserve"> (Reception Granted) expires</w:t>
      </w:r>
      <w:bookmarkEnd w:id="1086"/>
      <w:bookmarkEnd w:id="1087"/>
      <w:bookmarkEnd w:id="1088"/>
      <w:bookmarkEnd w:id="1089"/>
    </w:p>
    <w:p w14:paraId="199662A3" w14:textId="77777777" w:rsidR="00B916CE" w:rsidRPr="00A5463E" w:rsidRDefault="00B916CE" w:rsidP="00B916CE">
      <w:r w:rsidRPr="00A5463E">
        <w:t xml:space="preserve">On expiry of timer </w:t>
      </w:r>
      <w:r w:rsidR="008D7BCF">
        <w:t>T6</w:t>
      </w:r>
      <w:r w:rsidRPr="00A5463E">
        <w:t xml:space="preserve"> (</w:t>
      </w:r>
      <w:bookmarkStart w:id="1090" w:name="OLE_LINK13"/>
      <w:r w:rsidRPr="00A5463E">
        <w:t>Reception Granted</w:t>
      </w:r>
      <w:bookmarkEnd w:id="1090"/>
      <w:r w:rsidRPr="00A5463E">
        <w:t>) the reception control arbitration logic in the transmission control server:</w:t>
      </w:r>
    </w:p>
    <w:p w14:paraId="3952C329" w14:textId="77777777" w:rsidR="00B916CE" w:rsidRPr="00A5463E" w:rsidRDefault="00B916CE" w:rsidP="00B916CE">
      <w:pPr>
        <w:pStyle w:val="B1"/>
      </w:pPr>
      <w:bookmarkStart w:id="1091" w:name="OLE_LINK11"/>
      <w:bookmarkStart w:id="1092"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715BB5C"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7C18C7E" w14:textId="77777777" w:rsidR="00B916CE" w:rsidRPr="00A5463E" w:rsidRDefault="00B916CE" w:rsidP="00B916CE">
      <w:pPr>
        <w:pStyle w:val="B1"/>
      </w:pPr>
      <w:r w:rsidRPr="00A5463E">
        <w:t>3.</w:t>
      </w:r>
      <w:r w:rsidRPr="00A5463E">
        <w:tab/>
        <w:t>shall remain in the 'G: Reception accepted' state.</w:t>
      </w:r>
    </w:p>
    <w:p w14:paraId="37378FF8" w14:textId="77777777" w:rsidR="00B916CE" w:rsidRPr="00A5463E" w:rsidRDefault="00B916CE" w:rsidP="00B916CE">
      <w:pPr>
        <w:pStyle w:val="Heading5"/>
      </w:pPr>
      <w:bookmarkStart w:id="1093" w:name="_Toc11343820"/>
      <w:bookmarkStart w:id="1094" w:name="_Toc45215776"/>
      <w:bookmarkStart w:id="1095" w:name="_Toc51945549"/>
      <w:bookmarkStart w:id="1096" w:name="_Toc99172885"/>
      <w:r w:rsidRPr="00A5463E">
        <w:t>6.3.6.4.9</w:t>
      </w:r>
      <w:r w:rsidRPr="00A5463E">
        <w:tab/>
        <w:t xml:space="preserve">Timer </w:t>
      </w:r>
      <w:r w:rsidR="008D7BCF">
        <w:t>T6</w:t>
      </w:r>
      <w:r w:rsidRPr="00A5463E">
        <w:t xml:space="preserve"> (Reception Granted) expired N times</w:t>
      </w:r>
      <w:bookmarkEnd w:id="1093"/>
      <w:bookmarkEnd w:id="1094"/>
      <w:bookmarkEnd w:id="1095"/>
      <w:bookmarkEnd w:id="1096"/>
    </w:p>
    <w:p w14:paraId="699B00E5"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A7E4F4B" w14:textId="77777777" w:rsidR="00F05D89" w:rsidRPr="00037BD2" w:rsidRDefault="00B916CE" w:rsidP="00F05D89">
      <w:pPr>
        <w:pStyle w:val="B1"/>
        <w:rPr>
          <w:lang w:val="en-GB"/>
        </w:rPr>
      </w:pPr>
      <w:r w:rsidRPr="00A5463E">
        <w:t>1.</w:t>
      </w:r>
      <w:r w:rsidRPr="00A5463E">
        <w:tab/>
        <w:t>shall remain in the 'G: Reception Accepted' state.</w:t>
      </w:r>
      <w:bookmarkEnd w:id="1091"/>
      <w:bookmarkEnd w:id="1092"/>
    </w:p>
    <w:p w14:paraId="5AB4E4FC" w14:textId="77777777" w:rsidR="00151420" w:rsidRPr="00A5463E" w:rsidRDefault="00151420" w:rsidP="00151420">
      <w:pPr>
        <w:pStyle w:val="Heading5"/>
      </w:pPr>
      <w:bookmarkStart w:id="1097" w:name="_Toc45215777"/>
      <w:bookmarkStart w:id="1098" w:name="_Toc51945550"/>
      <w:bookmarkStart w:id="1099" w:name="_Toc11343821"/>
      <w:bookmarkStart w:id="1100" w:name="_Toc99172886"/>
      <w:r>
        <w:t>6.3.6.4.10</w:t>
      </w:r>
      <w:r w:rsidRPr="00A5463E">
        <w:tab/>
        <w:t>Receive Media Transmission Notify message (R: Media Transmission Notify)</w:t>
      </w:r>
      <w:bookmarkEnd w:id="1097"/>
      <w:bookmarkEnd w:id="1098"/>
      <w:bookmarkEnd w:id="1100"/>
    </w:p>
    <w:p w14:paraId="68C17162" w14:textId="77777777" w:rsidR="00151420" w:rsidRPr="00A5463E" w:rsidRDefault="00151420" w:rsidP="00151420">
      <w:r w:rsidRPr="00A5463E">
        <w:t>Upon receiving a media transmission request notify message</w:t>
      </w:r>
      <w:r>
        <w:t xml:space="preserve"> from</w:t>
      </w:r>
      <w:r w:rsidRPr="00A5463E">
        <w:t xml:space="preserve"> the reception control arbitration logic in the transmission control server: </w:t>
      </w:r>
    </w:p>
    <w:p w14:paraId="6027B4A3" w14:textId="77777777" w:rsidR="00151420" w:rsidRPr="00A5463E" w:rsidRDefault="00151420" w:rsidP="00151420">
      <w:pPr>
        <w:pStyle w:val="B1"/>
      </w:pPr>
      <w:r w:rsidRPr="00A5463E">
        <w:t>1.</w:t>
      </w:r>
      <w:r w:rsidRPr="00A5463E">
        <w:tab/>
        <w:t>shall send the Media Transmission Notify message to all other transmission participants. The Media Transmission Notify message:</w:t>
      </w:r>
    </w:p>
    <w:p w14:paraId="6DCA44AA" w14:textId="73623334" w:rsidR="002E796D" w:rsidRDefault="002E796D" w:rsidP="002E796D">
      <w:pPr>
        <w:pStyle w:val="B2"/>
      </w:pPr>
      <w:bookmarkStart w:id="1101" w:name="_Toc51945552"/>
      <w:bookmarkStart w:id="1102" w:name="_Toc45215778"/>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03B92905" w14:textId="77777777" w:rsidR="002E796D" w:rsidRPr="00C332D0" w:rsidRDefault="002E796D" w:rsidP="002E796D">
      <w:pPr>
        <w:pStyle w:val="B3"/>
        <w:rPr>
          <w:b/>
          <w:bCs/>
        </w:rPr>
      </w:pPr>
      <w:proofErr w:type="spellStart"/>
      <w:r>
        <w:t>i</w:t>
      </w:r>
      <w:proofErr w:type="spellEnd"/>
      <w:r>
        <w:t>.</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716750A6" w14:textId="19533805" w:rsidR="002E796D" w:rsidRDefault="002E796D" w:rsidP="002E796D">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238DD41C" w14:textId="77777777" w:rsidR="002E796D" w:rsidRDefault="002E796D" w:rsidP="002E796D">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 xml:space="preserve">of each stream and an associated stream of the </w:t>
      </w:r>
      <w:proofErr w:type="spellStart"/>
      <w:r>
        <w:t>recieved</w:t>
      </w:r>
      <w:proofErr w:type="spellEnd"/>
      <w:r>
        <w:t xml:space="preserve"> media transmission notification (i.e. Sum of all C11 counter values); and</w:t>
      </w:r>
    </w:p>
    <w:p w14:paraId="130F0DEA" w14:textId="63098815" w:rsidR="002E796D" w:rsidRDefault="002E796D" w:rsidP="002E796D">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43959862" w14:textId="77777777" w:rsidR="002E796D" w:rsidRPr="00F2281D" w:rsidRDefault="002E796D" w:rsidP="002E796D">
      <w:pPr>
        <w:pStyle w:val="B3"/>
      </w:pPr>
      <w:proofErr w:type="spellStart"/>
      <w:r>
        <w:t>i</w:t>
      </w:r>
      <w:proofErr w:type="spellEnd"/>
      <w:r>
        <w:t>.</w:t>
      </w:r>
      <w:r>
        <w:tab/>
      </w:r>
      <w:r w:rsidRPr="007D515D">
        <w:t xml:space="preserve">shall start timer T11 (Stream Reception </w:t>
      </w:r>
      <w:r w:rsidRPr="001F07EB">
        <w:t>Idle</w:t>
      </w:r>
      <w:r w:rsidRPr="007D515D">
        <w:t>) and associate it with the transmitter SSRC</w:t>
      </w:r>
      <w:r w:rsidRPr="001F07EB">
        <w:t xml:space="preserve"> or </w:t>
      </w:r>
      <w:proofErr w:type="spellStart"/>
      <w:r w:rsidRPr="001F07EB">
        <w:t>UserId</w:t>
      </w:r>
      <w:proofErr w:type="spellEnd"/>
      <w:r w:rsidRPr="007D515D">
        <w:t xml:space="preserve"> pr</w:t>
      </w:r>
      <w:r>
        <w:t>esent in Media Transmission Notify message; and</w:t>
      </w:r>
    </w:p>
    <w:p w14:paraId="5D03C14A" w14:textId="77777777" w:rsidR="002E796D" w:rsidRDefault="002E796D" w:rsidP="002E796D">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associate it with the transmitter SSRC</w:t>
      </w:r>
      <w:r w:rsidRPr="001F07EB">
        <w:t xml:space="preserve"> or </w:t>
      </w:r>
      <w:proofErr w:type="spellStart"/>
      <w:r w:rsidRPr="001F07EB">
        <w:t>UserId</w:t>
      </w:r>
      <w:proofErr w:type="spellEnd"/>
      <w:r w:rsidRPr="00F2281D">
        <w:t xml:space="preserve"> present in Media Transmission Notify message</w:t>
      </w:r>
      <w:r>
        <w:t>; and</w:t>
      </w:r>
    </w:p>
    <w:p w14:paraId="4BEAAA7A" w14:textId="4C936D0F" w:rsidR="002E796D" w:rsidRDefault="002E796D" w:rsidP="002E796D">
      <w:pPr>
        <w:pStyle w:val="B1"/>
      </w:pPr>
      <w:r>
        <w:t>2</w:t>
      </w:r>
      <w:r w:rsidRPr="00A5463E">
        <w:t>.</w:t>
      </w:r>
      <w:r>
        <w:tab/>
      </w:r>
      <w:r w:rsidRPr="00A5463E">
        <w:t>shall remain in the 'G</w:t>
      </w:r>
      <w:r>
        <w:t>r</w:t>
      </w:r>
      <w:r w:rsidRPr="00A5463E">
        <w:t>: Reception Accepted' state.</w:t>
      </w:r>
    </w:p>
    <w:p w14:paraId="318CEB68" w14:textId="77777777" w:rsidR="00F12405" w:rsidRPr="00A5463E" w:rsidRDefault="00F12405" w:rsidP="00F12405">
      <w:pPr>
        <w:pStyle w:val="Heading5"/>
      </w:pPr>
      <w:bookmarkStart w:id="1103" w:name="_Toc99172887"/>
      <w:r>
        <w:t>6.3.6.4.12</w:t>
      </w:r>
      <w:r w:rsidRPr="00A5463E">
        <w:tab/>
        <w:t xml:space="preserve">Timer </w:t>
      </w:r>
      <w:r>
        <w:t>T11</w:t>
      </w:r>
      <w:r w:rsidRPr="00A5463E">
        <w:t>(</w:t>
      </w:r>
      <w:r w:rsidRPr="007D515D">
        <w:t xml:space="preserve">Stream Reception </w:t>
      </w:r>
      <w:r>
        <w:rPr>
          <w:lang w:val="en-IN"/>
        </w:rPr>
        <w:t>Idle</w:t>
      </w:r>
      <w:r w:rsidRPr="00A5463E">
        <w:t>) expired</w:t>
      </w:r>
      <w:bookmarkEnd w:id="1101"/>
      <w:bookmarkEnd w:id="1103"/>
    </w:p>
    <w:p w14:paraId="062FBB11" w14:textId="77777777" w:rsidR="00F12405" w:rsidRDefault="00F12405" w:rsidP="00F12405">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70283D2F" w14:textId="77777777" w:rsidR="00F12405" w:rsidRPr="00A5463E" w:rsidRDefault="00461378" w:rsidP="00461378">
      <w:pPr>
        <w:pStyle w:val="B1"/>
      </w:pPr>
      <w:r>
        <w:rPr>
          <w:lang w:val="hr-HR"/>
        </w:rPr>
        <w:t>1.</w:t>
      </w:r>
      <w:r>
        <w:rPr>
          <w:lang w:val="hr-HR"/>
        </w:rPr>
        <w:tab/>
      </w:r>
      <w:r w:rsidR="00F12405">
        <w:t>shall communicate to the transmission control arbitration logic in transmission control server to terminate the stream associated to the expired timer T11.</w:t>
      </w:r>
    </w:p>
    <w:p w14:paraId="52C03540" w14:textId="77777777" w:rsidR="00F12405" w:rsidRDefault="00F12405" w:rsidP="00F12405">
      <w:pPr>
        <w:pStyle w:val="B1"/>
        <w:ind w:left="0" w:firstLine="284"/>
      </w:pPr>
      <w:r>
        <w:t>2.</w:t>
      </w:r>
      <w:r>
        <w:tab/>
        <w:t xml:space="preserve">shall remain in </w:t>
      </w:r>
      <w:r w:rsidRPr="00A5463E">
        <w:t xml:space="preserve"> 'G</w:t>
      </w:r>
      <w:r>
        <w:rPr>
          <w:lang w:val="en-IN"/>
        </w:rPr>
        <w:t>r</w:t>
      </w:r>
      <w:r>
        <w:t>: Reception Accepted</w:t>
      </w:r>
      <w:r w:rsidRPr="00A5463E">
        <w:t>' state.</w:t>
      </w:r>
    </w:p>
    <w:p w14:paraId="32C7B7C9" w14:textId="77777777" w:rsidR="00F12405" w:rsidRDefault="00F12405" w:rsidP="00B804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E26433" w14:textId="77777777" w:rsidR="00B916CE" w:rsidRPr="00A5463E" w:rsidRDefault="00B916CE" w:rsidP="00B916CE">
      <w:pPr>
        <w:pStyle w:val="Heading4"/>
      </w:pPr>
      <w:bookmarkStart w:id="1104" w:name="_Toc51945553"/>
      <w:bookmarkStart w:id="1105" w:name="_Toc99172888"/>
      <w:r w:rsidRPr="00A5463E">
        <w:t>6.3.6.5</w:t>
      </w:r>
      <w:r w:rsidRPr="00A5463E">
        <w:tab/>
        <w:t>State: 'Gr: Any state'</w:t>
      </w:r>
      <w:bookmarkEnd w:id="1099"/>
      <w:bookmarkEnd w:id="1102"/>
      <w:bookmarkEnd w:id="1104"/>
      <w:bookmarkEnd w:id="1105"/>
    </w:p>
    <w:p w14:paraId="322ACBA0" w14:textId="77777777" w:rsidR="00B916CE" w:rsidRPr="00A5463E" w:rsidRDefault="00B916CE" w:rsidP="00B916CE">
      <w:pPr>
        <w:pStyle w:val="Heading5"/>
      </w:pPr>
      <w:bookmarkStart w:id="1106" w:name="_Toc11343822"/>
      <w:bookmarkStart w:id="1107" w:name="_Toc45215779"/>
      <w:bookmarkStart w:id="1108" w:name="_Toc51945554"/>
      <w:bookmarkStart w:id="1109" w:name="_Toc99172889"/>
      <w:r w:rsidRPr="00A5463E">
        <w:t>6.3.6.5.1</w:t>
      </w:r>
      <w:r w:rsidRPr="00A5463E">
        <w:tab/>
        <w:t>General</w:t>
      </w:r>
      <w:bookmarkEnd w:id="1106"/>
      <w:bookmarkEnd w:id="1107"/>
      <w:bookmarkEnd w:id="1108"/>
      <w:bookmarkEnd w:id="1109"/>
    </w:p>
    <w:p w14:paraId="2ED27D76" w14:textId="564BF1E0" w:rsidR="00B916CE" w:rsidRPr="00A5463E" w:rsidRDefault="00B916CE" w:rsidP="00B916CE">
      <w:r w:rsidRPr="00A5463E">
        <w:t xml:space="preserve">This </w:t>
      </w:r>
      <w:r w:rsidR="008C5982">
        <w:t>clause</w:t>
      </w:r>
      <w:r w:rsidRPr="00A5463E">
        <w:t xml:space="preserve"> describes the actions to be taken in all states defined for the general state diagram with the exception of the 'Start-stop' state.</w:t>
      </w:r>
    </w:p>
    <w:p w14:paraId="5C23E484" w14:textId="77777777" w:rsidR="00B916CE" w:rsidRPr="00A5463E" w:rsidRDefault="00B916CE" w:rsidP="00B916CE">
      <w:pPr>
        <w:pStyle w:val="Heading5"/>
      </w:pPr>
      <w:bookmarkStart w:id="1110" w:name="_Toc11343823"/>
      <w:bookmarkStart w:id="1111" w:name="_Toc45215780"/>
      <w:bookmarkStart w:id="1112" w:name="_Toc51945555"/>
      <w:bookmarkStart w:id="1113" w:name="_Toc99172890"/>
      <w:r w:rsidRPr="00A5463E">
        <w:t>6.3.6.5.2</w:t>
      </w:r>
      <w:r w:rsidRPr="00A5463E">
        <w:tab/>
        <w:t>Receive MCVideo call release - 1</w:t>
      </w:r>
      <w:bookmarkEnd w:id="1110"/>
      <w:bookmarkEnd w:id="1111"/>
      <w:bookmarkEnd w:id="1112"/>
      <w:bookmarkEnd w:id="1113"/>
    </w:p>
    <w:p w14:paraId="6802952F" w14:textId="0260D0A3" w:rsidR="00B916CE" w:rsidRPr="00A5463E" w:rsidRDefault="00B916CE" w:rsidP="00B916CE">
      <w:r w:rsidRPr="00A5463E">
        <w:t xml:space="preserve">This </w:t>
      </w:r>
      <w:r w:rsidR="008C5982">
        <w:t>clause</w:t>
      </w:r>
      <w:r w:rsidRPr="00A5463E">
        <w:t xml:space="preserve"> is used by the reception control arbitration logic in the transmission control server when an MCVideo call is released.</w:t>
      </w:r>
    </w:p>
    <w:p w14:paraId="4622283B"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276E3873"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A786586" w14:textId="77777777" w:rsidR="00B916CE" w:rsidRPr="00A5463E" w:rsidRDefault="00B916CE" w:rsidP="00B916CE">
      <w:pPr>
        <w:pStyle w:val="B1"/>
      </w:pPr>
      <w:r w:rsidRPr="00A5463E">
        <w:t>2.</w:t>
      </w:r>
      <w:r w:rsidRPr="00A5463E">
        <w:tab/>
        <w:t>shall enter the 'Releasing' state.</w:t>
      </w:r>
    </w:p>
    <w:p w14:paraId="07DBA60B" w14:textId="77777777" w:rsidR="00B916CE" w:rsidRPr="00A5463E" w:rsidRDefault="00B916CE" w:rsidP="00B916CE">
      <w:pPr>
        <w:pStyle w:val="Heading4"/>
      </w:pPr>
      <w:bookmarkStart w:id="1114" w:name="_Toc11343824"/>
      <w:bookmarkStart w:id="1115" w:name="_Toc45215781"/>
      <w:bookmarkStart w:id="1116" w:name="_Toc51945556"/>
      <w:bookmarkStart w:id="1117" w:name="_Toc99172891"/>
      <w:r w:rsidRPr="00A5463E">
        <w:t>6.3.6.6</w:t>
      </w:r>
      <w:r w:rsidRPr="00A5463E">
        <w:tab/>
        <w:t>State: 'Gr: Releasing'</w:t>
      </w:r>
      <w:bookmarkEnd w:id="1114"/>
      <w:bookmarkEnd w:id="1115"/>
      <w:bookmarkEnd w:id="1116"/>
      <w:bookmarkEnd w:id="1117"/>
    </w:p>
    <w:p w14:paraId="107D97BD" w14:textId="77777777" w:rsidR="00B916CE" w:rsidRPr="00A5463E" w:rsidRDefault="00B916CE" w:rsidP="00B916CE">
      <w:pPr>
        <w:pStyle w:val="Heading5"/>
      </w:pPr>
      <w:bookmarkStart w:id="1118" w:name="_Toc11343825"/>
      <w:bookmarkStart w:id="1119" w:name="_Toc45215782"/>
      <w:bookmarkStart w:id="1120" w:name="_Toc51945557"/>
      <w:bookmarkStart w:id="1121" w:name="_Toc99172892"/>
      <w:r w:rsidRPr="00A5463E">
        <w:t>6.3.6.6.1</w:t>
      </w:r>
      <w:r w:rsidRPr="00A5463E">
        <w:tab/>
        <w:t>General</w:t>
      </w:r>
      <w:bookmarkEnd w:id="1118"/>
      <w:bookmarkEnd w:id="1119"/>
      <w:bookmarkEnd w:id="1120"/>
      <w:bookmarkEnd w:id="1121"/>
    </w:p>
    <w:p w14:paraId="3D32F9CA"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67A582D6" w14:textId="77777777" w:rsidR="00B916CE" w:rsidRPr="00A5463E" w:rsidRDefault="00B916CE" w:rsidP="00B916CE">
      <w:pPr>
        <w:pStyle w:val="Heading5"/>
      </w:pPr>
      <w:bookmarkStart w:id="1122" w:name="_Toc11343826"/>
      <w:bookmarkStart w:id="1123" w:name="_Toc45215783"/>
      <w:bookmarkStart w:id="1124" w:name="_Toc51945558"/>
      <w:bookmarkStart w:id="1125" w:name="_Toc99172893"/>
      <w:r w:rsidRPr="00A5463E">
        <w:t>6.3.4.6.2</w:t>
      </w:r>
      <w:r w:rsidRPr="00A5463E">
        <w:tab/>
        <w:t>Receive MCVideo call release - 2</w:t>
      </w:r>
      <w:bookmarkEnd w:id="1122"/>
      <w:bookmarkEnd w:id="1123"/>
      <w:bookmarkEnd w:id="1124"/>
      <w:bookmarkEnd w:id="1125"/>
    </w:p>
    <w:p w14:paraId="53993E62"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8FB0BFF" w14:textId="77777777" w:rsidR="00B916CE" w:rsidRPr="00A5463E" w:rsidRDefault="00B916CE" w:rsidP="00B916CE">
      <w:pPr>
        <w:pStyle w:val="B1"/>
      </w:pPr>
      <w:r w:rsidRPr="00A5463E">
        <w:t>1.</w:t>
      </w:r>
      <w:r w:rsidRPr="00A5463E">
        <w:tab/>
        <w:t xml:space="preserve">shall release all resources reserved in the media plane including the instances used for the 'transmission control server state transition diagram for general reception control operation', and 'Transmission control server state </w:t>
      </w:r>
      <w:r w:rsidRPr="00A5463E">
        <w:lastRenderedPageBreak/>
        <w:t>transition diagram for basic reception control operation towards the transmission participant' state machines and any running timers associated with the state machines; and</w:t>
      </w:r>
    </w:p>
    <w:p w14:paraId="1207F9AD" w14:textId="77777777" w:rsidR="00B916CE" w:rsidRPr="00A5463E" w:rsidRDefault="00B916CE" w:rsidP="00B916CE">
      <w:pPr>
        <w:pStyle w:val="B1"/>
        <w:rPr>
          <w:lang w:eastAsia="zh-CN"/>
        </w:rPr>
      </w:pPr>
      <w:r w:rsidRPr="00A5463E">
        <w:t>2.</w:t>
      </w:r>
      <w:r w:rsidRPr="00A5463E">
        <w:tab/>
        <w:t>shall enter the 'Start-stop' state.</w:t>
      </w:r>
    </w:p>
    <w:p w14:paraId="570212A0" w14:textId="77777777" w:rsidR="00B916CE" w:rsidRPr="00A5463E" w:rsidRDefault="00B916CE" w:rsidP="00B916CE">
      <w:pPr>
        <w:pStyle w:val="Heading3"/>
      </w:pPr>
      <w:bookmarkStart w:id="1126" w:name="_Toc11343827"/>
      <w:bookmarkStart w:id="1127" w:name="_Toc45215784"/>
      <w:bookmarkStart w:id="1128" w:name="_Toc51945559"/>
      <w:bookmarkStart w:id="1129" w:name="_Toc99172894"/>
      <w:r w:rsidRPr="00A5463E">
        <w:t>6.3.7</w:t>
      </w:r>
      <w:r w:rsidRPr="00A5463E">
        <w:tab/>
        <w:t>Transmission control server state transition for basic reception control operations towards the transmission participant</w:t>
      </w:r>
      <w:bookmarkEnd w:id="1126"/>
      <w:bookmarkEnd w:id="1127"/>
      <w:bookmarkEnd w:id="1128"/>
      <w:bookmarkEnd w:id="1129"/>
    </w:p>
    <w:p w14:paraId="0591677C" w14:textId="77777777" w:rsidR="00B916CE" w:rsidRPr="00A5463E" w:rsidRDefault="00B916CE" w:rsidP="00B916CE">
      <w:pPr>
        <w:pStyle w:val="Heading4"/>
      </w:pPr>
      <w:bookmarkStart w:id="1130" w:name="_Toc11343828"/>
      <w:bookmarkStart w:id="1131" w:name="_Toc45215785"/>
      <w:bookmarkStart w:id="1132" w:name="_Toc51945560"/>
      <w:bookmarkStart w:id="1133" w:name="_Toc99172895"/>
      <w:r w:rsidRPr="00A5463E">
        <w:t>6.3.7.1</w:t>
      </w:r>
      <w:r w:rsidRPr="00A5463E">
        <w:tab/>
        <w:t>General</w:t>
      </w:r>
      <w:bookmarkEnd w:id="1130"/>
      <w:bookmarkEnd w:id="1131"/>
      <w:bookmarkEnd w:id="1132"/>
      <w:bookmarkEnd w:id="1133"/>
    </w:p>
    <w:p w14:paraId="363BADFB" w14:textId="0133D0C6"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8C5982">
        <w:t>clause</w:t>
      </w:r>
      <w:r w:rsidRPr="00A5463E">
        <w:t>.</w:t>
      </w:r>
    </w:p>
    <w:p w14:paraId="2A8E36EC" w14:textId="77777777" w:rsidR="00B916CE" w:rsidRPr="00A5463E" w:rsidRDefault="00B916CE" w:rsidP="00B916CE">
      <w:r w:rsidRPr="00A5463E">
        <w:t>Figure 6.3.7.1-1 shows the states and state transitions for an associated transmission participant in the transmission control server.</w:t>
      </w:r>
    </w:p>
    <w:p w14:paraId="2CDDD32D" w14:textId="77777777" w:rsidR="00B916CE" w:rsidRPr="00A5463E" w:rsidRDefault="00B916CE" w:rsidP="00B916CE"/>
    <w:p w14:paraId="425A8624" w14:textId="5CD06CFC" w:rsidR="002E796D" w:rsidRPr="00A5463E" w:rsidRDefault="002E796D" w:rsidP="002E796D">
      <w:pPr>
        <w:pStyle w:val="TH"/>
      </w:pPr>
      <w:r>
        <w:object w:dxaOrig="9744" w:dyaOrig="15408" w14:anchorId="6E515C9B">
          <v:shape id="_x0000_i1035" type="#_x0000_t75" style="width:451.8pt;height:714.45pt" o:ole="">
            <v:imagedata r:id="rId30" o:title=""/>
          </v:shape>
          <o:OLEObject Type="Embed" ProgID="Visio.Drawing.15" ShapeID="_x0000_i1035" DrawAspect="Content" ObjectID="_1709785521" r:id="rId31"/>
        </w:object>
      </w:r>
    </w:p>
    <w:p w14:paraId="458E87CA"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07FC38FD"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222E4E6" w14:textId="77777777" w:rsidR="00B916CE" w:rsidRPr="00A5463E" w:rsidRDefault="00B916CE" w:rsidP="00B916CE">
      <w:pPr>
        <w:pStyle w:val="B1"/>
      </w:pPr>
      <w:r w:rsidRPr="00A5463E">
        <w:t>1.</w:t>
      </w:r>
      <w:r w:rsidRPr="00A5463E">
        <w:tab/>
        <w:t xml:space="preserve">For pre-arranged group call in case of an originating MCVideo call, the 'basic </w:t>
      </w:r>
      <w:r w:rsidR="00151420" w:rsidRPr="00DF3DB1">
        <w:rPr>
          <w:lang w:val="en-GB"/>
        </w:rPr>
        <w:t>re</w:t>
      </w:r>
      <w:r w:rsidR="00151420">
        <w:rPr>
          <w:lang w:val="en-GB"/>
        </w:rPr>
        <w:t>ception</w:t>
      </w:r>
      <w:r w:rsidR="00151420" w:rsidRPr="00A5463E">
        <w:t xml:space="preserve"> </w:t>
      </w:r>
      <w:r w:rsidRPr="00A5463E">
        <w:t>control operation towards the transmission participant' state machine shall be created when the MCVideo server sends the SIP 200 (OK) response towards the originating MCVideo client.</w:t>
      </w:r>
    </w:p>
    <w:p w14:paraId="3FB44517" w14:textId="77777777" w:rsidR="00B916CE" w:rsidRPr="00A5463E" w:rsidRDefault="00B916CE" w:rsidP="00B916CE">
      <w:pPr>
        <w:pStyle w:val="B1"/>
      </w:pPr>
      <w:r w:rsidRPr="00A5463E">
        <w:t>2.</w:t>
      </w:r>
      <w:r w:rsidRPr="00A5463E">
        <w:tab/>
        <w:t xml:space="preserve">For pre-arranged group call in case of a terminating MCVideo call, the 'basic </w:t>
      </w:r>
      <w:r w:rsidR="00151420" w:rsidRPr="00887A38">
        <w:rPr>
          <w:lang w:val="en-GB"/>
        </w:rPr>
        <w:t>re</w:t>
      </w:r>
      <w:r w:rsidR="00151420">
        <w:rPr>
          <w:lang w:val="en-GB"/>
        </w:rPr>
        <w:t>ception</w:t>
      </w:r>
      <w:r w:rsidR="00151420" w:rsidRPr="00A5463E">
        <w:t xml:space="preserve"> </w:t>
      </w:r>
      <w:r w:rsidRPr="00A5463E">
        <w:t>control operation towards the transmission participant' state machine shall be created when the transmission control server receives the SIP 200 (OK) response.</w:t>
      </w:r>
    </w:p>
    <w:p w14:paraId="01CB4ED0" w14:textId="77777777" w:rsidR="00B916CE" w:rsidRPr="00A5463E" w:rsidRDefault="00B916CE" w:rsidP="00B916CE">
      <w:pPr>
        <w:pStyle w:val="B1"/>
      </w:pPr>
      <w:r w:rsidRPr="00A5463E">
        <w:t>3.</w:t>
      </w:r>
      <w:r w:rsidRPr="00A5463E">
        <w:tab/>
        <w:t xml:space="preserve">For chat group call the 'basic </w:t>
      </w:r>
      <w:r w:rsidR="00151420" w:rsidRPr="00887A38">
        <w:rPr>
          <w:lang w:val="en-GB"/>
        </w:rPr>
        <w:t>re</w:t>
      </w:r>
      <w:r w:rsidR="00151420">
        <w:rPr>
          <w:lang w:val="en-GB"/>
        </w:rPr>
        <w:t>ception</w:t>
      </w:r>
      <w:r w:rsidR="00151420" w:rsidRPr="00A5463E">
        <w:t xml:space="preserve"> </w:t>
      </w:r>
      <w:r w:rsidRPr="00A5463E">
        <w:t>control operation state machine towards the transmission participant' shall be created when the MCVideo server sends the SIP 200 (OK) response to the received initial SIP INVITE request.</w:t>
      </w:r>
    </w:p>
    <w:p w14:paraId="6F9B31AA"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2FCD3821" w14:textId="77777777" w:rsidR="00B916CE" w:rsidRPr="00A5463E" w:rsidRDefault="00B916CE" w:rsidP="00B916CE">
      <w:r w:rsidRPr="00A5463E">
        <w:t>The external inputs to the state machine are:</w:t>
      </w:r>
    </w:p>
    <w:p w14:paraId="6EEF0DA5" w14:textId="77777777" w:rsidR="00B916CE" w:rsidRPr="00A5463E" w:rsidRDefault="00B916CE" w:rsidP="00B916CE">
      <w:pPr>
        <w:pStyle w:val="B1"/>
      </w:pPr>
      <w:r w:rsidRPr="00A5463E">
        <w:t>1.</w:t>
      </w:r>
      <w:r w:rsidRPr="00A5463E">
        <w:tab/>
        <w:t>directives coming from the reception control arbitration logic;</w:t>
      </w:r>
    </w:p>
    <w:p w14:paraId="63EB73F7" w14:textId="77777777" w:rsidR="00B916CE" w:rsidRPr="00A5463E" w:rsidRDefault="00B916CE" w:rsidP="00B916CE">
      <w:pPr>
        <w:pStyle w:val="B1"/>
      </w:pPr>
      <w:r w:rsidRPr="00A5463E">
        <w:t>2.</w:t>
      </w:r>
      <w:r w:rsidRPr="00A5463E">
        <w:tab/>
        <w:t>transmission control messages sent by the transmission participants;</w:t>
      </w:r>
    </w:p>
    <w:p w14:paraId="5ACCC2D7" w14:textId="77777777" w:rsidR="00B916CE" w:rsidRPr="00A5463E" w:rsidRDefault="00B916CE" w:rsidP="00B916CE">
      <w:pPr>
        <w:pStyle w:val="B1"/>
      </w:pPr>
      <w:r w:rsidRPr="00A5463E">
        <w:t>3.</w:t>
      </w:r>
      <w:r w:rsidRPr="00A5463E">
        <w:tab/>
        <w:t>media; and</w:t>
      </w:r>
    </w:p>
    <w:p w14:paraId="7C5B9276" w14:textId="77777777" w:rsidR="00B916CE" w:rsidRPr="00A5463E" w:rsidRDefault="00B916CE" w:rsidP="00B916CE">
      <w:pPr>
        <w:pStyle w:val="B1"/>
      </w:pPr>
      <w:r w:rsidRPr="00A5463E">
        <w:t>4.</w:t>
      </w:r>
      <w:r w:rsidRPr="00A5463E">
        <w:tab/>
        <w:t>in certain cases, SIP messages used for call handling.</w:t>
      </w:r>
    </w:p>
    <w:p w14:paraId="600EA955" w14:textId="253B2192" w:rsidR="00B916CE" w:rsidRPr="00A5463E" w:rsidRDefault="00B916CE" w:rsidP="00B916CE">
      <w:r w:rsidRPr="00A5463E">
        <w:t xml:space="preserve">If transmission control messages or RTP media packets arrives in a state where there is no procedure specified in the following </w:t>
      </w:r>
      <w:r w:rsidR="008C5982">
        <w:t>clause</w:t>
      </w:r>
      <w:r w:rsidRPr="00A5463E">
        <w:t xml:space="preserve">s, the transmission control interface towards the MCVideo client in the transmission control server: </w:t>
      </w:r>
    </w:p>
    <w:p w14:paraId="2D831472" w14:textId="77777777" w:rsidR="00B916CE" w:rsidRPr="00A5463E" w:rsidRDefault="00B916CE" w:rsidP="00B916CE">
      <w:pPr>
        <w:pStyle w:val="B1"/>
      </w:pPr>
      <w:r w:rsidRPr="00A5463E">
        <w:t>1.</w:t>
      </w:r>
      <w:r w:rsidRPr="00A5463E">
        <w:tab/>
        <w:t>shall discard the transmission control message;</w:t>
      </w:r>
    </w:p>
    <w:p w14:paraId="18B428D7"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528F8843" w14:textId="77777777" w:rsidR="00B916CE" w:rsidRPr="00A5463E" w:rsidRDefault="00B916CE" w:rsidP="00B916CE">
      <w:pPr>
        <w:pStyle w:val="B1"/>
      </w:pPr>
      <w:r w:rsidRPr="00A5463E">
        <w:t>3.</w:t>
      </w:r>
      <w:r w:rsidRPr="00A5463E">
        <w:tab/>
        <w:t>shall remain in the current state.</w:t>
      </w:r>
    </w:p>
    <w:p w14:paraId="676B491B" w14:textId="1B91B9B2" w:rsidR="00B916CE" w:rsidRPr="00A5463E" w:rsidRDefault="00B916CE" w:rsidP="00B916CE">
      <w:pPr>
        <w:pStyle w:val="B1"/>
        <w:rPr>
          <w:noProof/>
        </w:rPr>
      </w:pPr>
      <w:r w:rsidRPr="00A5463E">
        <w:t xml:space="preserve">State details are explained in the following </w:t>
      </w:r>
      <w:r w:rsidR="008C5982">
        <w:t>clause</w:t>
      </w:r>
      <w:r w:rsidRPr="00A5463E">
        <w:t>s.</w:t>
      </w:r>
      <w:r w:rsidRPr="00A5463E">
        <w:rPr>
          <w:noProof/>
        </w:rPr>
        <w:t xml:space="preserve"> </w:t>
      </w:r>
    </w:p>
    <w:p w14:paraId="19E077B0" w14:textId="77777777" w:rsidR="00B916CE" w:rsidRPr="00A5463E" w:rsidRDefault="00B916CE" w:rsidP="00B916CE">
      <w:pPr>
        <w:pStyle w:val="Heading4"/>
      </w:pPr>
      <w:bookmarkStart w:id="1134" w:name="_Toc11343829"/>
      <w:bookmarkStart w:id="1135" w:name="_Toc45215786"/>
      <w:bookmarkStart w:id="1136" w:name="_Toc51945561"/>
      <w:bookmarkStart w:id="1137" w:name="_Toc99172896"/>
      <w:r w:rsidRPr="00A5463E">
        <w:t>6.3.7.2</w:t>
      </w:r>
      <w:r w:rsidRPr="00A5463E">
        <w:tab/>
        <w:t>State: 'Start-stop'</w:t>
      </w:r>
      <w:bookmarkEnd w:id="1134"/>
      <w:bookmarkEnd w:id="1135"/>
      <w:bookmarkEnd w:id="1136"/>
      <w:bookmarkEnd w:id="1137"/>
    </w:p>
    <w:p w14:paraId="535C5D79" w14:textId="77777777" w:rsidR="00B916CE" w:rsidRPr="00A5463E" w:rsidRDefault="00B916CE" w:rsidP="00B916CE">
      <w:pPr>
        <w:pStyle w:val="Heading5"/>
      </w:pPr>
      <w:bookmarkStart w:id="1138" w:name="_Toc11343830"/>
      <w:bookmarkStart w:id="1139" w:name="_Toc45215787"/>
      <w:bookmarkStart w:id="1140" w:name="_Toc51945562"/>
      <w:bookmarkStart w:id="1141" w:name="_Toc99172897"/>
      <w:r w:rsidRPr="00A5463E">
        <w:t>6.3.7.2.1</w:t>
      </w:r>
      <w:r w:rsidRPr="00A5463E">
        <w:tab/>
        <w:t>General</w:t>
      </w:r>
      <w:bookmarkEnd w:id="1138"/>
      <w:bookmarkEnd w:id="1139"/>
      <w:bookmarkEnd w:id="1140"/>
      <w:bookmarkEnd w:id="1141"/>
    </w:p>
    <w:p w14:paraId="197AD030"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7918420"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44868C6D"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78C61267"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61BCED55" w14:textId="77777777" w:rsidR="00B916CE" w:rsidRPr="00A5463E" w:rsidRDefault="00B916CE" w:rsidP="00B916CE">
      <w:pPr>
        <w:pStyle w:val="Heading5"/>
      </w:pPr>
      <w:bookmarkStart w:id="1142" w:name="_Toc11343831"/>
      <w:bookmarkStart w:id="1143" w:name="_Toc45215788"/>
      <w:bookmarkStart w:id="1144" w:name="_Toc51945563"/>
      <w:bookmarkStart w:id="1145" w:name="_Toc99172898"/>
      <w:r w:rsidRPr="00A5463E">
        <w:t>6.3.7.2.2</w:t>
      </w:r>
      <w:r w:rsidRPr="00A5463E">
        <w:tab/>
        <w:t>SIP Session initiated</w:t>
      </w:r>
      <w:bookmarkEnd w:id="1142"/>
      <w:bookmarkEnd w:id="1143"/>
      <w:bookmarkEnd w:id="1144"/>
      <w:bookmarkEnd w:id="1145"/>
    </w:p>
    <w:p w14:paraId="27E9AFB8" w14:textId="77777777" w:rsidR="00B916CE" w:rsidRPr="00A5463E" w:rsidRDefault="00B916CE" w:rsidP="00B916CE">
      <w:r w:rsidRPr="00A5463E">
        <w:t>When a SIP Session is established and if the session is a normal group call session:</w:t>
      </w:r>
    </w:p>
    <w:p w14:paraId="4B06F784"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65525C57" w14:textId="77777777" w:rsidR="00151420" w:rsidRPr="00A5463E" w:rsidRDefault="00151420" w:rsidP="00151420">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23AD6A32" w14:textId="14098775" w:rsidR="00B916CE" w:rsidRPr="00A5463E" w:rsidRDefault="00151420" w:rsidP="00DF3DB1">
      <w:pPr>
        <w:pStyle w:val="B2"/>
      </w:pPr>
      <w:r w:rsidRPr="00DF3DB1">
        <w:rPr>
          <w:lang w:val="en-GB"/>
        </w:rPr>
        <w:t>a</w:t>
      </w:r>
      <w:r w:rsidR="00B916CE" w:rsidRPr="00A5463E">
        <w:t>.</w:t>
      </w:r>
      <w:r w:rsidR="00B916CE" w:rsidRPr="00A5463E">
        <w:tab/>
        <w:t xml:space="preserve">shall initialize a general state machine as specified in </w:t>
      </w:r>
      <w:r w:rsidR="008C5982">
        <w:t>clause</w:t>
      </w:r>
      <w:r w:rsidR="00B916CE" w:rsidRPr="00A5463E">
        <w:t> 6.3.6.2.2; and</w:t>
      </w:r>
    </w:p>
    <w:p w14:paraId="4ECFCBEA" w14:textId="71B0BED9" w:rsidR="00B916CE" w:rsidRPr="00A5463E" w:rsidRDefault="00B916CE" w:rsidP="00B916CE">
      <w:pPr>
        <w:pStyle w:val="NO"/>
      </w:pPr>
      <w:r w:rsidRPr="00A5463E">
        <w:t>NOTE 2:</w:t>
      </w:r>
      <w:r w:rsidRPr="00A5463E">
        <w:tab/>
        <w:t xml:space="preserve">In the </w:t>
      </w:r>
      <w:r w:rsidR="008C5982">
        <w:t>clause</w:t>
      </w:r>
      <w:r w:rsidRPr="00A5463E">
        <w:t> 6.3.6.2.2 the 'general reception control operation' state machine will continue with the initialization of the 'general reception control operation' state machine.</w:t>
      </w:r>
    </w:p>
    <w:p w14:paraId="14CEC25A" w14:textId="3EC2659F" w:rsidR="00062123" w:rsidRPr="00DF3DB1" w:rsidRDefault="00151420" w:rsidP="00DF3DB1">
      <w:pPr>
        <w:pStyle w:val="B2"/>
        <w:rPr>
          <w:lang w:val="en-GB"/>
        </w:rPr>
      </w:pPr>
      <w:r w:rsidRPr="00DF3DB1">
        <w:rPr>
          <w:lang w:val="en-GB"/>
        </w:rPr>
        <w:t>b</w:t>
      </w:r>
      <w:r w:rsidR="00B916CE" w:rsidRPr="00A5463E">
        <w:t>.</w:t>
      </w:r>
      <w:r w:rsidR="00B916CE" w:rsidRPr="00A5463E">
        <w:tab/>
        <w:t xml:space="preserve">shall enter the state 'U: not permitted to receive' as specified in the </w:t>
      </w:r>
      <w:r w:rsidR="008C5982">
        <w:t>clause</w:t>
      </w:r>
      <w:r w:rsidR="00B916CE" w:rsidRPr="00A5463E">
        <w:t> 6.3.7.3.2;</w:t>
      </w:r>
      <w:r w:rsidRPr="00DF3DB1">
        <w:rPr>
          <w:lang w:val="en-GB"/>
        </w:rPr>
        <w:t xml:space="preserve"> </w:t>
      </w:r>
      <w:r>
        <w:rPr>
          <w:lang w:val="en-GB"/>
        </w:rPr>
        <w:t>and</w:t>
      </w:r>
    </w:p>
    <w:p w14:paraId="5B02B137" w14:textId="77777777" w:rsidR="00151420" w:rsidRDefault="00151420" w:rsidP="00151420">
      <w:pPr>
        <w:pStyle w:val="B1"/>
      </w:pPr>
      <w:r>
        <w:rPr>
          <w:lang w:val="en-IN"/>
        </w:rPr>
        <w:t>2.</w:t>
      </w:r>
      <w:r>
        <w:rPr>
          <w:lang w:val="en-IN"/>
        </w:rPr>
        <w:tab/>
      </w:r>
      <w:r>
        <w:t xml:space="preserve">if the associated transmission participant attempts to initiate an already existing MCVideo call or MCVideo client </w:t>
      </w:r>
      <w:proofErr w:type="spellStart"/>
      <w:r>
        <w:t>rejoins</w:t>
      </w:r>
      <w:proofErr w:type="spellEnd"/>
      <w:r>
        <w:t xml:space="preserve"> an ongoing MCVideo call or if the MCVideo client is invited to the MCVideo call</w:t>
      </w:r>
    </w:p>
    <w:p w14:paraId="11555F81" w14:textId="77777777" w:rsidR="00151420" w:rsidRDefault="00151420" w:rsidP="00151420">
      <w:pPr>
        <w:pStyle w:val="B2"/>
      </w:pPr>
      <w:proofErr w:type="spellStart"/>
      <w:r>
        <w:t>a</w:t>
      </w:r>
      <w:proofErr w:type="spellEnd"/>
      <w:r>
        <w:tab/>
        <w:t>if no MCVideo client has the permission to send media, the transmission control interface towards the MCVideo client in the transmission control server</w:t>
      </w:r>
    </w:p>
    <w:p w14:paraId="133D8725" w14:textId="0C910B90" w:rsidR="00151420" w:rsidRDefault="00151420" w:rsidP="00151420">
      <w:pPr>
        <w:pStyle w:val="B3"/>
      </w:pPr>
      <w:proofErr w:type="spellStart"/>
      <w:r>
        <w:t>i</w:t>
      </w:r>
      <w:proofErr w:type="spellEnd"/>
      <w:r>
        <w:t>.</w:t>
      </w:r>
      <w:r>
        <w:tab/>
        <w:t xml:space="preserve">shall enter the state </w:t>
      </w:r>
      <w:r w:rsidRPr="00A5463E">
        <w:t xml:space="preserve">'U: not permitted to receive' as specified in the </w:t>
      </w:r>
      <w:r w:rsidR="008C5982">
        <w:t>clause</w:t>
      </w:r>
      <w:r w:rsidRPr="00A5463E">
        <w:t> 6.3.7.3.2;</w:t>
      </w:r>
      <w:r>
        <w:t xml:space="preserve"> and</w:t>
      </w:r>
    </w:p>
    <w:p w14:paraId="3A766185" w14:textId="77777777" w:rsidR="00151420" w:rsidRDefault="00151420" w:rsidP="00151420">
      <w:pPr>
        <w:pStyle w:val="B2"/>
      </w:pPr>
      <w:r>
        <w:t>b</w:t>
      </w:r>
      <w:r>
        <w:tab/>
        <w:t>if other MCVideo clients have permission to send a media, the transmission control interface towards the MCVideo client in the transmission control server:</w:t>
      </w:r>
    </w:p>
    <w:p w14:paraId="6A88054E" w14:textId="38290287" w:rsidR="00151420" w:rsidRDefault="00151420" w:rsidP="00151420">
      <w:pPr>
        <w:pStyle w:val="B3"/>
      </w:pPr>
      <w:proofErr w:type="spellStart"/>
      <w:r>
        <w:t>i</w:t>
      </w:r>
      <w:proofErr w:type="spellEnd"/>
      <w:r>
        <w:t>.</w:t>
      </w:r>
      <w:r>
        <w:tab/>
        <w:t xml:space="preserve">shall enter the state </w:t>
      </w:r>
      <w:r w:rsidRPr="00A5463E">
        <w:t xml:space="preserve">'U: not permitted to receive' as specified in the </w:t>
      </w:r>
      <w:r w:rsidR="008C5982">
        <w:t>clause</w:t>
      </w:r>
      <w:r w:rsidRPr="00A5463E">
        <w:t> 6.3.7.3.2;</w:t>
      </w:r>
      <w:r>
        <w:t xml:space="preserve"> and</w:t>
      </w:r>
    </w:p>
    <w:p w14:paraId="7F4060F1" w14:textId="37DB13AF" w:rsidR="00151420" w:rsidRDefault="00151420" w:rsidP="00DF3DB1">
      <w:pPr>
        <w:pStyle w:val="B3"/>
      </w:pPr>
      <w:r>
        <w:rPr>
          <w:lang w:val="en-IN"/>
        </w:rPr>
        <w:t>ii.</w:t>
      </w:r>
      <w:r>
        <w:rPr>
          <w:lang w:val="en-IN"/>
        </w:rPr>
        <w:tab/>
        <w:t xml:space="preserve">shall send media transmission notification </w:t>
      </w:r>
      <w:r w:rsidRPr="00A5463E">
        <w:t xml:space="preserve">as specified in the </w:t>
      </w:r>
      <w:r w:rsidR="008C5982">
        <w:t>clause</w:t>
      </w:r>
      <w:r w:rsidRPr="00A5463E">
        <w:t> 6.3.7.3.</w:t>
      </w:r>
      <w:r>
        <w:t>3.</w:t>
      </w:r>
    </w:p>
    <w:p w14:paraId="63D3F50F" w14:textId="77777777" w:rsidR="00151420" w:rsidRPr="00A5463E" w:rsidRDefault="00151420" w:rsidP="00DF3DB1">
      <w:pPr>
        <w:pStyle w:val="NO"/>
      </w:pPr>
      <w:r w:rsidRPr="00A5463E">
        <w:t>NOTE </w:t>
      </w:r>
      <w:r>
        <w:t>3</w:t>
      </w:r>
      <w:r w:rsidRPr="00A5463E">
        <w:t>:</w:t>
      </w:r>
      <w:r w:rsidRPr="00A5463E">
        <w:tab/>
      </w:r>
      <w:r>
        <w:t xml:space="preserve">The </w:t>
      </w:r>
      <w:proofErr w:type="spellStart"/>
      <w:r>
        <w:t>usecases</w:t>
      </w:r>
      <w:proofErr w:type="spellEnd"/>
      <w:r>
        <w:t xml:space="preserve">, the MCVideo client initiating new call, joining ongoing call and re-joining ongoing call are applicable </w:t>
      </w:r>
      <w:r w:rsidRPr="00A5463E">
        <w:t>towards the originating MCVideo client</w:t>
      </w:r>
      <w:r>
        <w:t xml:space="preserve"> and for other </w:t>
      </w:r>
      <w:proofErr w:type="spellStart"/>
      <w:r>
        <w:t>usecases</w:t>
      </w:r>
      <w:proofErr w:type="spellEnd"/>
      <w:r>
        <w:t xml:space="preserve"> it is applicable </w:t>
      </w:r>
      <w:r w:rsidRPr="00A5463E">
        <w:t xml:space="preserve">towards the </w:t>
      </w:r>
      <w:r>
        <w:t>terminating</w:t>
      </w:r>
      <w:r w:rsidRPr="00A5463E">
        <w:t xml:space="preserve"> MCVideo client</w:t>
      </w:r>
    </w:p>
    <w:p w14:paraId="556D35DC"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w:t>
      </w:r>
      <w:proofErr w:type="spellStart"/>
      <w:r w:rsidRPr="00A5463E">
        <w:t>mc_</w:t>
      </w:r>
      <w:r>
        <w:t>reception_</w:t>
      </w:r>
      <w:r w:rsidRPr="00A5463E">
        <w:t>priority</w:t>
      </w:r>
      <w:proofErr w:type="spellEnd"/>
      <w:r w:rsidRPr="00A5463E">
        <w:t xml:space="preserve">" </w:t>
      </w:r>
      <w:proofErr w:type="spellStart"/>
      <w:r w:rsidRPr="00A5463E">
        <w:t>fmtp</w:t>
      </w:r>
      <w:proofErr w:type="spellEnd"/>
      <w:r w:rsidRPr="00A5463E">
        <w:t xml:space="preserve"> attribute as specified in clause 14.</w:t>
      </w:r>
    </w:p>
    <w:p w14:paraId="59B82AF6" w14:textId="77777777" w:rsidR="00B916CE" w:rsidRPr="00A5463E" w:rsidRDefault="00B916CE" w:rsidP="00B916CE">
      <w:pPr>
        <w:pStyle w:val="Heading4"/>
      </w:pPr>
      <w:bookmarkStart w:id="1146" w:name="_Toc11343832"/>
      <w:bookmarkStart w:id="1147" w:name="_Toc45215789"/>
      <w:bookmarkStart w:id="1148" w:name="_Toc51945564"/>
      <w:bookmarkStart w:id="1149" w:name="_Toc99172899"/>
      <w:r w:rsidRPr="00A5463E">
        <w:t>6.3.7.3</w:t>
      </w:r>
      <w:r w:rsidRPr="00A5463E">
        <w:tab/>
        <w:t>State: 'U: not permitted to receive'</w:t>
      </w:r>
      <w:bookmarkEnd w:id="1146"/>
      <w:bookmarkEnd w:id="1147"/>
      <w:bookmarkEnd w:id="1148"/>
      <w:bookmarkEnd w:id="1149"/>
    </w:p>
    <w:p w14:paraId="09550ABE" w14:textId="77777777" w:rsidR="00B916CE" w:rsidRPr="00A5463E" w:rsidRDefault="00B916CE" w:rsidP="00B916CE">
      <w:pPr>
        <w:pStyle w:val="Heading5"/>
      </w:pPr>
      <w:bookmarkStart w:id="1150" w:name="_Toc11343833"/>
      <w:bookmarkStart w:id="1151" w:name="_Toc45215790"/>
      <w:bookmarkStart w:id="1152" w:name="_Toc51945565"/>
      <w:bookmarkStart w:id="1153" w:name="_Toc99172900"/>
      <w:r w:rsidRPr="00A5463E">
        <w:t>6.3.7.3.1</w:t>
      </w:r>
      <w:r w:rsidRPr="00A5463E">
        <w:tab/>
        <w:t>General</w:t>
      </w:r>
      <w:bookmarkEnd w:id="1150"/>
      <w:bookmarkEnd w:id="1151"/>
      <w:bookmarkEnd w:id="1152"/>
      <w:bookmarkEnd w:id="1153"/>
    </w:p>
    <w:p w14:paraId="1E89D9AA"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97022E7" w14:textId="77777777" w:rsidR="00B916CE" w:rsidRPr="00A5463E" w:rsidRDefault="00B916CE" w:rsidP="00B916CE">
      <w:pPr>
        <w:pStyle w:val="Heading5"/>
      </w:pPr>
      <w:bookmarkStart w:id="1154" w:name="_Toc11343834"/>
      <w:bookmarkStart w:id="1155" w:name="_Toc45215791"/>
      <w:bookmarkStart w:id="1156" w:name="_Toc51945566"/>
      <w:bookmarkStart w:id="1157" w:name="_Toc99172901"/>
      <w:r w:rsidRPr="00A5463E">
        <w:t>6.3.7.3.2</w:t>
      </w:r>
      <w:r w:rsidRPr="00A5463E">
        <w:tab/>
        <w:t>Enter state 'U: not permitted to receive'</w:t>
      </w:r>
      <w:bookmarkEnd w:id="1154"/>
      <w:bookmarkEnd w:id="1155"/>
      <w:bookmarkEnd w:id="1156"/>
      <w:bookmarkEnd w:id="1157"/>
    </w:p>
    <w:p w14:paraId="4DF7D115" w14:textId="77777777" w:rsidR="00B916CE" w:rsidRPr="00A5463E" w:rsidRDefault="00B916CE" w:rsidP="00B916CE">
      <w:r w:rsidRPr="00A5463E">
        <w:t>When entering this state, the transmission control interface towards the MCVideo client in the transmission control server:</w:t>
      </w:r>
    </w:p>
    <w:p w14:paraId="371CF250" w14:textId="77777777" w:rsidR="00B916CE" w:rsidRPr="00A5463E" w:rsidRDefault="00B916CE" w:rsidP="00B916CE">
      <w:pPr>
        <w:pStyle w:val="B1"/>
      </w:pPr>
      <w:r w:rsidRPr="00A5463E">
        <w:t>1.</w:t>
      </w:r>
      <w:r w:rsidRPr="00A5463E">
        <w:tab/>
        <w:t>shall set the state for the associated transmission participant to 'U: not permitted to receive'</w:t>
      </w:r>
      <w:r w:rsidR="00151420" w:rsidRPr="00DF3DB1">
        <w:rPr>
          <w:lang w:val="en-GB"/>
        </w:rPr>
        <w:t>;</w:t>
      </w:r>
    </w:p>
    <w:p w14:paraId="6C88BF2D" w14:textId="77777777" w:rsidR="00151420" w:rsidRDefault="00151420" w:rsidP="00151420">
      <w:pPr>
        <w:pStyle w:val="B1"/>
        <w:rPr>
          <w:lang w:val="en-IN"/>
        </w:rPr>
      </w:pPr>
      <w:bookmarkStart w:id="1158" w:name="_Toc11343835"/>
      <w:r>
        <w:t>2.</w:t>
      </w:r>
      <w:r>
        <w:tab/>
        <w:t>shall initialise counter C9</w:t>
      </w:r>
      <w:r w:rsidRPr="00432B8F">
        <w:t xml:space="preserve"> (Reception </w:t>
      </w:r>
      <w:r>
        <w:rPr>
          <w:lang w:val="en-IN"/>
        </w:rPr>
        <w:t>Active</w:t>
      </w:r>
      <w:r w:rsidRPr="00432B8F">
        <w:t>) to 0;</w:t>
      </w:r>
      <w:r>
        <w:rPr>
          <w:lang w:val="en-IN"/>
        </w:rPr>
        <w:t xml:space="preserve"> and</w:t>
      </w:r>
    </w:p>
    <w:p w14:paraId="551B1290" w14:textId="77777777" w:rsidR="00151420" w:rsidRPr="00A5463E" w:rsidRDefault="00151420" w:rsidP="00151420">
      <w:pPr>
        <w:pStyle w:val="B1"/>
      </w:pPr>
      <w:r>
        <w:rPr>
          <w:lang w:val="en-IN"/>
        </w:rPr>
        <w:t>3.</w:t>
      </w:r>
      <w:r>
        <w:rPr>
          <w:lang w:val="en-IN"/>
        </w:rPr>
        <w:tab/>
        <w:t>shall empty Active SSRC list.</w:t>
      </w:r>
    </w:p>
    <w:p w14:paraId="0AA409D7" w14:textId="77777777" w:rsidR="00B916CE" w:rsidRPr="00A5463E" w:rsidRDefault="00B916CE" w:rsidP="00B916CE">
      <w:pPr>
        <w:pStyle w:val="Heading5"/>
      </w:pPr>
      <w:bookmarkStart w:id="1159" w:name="_Toc45215792"/>
      <w:bookmarkStart w:id="1160" w:name="_Toc51945567"/>
      <w:bookmarkStart w:id="1161" w:name="_Toc99172902"/>
      <w:r w:rsidRPr="00A5463E">
        <w:t>6.3.7.3.3</w:t>
      </w:r>
      <w:r w:rsidRPr="00A5463E">
        <w:tab/>
        <w:t>Send Media Transmission Notification message (S: Media Transmission Notification)</w:t>
      </w:r>
      <w:bookmarkEnd w:id="1158"/>
      <w:bookmarkEnd w:id="1159"/>
      <w:bookmarkEnd w:id="1160"/>
      <w:bookmarkEnd w:id="1161"/>
    </w:p>
    <w:p w14:paraId="521A2351"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151420" w:rsidRPr="006137B4">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FC9CCB1" w14:textId="77777777" w:rsidR="00391F2A" w:rsidRDefault="00B916CE" w:rsidP="00391F2A">
      <w:pPr>
        <w:pStyle w:val="B1"/>
      </w:pPr>
      <w:r w:rsidRPr="00A5463E">
        <w:t>1.</w:t>
      </w:r>
      <w:r w:rsidRPr="00A5463E">
        <w:tab/>
        <w:t>shall send the Media Transmission Notification message to the transmission participant;</w:t>
      </w:r>
    </w:p>
    <w:p w14:paraId="0BBE7C38"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25B0229F" w14:textId="0ADE9E09" w:rsidR="00B916CE" w:rsidRPr="00A5463E" w:rsidRDefault="00391F2A" w:rsidP="00B916CE">
      <w:pPr>
        <w:pStyle w:val="B1"/>
      </w:pPr>
      <w:r w:rsidRPr="00391F2A">
        <w:rPr>
          <w:lang w:val="en-GB"/>
        </w:rPr>
        <w:lastRenderedPageBreak/>
        <w:t>3</w:t>
      </w:r>
      <w:r w:rsidR="00B916CE" w:rsidRPr="00A5463E">
        <w:t>.</w:t>
      </w:r>
      <w:r w:rsidR="00B916CE" w:rsidRPr="00A5463E">
        <w:tab/>
        <w:t xml:space="preserve">may set the first bit in the subtype of the Media Transmission Notification message to '1' (Acknowledgment is required) as described in </w:t>
      </w:r>
      <w:r w:rsidR="008C5982">
        <w:t>clause</w:t>
      </w:r>
      <w:r w:rsidR="00B916CE" w:rsidRPr="00A5463E">
        <w:t> </w:t>
      </w:r>
      <w:r w:rsidR="006917BB">
        <w:t>9.2.2.1</w:t>
      </w:r>
      <w:r w:rsidR="00151420" w:rsidRPr="00DF3DB1">
        <w:rPr>
          <w:lang w:val="en-GB"/>
        </w:rPr>
        <w:t xml:space="preserve">; </w:t>
      </w:r>
      <w:r w:rsidR="00151420">
        <w:rPr>
          <w:lang w:val="en-GB"/>
        </w:rPr>
        <w:t>and</w:t>
      </w:r>
    </w:p>
    <w:p w14:paraId="6B702DA5" w14:textId="77777777" w:rsidR="000271D1" w:rsidRDefault="000271D1" w:rsidP="000271D1">
      <w:pPr>
        <w:pStyle w:val="NO"/>
      </w:pPr>
      <w:bookmarkStart w:id="1162" w:name="_Toc11343836"/>
      <w:bookmarkStart w:id="1163" w:name="_Toc45215793"/>
      <w:bookmarkStart w:id="1164" w:name="_Toc51945568"/>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4993F1BA" w14:textId="77777777" w:rsidR="000271D1" w:rsidRDefault="000271D1" w:rsidP="000271D1">
      <w:pPr>
        <w:pStyle w:val="B1"/>
      </w:pPr>
      <w:r>
        <w:t>4.</w:t>
      </w:r>
      <w:r>
        <w:tab/>
        <w:t>if the Reception Mode field is set to '0' indicating automatic reception mode:</w:t>
      </w:r>
    </w:p>
    <w:p w14:paraId="4BAD3DDE" w14:textId="754319B5" w:rsidR="000271D1" w:rsidRDefault="000271D1" w:rsidP="000271D1">
      <w:pPr>
        <w:pStyle w:val="B2"/>
      </w:pPr>
      <w:r>
        <w:t>a.</w:t>
      </w:r>
      <w:r>
        <w:tab/>
        <w:t xml:space="preserve">shall increase C9 (Reception Active) by </w:t>
      </w:r>
      <w:r w:rsidR="00990344">
        <w:t>'</w:t>
      </w:r>
      <w:r>
        <w:t>1</w:t>
      </w:r>
      <w:r w:rsidR="00990344">
        <w:t>'</w:t>
      </w:r>
      <w:r>
        <w:t xml:space="preserve"> if it has not reached its upper limit;</w:t>
      </w:r>
    </w:p>
    <w:p w14:paraId="502B4A8F" w14:textId="77777777" w:rsidR="000271D1" w:rsidRDefault="000271D1" w:rsidP="000271D1">
      <w:pPr>
        <w:pStyle w:val="B2"/>
      </w:pPr>
      <w:r>
        <w:t>b.</w:t>
      </w:r>
      <w:r>
        <w:tab/>
        <w:t>shall store the SSRC of transmission participant granted the permission to send media in Active SSRC list until the associated transmission is ended towards the participant; and</w:t>
      </w:r>
    </w:p>
    <w:p w14:paraId="27D832C8" w14:textId="4BC0AC72" w:rsidR="000271D1" w:rsidRDefault="000271D1" w:rsidP="000271D1">
      <w:pPr>
        <w:pStyle w:val="B2"/>
      </w:pPr>
      <w:r>
        <w:t>c.</w:t>
      </w:r>
      <w:r>
        <w:tab/>
        <w:t xml:space="preserve">shall enter the state 'U: permitted to receive' as specified in </w:t>
      </w:r>
      <w:r w:rsidR="008C5982">
        <w:t>clause</w:t>
      </w:r>
      <w:r>
        <w:t> 6.3.7.4.2; and</w:t>
      </w:r>
    </w:p>
    <w:p w14:paraId="2C20EC89" w14:textId="53CB9657" w:rsidR="000271D1" w:rsidRDefault="000271D1" w:rsidP="000271D1">
      <w:pPr>
        <w:pStyle w:val="B1"/>
      </w:pPr>
      <w:r>
        <w:t>5.</w:t>
      </w:r>
      <w:r>
        <w:tab/>
        <w:t xml:space="preserve">if the Reception Mode field is set to </w:t>
      </w:r>
      <w:r w:rsidR="00990344">
        <w:t>'</w:t>
      </w:r>
      <w:r>
        <w:t>1</w:t>
      </w:r>
      <w:r w:rsidR="00990344">
        <w:t>'</w:t>
      </w:r>
      <w:r>
        <w:t xml:space="preserve"> indicating manual reception mode:</w:t>
      </w:r>
    </w:p>
    <w:p w14:paraId="061F215C" w14:textId="72D6183E" w:rsidR="000271D1" w:rsidRDefault="000271D1" w:rsidP="000271D1">
      <w:pPr>
        <w:pStyle w:val="B2"/>
      </w:pPr>
      <w:r>
        <w:t>a.</w:t>
      </w:r>
      <w:r>
        <w:tab/>
        <w:t>s</w:t>
      </w:r>
      <w:r w:rsidRPr="00A5463E">
        <w:t xml:space="preserve">hall remain in the 'U: not permitted to receive' state as specified in the </w:t>
      </w:r>
      <w:r w:rsidR="008C5982">
        <w:t>clause</w:t>
      </w:r>
      <w:r w:rsidRPr="00A5463E">
        <w:t> 6.3.7.3.2.</w:t>
      </w:r>
    </w:p>
    <w:p w14:paraId="57EAFB88" w14:textId="77777777" w:rsidR="00B916CE" w:rsidRPr="00A5463E" w:rsidRDefault="00B916CE" w:rsidP="00B916CE">
      <w:pPr>
        <w:pStyle w:val="Heading5"/>
      </w:pPr>
      <w:bookmarkStart w:id="1165" w:name="_Toc99172903"/>
      <w:r w:rsidRPr="00A5463E">
        <w:t>6.3.7.3.4</w:t>
      </w:r>
      <w:r w:rsidRPr="00A5463E">
        <w:tab/>
        <w:t>Reception of Receive Media Request message (R: Receive Media Request)</w:t>
      </w:r>
      <w:bookmarkEnd w:id="1162"/>
      <w:bookmarkEnd w:id="1163"/>
      <w:bookmarkEnd w:id="1164"/>
      <w:bookmarkEnd w:id="1165"/>
    </w:p>
    <w:p w14:paraId="6CC0751C"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2E5991C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151420" w:rsidRPr="00DF3DB1">
        <w:rPr>
          <w:lang w:val="en-GB"/>
        </w:rPr>
        <w:t>re</w:t>
      </w:r>
      <w:r w:rsidR="00151420">
        <w:rPr>
          <w:lang w:val="en-GB"/>
        </w:rPr>
        <w:t>ception</w:t>
      </w:r>
      <w:r w:rsidR="00151420" w:rsidRPr="00A5463E">
        <w:t xml:space="preserve"> </w:t>
      </w:r>
      <w:r w:rsidRPr="00A5463E">
        <w:t>control arbitration logic;</w:t>
      </w:r>
    </w:p>
    <w:p w14:paraId="3D3B758F" w14:textId="77777777" w:rsidR="00B916CE" w:rsidRPr="00A5463E" w:rsidRDefault="00B916CE" w:rsidP="00B916CE">
      <w:pPr>
        <w:pStyle w:val="B1"/>
      </w:pPr>
      <w:r w:rsidRPr="00A5463E">
        <w:t>2.</w:t>
      </w:r>
      <w:r w:rsidRPr="00A5463E">
        <w:tab/>
        <w:t xml:space="preserve">if the </w:t>
      </w:r>
      <w:r w:rsidR="00151420" w:rsidRPr="00DF3DB1">
        <w:rPr>
          <w:lang w:val="en-GB"/>
        </w:rPr>
        <w:t>rec</w:t>
      </w:r>
      <w:r w:rsidR="00151420">
        <w:rPr>
          <w:lang w:val="en-GB"/>
        </w:rPr>
        <w:t>eption</w:t>
      </w:r>
      <w:r w:rsidR="00151420"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2D19D41B" w14:textId="77777777" w:rsidR="00B916CE" w:rsidRPr="00A5463E" w:rsidRDefault="00B916CE" w:rsidP="00B916CE">
      <w:pPr>
        <w:pStyle w:val="B2"/>
      </w:pPr>
      <w:r w:rsidRPr="00A5463E">
        <w:t>a.</w:t>
      </w:r>
      <w:r w:rsidRPr="00A5463E">
        <w:tab/>
        <w:t>shall include in the Result field the &lt;Result indicator&gt; value result#0 (Rejected)</w:t>
      </w:r>
    </w:p>
    <w:p w14:paraId="52EACB87" w14:textId="77777777" w:rsidR="00B916CE" w:rsidRPr="00A5463E" w:rsidRDefault="00B916CE" w:rsidP="00B916CE">
      <w:pPr>
        <w:pStyle w:val="B2"/>
      </w:pPr>
      <w:r w:rsidRPr="00A5463E">
        <w:t>b.</w:t>
      </w:r>
      <w:r w:rsidRPr="00A5463E">
        <w:tab/>
        <w:t>shall include in the Reject Cause field the &lt;Reject Cause&gt; value:</w:t>
      </w:r>
    </w:p>
    <w:p w14:paraId="148ECAF8" w14:textId="77777777" w:rsidR="00B916CE" w:rsidRPr="00A5463E" w:rsidRDefault="00B916CE" w:rsidP="00B916CE">
      <w:pPr>
        <w:pStyle w:val="B3"/>
      </w:pPr>
      <w:proofErr w:type="spellStart"/>
      <w:r w:rsidRPr="00A5463E">
        <w:t>i</w:t>
      </w:r>
      <w:proofErr w:type="spellEnd"/>
      <w:r w:rsidRPr="00A5463E">
        <w:t>.</w:t>
      </w:r>
      <w:r w:rsidRPr="00A5463E">
        <w:tab/>
        <w:t>cause#0 (Insufficient downlink bandwidth); or</w:t>
      </w:r>
    </w:p>
    <w:p w14:paraId="450D462A" w14:textId="77777777" w:rsidR="00B916CE" w:rsidRPr="00A5463E" w:rsidRDefault="00B916CE" w:rsidP="00B916CE">
      <w:pPr>
        <w:pStyle w:val="B3"/>
      </w:pPr>
      <w:r w:rsidRPr="00A5463E">
        <w:t>ii.</w:t>
      </w:r>
      <w:r w:rsidRPr="00A5463E">
        <w:tab/>
        <w:t>cause#1 (No permission to receive)</w:t>
      </w:r>
    </w:p>
    <w:p w14:paraId="29498A55"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54CA6E4" w14:textId="4751E588"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8C5982">
        <w:t>clause</w:t>
      </w:r>
      <w:r w:rsidRPr="00A5463E">
        <w:t> </w:t>
      </w:r>
      <w:r w:rsidR="006917BB">
        <w:t>9.2.2.1</w:t>
      </w:r>
      <w:r w:rsidRPr="00A5463E">
        <w:t>; and</w:t>
      </w:r>
    </w:p>
    <w:p w14:paraId="68AB1B4B"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742FB5E"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2FB206F0" w14:textId="77777777" w:rsidR="00B916CE" w:rsidRPr="00A5463E" w:rsidRDefault="00B916CE" w:rsidP="00B916CE">
      <w:pPr>
        <w:pStyle w:val="B1"/>
      </w:pPr>
      <w:r w:rsidRPr="00A5463E">
        <w:t>3.</w:t>
      </w:r>
      <w:r w:rsidRPr="00A5463E">
        <w:tab/>
        <w:t>shall remain in the 'U: not permitted to receive' state.</w:t>
      </w:r>
    </w:p>
    <w:p w14:paraId="5BC0EB18" w14:textId="77777777" w:rsidR="00062123" w:rsidRPr="00445CEA" w:rsidRDefault="00062123" w:rsidP="00062123">
      <w:pPr>
        <w:rPr>
          <w:noProof/>
        </w:rPr>
      </w:pPr>
      <w:r>
        <w:t xml:space="preserve">Upon receiving a Receive Media Request </w:t>
      </w:r>
      <w:proofErr w:type="spellStart"/>
      <w:r>
        <w:t>messagae</w:t>
      </w:r>
      <w:proofErr w:type="spellEnd"/>
      <w:r>
        <w:t xml:space="preserv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307E39E" w14:textId="77777777" w:rsidR="00B916CE" w:rsidRPr="00A5463E" w:rsidRDefault="00B916CE" w:rsidP="00B916CE">
      <w:pPr>
        <w:pStyle w:val="Heading5"/>
      </w:pPr>
      <w:bookmarkStart w:id="1166" w:name="_Toc11343837"/>
      <w:bookmarkStart w:id="1167" w:name="_Toc45215794"/>
      <w:bookmarkStart w:id="1168" w:name="_Toc51945569"/>
      <w:bookmarkStart w:id="1169" w:name="_Toc99172904"/>
      <w:r w:rsidRPr="00A5463E">
        <w:t>6.3.7.3.5</w:t>
      </w:r>
      <w:r w:rsidRPr="00A5463E">
        <w:tab/>
        <w:t xml:space="preserve">Receive Media Reception End Response message (R: Media Reception End </w:t>
      </w:r>
      <w:proofErr w:type="spellStart"/>
      <w:r w:rsidRPr="00A5463E">
        <w:t>Resonse</w:t>
      </w:r>
      <w:proofErr w:type="spellEnd"/>
      <w:r w:rsidRPr="00A5463E">
        <w:t>)</w:t>
      </w:r>
      <w:bookmarkEnd w:id="1166"/>
      <w:bookmarkEnd w:id="1167"/>
      <w:bookmarkEnd w:id="1168"/>
      <w:bookmarkEnd w:id="1169"/>
    </w:p>
    <w:p w14:paraId="30B3ED74"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1A958C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58C08C42" w14:textId="77777777" w:rsidR="00B916CE" w:rsidRPr="00A5463E" w:rsidRDefault="00B916CE" w:rsidP="00B916CE">
      <w:pPr>
        <w:pStyle w:val="B1"/>
      </w:pPr>
      <w:r w:rsidRPr="00A5463E">
        <w:t>2.</w:t>
      </w:r>
      <w:r w:rsidRPr="00A5463E">
        <w:tab/>
        <w:t>shall remain in the 'U: not permitted to receive' state.</w:t>
      </w:r>
    </w:p>
    <w:p w14:paraId="6DD1AD5F" w14:textId="77777777" w:rsidR="00B916CE" w:rsidRPr="00A5463E" w:rsidRDefault="00B916CE" w:rsidP="00B916CE">
      <w:pPr>
        <w:pStyle w:val="Heading5"/>
      </w:pPr>
      <w:bookmarkStart w:id="1170" w:name="_Toc11343838"/>
      <w:bookmarkStart w:id="1171" w:name="_Toc45215795"/>
      <w:bookmarkStart w:id="1172" w:name="_Toc51945570"/>
      <w:bookmarkStart w:id="1173" w:name="_Toc99172905"/>
      <w:r w:rsidRPr="00A5463E">
        <w:lastRenderedPageBreak/>
        <w:t>6.3.7.3.6</w:t>
      </w:r>
      <w:r w:rsidRPr="00A5463E">
        <w:tab/>
        <w:t>Send Receive Media Response (Granted) message (S: Receive Media Response (Granted))</w:t>
      </w:r>
      <w:bookmarkEnd w:id="1170"/>
      <w:bookmarkEnd w:id="1171"/>
      <w:bookmarkEnd w:id="1172"/>
      <w:bookmarkEnd w:id="1173"/>
    </w:p>
    <w:p w14:paraId="1FF5024F" w14:textId="77777777" w:rsidR="00B916CE" w:rsidRPr="00A5463E" w:rsidRDefault="00B916CE" w:rsidP="00B916CE">
      <w:r w:rsidRPr="00A5463E">
        <w:t xml:space="preserve">When the </w:t>
      </w:r>
      <w:r w:rsidR="00151420">
        <w:t>reception</w:t>
      </w:r>
      <w:r w:rsidR="00151420"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156660A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139692E1" w14:textId="32D01B03"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8C5982">
        <w:t>clause</w:t>
      </w:r>
      <w:r w:rsidRPr="00A5463E">
        <w:t> </w:t>
      </w:r>
      <w:r w:rsidR="006917BB">
        <w:t>9.2.2.1</w:t>
      </w:r>
      <w:r w:rsidRPr="00A5463E">
        <w:t>; and</w:t>
      </w:r>
    </w:p>
    <w:p w14:paraId="128D7BA9"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CDC587" w14:textId="77777777" w:rsidR="00151420" w:rsidRDefault="00151420" w:rsidP="00151420">
      <w:pPr>
        <w:pStyle w:val="B1"/>
      </w:pPr>
      <w:r>
        <w:t>3.</w:t>
      </w:r>
      <w:r>
        <w:tab/>
        <w:t>shall increase C9 (Reception Active) by 1 if it has not reached its upper limit;</w:t>
      </w:r>
    </w:p>
    <w:p w14:paraId="691FC2A7" w14:textId="77777777" w:rsidR="00151420" w:rsidRDefault="00151420" w:rsidP="0015142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027B6F1E" w14:textId="1473A43A" w:rsidR="00B916CE" w:rsidRPr="00A5463E" w:rsidRDefault="00151420" w:rsidP="00B916CE">
      <w:pPr>
        <w:pStyle w:val="B1"/>
      </w:pPr>
      <w:r w:rsidRPr="00DF3DB1">
        <w:rPr>
          <w:lang w:val="en-GB"/>
        </w:rPr>
        <w:t>5</w:t>
      </w:r>
      <w:r w:rsidR="00B916CE" w:rsidRPr="00A5463E">
        <w:t>.</w:t>
      </w:r>
      <w:r w:rsidR="00B916CE" w:rsidRPr="00A5463E">
        <w:tab/>
        <w:t xml:space="preserve">shall enter the state 'U: permitted to receive' as specified in </w:t>
      </w:r>
      <w:r w:rsidR="008C5982">
        <w:t>clause</w:t>
      </w:r>
      <w:r w:rsidR="00B916CE" w:rsidRPr="00A5463E">
        <w:t> 6.3.7.4.2.</w:t>
      </w:r>
    </w:p>
    <w:p w14:paraId="54627B55" w14:textId="77777777" w:rsidR="00151420" w:rsidRPr="00A5463E" w:rsidRDefault="00151420" w:rsidP="00151420">
      <w:pPr>
        <w:pStyle w:val="Heading5"/>
      </w:pPr>
      <w:bookmarkStart w:id="1174" w:name="_Toc11405863"/>
      <w:bookmarkStart w:id="1175" w:name="_Toc45215796"/>
      <w:bookmarkStart w:id="1176" w:name="_Toc51945571"/>
      <w:bookmarkStart w:id="1177" w:name="_Toc11343839"/>
      <w:bookmarkStart w:id="1178" w:name="_Toc99172906"/>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74"/>
      <w:bookmarkEnd w:id="1175"/>
      <w:bookmarkEnd w:id="1176"/>
      <w:bookmarkEnd w:id="1178"/>
    </w:p>
    <w:p w14:paraId="612256E1" w14:textId="77777777" w:rsidR="00151420" w:rsidRPr="00A5463E" w:rsidRDefault="00151420" w:rsidP="00151420">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7D6BCEE6" w14:textId="77777777" w:rsidR="00151420" w:rsidRDefault="00151420" w:rsidP="00151420">
      <w:pPr>
        <w:pStyle w:val="B1"/>
      </w:pPr>
      <w:r w:rsidRPr="00A5463E">
        <w:t>1.</w:t>
      </w:r>
      <w:r w:rsidRPr="00A5463E">
        <w:tab/>
        <w:t>shall send the Transmi</w:t>
      </w:r>
      <w:r>
        <w:t>ssion</w:t>
      </w:r>
      <w:r w:rsidRPr="00A5463E">
        <w:t xml:space="preserve"> End Notify message to the transmission participant;</w:t>
      </w:r>
    </w:p>
    <w:p w14:paraId="2BED539A" w14:textId="77777777" w:rsidR="00151420" w:rsidRPr="00A5463E" w:rsidRDefault="00151420" w:rsidP="00151420">
      <w:pPr>
        <w:pStyle w:val="B1"/>
      </w:pPr>
      <w:r>
        <w:t>2.</w:t>
      </w:r>
      <w:r>
        <w:tab/>
      </w:r>
      <w:r w:rsidRPr="00051ECB">
        <w:t>shall include the SSRC of the user transmitting the media in the Transmission End Notify message; and</w:t>
      </w:r>
    </w:p>
    <w:p w14:paraId="4AAD1323" w14:textId="77777777" w:rsidR="00151420" w:rsidRPr="00A5463E" w:rsidRDefault="00151420" w:rsidP="00151420">
      <w:pPr>
        <w:pStyle w:val="B1"/>
      </w:pPr>
      <w:r w:rsidRPr="00CE7B99">
        <w:t>3</w:t>
      </w:r>
      <w:r w:rsidRPr="00A5463E">
        <w:t>.</w:t>
      </w:r>
      <w:r w:rsidRPr="00A5463E">
        <w:tab/>
        <w:t xml:space="preserve">shall remain in the 'U: </w:t>
      </w:r>
      <w:r>
        <w:t xml:space="preserve">not </w:t>
      </w:r>
      <w:r w:rsidRPr="00A5463E">
        <w:t>permitted to receive' state.</w:t>
      </w:r>
    </w:p>
    <w:p w14:paraId="6CC3F789" w14:textId="77777777" w:rsidR="00B916CE" w:rsidRPr="00A5463E" w:rsidRDefault="00B916CE" w:rsidP="00B916CE">
      <w:pPr>
        <w:pStyle w:val="Heading4"/>
      </w:pPr>
      <w:bookmarkStart w:id="1179" w:name="_Toc45215797"/>
      <w:bookmarkStart w:id="1180" w:name="_Toc51945572"/>
      <w:bookmarkStart w:id="1181" w:name="_Toc99172907"/>
      <w:r w:rsidRPr="00A5463E">
        <w:t>6.3.7.4</w:t>
      </w:r>
      <w:r w:rsidRPr="00A5463E">
        <w:tab/>
        <w:t>State: 'U: permitted to receive'</w:t>
      </w:r>
      <w:bookmarkEnd w:id="1177"/>
      <w:bookmarkEnd w:id="1179"/>
      <w:bookmarkEnd w:id="1180"/>
      <w:bookmarkEnd w:id="1181"/>
    </w:p>
    <w:p w14:paraId="34FC2A19" w14:textId="77777777" w:rsidR="00B916CE" w:rsidRPr="00A5463E" w:rsidRDefault="00B916CE" w:rsidP="00B916CE">
      <w:pPr>
        <w:pStyle w:val="Heading5"/>
      </w:pPr>
      <w:bookmarkStart w:id="1182" w:name="_Toc11343840"/>
      <w:bookmarkStart w:id="1183" w:name="_Toc45215798"/>
      <w:bookmarkStart w:id="1184" w:name="_Toc51945573"/>
      <w:bookmarkStart w:id="1185" w:name="_Toc99172908"/>
      <w:r w:rsidRPr="00A5463E">
        <w:t>6.3.7.4.1</w:t>
      </w:r>
      <w:r w:rsidRPr="00A5463E">
        <w:tab/>
        <w:t>General</w:t>
      </w:r>
      <w:bookmarkEnd w:id="1182"/>
      <w:bookmarkEnd w:id="1183"/>
      <w:bookmarkEnd w:id="1184"/>
      <w:bookmarkEnd w:id="1185"/>
    </w:p>
    <w:p w14:paraId="48E7C72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7ECF838B" w14:textId="77777777" w:rsidR="00B916CE" w:rsidRPr="00A5463E" w:rsidRDefault="00B916CE" w:rsidP="00B916CE">
      <w:pPr>
        <w:pStyle w:val="Heading5"/>
      </w:pPr>
      <w:bookmarkStart w:id="1186" w:name="_Toc11343841"/>
      <w:bookmarkStart w:id="1187" w:name="_Toc45215799"/>
      <w:bookmarkStart w:id="1188" w:name="_Toc51945574"/>
      <w:bookmarkStart w:id="1189" w:name="_Toc99172909"/>
      <w:r w:rsidRPr="00A5463E">
        <w:t>6.3.7.4.2</w:t>
      </w:r>
      <w:r w:rsidRPr="00A5463E">
        <w:tab/>
        <w:t>Enter state 'U: permitted to receive'</w:t>
      </w:r>
      <w:bookmarkEnd w:id="1186"/>
      <w:bookmarkEnd w:id="1187"/>
      <w:bookmarkEnd w:id="1188"/>
      <w:bookmarkEnd w:id="1189"/>
    </w:p>
    <w:p w14:paraId="79F67908" w14:textId="77777777" w:rsidR="00B916CE" w:rsidRPr="00A5463E" w:rsidRDefault="00B916CE" w:rsidP="00B916CE">
      <w:r w:rsidRPr="00A5463E">
        <w:t>When entering this state the transmission control interface towards the MCVideo client in the transmission control server:</w:t>
      </w:r>
    </w:p>
    <w:p w14:paraId="7F8E2CC0" w14:textId="77777777" w:rsidR="00B916CE" w:rsidRPr="00A5463E" w:rsidRDefault="00B916CE" w:rsidP="00B916CE">
      <w:pPr>
        <w:pStyle w:val="B1"/>
      </w:pPr>
      <w:r w:rsidRPr="00A5463E">
        <w:t>1.</w:t>
      </w:r>
      <w:r w:rsidRPr="00A5463E">
        <w:tab/>
        <w:t>shall set the state for the associated transmission participant to 'U: permitted to receive'.</w:t>
      </w:r>
    </w:p>
    <w:p w14:paraId="0C57C3E7" w14:textId="77777777" w:rsidR="00B916CE" w:rsidRPr="00A5463E" w:rsidRDefault="00B916CE" w:rsidP="00B916CE">
      <w:pPr>
        <w:pStyle w:val="Heading5"/>
      </w:pPr>
      <w:bookmarkStart w:id="1190" w:name="_Toc11343842"/>
      <w:bookmarkStart w:id="1191" w:name="_Toc45215800"/>
      <w:bookmarkStart w:id="1192" w:name="_Toc51945575"/>
      <w:bookmarkStart w:id="1193" w:name="_Toc99172910"/>
      <w:r w:rsidRPr="00A5463E">
        <w:t>6.3.7.4.3</w:t>
      </w:r>
      <w:r w:rsidRPr="00A5463E">
        <w:tab/>
        <w:t>Send RTP media packets (S: RTP media)</w:t>
      </w:r>
      <w:bookmarkEnd w:id="1190"/>
      <w:bookmarkEnd w:id="1191"/>
      <w:bookmarkEnd w:id="1192"/>
      <w:bookmarkEnd w:id="1193"/>
    </w:p>
    <w:p w14:paraId="1E033C07" w14:textId="77777777" w:rsidR="00B916CE" w:rsidRPr="00A5463E" w:rsidRDefault="00B916CE" w:rsidP="00B916CE">
      <w:r w:rsidRPr="00A5463E">
        <w:t xml:space="preserve">Upon the decision of the </w:t>
      </w:r>
      <w:r w:rsidR="00151420">
        <w:t>reception</w:t>
      </w:r>
      <w:r w:rsidR="00151420"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7D229A7A"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151420">
        <w:t xml:space="preserve"> </w:t>
      </w:r>
      <w:r w:rsidR="00151420">
        <w:rPr>
          <w:lang w:val="en-IN"/>
        </w:rPr>
        <w:t>if received packet SSRC is present in the Active SSRC list</w:t>
      </w:r>
      <w:r w:rsidRPr="00A5463E">
        <w:t>;</w:t>
      </w:r>
    </w:p>
    <w:p w14:paraId="338D3488" w14:textId="77777777" w:rsidR="00151420" w:rsidRDefault="00151420" w:rsidP="00151420">
      <w:pPr>
        <w:pStyle w:val="B1"/>
      </w:pPr>
      <w:r>
        <w:t>2.</w:t>
      </w:r>
      <w:r>
        <w:tab/>
        <w:t xml:space="preserve">shall discard </w:t>
      </w:r>
      <w:r w:rsidRPr="0094402A">
        <w:t>the RTP media packets if received packet SSRC is not in the Active SSRC list</w:t>
      </w:r>
      <w:r>
        <w:rPr>
          <w:lang w:val="en-IN"/>
        </w:rPr>
        <w:t>; and</w:t>
      </w:r>
    </w:p>
    <w:p w14:paraId="4B2502C6" w14:textId="77777777" w:rsidR="00B916CE" w:rsidRPr="00A5463E" w:rsidRDefault="00151420" w:rsidP="00B916CE">
      <w:pPr>
        <w:pStyle w:val="B1"/>
      </w:pPr>
      <w:r w:rsidRPr="00DF3DB1">
        <w:rPr>
          <w:lang w:val="en-GB"/>
        </w:rPr>
        <w:t>3</w:t>
      </w:r>
      <w:r w:rsidR="00B916CE" w:rsidRPr="00A5463E">
        <w:t>.</w:t>
      </w:r>
      <w:r w:rsidR="00B916CE" w:rsidRPr="00A5463E">
        <w:tab/>
        <w:t>shall remain in the 'U: permitted to receive' state.</w:t>
      </w:r>
    </w:p>
    <w:p w14:paraId="65E836B3" w14:textId="77777777" w:rsidR="00B916CE" w:rsidRPr="00A5463E" w:rsidRDefault="00B916CE" w:rsidP="00B916CE">
      <w:pPr>
        <w:pStyle w:val="Heading5"/>
      </w:pPr>
      <w:bookmarkStart w:id="1194" w:name="_Toc11343843"/>
      <w:bookmarkStart w:id="1195" w:name="_Toc45215801"/>
      <w:bookmarkStart w:id="1196" w:name="_Toc51945576"/>
      <w:bookmarkStart w:id="1197" w:name="_Toc99172911"/>
      <w:r w:rsidRPr="00A5463E">
        <w:lastRenderedPageBreak/>
        <w:t>6.3.7.4.4</w:t>
      </w:r>
      <w:r w:rsidRPr="00A5463E">
        <w:tab/>
        <w:t>Receive Media Reception End Request message (R: Media Reception End Request)</w:t>
      </w:r>
      <w:bookmarkEnd w:id="1194"/>
      <w:bookmarkEnd w:id="1195"/>
      <w:bookmarkEnd w:id="1196"/>
      <w:bookmarkEnd w:id="1197"/>
    </w:p>
    <w:p w14:paraId="188769E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1DF602C8"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1D579EB" w14:textId="77777777" w:rsidR="00B916CE" w:rsidRPr="00A5463E" w:rsidRDefault="00B916CE" w:rsidP="00B916CE">
      <w:pPr>
        <w:pStyle w:val="B1"/>
      </w:pPr>
      <w:r w:rsidRPr="00A5463E">
        <w:t>2.</w:t>
      </w:r>
      <w:r w:rsidRPr="00A5463E">
        <w:tab/>
        <w:t>shall remain in the 'U: permitted to receive' state.</w:t>
      </w:r>
    </w:p>
    <w:p w14:paraId="75B2D5E1" w14:textId="77777777" w:rsidR="00B916CE" w:rsidRPr="00A5463E" w:rsidRDefault="00B916CE" w:rsidP="00B916CE">
      <w:pPr>
        <w:pStyle w:val="Heading5"/>
      </w:pPr>
      <w:bookmarkStart w:id="1198" w:name="_Toc11343844"/>
      <w:bookmarkStart w:id="1199" w:name="_Toc45215802"/>
      <w:bookmarkStart w:id="1200" w:name="_Toc51945577"/>
      <w:bookmarkStart w:id="1201" w:name="_Toc99172912"/>
      <w:r w:rsidRPr="00A5463E">
        <w:t>6.3.7.4.5</w:t>
      </w:r>
      <w:r w:rsidRPr="00A5463E">
        <w:tab/>
        <w:t>Send Media Transmission Notification message (S: Media Transmission Notification)</w:t>
      </w:r>
      <w:bookmarkEnd w:id="1198"/>
      <w:bookmarkEnd w:id="1199"/>
      <w:bookmarkEnd w:id="1200"/>
      <w:bookmarkEnd w:id="1201"/>
    </w:p>
    <w:p w14:paraId="68C40AB4" w14:textId="77777777" w:rsidR="00B916CE" w:rsidRPr="00A5463E" w:rsidRDefault="00B916CE" w:rsidP="00B916CE">
      <w:r w:rsidRPr="00A5463E">
        <w:t>When transmission control server has received RTP media packets from another transmission participant on uplink</w:t>
      </w:r>
      <w:r w:rsidR="00151420" w:rsidRPr="00EF2AFC">
        <w:t xml:space="preserve"> </w:t>
      </w:r>
      <w:r w:rsidR="00151420" w:rsidRPr="00AE4065">
        <w:t>or upon receiving a Media Transmission Notification message from the reception control arbitration logic</w:t>
      </w:r>
      <w:r w:rsidRPr="00A5463E">
        <w:t>, the transmission control interface towards the MCVideo client in the transmission control server:</w:t>
      </w:r>
    </w:p>
    <w:p w14:paraId="43DB96CC" w14:textId="77777777" w:rsidR="00B916CE" w:rsidRPr="00A5463E" w:rsidRDefault="00151420" w:rsidP="00B916CE">
      <w:pPr>
        <w:pStyle w:val="B1"/>
      </w:pPr>
      <w:r>
        <w:t>1</w:t>
      </w:r>
      <w:r w:rsidR="00B916CE" w:rsidRPr="00A5463E">
        <w:t>.</w:t>
      </w:r>
      <w:r w:rsidR="00B916CE" w:rsidRPr="00A5463E">
        <w:tab/>
        <w:t>shall send the Media Transmission Notification message to the transmission participant;</w:t>
      </w:r>
    </w:p>
    <w:p w14:paraId="0486A730" w14:textId="66E32746" w:rsidR="000271D1" w:rsidRDefault="000271D1" w:rsidP="000271D1">
      <w:pPr>
        <w:pStyle w:val="B1"/>
      </w:pPr>
      <w:bookmarkStart w:id="1202" w:name="_Toc11343845"/>
      <w:bookmarkStart w:id="1203" w:name="_Toc45215803"/>
      <w:bookmarkStart w:id="1204" w:name="_Toc51945578"/>
      <w:r>
        <w:t>2</w:t>
      </w:r>
      <w:r w:rsidRPr="00A5463E">
        <w:t>.</w:t>
      </w:r>
      <w:r w:rsidRPr="00A5463E">
        <w:tab/>
        <w:t xml:space="preserve">shall </w:t>
      </w:r>
      <w:r>
        <w:t>include the User ID and the SSRC of user transmitting the media in the Media Transmission Notification</w:t>
      </w:r>
      <w:r w:rsidRPr="00A5463E">
        <w:t>;</w:t>
      </w:r>
    </w:p>
    <w:p w14:paraId="3CC88007" w14:textId="68A1EFE9" w:rsidR="000271D1" w:rsidRPr="00A5463E" w:rsidRDefault="000271D1" w:rsidP="000271D1">
      <w:pPr>
        <w:pStyle w:val="B1"/>
      </w:pPr>
      <w:r>
        <w:t>3</w:t>
      </w:r>
      <w:r w:rsidRPr="00A5463E">
        <w:t>.</w:t>
      </w:r>
      <w:r w:rsidRPr="00A5463E">
        <w:tab/>
        <w:t xml:space="preserve">may set the first bit in the subtype of the Media Transmission Notification message to '1' (Acknowledgment is required) as described in </w:t>
      </w:r>
      <w:r w:rsidR="008C5982">
        <w:t>clause</w:t>
      </w:r>
      <w:r w:rsidRPr="00A5463E">
        <w:t> </w:t>
      </w:r>
      <w:r>
        <w:t>9.2.2.1</w:t>
      </w:r>
      <w:r w:rsidRPr="007053AB">
        <w:t xml:space="preserve">; </w:t>
      </w:r>
    </w:p>
    <w:p w14:paraId="72E47118" w14:textId="77777777" w:rsidR="000271D1" w:rsidRDefault="000271D1" w:rsidP="000271D1">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40D39CC8" w14:textId="77777777" w:rsidR="000271D1" w:rsidRDefault="000271D1" w:rsidP="000271D1">
      <w:pPr>
        <w:pStyle w:val="B1"/>
      </w:pPr>
      <w:r>
        <w:t>4.</w:t>
      </w:r>
      <w:r>
        <w:tab/>
        <w:t xml:space="preserve">if the Reception Mode field is set to '0' indicating automatic reception mode: </w:t>
      </w:r>
    </w:p>
    <w:p w14:paraId="11327043" w14:textId="6ABFE34F" w:rsidR="000271D1" w:rsidRDefault="000271D1" w:rsidP="000271D1">
      <w:pPr>
        <w:pStyle w:val="B2"/>
      </w:pPr>
      <w:r>
        <w:t>a.</w:t>
      </w:r>
      <w:r>
        <w:tab/>
        <w:t xml:space="preserve">shall increase C9 (Reception Active) by </w:t>
      </w:r>
      <w:r w:rsidR="00990344">
        <w:t>'</w:t>
      </w:r>
      <w:r>
        <w:t>1</w:t>
      </w:r>
      <w:r w:rsidR="00990344">
        <w:t>'</w:t>
      </w:r>
      <w:r>
        <w:t xml:space="preserve"> if it has not reached its upper limit; and</w:t>
      </w:r>
    </w:p>
    <w:p w14:paraId="57097861" w14:textId="77777777" w:rsidR="000271D1" w:rsidRDefault="000271D1" w:rsidP="000271D1">
      <w:pPr>
        <w:pStyle w:val="B2"/>
      </w:pPr>
      <w:r>
        <w:t>b.</w:t>
      </w:r>
      <w:r>
        <w:tab/>
        <w:t>shall store the SSRC of transmission participant granted the permission to send media in Active SSRC list until the associated transmission is ended towards participant; and</w:t>
      </w:r>
    </w:p>
    <w:p w14:paraId="215C0A5D" w14:textId="33668BB6" w:rsidR="000271D1" w:rsidRDefault="000271D1" w:rsidP="000271D1">
      <w:pPr>
        <w:pStyle w:val="B1"/>
      </w:pPr>
      <w:r>
        <w:t>5</w:t>
      </w:r>
      <w:r w:rsidRPr="00A5463E">
        <w:t>.</w:t>
      </w:r>
      <w:r w:rsidRPr="00A5463E">
        <w:tab/>
        <w:t>shall remain in the 'U: permitted to receive' state.</w:t>
      </w:r>
    </w:p>
    <w:p w14:paraId="4639F897" w14:textId="77777777" w:rsidR="00B916CE" w:rsidRPr="00A5463E" w:rsidRDefault="00B916CE" w:rsidP="00B916CE">
      <w:pPr>
        <w:pStyle w:val="Heading5"/>
      </w:pPr>
      <w:bookmarkStart w:id="1205" w:name="_Toc99172913"/>
      <w:r w:rsidRPr="00A5463E">
        <w:t>6.3.7.4.6</w:t>
      </w:r>
      <w:r w:rsidRPr="00A5463E">
        <w:tab/>
        <w:t>Send Media Reception Override Notify message (S: Media Reception Override Notify)</w:t>
      </w:r>
      <w:bookmarkEnd w:id="1202"/>
      <w:bookmarkEnd w:id="1203"/>
      <w:bookmarkEnd w:id="1204"/>
      <w:bookmarkEnd w:id="1205"/>
    </w:p>
    <w:p w14:paraId="3902A62D"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35ADE6B6" w14:textId="77777777" w:rsidR="00DD2445" w:rsidRDefault="00B916CE" w:rsidP="00DD2445">
      <w:pPr>
        <w:pStyle w:val="B1"/>
      </w:pPr>
      <w:r w:rsidRPr="00A5463E">
        <w:t>1.</w:t>
      </w:r>
      <w:r w:rsidRPr="00A5463E">
        <w:tab/>
        <w:t>shall send the Media Reception Override Notify message to the transmission participant;</w:t>
      </w:r>
    </w:p>
    <w:p w14:paraId="6B78B034" w14:textId="77777777" w:rsidR="00B916CE" w:rsidRPr="00A5463E" w:rsidRDefault="00DD2445" w:rsidP="00DD2445">
      <w:pPr>
        <w:pStyle w:val="B1"/>
      </w:pPr>
      <w:r>
        <w:t>2.</w:t>
      </w:r>
      <w:r>
        <w:tab/>
      </w:r>
      <w:r w:rsidRPr="001B0739">
        <w:t xml:space="preserve">shall include the SSRC of the user transmitting the media in the </w:t>
      </w:r>
      <w:r w:rsidRPr="008C4A0C">
        <w:t>Media Reception Override Notify</w:t>
      </w:r>
      <w:r>
        <w:t xml:space="preserve"> </w:t>
      </w:r>
      <w:r w:rsidRPr="001B0739">
        <w:t>message; and</w:t>
      </w:r>
    </w:p>
    <w:p w14:paraId="100C9DCD" w14:textId="77777777" w:rsidR="00B916CE" w:rsidRPr="00A5463E" w:rsidRDefault="00DD2445" w:rsidP="00B916CE">
      <w:pPr>
        <w:pStyle w:val="B1"/>
      </w:pPr>
      <w:r w:rsidRPr="00A46CF8">
        <w:rPr>
          <w:lang w:val="en-GB"/>
        </w:rPr>
        <w:t>3</w:t>
      </w:r>
      <w:r w:rsidR="00B916CE" w:rsidRPr="00A5463E">
        <w:t>.</w:t>
      </w:r>
      <w:r w:rsidR="00B916CE" w:rsidRPr="00A5463E">
        <w:tab/>
        <w:t>shall remain in the 'U: permitted to receive' state.</w:t>
      </w:r>
    </w:p>
    <w:p w14:paraId="4F0E6BF5" w14:textId="77777777" w:rsidR="00B916CE" w:rsidRPr="00A5463E" w:rsidRDefault="00B916CE" w:rsidP="00B916CE">
      <w:pPr>
        <w:pStyle w:val="Heading5"/>
      </w:pPr>
      <w:bookmarkStart w:id="1206" w:name="_Toc11343846"/>
      <w:bookmarkStart w:id="1207" w:name="_Toc45215804"/>
      <w:bookmarkStart w:id="1208" w:name="_Toc51945579"/>
      <w:bookmarkStart w:id="1209" w:name="_Toc9917291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206"/>
      <w:bookmarkEnd w:id="1207"/>
      <w:bookmarkEnd w:id="1208"/>
      <w:bookmarkEnd w:id="1209"/>
    </w:p>
    <w:p w14:paraId="77506F77" w14:textId="77777777" w:rsidR="00B916CE" w:rsidRPr="00A5463E" w:rsidRDefault="00B916CE" w:rsidP="00B916CE">
      <w:r w:rsidRPr="00A5463E">
        <w:t>When transmission control server has stopped receiving RTP media packets from another transmission participant on uplink</w:t>
      </w:r>
      <w:r w:rsidR="00151420" w:rsidRPr="006137B4">
        <w:t xml:space="preserve"> </w:t>
      </w:r>
      <w:r w:rsidR="00151420" w:rsidRPr="00AE4065">
        <w:t xml:space="preserve">or upon receiving a Transmission </w:t>
      </w:r>
      <w:r w:rsidR="00151420">
        <w:t>End Notify</w:t>
      </w:r>
      <w:r w:rsidR="00151420" w:rsidRPr="00AE4065">
        <w:t xml:space="preserve"> message from the reception control arbitration logic</w:t>
      </w:r>
      <w:r w:rsidRPr="00A5463E">
        <w:t>, the transmission control interface towards the MCVideo client in the transmission control server:</w:t>
      </w:r>
    </w:p>
    <w:p w14:paraId="63D123C9" w14:textId="77777777" w:rsidR="00DD2445" w:rsidRDefault="00B916CE" w:rsidP="00DD2445">
      <w:pPr>
        <w:pStyle w:val="B1"/>
      </w:pPr>
      <w:r w:rsidRPr="00A5463E">
        <w:t>1.</w:t>
      </w:r>
      <w:r w:rsidRPr="00A5463E">
        <w:tab/>
        <w:t>shall send the Transmi</w:t>
      </w:r>
      <w:r w:rsidR="00037BD2">
        <w:t>ssion</w:t>
      </w:r>
      <w:r w:rsidRPr="00A5463E">
        <w:t xml:space="preserve"> End Notify message to the transmission participant;</w:t>
      </w:r>
    </w:p>
    <w:p w14:paraId="6956C416" w14:textId="77777777" w:rsidR="00B916CE" w:rsidRPr="00A5463E" w:rsidRDefault="00DD2445" w:rsidP="00DD2445">
      <w:pPr>
        <w:pStyle w:val="B1"/>
      </w:pPr>
      <w:r>
        <w:t>2.</w:t>
      </w:r>
      <w:r>
        <w:tab/>
      </w:r>
      <w:r w:rsidRPr="00087CC0">
        <w:t>shall include the SSRC of the user transmitting the media in the Transmission End Notify message;</w:t>
      </w:r>
    </w:p>
    <w:p w14:paraId="40AD79AD" w14:textId="77777777" w:rsidR="00151420" w:rsidRDefault="00151420" w:rsidP="00151420">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A21BB16" w14:textId="77777777" w:rsidR="00151420" w:rsidRDefault="00151420" w:rsidP="00151420">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B1321A5" w14:textId="77777777" w:rsidR="00151420" w:rsidRDefault="00151420" w:rsidP="00151420">
      <w:pPr>
        <w:pStyle w:val="B1"/>
      </w:pPr>
      <w:r>
        <w:lastRenderedPageBreak/>
        <w:t>5.</w:t>
      </w:r>
      <w:r>
        <w:tab/>
      </w:r>
      <w:r w:rsidRPr="008D2A30">
        <w:t>if C9 has not reached it lower limit,</w:t>
      </w:r>
      <w:r>
        <w:t xml:space="preserve"> </w:t>
      </w:r>
      <w:r w:rsidRPr="00A5463E">
        <w:t>shall remain in the 'U: permitted to receive' state</w:t>
      </w:r>
      <w:r>
        <w:t>; or</w:t>
      </w:r>
    </w:p>
    <w:p w14:paraId="07FE8AF1" w14:textId="046F53A9" w:rsidR="00151420" w:rsidRPr="00A5463E" w:rsidRDefault="00151420" w:rsidP="00151420">
      <w:pPr>
        <w:pStyle w:val="B1"/>
      </w:pPr>
      <w:r>
        <w:t>6.</w:t>
      </w:r>
      <w:r>
        <w:tab/>
      </w:r>
      <w:r w:rsidRPr="008D2A30">
        <w:t>if C9 has reached it lower limit, shall enter the 'U: not permitted to receive' state</w:t>
      </w:r>
      <w:r>
        <w:t xml:space="preserve"> as specified in </w:t>
      </w:r>
      <w:r w:rsidR="008C5982">
        <w:t>clause</w:t>
      </w:r>
      <w:r w:rsidRPr="00DF3DB1">
        <w:rPr>
          <w:lang w:val="en-GB"/>
        </w:rPr>
        <w:t> </w:t>
      </w:r>
      <w:r>
        <w:t>6.3.7.3.2.</w:t>
      </w:r>
    </w:p>
    <w:p w14:paraId="4B24E46A" w14:textId="77777777" w:rsidR="00B916CE" w:rsidRPr="00A5463E" w:rsidRDefault="00B916CE" w:rsidP="00B916CE">
      <w:pPr>
        <w:pStyle w:val="Heading5"/>
      </w:pPr>
      <w:bookmarkStart w:id="1210" w:name="_Toc11343847"/>
      <w:bookmarkStart w:id="1211" w:name="_Toc45215805"/>
      <w:bookmarkStart w:id="1212" w:name="_Toc51945580"/>
      <w:bookmarkStart w:id="1213" w:name="_Toc99172915"/>
      <w:r w:rsidRPr="00A5463E">
        <w:t>6.3.7.4.8</w:t>
      </w:r>
      <w:r w:rsidRPr="00A5463E">
        <w:tab/>
        <w:t>Send Media Reception End Request message (S: Media Reception End Request)</w:t>
      </w:r>
      <w:bookmarkEnd w:id="1210"/>
      <w:bookmarkEnd w:id="1211"/>
      <w:bookmarkEnd w:id="1212"/>
      <w:bookmarkEnd w:id="1213"/>
    </w:p>
    <w:p w14:paraId="615B9E6F"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12D9DFB2" w14:textId="77777777" w:rsidR="00B916CE" w:rsidRPr="00A5463E" w:rsidRDefault="00B916CE" w:rsidP="00B916CE">
      <w:pPr>
        <w:pStyle w:val="B1"/>
      </w:pPr>
      <w:r w:rsidRPr="00A5463E">
        <w:t>1.</w:t>
      </w:r>
      <w:r w:rsidRPr="00A5463E">
        <w:tab/>
        <w:t>shall stop sending the RTP media packets to the transmission participant;</w:t>
      </w:r>
    </w:p>
    <w:p w14:paraId="4B675B32" w14:textId="77777777" w:rsidR="002B014C" w:rsidRDefault="00B916CE" w:rsidP="002B014C">
      <w:pPr>
        <w:pStyle w:val="B1"/>
      </w:pPr>
      <w:r w:rsidRPr="00A5463E">
        <w:t>2.</w:t>
      </w:r>
      <w:r w:rsidRPr="00A5463E">
        <w:tab/>
        <w:t>shall send the Media Reception End Request message to the transmission participant;</w:t>
      </w:r>
    </w:p>
    <w:p w14:paraId="57227B75"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p>
    <w:p w14:paraId="60E71FBA" w14:textId="77777777" w:rsidR="00151420" w:rsidRDefault="00151420" w:rsidP="00151420">
      <w:pPr>
        <w:pStyle w:val="B1"/>
      </w:pPr>
      <w:r w:rsidRPr="002B014C">
        <w:t>4</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1DB915D0" w14:textId="77777777" w:rsidR="00151420" w:rsidRPr="00477124" w:rsidRDefault="00151420" w:rsidP="00151420">
      <w:pPr>
        <w:pStyle w:val="B1"/>
      </w:pPr>
      <w:r>
        <w:t>5.</w:t>
      </w:r>
      <w:r>
        <w:tab/>
        <w:t>s</w:t>
      </w:r>
      <w:r w:rsidRPr="00EF2AFC">
        <w:t>hall remove SSRC of the us</w:t>
      </w:r>
      <w:r>
        <w:t>er transmitting the media from A</w:t>
      </w:r>
      <w:r w:rsidRPr="00EF2AFC">
        <w:t xml:space="preserve">ctive </w:t>
      </w:r>
      <w:r>
        <w:t>SSRC</w:t>
      </w:r>
      <w:r w:rsidRPr="00EF2AFC">
        <w:t xml:space="preserve"> list</w:t>
      </w:r>
      <w:r>
        <w:t xml:space="preserve">; and </w:t>
      </w:r>
    </w:p>
    <w:p w14:paraId="60868DF9" w14:textId="77777777" w:rsidR="00151420" w:rsidRDefault="00151420" w:rsidP="00151420">
      <w:pPr>
        <w:pStyle w:val="B1"/>
      </w:pPr>
      <w:r>
        <w:t>6</w:t>
      </w:r>
      <w:r w:rsidRPr="008D2A30">
        <w:t>.</w:t>
      </w:r>
      <w:r w:rsidRPr="008D2A30">
        <w:tab/>
        <w:t>if C9 has not reached it lower limit,</w:t>
      </w:r>
      <w:r>
        <w:t xml:space="preserve"> shall remain in the 'U: permitted to receive'; or</w:t>
      </w:r>
    </w:p>
    <w:p w14:paraId="25017941" w14:textId="36D38733" w:rsidR="00151420" w:rsidRPr="002B014C" w:rsidRDefault="00151420" w:rsidP="00151420">
      <w:pPr>
        <w:pStyle w:val="B1"/>
      </w:pPr>
      <w:r>
        <w:t>7</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8C5982">
        <w:t>clause</w:t>
      </w:r>
      <w:r>
        <w:t xml:space="preserve"> 6.3.7.3.2</w:t>
      </w:r>
      <w:r w:rsidRPr="00A5463E">
        <w:t>.</w:t>
      </w:r>
    </w:p>
    <w:p w14:paraId="44956664" w14:textId="77777777" w:rsidR="00B916CE" w:rsidRPr="00A5463E" w:rsidRDefault="00B916CE" w:rsidP="00B916CE">
      <w:pPr>
        <w:pStyle w:val="Heading5"/>
      </w:pPr>
      <w:bookmarkStart w:id="1214" w:name="_Toc11343848"/>
      <w:bookmarkStart w:id="1215" w:name="_Toc45215806"/>
      <w:bookmarkStart w:id="1216" w:name="_Toc51945581"/>
      <w:bookmarkStart w:id="1217" w:name="_Toc99172916"/>
      <w:r w:rsidRPr="00A5463E">
        <w:t>6.3.7.4.9</w:t>
      </w:r>
      <w:r w:rsidRPr="00A5463E">
        <w:tab/>
        <w:t>Send Media Reception End Response message (S: Media Reception End Response)</w:t>
      </w:r>
      <w:bookmarkEnd w:id="1214"/>
      <w:bookmarkEnd w:id="1215"/>
      <w:bookmarkEnd w:id="1216"/>
      <w:bookmarkEnd w:id="1217"/>
    </w:p>
    <w:p w14:paraId="3285D183"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52C3577F" w14:textId="77777777" w:rsidR="00B916CE" w:rsidRPr="00A5463E" w:rsidRDefault="00B916CE" w:rsidP="00B916CE">
      <w:pPr>
        <w:pStyle w:val="B1"/>
      </w:pPr>
      <w:r w:rsidRPr="00A5463E">
        <w:t>1.</w:t>
      </w:r>
      <w:r w:rsidRPr="00A5463E">
        <w:tab/>
        <w:t>shall stop sending the RTP media packets to the transmission participant;</w:t>
      </w:r>
    </w:p>
    <w:p w14:paraId="2B0072DD" w14:textId="6BC16FAA"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8C5982">
        <w:t>clause</w:t>
      </w:r>
      <w:r w:rsidRPr="00A5463E">
        <w:t> </w:t>
      </w:r>
      <w:r w:rsidR="006917BB">
        <w:t>9.2.2.1</w:t>
      </w:r>
      <w:r w:rsidRPr="00A5463E">
        <w:t>; and</w:t>
      </w:r>
    </w:p>
    <w:p w14:paraId="4B4345F3"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DF67EC" w14:textId="77777777" w:rsidR="00151420" w:rsidRDefault="00151420" w:rsidP="00151420">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0BA2B11D" w14:textId="77777777" w:rsidR="00151420" w:rsidRPr="00C64AA8" w:rsidRDefault="00151420" w:rsidP="00151420">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7B715A0E" w14:textId="77777777" w:rsidR="00151420" w:rsidRPr="008D2A30" w:rsidRDefault="00151420" w:rsidP="00151420">
      <w:pPr>
        <w:pStyle w:val="B1"/>
      </w:pPr>
      <w:r>
        <w:t>5</w:t>
      </w:r>
      <w:r w:rsidRPr="008D2A30">
        <w:t>.</w:t>
      </w:r>
      <w:r w:rsidRPr="008D2A30">
        <w:tab/>
        <w:t>if C9 has not reached it lower limit,</w:t>
      </w:r>
      <w:r>
        <w:t xml:space="preserve"> shall remain in the 'U: permitted to receive'; or</w:t>
      </w:r>
    </w:p>
    <w:p w14:paraId="4698D7F3" w14:textId="653A760C" w:rsidR="00151420" w:rsidRPr="00A5463E" w:rsidRDefault="00151420" w:rsidP="00151420">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8C5982">
        <w:t>clause</w:t>
      </w:r>
      <w:r w:rsidRPr="00DF3DB1">
        <w:rPr>
          <w:lang w:val="en-GB"/>
        </w:rPr>
        <w:t> </w:t>
      </w:r>
      <w:r>
        <w:t>6.3.7.3.2</w:t>
      </w:r>
      <w:r w:rsidRPr="00A5463E">
        <w:t>.</w:t>
      </w:r>
    </w:p>
    <w:p w14:paraId="70A171B2" w14:textId="77777777" w:rsidR="00DB1E90" w:rsidRPr="00A5463E" w:rsidRDefault="00DB1E90" w:rsidP="00DB1E90">
      <w:pPr>
        <w:pStyle w:val="Heading5"/>
      </w:pPr>
      <w:bookmarkStart w:id="1218" w:name="_Toc45215807"/>
      <w:bookmarkStart w:id="1219" w:name="_Toc51945582"/>
      <w:bookmarkStart w:id="1220" w:name="_Toc11343849"/>
      <w:bookmarkStart w:id="1221" w:name="_Toc99172917"/>
      <w:r>
        <w:t>6.3.7.4.10</w:t>
      </w:r>
      <w:r w:rsidRPr="00A5463E">
        <w:tab/>
        <w:t>Reception of Receive Media Request message (R: Receive Media Request)</w:t>
      </w:r>
      <w:bookmarkEnd w:id="1218"/>
      <w:bookmarkEnd w:id="1219"/>
      <w:bookmarkEnd w:id="1221"/>
    </w:p>
    <w:p w14:paraId="7C93B37E" w14:textId="77777777" w:rsidR="00DB1E90" w:rsidRPr="00A5463E" w:rsidRDefault="00DB1E90" w:rsidP="00DB1E90">
      <w:r w:rsidRPr="00A5463E">
        <w:t>Upon receiving a Receive Media Request message from the associated transmission participant, the transmission control interface towards the MCVideo client in the transmission control server:</w:t>
      </w:r>
    </w:p>
    <w:p w14:paraId="4959F676" w14:textId="77777777" w:rsidR="00DB1E90" w:rsidRPr="000B4518" w:rsidRDefault="00DB1E90" w:rsidP="00DB1E90">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w:t>
      </w:r>
      <w:proofErr w:type="spellStart"/>
      <w:r>
        <w:t>aribitration</w:t>
      </w:r>
      <w:proofErr w:type="spellEnd"/>
      <w:r>
        <w:t xml:space="preserve"> logic</w:t>
      </w:r>
      <w:r w:rsidRPr="000B4518">
        <w:t>:</w:t>
      </w:r>
    </w:p>
    <w:p w14:paraId="1B50F94A" w14:textId="77777777" w:rsidR="00DB1E90" w:rsidRPr="000B4518" w:rsidRDefault="00DB1E90" w:rsidP="00DB1E90">
      <w:pPr>
        <w:pStyle w:val="B2"/>
      </w:pPr>
      <w:r w:rsidRPr="000B4518">
        <w:t>a.</w:t>
      </w:r>
      <w:r w:rsidRPr="000B4518">
        <w:tab/>
      </w:r>
      <w:r>
        <w:t>if the counter C9 (Reception Active) has reached its upper limit</w:t>
      </w:r>
      <w:r w:rsidRPr="000B4518">
        <w:t xml:space="preserve">;  </w:t>
      </w:r>
    </w:p>
    <w:p w14:paraId="0C785F5B" w14:textId="77777777" w:rsidR="00DB1E90" w:rsidRPr="00A5463E" w:rsidRDefault="00DB1E90" w:rsidP="00DB1E90">
      <w:pPr>
        <w:pStyle w:val="B1"/>
      </w:pPr>
      <w:r>
        <w:lastRenderedPageBreak/>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00EEE6E0" w14:textId="77777777" w:rsidR="00DB1E90" w:rsidRPr="00A5463E" w:rsidRDefault="00DB1E90" w:rsidP="00DB1E90">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81BD76B" w14:textId="77777777" w:rsidR="00DB1E90" w:rsidRPr="00A5463E" w:rsidRDefault="00DB1E90" w:rsidP="00DB1E90">
      <w:pPr>
        <w:pStyle w:val="B2"/>
      </w:pPr>
      <w:r w:rsidRPr="00A5463E">
        <w:t>a.</w:t>
      </w:r>
      <w:r w:rsidRPr="00A5463E">
        <w:tab/>
        <w:t>shall include in the Result field the &lt;Result indicator&gt; value result#0 (Rejected)</w:t>
      </w:r>
    </w:p>
    <w:p w14:paraId="0F241EFC" w14:textId="77777777" w:rsidR="00DB1E90" w:rsidRPr="00A5463E" w:rsidRDefault="00DB1E90" w:rsidP="00DB1E90">
      <w:pPr>
        <w:pStyle w:val="B2"/>
      </w:pPr>
      <w:r w:rsidRPr="00A5463E">
        <w:t>b.</w:t>
      </w:r>
      <w:r w:rsidRPr="00A5463E">
        <w:tab/>
        <w:t>shall include in the Reject Cause field the &lt;Reject Cause&gt; value:</w:t>
      </w:r>
    </w:p>
    <w:p w14:paraId="77C552D4" w14:textId="77777777" w:rsidR="00DB1E90" w:rsidRPr="00A5463E" w:rsidRDefault="00DB1E90" w:rsidP="00DB1E90">
      <w:pPr>
        <w:pStyle w:val="B3"/>
      </w:pPr>
      <w:proofErr w:type="spellStart"/>
      <w:r w:rsidRPr="00A5463E">
        <w:t>i</w:t>
      </w:r>
      <w:proofErr w:type="spellEnd"/>
      <w:r w:rsidRPr="00A5463E">
        <w:t>.</w:t>
      </w:r>
      <w:r w:rsidRPr="00A5463E">
        <w:tab/>
        <w:t>cause#0 (Insufficient downlink bandwidth); or</w:t>
      </w:r>
    </w:p>
    <w:p w14:paraId="68079270" w14:textId="77777777" w:rsidR="00DB1E90" w:rsidRDefault="00DB1E90" w:rsidP="00DB1E90">
      <w:pPr>
        <w:pStyle w:val="B3"/>
      </w:pPr>
      <w:r w:rsidRPr="00A5463E">
        <w:t>ii.</w:t>
      </w:r>
      <w:r w:rsidRPr="00A5463E">
        <w:tab/>
        <w:t>cause#1 (No permission to receive)</w:t>
      </w:r>
      <w:r w:rsidRPr="00196B9B">
        <w:t xml:space="preserve"> </w:t>
      </w:r>
      <w:r>
        <w:t>; or</w:t>
      </w:r>
    </w:p>
    <w:p w14:paraId="0589C39C" w14:textId="77777777" w:rsidR="00DB1E90" w:rsidRPr="00A5463E" w:rsidRDefault="00DB1E90" w:rsidP="00DB1E90">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1121E0E3" w14:textId="77777777" w:rsidR="00DB1E90" w:rsidRPr="00A5463E" w:rsidRDefault="00DB1E90" w:rsidP="00DB1E90">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5BBD1431" w14:textId="4EDDB2D9" w:rsidR="00DB1E90" w:rsidRPr="00A5463E" w:rsidRDefault="00DB1E90" w:rsidP="00DB1E90">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8C5982">
        <w:t>clause</w:t>
      </w:r>
      <w:r w:rsidRPr="00A5463E">
        <w:t> </w:t>
      </w:r>
      <w:r>
        <w:t>9.2.2.1</w:t>
      </w:r>
      <w:r w:rsidRPr="00A5463E">
        <w:t>; and</w:t>
      </w:r>
    </w:p>
    <w:p w14:paraId="7FBC90AF" w14:textId="77777777" w:rsidR="00DB1E90" w:rsidRPr="00A5463E" w:rsidRDefault="00DB1E90" w:rsidP="00DB1E90">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00079791" w14:textId="77777777" w:rsidR="00DB1E90" w:rsidRPr="00A5463E" w:rsidRDefault="00DB1E90" w:rsidP="00DB1E90">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3E4E513F" w14:textId="77777777" w:rsidR="00DB1E90" w:rsidRPr="00A5463E" w:rsidRDefault="00DB1E90" w:rsidP="00DB1E90">
      <w:pPr>
        <w:pStyle w:val="B1"/>
      </w:pPr>
      <w:r>
        <w:t>4</w:t>
      </w:r>
      <w:r w:rsidRPr="00A5463E">
        <w:t>.</w:t>
      </w:r>
      <w:r w:rsidRPr="00A5463E">
        <w:tab/>
        <w:t>shall remain in the 'U: permitted to receive' state.</w:t>
      </w:r>
    </w:p>
    <w:p w14:paraId="5D8FA0DF" w14:textId="77777777" w:rsidR="00DB1E90" w:rsidRDefault="00DB1E90" w:rsidP="00DB1E90">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A1B8152" w14:textId="77777777" w:rsidR="00DB1E90" w:rsidRPr="00A5463E" w:rsidRDefault="00DB1E90" w:rsidP="00DB1E90">
      <w:pPr>
        <w:pStyle w:val="Heading5"/>
      </w:pPr>
      <w:bookmarkStart w:id="1222" w:name="_Toc45215808"/>
      <w:bookmarkStart w:id="1223" w:name="_Toc51945583"/>
      <w:bookmarkStart w:id="1224" w:name="_Toc99172918"/>
      <w:r>
        <w:t>6.3.7.4.11</w:t>
      </w:r>
      <w:r w:rsidRPr="00A5463E">
        <w:tab/>
        <w:t>Send Receive Media Response (Granted) message (S: Receive Media Response (Granted))</w:t>
      </w:r>
      <w:bookmarkEnd w:id="1222"/>
      <w:bookmarkEnd w:id="1223"/>
      <w:bookmarkEnd w:id="1224"/>
    </w:p>
    <w:p w14:paraId="3C3D1FB9" w14:textId="77777777" w:rsidR="00DB1E90" w:rsidRPr="00A5463E" w:rsidRDefault="00DB1E90" w:rsidP="00DB1E90">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0FF6DC7E" w14:textId="77777777" w:rsidR="00DB1E90" w:rsidRPr="00A5463E" w:rsidRDefault="00DB1E90" w:rsidP="00DB1E90">
      <w:pPr>
        <w:pStyle w:val="B1"/>
      </w:pPr>
      <w:r w:rsidRPr="00A5463E">
        <w:t>1.</w:t>
      </w:r>
      <w:r w:rsidRPr="00A5463E">
        <w:tab/>
        <w:t>shall send the Receive Media Response (Granted) message to the associated transmission participant;</w:t>
      </w:r>
    </w:p>
    <w:p w14:paraId="0C7590EA" w14:textId="1D21BF62" w:rsidR="00DB1E90" w:rsidRPr="00A5463E" w:rsidRDefault="00DB1E90" w:rsidP="00DB1E90">
      <w:pPr>
        <w:pStyle w:val="B1"/>
      </w:pPr>
      <w:r w:rsidRPr="00A5463E">
        <w:t>2.</w:t>
      </w:r>
      <w:r w:rsidRPr="00A5463E">
        <w:tab/>
        <w:t xml:space="preserve">may set the first bit in the subtype of the Receive Media Response (Granted) message to '1' (Acknowledgment is required) as described in </w:t>
      </w:r>
      <w:r w:rsidR="008C5982">
        <w:t>clause</w:t>
      </w:r>
      <w:r w:rsidRPr="00A5463E">
        <w:t> </w:t>
      </w:r>
      <w:r>
        <w:t>9.2.2.1</w:t>
      </w:r>
      <w:r w:rsidRPr="00A5463E">
        <w:t>; and</w:t>
      </w:r>
    </w:p>
    <w:p w14:paraId="15450AE5" w14:textId="77777777" w:rsidR="00DB1E90" w:rsidRPr="00A5463E" w:rsidRDefault="00DB1E90" w:rsidP="00DB1E90">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4BFBB47" w14:textId="77777777" w:rsidR="00DB1E90" w:rsidRDefault="00DB1E90" w:rsidP="00DB1E90">
      <w:pPr>
        <w:pStyle w:val="B1"/>
      </w:pPr>
      <w:r>
        <w:t>3.</w:t>
      </w:r>
      <w:r>
        <w:tab/>
        <w:t>shall increase C9 (Reception Active) by 1 if it has not reach its upper limit;</w:t>
      </w:r>
    </w:p>
    <w:p w14:paraId="1A803C3B" w14:textId="77777777" w:rsidR="00DB1E90" w:rsidRDefault="00DB1E90" w:rsidP="00DB1E90">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936811" w14:textId="77777777" w:rsidR="00DB1E90" w:rsidRDefault="00DB1E90" w:rsidP="00DB1E90">
      <w:pPr>
        <w:pStyle w:val="B1"/>
      </w:pPr>
      <w:r>
        <w:rPr>
          <w:lang w:val="en-IN"/>
        </w:rPr>
        <w:t>5</w:t>
      </w:r>
      <w:r w:rsidRPr="00A5463E">
        <w:t>.</w:t>
      </w:r>
      <w:r w:rsidRPr="00A5463E">
        <w:tab/>
        <w:t>shall remain in the 'U: permitted to receive' state.</w:t>
      </w:r>
    </w:p>
    <w:p w14:paraId="660C3CB3" w14:textId="77777777" w:rsidR="00DB1E90" w:rsidRPr="00A5463E" w:rsidRDefault="00DB1E90" w:rsidP="00DB1E90">
      <w:pPr>
        <w:pStyle w:val="Heading5"/>
      </w:pPr>
      <w:bookmarkStart w:id="1225" w:name="_Toc45215809"/>
      <w:bookmarkStart w:id="1226" w:name="_Toc51945584"/>
      <w:bookmarkStart w:id="1227" w:name="_Toc99172919"/>
      <w:r>
        <w:t>6.3.7.4.12</w:t>
      </w:r>
      <w:r w:rsidRPr="00A5463E">
        <w:tab/>
        <w:t>Receive Media Reception End Response message (R: Media Reception End Response)</w:t>
      </w:r>
      <w:bookmarkEnd w:id="1225"/>
      <w:bookmarkEnd w:id="1226"/>
      <w:bookmarkEnd w:id="1227"/>
    </w:p>
    <w:p w14:paraId="7E8187C6" w14:textId="77777777" w:rsidR="00DB1E90" w:rsidRPr="00A5463E" w:rsidRDefault="00DB1E90" w:rsidP="00DB1E90">
      <w:r w:rsidRPr="00A5463E">
        <w:t>Upon receiving the Media Reception End Response message from the transmission participant, the transmission control interface towards the MCVideo client in the transmission control server:</w:t>
      </w:r>
    </w:p>
    <w:p w14:paraId="4A42B496" w14:textId="77777777" w:rsidR="00DB1E90" w:rsidRPr="00A5463E" w:rsidRDefault="00DB1E90" w:rsidP="00DB1E90">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7C16A97E" w14:textId="77777777" w:rsidR="00DB1E90" w:rsidRDefault="00DB1E90" w:rsidP="00DB1E90">
      <w:pPr>
        <w:pStyle w:val="B1"/>
      </w:pPr>
      <w:r w:rsidRPr="00A5463E">
        <w:lastRenderedPageBreak/>
        <w:t>2.</w:t>
      </w:r>
      <w:r w:rsidRPr="00A5463E">
        <w:tab/>
        <w:t>shall remain in the 'U: permitted to receive' state.</w:t>
      </w:r>
    </w:p>
    <w:p w14:paraId="0C714029" w14:textId="77777777" w:rsidR="00EB0795" w:rsidRPr="00A5463E" w:rsidRDefault="00EB0795" w:rsidP="00EB0795">
      <w:pPr>
        <w:pStyle w:val="Heading2"/>
      </w:pPr>
      <w:bookmarkStart w:id="1228" w:name="_Toc45215810"/>
      <w:bookmarkStart w:id="1229" w:name="_Toc51945585"/>
      <w:bookmarkStart w:id="1230" w:name="_Toc99172920"/>
      <w:r w:rsidRPr="00A5463E">
        <w:t>6.4</w:t>
      </w:r>
      <w:r w:rsidRPr="00A5463E">
        <w:tab/>
        <w:t>Participating MCVideo function transmission control procedures</w:t>
      </w:r>
      <w:bookmarkEnd w:id="1220"/>
      <w:bookmarkEnd w:id="1228"/>
      <w:bookmarkEnd w:id="1229"/>
      <w:bookmarkEnd w:id="1230"/>
    </w:p>
    <w:p w14:paraId="6FB72242" w14:textId="77777777" w:rsidR="00EB0795" w:rsidRPr="00A5463E" w:rsidRDefault="00EB0795" w:rsidP="00EB0795">
      <w:pPr>
        <w:pStyle w:val="Heading3"/>
      </w:pPr>
      <w:bookmarkStart w:id="1231" w:name="_Toc11343850"/>
      <w:bookmarkStart w:id="1232" w:name="_Toc45215811"/>
      <w:bookmarkStart w:id="1233" w:name="_Toc51945586"/>
      <w:bookmarkStart w:id="1234" w:name="_Toc99172921"/>
      <w:r w:rsidRPr="00A5463E">
        <w:t>6.4.1</w:t>
      </w:r>
      <w:r w:rsidRPr="00A5463E">
        <w:tab/>
        <w:t>General</w:t>
      </w:r>
      <w:bookmarkEnd w:id="1231"/>
      <w:bookmarkEnd w:id="1232"/>
      <w:bookmarkEnd w:id="1233"/>
      <w:bookmarkEnd w:id="1234"/>
    </w:p>
    <w:p w14:paraId="5FAA351C" w14:textId="42DB050E"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8C5982">
        <w:rPr>
          <w:lang w:eastAsia="x-none"/>
        </w:rPr>
        <w:t>clause</w:t>
      </w:r>
      <w:r w:rsidRPr="00A5463E">
        <w:rPr>
          <w:lang w:eastAsia="x-none"/>
        </w:rPr>
        <w:t>s.</w:t>
      </w:r>
    </w:p>
    <w:p w14:paraId="1FC46C2F" w14:textId="77777777" w:rsidR="00EB0795" w:rsidRPr="00A5463E" w:rsidRDefault="00EB0795" w:rsidP="00EB0795">
      <w:pPr>
        <w:pStyle w:val="Heading3"/>
      </w:pPr>
      <w:bookmarkStart w:id="1235" w:name="_Toc11343851"/>
      <w:bookmarkStart w:id="1236" w:name="_Toc45215812"/>
      <w:bookmarkStart w:id="1237" w:name="_Toc51945587"/>
      <w:bookmarkStart w:id="1238" w:name="_Toc99172922"/>
      <w:r w:rsidRPr="00A5463E">
        <w:t>6.4.2</w:t>
      </w:r>
      <w:r w:rsidRPr="00A5463E">
        <w:tab/>
        <w:t>Receive transmission control messages</w:t>
      </w:r>
      <w:bookmarkEnd w:id="1235"/>
      <w:bookmarkEnd w:id="1236"/>
      <w:bookmarkEnd w:id="1237"/>
      <w:bookmarkEnd w:id="1238"/>
    </w:p>
    <w:p w14:paraId="4D7707F6" w14:textId="77777777" w:rsidR="00EB0795" w:rsidRPr="00A5463E" w:rsidRDefault="00EB0795" w:rsidP="00EB0795">
      <w:r w:rsidRPr="00A5463E">
        <w:t>Upon receiving a transmission control message the participating MCVideo function:</w:t>
      </w:r>
    </w:p>
    <w:p w14:paraId="6A794DBE"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4AA86902"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39D15CA6"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FDC2DDD" w14:textId="77777777" w:rsidR="00EB0795" w:rsidRPr="00A5463E" w:rsidRDefault="00EB0795" w:rsidP="00EB0795">
      <w:pPr>
        <w:pStyle w:val="B2"/>
      </w:pPr>
      <w:r w:rsidRPr="00A5463E">
        <w:t>a.</w:t>
      </w:r>
      <w:r w:rsidRPr="00A5463E">
        <w:tab/>
        <w:t>if</w:t>
      </w:r>
    </w:p>
    <w:p w14:paraId="2CD83DCB" w14:textId="77777777" w:rsidR="00EB0795" w:rsidRPr="00A5463E" w:rsidRDefault="00EB0795" w:rsidP="00EB0795">
      <w:pPr>
        <w:pStyle w:val="B3"/>
      </w:pPr>
      <w:proofErr w:type="spellStart"/>
      <w:r w:rsidRPr="00A5463E">
        <w:t>i</w:t>
      </w:r>
      <w:proofErr w:type="spellEnd"/>
      <w:r w:rsidRPr="00A5463E">
        <w:t>.</w:t>
      </w:r>
      <w:r w:rsidR="004A367E">
        <w:tab/>
      </w:r>
      <w:r w:rsidRPr="00A5463E">
        <w:t>the transmission control message is not a Transmi</w:t>
      </w:r>
      <w:r w:rsidR="006917BB">
        <w:t>ssion</w:t>
      </w:r>
      <w:r w:rsidRPr="00A5463E">
        <w:t xml:space="preserve"> Idle message or a Media Transmission Notify message;</w:t>
      </w:r>
    </w:p>
    <w:p w14:paraId="7EC76BA9" w14:textId="11EA7B84"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8C5982">
        <w:t>clause</w:t>
      </w:r>
      <w:r w:rsidRPr="00A5463E">
        <w:t> 14.2.3; or</w:t>
      </w:r>
    </w:p>
    <w:p w14:paraId="437A2735" w14:textId="3C6E801D"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8C5982">
        <w:t>clause</w:t>
      </w:r>
      <w:r w:rsidRPr="00A5463E">
        <w:t> 14.2.3 in the latest received MBMS bearer listening status report;</w:t>
      </w:r>
    </w:p>
    <w:p w14:paraId="403EFCFD" w14:textId="77777777" w:rsidR="00EB0795" w:rsidRPr="00A5463E" w:rsidRDefault="00EB0795" w:rsidP="00EB0795">
      <w:pPr>
        <w:pStyle w:val="B2"/>
      </w:pPr>
      <w:r w:rsidRPr="00A5463E">
        <w:tab/>
        <w:t>shall immediately forward the transmission control message to the transmission participant; and</w:t>
      </w:r>
    </w:p>
    <w:p w14:paraId="4B7C3C7E" w14:textId="77777777" w:rsidR="00EB0795" w:rsidRPr="00A5463E" w:rsidRDefault="00EB0795" w:rsidP="00EB0795">
      <w:pPr>
        <w:pStyle w:val="B2"/>
      </w:pPr>
      <w:r w:rsidRPr="00A5463E">
        <w:t>b.</w:t>
      </w:r>
      <w:r w:rsidRPr="00A5463E">
        <w:tab/>
        <w:t>if</w:t>
      </w:r>
    </w:p>
    <w:p w14:paraId="78298BA8" w14:textId="059E57D3" w:rsidR="00EB0795" w:rsidRPr="00A5463E" w:rsidRDefault="00EB0795" w:rsidP="00EB0795">
      <w:pPr>
        <w:pStyle w:val="B3"/>
      </w:pPr>
      <w:proofErr w:type="spellStart"/>
      <w:r w:rsidRPr="00A5463E">
        <w:t>i</w:t>
      </w:r>
      <w:proofErr w:type="spellEnd"/>
      <w:r w:rsidRPr="00A5463E">
        <w:t>.</w:t>
      </w:r>
      <w:r w:rsidRPr="00A5463E">
        <w:tab/>
        <w:t xml:space="preserve">the MCVideo client has reported "listening" status as specified in 3GPP TS 24.281 </w:t>
      </w:r>
      <w:r w:rsidR="00A5463E" w:rsidRPr="00A5463E">
        <w:t>[2]</w:t>
      </w:r>
      <w:r w:rsidRPr="00A5463E">
        <w:t xml:space="preserve"> </w:t>
      </w:r>
      <w:r w:rsidR="008C5982">
        <w:t>clause</w:t>
      </w:r>
      <w:r w:rsidRPr="00A5463E">
        <w:t> 14.2.3 in the latest received MBMS bearer listening status report; and</w:t>
      </w:r>
    </w:p>
    <w:p w14:paraId="6CDF9CB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98C463D" w14:textId="493AC1C3" w:rsidR="00EB0795" w:rsidRPr="00A5463E" w:rsidRDefault="00EB0795" w:rsidP="00EB0795">
      <w:pPr>
        <w:pStyle w:val="B2"/>
      </w:pPr>
      <w:r w:rsidRPr="00A5463E">
        <w:t xml:space="preserve">shall perform actions as specified in </w:t>
      </w:r>
      <w:r w:rsidR="008C5982">
        <w:t>clause</w:t>
      </w:r>
      <w:r w:rsidRPr="00A5463E">
        <w:t> 10.2.</w:t>
      </w:r>
    </w:p>
    <w:p w14:paraId="756F74B0" w14:textId="14AECF6C"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8C5982">
        <w:t>clause</w:t>
      </w:r>
      <w:r w:rsidRPr="00A5463E">
        <w:t> 10.2.</w:t>
      </w:r>
    </w:p>
    <w:p w14:paraId="4FDC7EAB" w14:textId="77777777" w:rsidR="00EB0795" w:rsidRPr="00A5463E" w:rsidRDefault="00EB0795" w:rsidP="00EB0795">
      <w:pPr>
        <w:pStyle w:val="Heading3"/>
      </w:pPr>
      <w:bookmarkStart w:id="1239" w:name="_Toc11343852"/>
      <w:bookmarkStart w:id="1240" w:name="_Toc45215813"/>
      <w:bookmarkStart w:id="1241" w:name="_Toc51945588"/>
      <w:bookmarkStart w:id="1242" w:name="_Toc99172923"/>
      <w:r w:rsidRPr="00A5463E">
        <w:t>6.4.3</w:t>
      </w:r>
      <w:r w:rsidRPr="00A5463E">
        <w:tab/>
        <w:t>Receive RTP media packets (R: RTP Media)</w:t>
      </w:r>
      <w:bookmarkEnd w:id="1239"/>
      <w:bookmarkEnd w:id="1240"/>
      <w:bookmarkEnd w:id="1241"/>
      <w:bookmarkEnd w:id="1242"/>
    </w:p>
    <w:p w14:paraId="58F45457" w14:textId="77777777" w:rsidR="00EB0795" w:rsidRPr="00A5463E" w:rsidRDefault="00EB0795" w:rsidP="00EB0795">
      <w:r w:rsidRPr="00A5463E">
        <w:t>Upon receiving RTP media packets the participating MCVideo function:</w:t>
      </w:r>
    </w:p>
    <w:p w14:paraId="30546EDD"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322DE549" w14:textId="77777777" w:rsidR="00EB0795" w:rsidRPr="00A5463E" w:rsidRDefault="00EB0795" w:rsidP="00EB0795">
      <w:pPr>
        <w:pStyle w:val="B1"/>
      </w:pPr>
      <w:r w:rsidRPr="00A5463E">
        <w:lastRenderedPageBreak/>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5C1E28F"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1A1D54E7" w14:textId="77777777" w:rsidR="00EB0795" w:rsidRPr="00A5463E" w:rsidRDefault="00EB0795" w:rsidP="00EB0795">
      <w:pPr>
        <w:pStyle w:val="B2"/>
      </w:pPr>
      <w:r w:rsidRPr="00A5463E">
        <w:t>a.</w:t>
      </w:r>
      <w:r w:rsidRPr="00A5463E">
        <w:tab/>
        <w:t>if</w:t>
      </w:r>
    </w:p>
    <w:p w14:paraId="724EEA4C" w14:textId="7E5F1517" w:rsidR="00EB0795" w:rsidRPr="00A5463E" w:rsidRDefault="00EB0795" w:rsidP="00EB0795">
      <w:pPr>
        <w:pStyle w:val="B3"/>
      </w:pPr>
      <w:proofErr w:type="spellStart"/>
      <w:r w:rsidRPr="00A5463E">
        <w:t>i</w:t>
      </w:r>
      <w:proofErr w:type="spellEnd"/>
      <w:r w:rsidRPr="00A5463E">
        <w:t>.</w:t>
      </w:r>
      <w:r w:rsidRPr="00A5463E">
        <w:tab/>
        <w:t xml:space="preserve">the MCVideo client has not reported "listening" status as specified in 3GPP TS 24.281 </w:t>
      </w:r>
      <w:r w:rsidR="00A5463E" w:rsidRPr="00A5463E">
        <w:t>[2]</w:t>
      </w:r>
      <w:r w:rsidRPr="00A5463E">
        <w:t xml:space="preserve"> </w:t>
      </w:r>
      <w:r w:rsidR="008C5982">
        <w:t>clause</w:t>
      </w:r>
      <w:r w:rsidRPr="00A5463E">
        <w:t> 14.2.3; or</w:t>
      </w:r>
    </w:p>
    <w:p w14:paraId="587F5148" w14:textId="79245031"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8C5982">
        <w:t>clause</w:t>
      </w:r>
      <w:r w:rsidRPr="00A5463E">
        <w:t> 14.2.3 in the latest received MBMS bearer listening status report,</w:t>
      </w:r>
    </w:p>
    <w:p w14:paraId="275E11BF" w14:textId="77777777" w:rsidR="00EB0795" w:rsidRPr="00A5463E" w:rsidRDefault="00EB0795" w:rsidP="00EB0795">
      <w:pPr>
        <w:pStyle w:val="B2"/>
      </w:pPr>
      <w:r w:rsidRPr="00A5463E">
        <w:tab/>
        <w:t>shall immediately forward the RTP media packets to the MCVideo client; and</w:t>
      </w:r>
    </w:p>
    <w:p w14:paraId="5EDB9704" w14:textId="696470FB"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8C5982">
        <w:t>clause</w:t>
      </w:r>
      <w:r w:rsidRPr="00A5463E">
        <w:t xml:space="preserve"> 14.2.3 in the latest received MBMS bearer listening status report, shall perform actions as specified in </w:t>
      </w:r>
      <w:r w:rsidR="008C5982">
        <w:t>clause</w:t>
      </w:r>
      <w:r w:rsidRPr="00A5463E">
        <w:t> 10.2.</w:t>
      </w:r>
    </w:p>
    <w:p w14:paraId="293D4AFF" w14:textId="77777777" w:rsidR="00EB0795" w:rsidRPr="00A5463E" w:rsidRDefault="00EB0795" w:rsidP="00EB0795">
      <w:pPr>
        <w:pStyle w:val="Heading3"/>
      </w:pPr>
      <w:bookmarkStart w:id="1243" w:name="_Toc11343853"/>
      <w:bookmarkStart w:id="1244" w:name="_Toc45215814"/>
      <w:bookmarkStart w:id="1245" w:name="_Toc51945589"/>
      <w:bookmarkStart w:id="1246" w:name="_Toc99172924"/>
      <w:r w:rsidRPr="00A5463E">
        <w:t>6.4.4</w:t>
      </w:r>
      <w:r w:rsidRPr="00A5463E">
        <w:tab/>
        <w:t>Release of session</w:t>
      </w:r>
      <w:bookmarkEnd w:id="1243"/>
      <w:bookmarkEnd w:id="1244"/>
      <w:bookmarkEnd w:id="1245"/>
      <w:bookmarkEnd w:id="1246"/>
    </w:p>
    <w:p w14:paraId="2F72EA9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69F3192"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043D9226"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491C62B1"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6103048E" w14:textId="73A0FFEE" w:rsidR="00EB0795" w:rsidRPr="00A5463E" w:rsidRDefault="00EB0795" w:rsidP="00EB0795">
      <w:pPr>
        <w:pStyle w:val="B1"/>
      </w:pPr>
      <w:r w:rsidRPr="00A5463E">
        <w:t>1.</w:t>
      </w:r>
      <w:r w:rsidRPr="00A5463E">
        <w:tab/>
        <w:t xml:space="preserve">in case of a pre-established session, shall perform the actions in </w:t>
      </w:r>
      <w:r w:rsidR="008C5982">
        <w:t>clause</w:t>
      </w:r>
      <w:r w:rsidRPr="00A5463E">
        <w:t> 9.3.2; and</w:t>
      </w:r>
    </w:p>
    <w:p w14:paraId="4BD296C6"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68EF05F1" w14:textId="77777777" w:rsidR="005F6A1E" w:rsidRDefault="005F6A1E" w:rsidP="005F6A1E">
      <w:pPr>
        <w:pStyle w:val="Heading2"/>
      </w:pPr>
      <w:bookmarkStart w:id="1247" w:name="_Toc99172925"/>
      <w:r>
        <w:t>6.5</w:t>
      </w:r>
      <w:r>
        <w:tab/>
        <w:t>Non-controlling MCVideo function of an MCVideo group</w:t>
      </w:r>
      <w:bookmarkEnd w:id="1247"/>
    </w:p>
    <w:p w14:paraId="34C3CA7D" w14:textId="77777777" w:rsidR="005F6A1E" w:rsidRDefault="005F6A1E" w:rsidP="005F6A1E">
      <w:pPr>
        <w:pStyle w:val="Heading3"/>
      </w:pPr>
      <w:bookmarkStart w:id="1248" w:name="_Toc99172926"/>
      <w:r>
        <w:t>6.5.1</w:t>
      </w:r>
      <w:r>
        <w:tab/>
        <w:t>General</w:t>
      </w:r>
      <w:bookmarkEnd w:id="1248"/>
    </w:p>
    <w:p w14:paraId="563BF261" w14:textId="77777777" w:rsidR="005F6A1E" w:rsidRDefault="005F6A1E" w:rsidP="005F6A1E">
      <w:r>
        <w:t>The transmission control server interface in the non-controlling MCVideo function of an MCVideo group shall support the procedures in clauses 6.5.2, 6.5.3 and 6.5.4.</w:t>
      </w:r>
    </w:p>
    <w:p w14:paraId="54CE4C54" w14:textId="77777777" w:rsidR="005F6A1E" w:rsidRDefault="005F6A1E" w:rsidP="005F6A1E">
      <w:r>
        <w:t>The transmission participant interface in the non-controlling MCVideo function of an MCVideo group shall support the procedures in clause 6.5.5.</w:t>
      </w:r>
    </w:p>
    <w:p w14:paraId="09530B3C" w14:textId="77777777" w:rsidR="005F6A1E" w:rsidRDefault="005F6A1E" w:rsidP="005F6A1E">
      <w:pPr>
        <w:pStyle w:val="Heading3"/>
      </w:pPr>
      <w:bookmarkStart w:id="1249" w:name="_Toc99172927"/>
      <w:r>
        <w:t>6.5.2</w:t>
      </w:r>
      <w:r>
        <w:tab/>
        <w:t>The MCVideo call initialization procedure in the non-controlling MCVideo function of an MCVideo group</w:t>
      </w:r>
      <w:bookmarkEnd w:id="1249"/>
    </w:p>
    <w:p w14:paraId="51E2B2AB" w14:textId="77777777" w:rsidR="005F6A1E" w:rsidRDefault="005F6A1E" w:rsidP="005F6A1E">
      <w:pPr>
        <w:pStyle w:val="Heading4"/>
      </w:pPr>
      <w:bookmarkStart w:id="1250" w:name="_Toc99172928"/>
      <w:r>
        <w:t>6.5.2.1</w:t>
      </w:r>
      <w:r>
        <w:tab/>
        <w:t>General</w:t>
      </w:r>
      <w:bookmarkEnd w:id="1250"/>
    </w:p>
    <w:p w14:paraId="00ED3AF8" w14:textId="77777777" w:rsidR="005F6A1E" w:rsidRDefault="005F6A1E" w:rsidP="005F6A1E">
      <w:pPr>
        <w:rPr>
          <w:lang w:eastAsia="x-none"/>
        </w:rPr>
      </w:pPr>
      <w:r>
        <w:rPr>
          <w:lang w:eastAsia="x-none"/>
        </w:rPr>
        <w:t>The clause 6.5.2.2 describes the initial procedures when a new SIP session is establishing a group session.</w:t>
      </w:r>
    </w:p>
    <w:p w14:paraId="27FBDE56" w14:textId="77777777" w:rsidR="005F6A1E" w:rsidRDefault="005F6A1E" w:rsidP="005F6A1E">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48D6376" w14:textId="77777777" w:rsidR="005F6A1E" w:rsidRDefault="005F6A1E" w:rsidP="005F6A1E">
      <w:pPr>
        <w:pStyle w:val="Heading4"/>
      </w:pPr>
      <w:bookmarkStart w:id="1251" w:name="_Toc99172929"/>
      <w:r>
        <w:lastRenderedPageBreak/>
        <w:t>6.5.2.2</w:t>
      </w:r>
      <w:r>
        <w:tab/>
        <w:t>Initial procedures when a new SIP session is establishing a group session</w:t>
      </w:r>
      <w:bookmarkEnd w:id="1251"/>
    </w:p>
    <w:p w14:paraId="3F2D5928" w14:textId="77777777" w:rsidR="005F6A1E" w:rsidRDefault="005F6A1E" w:rsidP="005F6A1E">
      <w:r>
        <w:t>When receiving an indication from the application and signalling plane that a group session is initiated, the transmission control server interface:</w:t>
      </w:r>
    </w:p>
    <w:p w14:paraId="49C226F7" w14:textId="77777777" w:rsidR="005F6A1E" w:rsidRDefault="005F6A1E" w:rsidP="005F6A1E">
      <w:pPr>
        <w:pStyle w:val="B1"/>
      </w:pPr>
      <w:r>
        <w:t>1.</w:t>
      </w:r>
      <w:r>
        <w:tab/>
        <w:t>shall initiate and store a message sequence number value with the value to be used in the Message Sequence Number field in the Transmission Idle and Transmission Arbitration Taken messages;</w:t>
      </w:r>
    </w:p>
    <w:p w14:paraId="385DA234" w14:textId="77777777" w:rsidR="005F6A1E" w:rsidRDefault="005F6A1E" w:rsidP="005F6A1E">
      <w:pPr>
        <w:pStyle w:val="B1"/>
      </w:pPr>
      <w:r>
        <w:t>2.</w:t>
      </w:r>
      <w:r>
        <w:tab/>
        <w:t>shall for each MCVideo client in the MCVideo group controlled by the non-controlling MCVideo function that are participating in the session:</w:t>
      </w:r>
    </w:p>
    <w:p w14:paraId="7B2481E0" w14:textId="77777777" w:rsidR="005F6A1E" w:rsidRDefault="005F6A1E" w:rsidP="005F6A1E">
      <w:pPr>
        <w:pStyle w:val="B2"/>
      </w:pPr>
      <w:r>
        <w:t>a.</w:t>
      </w:r>
      <w:r>
        <w:tab/>
        <w:t>generate a random temporary identifier between '0' and '4294967295';</w:t>
      </w:r>
    </w:p>
    <w:p w14:paraId="4297582D" w14:textId="77777777" w:rsidR="005F6A1E" w:rsidRDefault="005F6A1E" w:rsidP="005F6A1E">
      <w:pPr>
        <w:pStyle w:val="B2"/>
      </w:pPr>
      <w:r>
        <w:t>b.</w:t>
      </w:r>
      <w:r>
        <w:tab/>
        <w:t>store an association between the generated temporary identifier and the transmission participant interface;</w:t>
      </w:r>
    </w:p>
    <w:p w14:paraId="431E7C1B" w14:textId="77777777" w:rsidR="005F6A1E" w:rsidRDefault="005F6A1E" w:rsidP="005F6A1E">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described in clause 14;</w:t>
      </w:r>
    </w:p>
    <w:p w14:paraId="038BF5C6" w14:textId="77777777" w:rsidR="005F6A1E" w:rsidRDefault="005F6A1E" w:rsidP="005F6A1E">
      <w:pPr>
        <w:pStyle w:val="B2"/>
      </w:pPr>
      <w:r>
        <w:t>d.</w:t>
      </w:r>
      <w:r>
        <w:tab/>
        <w:t>store information whether the MCVideo client requested privacy or not; and</w:t>
      </w:r>
    </w:p>
    <w:p w14:paraId="2B6057DD" w14:textId="77777777" w:rsidR="005F6A1E" w:rsidRDefault="005F6A1E" w:rsidP="005F6A1E">
      <w:pPr>
        <w:pStyle w:val="B2"/>
      </w:pPr>
      <w:r>
        <w:t>e.</w:t>
      </w:r>
      <w:r>
        <w:tab/>
        <w:t>initiate an instance of the 'transmission participant interface state transition' state machine as specified in clause 6.5.5; and</w:t>
      </w:r>
    </w:p>
    <w:p w14:paraId="2A179633" w14:textId="77777777" w:rsidR="005F6A1E" w:rsidRDefault="005F6A1E" w:rsidP="005F6A1E">
      <w:pPr>
        <w:pStyle w:val="B1"/>
      </w:pPr>
      <w:r>
        <w:t>3.</w:t>
      </w:r>
      <w:r>
        <w:tab/>
        <w:t>shall perform the actions in the clause 6.5.4.</w:t>
      </w:r>
    </w:p>
    <w:p w14:paraId="65E9DEFE" w14:textId="77777777" w:rsidR="005F6A1E" w:rsidRDefault="005F6A1E" w:rsidP="005F6A1E">
      <w:r>
        <w:t>When receiving an indication from the application and signalling plane that an MCVideo client has accepted an invitation to the session, the transmission participant interface shall perform the actions in clause 6.5.5.</w:t>
      </w:r>
    </w:p>
    <w:p w14:paraId="581CA684" w14:textId="77777777" w:rsidR="005F6A1E" w:rsidRDefault="005F6A1E" w:rsidP="005F6A1E">
      <w:pPr>
        <w:pStyle w:val="Heading4"/>
      </w:pPr>
      <w:bookmarkStart w:id="1252" w:name="_Toc99172930"/>
      <w:r>
        <w:t>6.5.2.3</w:t>
      </w:r>
      <w:r>
        <w:tab/>
        <w:t>Switching from a controlling MCVideo function mode to a non-controlling MCVideo function mode</w:t>
      </w:r>
      <w:bookmarkEnd w:id="1252"/>
    </w:p>
    <w:p w14:paraId="5E2CF389" w14:textId="77777777" w:rsidR="005F6A1E" w:rsidRDefault="005F6A1E" w:rsidP="005F6A1E">
      <w:pPr>
        <w:pStyle w:val="Heading5"/>
      </w:pPr>
      <w:bookmarkStart w:id="1253" w:name="_Toc99172931"/>
      <w:r>
        <w:t>6.5.2.3.1</w:t>
      </w:r>
      <w:r>
        <w:tab/>
        <w:t>Overview</w:t>
      </w:r>
      <w:bookmarkEnd w:id="1253"/>
    </w:p>
    <w:p w14:paraId="7D87C9F3" w14:textId="77777777" w:rsidR="005F6A1E" w:rsidRDefault="005F6A1E" w:rsidP="005F6A1E">
      <w:pPr>
        <w:rPr>
          <w:lang w:eastAsia="x-none"/>
        </w:rPr>
      </w:pPr>
      <w:r>
        <w:rPr>
          <w:lang w:eastAsia="x-none"/>
        </w:rPr>
        <w:t>The switching from working in a controlling MCVideo functional mode to a non-controlling MCVideo functional mode is a 2-step procedure.</w:t>
      </w:r>
    </w:p>
    <w:p w14:paraId="5D5B60CB" w14:textId="77777777" w:rsidR="005F6A1E" w:rsidRDefault="005F6A1E" w:rsidP="005F6A1E">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159D2CC8" w14:textId="77777777" w:rsidR="005F6A1E" w:rsidRDefault="005F6A1E" w:rsidP="005F6A1E">
      <w:pPr>
        <w:pStyle w:val="B1"/>
        <w:ind w:left="1136" w:hanging="852"/>
      </w:pPr>
      <w:r>
        <w:t>Step 2</w:t>
      </w:r>
      <w:r>
        <w:tab/>
        <w:t>The controlling MCVideo functions starts acting as a non-controlling MCVideo function. The step 2 procedure is specified in clause 6.5.2.3.3.</w:t>
      </w:r>
    </w:p>
    <w:p w14:paraId="49CBB0C0" w14:textId="77777777" w:rsidR="005F6A1E" w:rsidRDefault="005F6A1E" w:rsidP="005F6A1E">
      <w:pPr>
        <w:pStyle w:val="Heading5"/>
      </w:pPr>
      <w:bookmarkStart w:id="1254" w:name="_Toc99172932"/>
      <w:r>
        <w:t>6.5.2.3.2</w:t>
      </w:r>
      <w:r>
        <w:tab/>
        <w:t>Preparing for the switch to non-controlling MCVideo function (Step 1)</w:t>
      </w:r>
      <w:bookmarkEnd w:id="1254"/>
    </w:p>
    <w:p w14:paraId="26488327" w14:textId="77777777" w:rsidR="005F6A1E" w:rsidRDefault="005F6A1E" w:rsidP="005F6A1E">
      <w:r>
        <w:t>When receiving a request from the application and signalling plane to prepare for merging with another group session, the transmission control server:</w:t>
      </w:r>
    </w:p>
    <w:p w14:paraId="46DC3AFF" w14:textId="77777777" w:rsidR="005F6A1E" w:rsidRDefault="005F6A1E" w:rsidP="005F6A1E">
      <w:pPr>
        <w:pStyle w:val="B1"/>
      </w:pPr>
      <w:r>
        <w:t>1.</w:t>
      </w:r>
      <w:r>
        <w:tab/>
        <w:t>if in the 'G: transmit taken' state, shall provide information about current transmitter to the signalling and application plane;</w:t>
      </w:r>
    </w:p>
    <w:p w14:paraId="09D01B96" w14:textId="77777777" w:rsidR="005F6A1E" w:rsidRDefault="005F6A1E" w:rsidP="005F6A1E">
      <w:pPr>
        <w:pStyle w:val="NO"/>
      </w:pPr>
      <w:r>
        <w:t>NOTE:</w:t>
      </w:r>
      <w:r>
        <w:tab/>
        <w:t>The signalling and application plane will use the information about the current transmitter to send a transmission request in a SIP MESSAGE request as specified in 3GPP TS 24.281 [2].</w:t>
      </w:r>
    </w:p>
    <w:p w14:paraId="0FBEFFE5" w14:textId="77777777" w:rsidR="005F6A1E" w:rsidRDefault="005F6A1E" w:rsidP="005F6A1E">
      <w:pPr>
        <w:pStyle w:val="B1"/>
      </w:pPr>
      <w:r>
        <w:t>2.</w:t>
      </w:r>
      <w:r>
        <w:tab/>
        <w:t>shall release the instance used for 'general transmission control operation'; and</w:t>
      </w:r>
    </w:p>
    <w:p w14:paraId="2D6BA2B9" w14:textId="77777777" w:rsidR="005F6A1E" w:rsidRDefault="005F6A1E" w:rsidP="005F6A1E">
      <w:pPr>
        <w:pStyle w:val="B1"/>
      </w:pPr>
      <w:r>
        <w:t>3.</w:t>
      </w:r>
      <w:r>
        <w:tab/>
        <w:t>shall for each MCVideo client in the MCVideo group controlled by the controlling MCVideo function and participating in the session:</w:t>
      </w:r>
    </w:p>
    <w:p w14:paraId="154E6555" w14:textId="77777777" w:rsidR="005F6A1E" w:rsidRDefault="005F6A1E" w:rsidP="005F6A1E">
      <w:pPr>
        <w:pStyle w:val="B2"/>
      </w:pPr>
      <w:r>
        <w:t>a.</w:t>
      </w:r>
      <w:r>
        <w:tab/>
        <w:t>generate a random temporary identifier between '0' and '4294967295';</w:t>
      </w:r>
    </w:p>
    <w:p w14:paraId="7B922459" w14:textId="77777777" w:rsidR="005F6A1E" w:rsidRDefault="005F6A1E" w:rsidP="005F6A1E">
      <w:pPr>
        <w:pStyle w:val="B2"/>
      </w:pPr>
      <w:r>
        <w:lastRenderedPageBreak/>
        <w:t>b.</w:t>
      </w:r>
      <w:r>
        <w:tab/>
        <w:t>store an association between the generated temporary identifier and the transmission participant interface;</w:t>
      </w:r>
    </w:p>
    <w:p w14:paraId="30896C8F" w14:textId="77777777" w:rsidR="005F6A1E" w:rsidRDefault="005F6A1E" w:rsidP="005F6A1E">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specified in clause 14;</w:t>
      </w:r>
    </w:p>
    <w:p w14:paraId="2316781A" w14:textId="77777777" w:rsidR="005F6A1E" w:rsidRDefault="005F6A1E" w:rsidP="005F6A1E">
      <w:pPr>
        <w:pStyle w:val="B2"/>
      </w:pPr>
      <w:r>
        <w:t>d.</w:t>
      </w:r>
      <w:r>
        <w:tab/>
        <w:t>store information whether the MCVideo client requested privacy or not; and</w:t>
      </w:r>
    </w:p>
    <w:p w14:paraId="300A423B" w14:textId="77777777" w:rsidR="005F6A1E" w:rsidRDefault="005F6A1E" w:rsidP="005F6A1E">
      <w:pPr>
        <w:pStyle w:val="B2"/>
      </w:pPr>
      <w:r>
        <w:t>e.</w:t>
      </w:r>
      <w:r>
        <w:tab/>
        <w:t>initiate an instance of the 'transmission participant interface state transition' state machine as specified in clause 6.5.5.</w:t>
      </w:r>
    </w:p>
    <w:p w14:paraId="149BA189" w14:textId="77777777" w:rsidR="005F6A1E" w:rsidRDefault="005F6A1E" w:rsidP="005F6A1E">
      <w:pPr>
        <w:pStyle w:val="Heading5"/>
      </w:pPr>
      <w:bookmarkStart w:id="1255" w:name="_Toc99172933"/>
      <w:r>
        <w:t>6.5.2.3.3</w:t>
      </w:r>
      <w:r>
        <w:tab/>
        <w:t>Start acting as a non-controlling MCVideo function (Step 2)</w:t>
      </w:r>
      <w:bookmarkEnd w:id="1255"/>
    </w:p>
    <w:p w14:paraId="3190BEEA" w14:textId="77777777" w:rsidR="005F6A1E" w:rsidRDefault="005F6A1E" w:rsidP="005F6A1E">
      <w:r>
        <w:t>When receiving a request from the application and signalling plane to finalize the switch to non-controlling MCVideo function behaviour, the transmission control server:</w:t>
      </w:r>
    </w:p>
    <w:p w14:paraId="18F8EF0D" w14:textId="77777777" w:rsidR="005F6A1E" w:rsidRDefault="005F6A1E" w:rsidP="005F6A1E">
      <w:pPr>
        <w:pStyle w:val="B1"/>
      </w:pPr>
      <w:r>
        <w:t>1.</w:t>
      </w:r>
      <w:r>
        <w:tab/>
        <w:t>shall start acting as a transmission control server interface;</w:t>
      </w:r>
    </w:p>
    <w:p w14:paraId="20F7899C" w14:textId="77777777" w:rsidR="005F6A1E" w:rsidRDefault="005F6A1E" w:rsidP="005F6A1E">
      <w:pPr>
        <w:pStyle w:val="B1"/>
      </w:pPr>
      <w:r>
        <w:t>2.</w:t>
      </w:r>
      <w:r>
        <w:tab/>
        <w:t>if an active transmission request queue exists, for each queued transmission request in the active transmission request queue:</w:t>
      </w:r>
    </w:p>
    <w:p w14:paraId="5366EEE0" w14:textId="77777777" w:rsidR="005F6A1E" w:rsidRDefault="005F6A1E" w:rsidP="005F6A1E">
      <w:pPr>
        <w:pStyle w:val="NO"/>
      </w:pPr>
      <w:r>
        <w:t>NOTE:</w:t>
      </w:r>
      <w:r>
        <w:tab/>
        <w:t>The active transmission request queue was built up when the non-controlling MCVideo function was acting as a transmission control server.</w:t>
      </w:r>
    </w:p>
    <w:p w14:paraId="2EE6F2F9" w14:textId="77777777" w:rsidR="005F6A1E" w:rsidRDefault="005F6A1E" w:rsidP="005F6A1E">
      <w:pPr>
        <w:pStyle w:val="B2"/>
      </w:pPr>
      <w:r>
        <w:t>a.</w:t>
      </w:r>
      <w:r>
        <w:tab/>
        <w:t>shall send a Transmission Request message to the transmission control server. The Transmission Request:</w:t>
      </w:r>
    </w:p>
    <w:p w14:paraId="6D040E00" w14:textId="77777777" w:rsidR="005F6A1E" w:rsidRDefault="005F6A1E" w:rsidP="005F6A1E">
      <w:pPr>
        <w:pStyle w:val="B3"/>
      </w:pPr>
      <w:proofErr w:type="spellStart"/>
      <w:r>
        <w:t>i</w:t>
      </w:r>
      <w:proofErr w:type="spellEnd"/>
      <w:r>
        <w:t>.</w:t>
      </w:r>
      <w:r>
        <w:tab/>
        <w:t>shall include all fields included by the transmission participant;</w:t>
      </w:r>
    </w:p>
    <w:p w14:paraId="4F9A0425" w14:textId="77777777" w:rsidR="005F6A1E" w:rsidRDefault="005F6A1E" w:rsidP="005F6A1E">
      <w:pPr>
        <w:pStyle w:val="B3"/>
      </w:pPr>
      <w:r>
        <w:t>ii.</w:t>
      </w:r>
      <w:r>
        <w:tab/>
        <w:t>if a Track Info field is included, shall include the temporary identifier at the end of the &lt;Transmission Participant Reference&gt; value item; and</w:t>
      </w:r>
    </w:p>
    <w:p w14:paraId="629DD9E1" w14:textId="77777777" w:rsidR="005F6A1E" w:rsidRDefault="005F6A1E" w:rsidP="005F6A1E">
      <w:pPr>
        <w:pStyle w:val="B3"/>
      </w:pPr>
      <w:r>
        <w:t>iii.</w:t>
      </w:r>
      <w:r>
        <w:tab/>
        <w:t>if a Track Info field is not included, shall include a Track Info field populated as follows:</w:t>
      </w:r>
    </w:p>
    <w:p w14:paraId="5CBC6FCB" w14:textId="77777777" w:rsidR="005F6A1E" w:rsidRDefault="005F6A1E" w:rsidP="005F6A1E">
      <w:pPr>
        <w:pStyle w:val="B4"/>
      </w:pPr>
      <w:r>
        <w:t>A.</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44199D88" w14:textId="77777777" w:rsidR="005F6A1E" w:rsidRDefault="005F6A1E" w:rsidP="005F6A1E">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25BD3BA1" w14:textId="77777777" w:rsidR="005F6A1E" w:rsidRDefault="005F6A1E" w:rsidP="005F6A1E">
      <w:pPr>
        <w:pStyle w:val="B4"/>
      </w:pPr>
      <w:r>
        <w:t>C. shall include the temporary identifier as the first &lt;Transmission Participant Reference&gt; value;</w:t>
      </w:r>
    </w:p>
    <w:p w14:paraId="67A5656E" w14:textId="77777777" w:rsidR="005F6A1E" w:rsidRDefault="005F6A1E" w:rsidP="005F6A1E">
      <w:pPr>
        <w:pStyle w:val="B1"/>
      </w:pPr>
      <w:r>
        <w:t>3.</w:t>
      </w:r>
      <w:r>
        <w:tab/>
        <w:t xml:space="preserve">if an active </w:t>
      </w:r>
      <w:proofErr w:type="spellStart"/>
      <w:r>
        <w:t>ttransmission</w:t>
      </w:r>
      <w:proofErr w:type="spellEnd"/>
      <w:r>
        <w:t xml:space="preserve"> request queue exists, shall move the active </w:t>
      </w:r>
      <w:proofErr w:type="spellStart"/>
      <w:r>
        <w:t>ttransmission</w:t>
      </w:r>
      <w:proofErr w:type="spellEnd"/>
      <w:r>
        <w:t xml:space="preserve"> request queue to a passive </w:t>
      </w:r>
      <w:proofErr w:type="spellStart"/>
      <w:r>
        <w:t>ttransmission</w:t>
      </w:r>
      <w:proofErr w:type="spellEnd"/>
      <w:r>
        <w:t xml:space="preserve"> request queue; and</w:t>
      </w:r>
    </w:p>
    <w:p w14:paraId="4F3113E9" w14:textId="77777777" w:rsidR="005F6A1E" w:rsidRDefault="005F6A1E" w:rsidP="005F6A1E">
      <w:pPr>
        <w:pStyle w:val="B1"/>
      </w:pPr>
      <w:r>
        <w:t>4.</w:t>
      </w:r>
      <w:r>
        <w:tab/>
        <w:t>shall perform the actions in the clause 6.5.4.</w:t>
      </w:r>
    </w:p>
    <w:p w14:paraId="28D5C184" w14:textId="77777777" w:rsidR="005F6A1E" w:rsidRDefault="005F6A1E" w:rsidP="005F6A1E">
      <w:r>
        <w:t>When receiving an indication from the application and signalling plane that an MCVideo client has joined the session, the transmission participant interface shall perform the actions in clause 6.5.5.</w:t>
      </w:r>
    </w:p>
    <w:p w14:paraId="2B6D9FB3" w14:textId="77777777" w:rsidR="005F6A1E" w:rsidRDefault="005F6A1E" w:rsidP="005F6A1E">
      <w:pPr>
        <w:pStyle w:val="Heading3"/>
      </w:pPr>
      <w:bookmarkStart w:id="1256" w:name="_Toc99172934"/>
      <w:r>
        <w:t>6.5.3</w:t>
      </w:r>
      <w:r>
        <w:tab/>
        <w:t>The MCVideo call release procedure in the non-controlling MCVideo function of an MCVideo group</w:t>
      </w:r>
      <w:bookmarkEnd w:id="1256"/>
    </w:p>
    <w:p w14:paraId="27945917" w14:textId="77777777" w:rsidR="005F6A1E" w:rsidRDefault="005F6A1E" w:rsidP="005F6A1E">
      <w:r>
        <w:t>When an MCVideo client leaves an MCVideo call and the MCVideo call remains ongoing with the other MCVideo clients, the non-controlling MCVideo function of an MCVideo group follows a two-step procedure:</w:t>
      </w:r>
    </w:p>
    <w:p w14:paraId="012A90A4" w14:textId="77777777" w:rsidR="005F6A1E" w:rsidRDefault="005F6A1E" w:rsidP="005F6A1E">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58FB896A"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44D39D4C" w14:textId="77777777" w:rsidR="005F6A1E" w:rsidRDefault="005F6A1E" w:rsidP="005F6A1E">
      <w:r>
        <w:t>When an MCVideo call is released, the transmission control server interface follows a two-step procedure:</w:t>
      </w:r>
    </w:p>
    <w:p w14:paraId="0546403C" w14:textId="77777777" w:rsidR="005F6A1E" w:rsidRDefault="005F6A1E" w:rsidP="005F6A1E">
      <w:pPr>
        <w:pStyle w:val="B1"/>
        <w:ind w:left="1136" w:hanging="852"/>
        <w:rPr>
          <w:rFonts w:eastAsia="Malgun Gothic"/>
        </w:rPr>
      </w:pPr>
      <w:r>
        <w:rPr>
          <w:rFonts w:eastAsia="Malgun Gothic"/>
        </w:rPr>
        <w:lastRenderedPageBreak/>
        <w:t>Step 1</w:t>
      </w:r>
      <w:r>
        <w:rPr>
          <w:rFonts w:eastAsia="Malgun Gothic"/>
        </w:rPr>
        <w:tab/>
        <w:t>The transmission control server interface stops sending transmission control messages and RTP media packets to MCVideo clients in the MCVideo call; and</w:t>
      </w:r>
    </w:p>
    <w:p w14:paraId="731AE62E" w14:textId="77777777" w:rsidR="005F6A1E" w:rsidRDefault="005F6A1E" w:rsidP="005F6A1E">
      <w:pPr>
        <w:pStyle w:val="B1"/>
        <w:ind w:left="1136" w:hanging="852"/>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69FD6F3D" w14:textId="77777777" w:rsidR="005F6A1E" w:rsidRDefault="005F6A1E" w:rsidP="005F6A1E">
      <w:r>
        <w:t>The non-controlling MCVideo function of an MCVideo group can initiate an MCVideo call release depending on the release policy specified in 3GPP TS 24.281 [2].</w:t>
      </w:r>
    </w:p>
    <w:p w14:paraId="3AA1732B" w14:textId="77777777" w:rsidR="005F6A1E" w:rsidRDefault="005F6A1E" w:rsidP="005F6A1E">
      <w:pPr>
        <w:pStyle w:val="Heading3"/>
      </w:pPr>
      <w:bookmarkStart w:id="1257" w:name="_Toc99172935"/>
      <w:r>
        <w:t>6.5.4</w:t>
      </w:r>
      <w:r>
        <w:tab/>
        <w:t>Floor control server interface procedures</w:t>
      </w:r>
      <w:bookmarkEnd w:id="1257"/>
    </w:p>
    <w:p w14:paraId="5ECC03B3" w14:textId="77777777" w:rsidR="005F6A1E" w:rsidRDefault="005F6A1E" w:rsidP="005F6A1E">
      <w:pPr>
        <w:pStyle w:val="Heading4"/>
      </w:pPr>
      <w:bookmarkStart w:id="1258" w:name="_Toc99172936"/>
      <w:r>
        <w:t>6.5.4.1</w:t>
      </w:r>
      <w:r>
        <w:tab/>
        <w:t>General</w:t>
      </w:r>
      <w:bookmarkEnd w:id="1258"/>
    </w:p>
    <w:p w14:paraId="53B6C404" w14:textId="77777777" w:rsidR="005F6A1E" w:rsidRDefault="005F6A1E" w:rsidP="005F6A1E">
      <w:r>
        <w:t>The transmission control server interface is stateless with regards to the transmission control messages received and sent.</w:t>
      </w:r>
    </w:p>
    <w:p w14:paraId="258AAD10" w14:textId="77777777" w:rsidR="005F6A1E" w:rsidRDefault="005F6A1E" w:rsidP="005F6A1E">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541E0FF5" w14:textId="77777777" w:rsidR="005F6A1E" w:rsidRDefault="005F6A1E" w:rsidP="005F6A1E">
      <w:pPr>
        <w:pStyle w:val="Heading4"/>
      </w:pPr>
      <w:bookmarkStart w:id="1259" w:name="_Toc99172937"/>
      <w:r>
        <w:t>6.5.4.2</w:t>
      </w:r>
      <w:r>
        <w:tab/>
        <w:t>Receiving a Transmission Request message</w:t>
      </w:r>
      <w:bookmarkEnd w:id="1259"/>
    </w:p>
    <w:p w14:paraId="20571F58" w14:textId="77777777" w:rsidR="005F6A1E" w:rsidRDefault="005F6A1E" w:rsidP="005F6A1E">
      <w:r>
        <w:t>Upon receiving a Transmission Request message from one transmission participant interface, the transmission control server interface:</w:t>
      </w:r>
    </w:p>
    <w:p w14:paraId="495A37AE" w14:textId="77777777" w:rsidR="005F6A1E" w:rsidRDefault="005F6A1E" w:rsidP="005F6A1E">
      <w:pPr>
        <w:pStyle w:val="B1"/>
      </w:pPr>
      <w:r>
        <w:t>1.</w:t>
      </w:r>
      <w:r>
        <w:tab/>
        <w:t>shall forward the Transmission Request message to the controlling MCVideo function. The Transmission Request message:</w:t>
      </w:r>
    </w:p>
    <w:p w14:paraId="2516D758" w14:textId="77777777" w:rsidR="005F6A1E" w:rsidRDefault="005F6A1E" w:rsidP="005F6A1E">
      <w:pPr>
        <w:pStyle w:val="B2"/>
      </w:pPr>
      <w:r>
        <w:t>a.</w:t>
      </w:r>
      <w:r>
        <w:tab/>
        <w:t>shall include all fields included by the transmission participant;</w:t>
      </w:r>
    </w:p>
    <w:p w14:paraId="7850093B"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317F1A77" w14:textId="77777777" w:rsidR="005F6A1E" w:rsidRDefault="005F6A1E" w:rsidP="005F6A1E">
      <w:pPr>
        <w:pStyle w:val="B2"/>
      </w:pPr>
      <w:r>
        <w:t>c.</w:t>
      </w:r>
      <w:r>
        <w:tab/>
        <w:t>if a Track Info field is not included, shall include a Track Info field populated as follows:</w:t>
      </w:r>
    </w:p>
    <w:p w14:paraId="74270EC9" w14:textId="77777777" w:rsidR="005F6A1E" w:rsidRDefault="005F6A1E" w:rsidP="005F6A1E">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196F20C5" w14:textId="77777777" w:rsidR="005F6A1E" w:rsidRDefault="005F6A1E" w:rsidP="005F6A1E">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748E0D5" w14:textId="77777777" w:rsidR="005F6A1E" w:rsidRDefault="005F6A1E" w:rsidP="005F6A1E">
      <w:pPr>
        <w:pStyle w:val="B3"/>
      </w:pPr>
      <w:r>
        <w:t>iii. shall include the temporary identifier as the first &lt;Transmission Participant Reference&gt; value; and</w:t>
      </w:r>
    </w:p>
    <w:p w14:paraId="21E63F38" w14:textId="77777777" w:rsidR="005F6A1E" w:rsidRDefault="005F6A1E" w:rsidP="005F6A1E">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19141A24" w14:textId="77777777" w:rsidR="005F6A1E" w:rsidRDefault="005F6A1E" w:rsidP="005F6A1E">
      <w:pPr>
        <w:pStyle w:val="Heading4"/>
      </w:pPr>
      <w:bookmarkStart w:id="1260" w:name="_Toc99172938"/>
      <w:r>
        <w:t>6.5.4.3</w:t>
      </w:r>
      <w:r>
        <w:tab/>
        <w:t>Receive Transmission Release message</w:t>
      </w:r>
      <w:bookmarkEnd w:id="1260"/>
    </w:p>
    <w:p w14:paraId="333BA5E7" w14:textId="77777777" w:rsidR="005F6A1E" w:rsidRDefault="005F6A1E" w:rsidP="005F6A1E">
      <w:r>
        <w:t>Upon receiving a Transmission Release message from one transmission participant interface, the transmission control server interface:</w:t>
      </w:r>
    </w:p>
    <w:p w14:paraId="12586C0F" w14:textId="77777777" w:rsidR="005F6A1E" w:rsidRDefault="005F6A1E" w:rsidP="005F6A1E">
      <w:pPr>
        <w:pStyle w:val="NO"/>
      </w:pPr>
      <w:r>
        <w:t>NOTE:</w:t>
      </w:r>
      <w:r>
        <w:tab/>
        <w:t>A Transmission Release message can be received from the permitted transmission participant and from any participant that is queued in the transmission control server.</w:t>
      </w:r>
    </w:p>
    <w:p w14:paraId="65362675" w14:textId="77777777" w:rsidR="005F6A1E" w:rsidRDefault="005F6A1E" w:rsidP="005F6A1E">
      <w:pPr>
        <w:pStyle w:val="B1"/>
      </w:pPr>
      <w:r>
        <w:t>1.</w:t>
      </w:r>
      <w:r>
        <w:tab/>
        <w:t>shall forward a Transmission Release message to the controlling MCVideo function. The Transmission Release message:</w:t>
      </w:r>
    </w:p>
    <w:p w14:paraId="696E3A62" w14:textId="77777777" w:rsidR="005F6A1E" w:rsidRDefault="005F6A1E" w:rsidP="005F6A1E">
      <w:pPr>
        <w:pStyle w:val="B2"/>
      </w:pPr>
      <w:r>
        <w:t>a.</w:t>
      </w:r>
      <w:r>
        <w:tab/>
        <w:t>shall include all fields included by the transmission participant in the Transmission Release message;</w:t>
      </w:r>
    </w:p>
    <w:p w14:paraId="44C2A050" w14:textId="77777777" w:rsidR="005F6A1E" w:rsidRDefault="005F6A1E" w:rsidP="005F6A1E">
      <w:pPr>
        <w:pStyle w:val="B2"/>
      </w:pPr>
      <w:r>
        <w:lastRenderedPageBreak/>
        <w:t>b.</w:t>
      </w:r>
      <w:r>
        <w:tab/>
        <w:t>if a Track Info field is included, shall include the temporary identifier at the end of the &lt;Transmission Participant Reference&gt; value item; and</w:t>
      </w:r>
    </w:p>
    <w:p w14:paraId="798CE750" w14:textId="77777777" w:rsidR="005F6A1E" w:rsidRDefault="005F6A1E" w:rsidP="005F6A1E">
      <w:pPr>
        <w:pStyle w:val="B2"/>
      </w:pPr>
      <w:r>
        <w:t>c.</w:t>
      </w:r>
      <w:r>
        <w:tab/>
        <w:t>if a Track Info field is not included, shall include a Track Info field as follows:</w:t>
      </w:r>
    </w:p>
    <w:p w14:paraId="2D92E87E" w14:textId="77777777" w:rsidR="005F6A1E" w:rsidRDefault="005F6A1E" w:rsidP="005F6A1E">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77EDEA22" w14:textId="77777777" w:rsidR="005F6A1E" w:rsidRDefault="005F6A1E" w:rsidP="005F6A1E">
      <w:pPr>
        <w:pStyle w:val="B3"/>
      </w:pPr>
      <w:r>
        <w:t>ii. shall include the temporary identifier as the first &lt;Transmission Participant Reference&gt; value; and</w:t>
      </w:r>
    </w:p>
    <w:p w14:paraId="7D3C1BAD" w14:textId="77777777" w:rsidR="005F6A1E" w:rsidRDefault="005F6A1E" w:rsidP="005F6A1E">
      <w:pPr>
        <w:pStyle w:val="B1"/>
      </w:pPr>
      <w:r>
        <w:t>2.</w:t>
      </w:r>
      <w:r>
        <w:tab/>
        <w:t>if a Transmission Request message received from this transmission participant is in the passive transmission request queue, shall remove the transmission request from the passive transmission request queue.</w:t>
      </w:r>
    </w:p>
    <w:p w14:paraId="05FEA979" w14:textId="77777777" w:rsidR="005F6A1E" w:rsidRDefault="005F6A1E" w:rsidP="005F6A1E">
      <w:pPr>
        <w:pStyle w:val="Heading4"/>
      </w:pPr>
      <w:bookmarkStart w:id="1261" w:name="_Toc99172939"/>
      <w:r>
        <w:t>6.5.4.4</w:t>
      </w:r>
      <w:r>
        <w:tab/>
        <w:t>Receive Queue Position Request message</w:t>
      </w:r>
      <w:bookmarkEnd w:id="1261"/>
    </w:p>
    <w:p w14:paraId="15B8308C" w14:textId="77777777" w:rsidR="005F6A1E" w:rsidRDefault="005F6A1E" w:rsidP="005F6A1E">
      <w:r>
        <w:t>Upon receiving a Queue Position Request message from one transmission participant interface, the transmission control server interface:</w:t>
      </w:r>
    </w:p>
    <w:p w14:paraId="562B1711" w14:textId="77777777" w:rsidR="005F6A1E" w:rsidRDefault="005F6A1E" w:rsidP="005F6A1E">
      <w:pPr>
        <w:pStyle w:val="B1"/>
      </w:pPr>
      <w:r>
        <w:t>1.</w:t>
      </w:r>
      <w:r>
        <w:tab/>
        <w:t>shall forward the Queue Position Request message to the controlling MCVideo function. The Queue Position Request message:</w:t>
      </w:r>
    </w:p>
    <w:p w14:paraId="4E20C775" w14:textId="77777777" w:rsidR="005F6A1E" w:rsidRDefault="005F6A1E" w:rsidP="005F6A1E">
      <w:pPr>
        <w:pStyle w:val="B2"/>
      </w:pPr>
      <w:r>
        <w:t>a.</w:t>
      </w:r>
      <w:r>
        <w:tab/>
        <w:t>shall include all fields included by the transmission participant;</w:t>
      </w:r>
    </w:p>
    <w:p w14:paraId="5A90BD00"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7DAF9F9C" w14:textId="77777777" w:rsidR="005F6A1E" w:rsidRDefault="005F6A1E" w:rsidP="005F6A1E">
      <w:pPr>
        <w:pStyle w:val="B2"/>
      </w:pPr>
      <w:r>
        <w:t>c.</w:t>
      </w:r>
      <w:r>
        <w:tab/>
        <w:t>if a Track Info field is not included, shall include a Track Info field as follows:</w:t>
      </w:r>
    </w:p>
    <w:p w14:paraId="558B121D" w14:textId="77777777" w:rsidR="005F6A1E" w:rsidRDefault="005F6A1E" w:rsidP="005F6A1E">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5342D8D9" w14:textId="77777777" w:rsidR="005F6A1E" w:rsidRDefault="005F6A1E" w:rsidP="005F6A1E">
      <w:pPr>
        <w:pStyle w:val="B3"/>
      </w:pPr>
      <w:r>
        <w:t>ii. shall include the temporary identifier as the first &lt;Transmission Participant Reference&gt; value.</w:t>
      </w:r>
    </w:p>
    <w:p w14:paraId="4685CF67" w14:textId="77777777" w:rsidR="005F6A1E" w:rsidRDefault="005F6A1E" w:rsidP="005F6A1E">
      <w:pPr>
        <w:pStyle w:val="Heading4"/>
      </w:pPr>
      <w:bookmarkStart w:id="1262" w:name="_Toc99172940"/>
      <w:r>
        <w:t>6.5.4.5</w:t>
      </w:r>
      <w:r>
        <w:tab/>
        <w:t>Receive Transmission Control Ack message</w:t>
      </w:r>
      <w:bookmarkEnd w:id="1262"/>
    </w:p>
    <w:p w14:paraId="167282B4" w14:textId="77777777" w:rsidR="005F6A1E" w:rsidRDefault="005F6A1E" w:rsidP="005F6A1E">
      <w:r>
        <w:t>Upon receiving a Transmission Control Ack message from one transmission participant interface the transmission control server interface:</w:t>
      </w:r>
    </w:p>
    <w:p w14:paraId="420CF687" w14:textId="77777777" w:rsidR="005F6A1E" w:rsidRDefault="005F6A1E" w:rsidP="005F6A1E">
      <w:pPr>
        <w:pStyle w:val="B1"/>
      </w:pPr>
      <w:r>
        <w:t>1.</w:t>
      </w:r>
      <w:r>
        <w:tab/>
        <w:t>shall send the Transmission Control Ack message towards the controlling MCVideo function. The Transmission Control Ack message:</w:t>
      </w:r>
    </w:p>
    <w:p w14:paraId="065A694C" w14:textId="77777777" w:rsidR="005F6A1E" w:rsidRDefault="005F6A1E" w:rsidP="005F6A1E">
      <w:pPr>
        <w:pStyle w:val="B2"/>
      </w:pPr>
      <w:r>
        <w:t>a.</w:t>
      </w:r>
      <w:r>
        <w:tab/>
        <w:t>shall include all fields included by the transmission participant in the Transmission Control Ack message;</w:t>
      </w:r>
    </w:p>
    <w:p w14:paraId="55862A53" w14:textId="77777777" w:rsidR="005F6A1E" w:rsidRDefault="005F6A1E" w:rsidP="005F6A1E">
      <w:pPr>
        <w:pStyle w:val="B2"/>
      </w:pPr>
      <w:r>
        <w:t>b.</w:t>
      </w:r>
      <w:r>
        <w:tab/>
        <w:t>if a Track Info field is included, shall include the temporary identifier at the end of the &lt;Transmission Participant Reference&gt; value item; and</w:t>
      </w:r>
    </w:p>
    <w:p w14:paraId="1712A851" w14:textId="77777777" w:rsidR="005F6A1E" w:rsidRDefault="005F6A1E" w:rsidP="005F6A1E">
      <w:pPr>
        <w:pStyle w:val="B2"/>
      </w:pPr>
      <w:r>
        <w:t>c.</w:t>
      </w:r>
      <w:r>
        <w:tab/>
        <w:t>if a Track Info field is not included, shall include a Track Info field with temporary identifier as the first &lt;Transmission Participant Reference&gt;.</w:t>
      </w:r>
    </w:p>
    <w:p w14:paraId="41CFF00F" w14:textId="77777777" w:rsidR="005F6A1E" w:rsidRDefault="005F6A1E" w:rsidP="005F6A1E">
      <w:pPr>
        <w:pStyle w:val="Heading4"/>
      </w:pPr>
      <w:bookmarkStart w:id="1263" w:name="_Toc99172941"/>
      <w:r>
        <w:t>6.5.4.6</w:t>
      </w:r>
      <w:r>
        <w:tab/>
        <w:t>Receive Transmission Granted message</w:t>
      </w:r>
      <w:bookmarkEnd w:id="1263"/>
    </w:p>
    <w:p w14:paraId="613957F9" w14:textId="77777777" w:rsidR="005F6A1E" w:rsidRDefault="005F6A1E" w:rsidP="005F6A1E">
      <w:r>
        <w:t>Upon receiving a Transmission Granted message sent from the controlling MCVideo function, the transmission control server interface:</w:t>
      </w:r>
    </w:p>
    <w:p w14:paraId="6FF0D434" w14:textId="77777777" w:rsidR="005F6A1E" w:rsidRDefault="005F6A1E" w:rsidP="005F6A1E">
      <w:pPr>
        <w:pStyle w:val="B1"/>
      </w:pPr>
      <w:r>
        <w:t>1.</w:t>
      </w:r>
      <w:r>
        <w:tab/>
        <w:t>shall send the Transmission Granted to the transmission participant interface identified by the &lt;Participant Reference&gt; value at the end of the Track Info field. The Floor Granted message:</w:t>
      </w:r>
    </w:p>
    <w:p w14:paraId="0509CC8D" w14:textId="77777777" w:rsidR="005F6A1E" w:rsidRDefault="005F6A1E" w:rsidP="005F6A1E">
      <w:pPr>
        <w:pStyle w:val="B2"/>
      </w:pPr>
      <w:r>
        <w:t>a.</w:t>
      </w:r>
      <w:r>
        <w:tab/>
        <w:t>shall include the fields as received with the following exceptions:</w:t>
      </w:r>
    </w:p>
    <w:p w14:paraId="63F8E1DC" w14:textId="77777777" w:rsidR="005F6A1E" w:rsidRDefault="005F6A1E" w:rsidP="005F6A1E">
      <w:pPr>
        <w:pStyle w:val="B3"/>
      </w:pPr>
      <w:proofErr w:type="spellStart"/>
      <w:r>
        <w:t>i</w:t>
      </w:r>
      <w:proofErr w:type="spellEnd"/>
      <w:r>
        <w:t>.</w:t>
      </w:r>
      <w:r>
        <w:tab/>
        <w:t>if the Track Info field only contains one &lt;Participant Reference&gt; value, shall remove the Track Info field from the outgoing Transmission Granted message; and</w:t>
      </w:r>
    </w:p>
    <w:p w14:paraId="5DFDAE4E" w14:textId="77777777" w:rsidR="005F6A1E" w:rsidRDefault="005F6A1E" w:rsidP="005F6A1E">
      <w:pPr>
        <w:pStyle w:val="B3"/>
      </w:pPr>
      <w:r>
        <w:t>ii.</w:t>
      </w:r>
      <w:r>
        <w:tab/>
        <w:t>if the Track Info field contains more than one &lt;Participant Reference&gt; value, shall remove the last &lt;Participant Reference&gt; value from the Track Info field from the outgoing Transmission Granted message;</w:t>
      </w:r>
    </w:p>
    <w:p w14:paraId="6814CA10" w14:textId="77777777" w:rsidR="005F6A1E" w:rsidRDefault="005F6A1E" w:rsidP="005F6A1E">
      <w:pPr>
        <w:pStyle w:val="B1"/>
      </w:pPr>
      <w:r>
        <w:lastRenderedPageBreak/>
        <w:t>2.</w:t>
      </w:r>
      <w:r>
        <w:tab/>
        <w:t>shall send a Transmission Arbitration Taken message populated as specified below to all participant interfaces with the exception of the transmission participant interface to which the Floor Granted message is sent;</w:t>
      </w:r>
    </w:p>
    <w:p w14:paraId="0098BEF4" w14:textId="77777777" w:rsidR="005F6A1E" w:rsidRDefault="005F6A1E" w:rsidP="005F6A1E">
      <w:pPr>
        <w:pStyle w:val="B3"/>
      </w:pPr>
      <w:proofErr w:type="spellStart"/>
      <w:r>
        <w:t>i</w:t>
      </w:r>
      <w:proofErr w:type="spellEnd"/>
      <w:r>
        <w:t>.</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EE242C5" w14:textId="77777777" w:rsidR="005F6A1E" w:rsidRDefault="005F6A1E" w:rsidP="005F6A1E">
      <w:pPr>
        <w:pStyle w:val="NO"/>
      </w:pPr>
      <w:r>
        <w:t>NOTE 1:</w:t>
      </w:r>
      <w:r>
        <w:tab/>
        <w:t>The privacy request was stored for each invited MCVideo client when the MCVideo client accepted the invitation as specified in clause 6.5.2.</w:t>
      </w:r>
    </w:p>
    <w:p w14:paraId="49287F3F" w14:textId="77777777" w:rsidR="005F6A1E" w:rsidRDefault="005F6A1E" w:rsidP="005F6A1E">
      <w:pPr>
        <w:pStyle w:val="B3"/>
      </w:pPr>
      <w:r>
        <w:t>ii.</w:t>
      </w:r>
      <w:r>
        <w:tab/>
        <w:t>shall include in the Message Sequence Number field the local &lt;Message Sequence Number&gt; value increased with 1;</w:t>
      </w:r>
    </w:p>
    <w:p w14:paraId="31A666AF" w14:textId="77777777" w:rsidR="005F6A1E" w:rsidRDefault="005F6A1E" w:rsidP="005F6A1E">
      <w:pPr>
        <w:pStyle w:val="B3"/>
      </w:pPr>
      <w:r>
        <w:t>iii.</w:t>
      </w:r>
      <w:r>
        <w:tab/>
        <w:t xml:space="preserve">shall include the </w:t>
      </w:r>
      <w:r w:rsidRPr="00A5463E">
        <w:t xml:space="preserve">Permission to Request the Transmission </w:t>
      </w:r>
      <w:r>
        <w:t>field set to '0', if the group call is a broadcast group call;</w:t>
      </w:r>
    </w:p>
    <w:p w14:paraId="57BE1666" w14:textId="77777777" w:rsidR="005F6A1E" w:rsidRDefault="005F6A1E" w:rsidP="005F6A1E">
      <w:pPr>
        <w:pStyle w:val="B3"/>
      </w:pPr>
      <w:r>
        <w:t>iv.</w:t>
      </w:r>
      <w:r>
        <w:tab/>
        <w:t xml:space="preserve">may include the </w:t>
      </w:r>
      <w:r w:rsidRPr="00A5463E">
        <w:t xml:space="preserve">Permission to Request the Transmission </w:t>
      </w:r>
      <w:r>
        <w:t>field set to '1', if the group call is not a broadcast group call; and</w:t>
      </w:r>
    </w:p>
    <w:p w14:paraId="326E2431" w14:textId="77777777" w:rsidR="005F6A1E" w:rsidRDefault="005F6A1E" w:rsidP="005F6A1E">
      <w:pPr>
        <w:pStyle w:val="B3"/>
      </w:pPr>
      <w:r>
        <w:t>v.</w:t>
      </w:r>
      <w:r>
        <w:tab/>
        <w:t>shall set the first bit in the subtype of the Transmission Arbitration Taken message to '0' (acknowledgement is not required); and</w:t>
      </w:r>
    </w:p>
    <w:p w14:paraId="466F3D2C" w14:textId="77777777" w:rsidR="005F6A1E" w:rsidRDefault="005F6A1E" w:rsidP="005F6A1E">
      <w:pPr>
        <w:pStyle w:val="NO"/>
      </w:pPr>
      <w:r>
        <w:t>NOTE 2:</w:t>
      </w:r>
      <w:r>
        <w:tab/>
        <w:t>A Transmission Arbitration Taken message sent to all participants does not require acknowledgement.</w:t>
      </w:r>
    </w:p>
    <w:p w14:paraId="348AA4DD" w14:textId="77777777" w:rsidR="005F6A1E" w:rsidRDefault="005F6A1E" w:rsidP="005F6A1E">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5E390FF" w14:textId="77777777" w:rsidR="005F6A1E" w:rsidRDefault="005F6A1E" w:rsidP="005F6A1E">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463E50E4" w14:textId="77777777" w:rsidR="005F6A1E" w:rsidRDefault="005F6A1E" w:rsidP="005F6A1E">
      <w:pPr>
        <w:pStyle w:val="Heading4"/>
      </w:pPr>
      <w:bookmarkStart w:id="1264" w:name="_Toc99172942"/>
      <w:r>
        <w:t>6.5.4.7</w:t>
      </w:r>
      <w:r>
        <w:tab/>
        <w:t>Receive Transmission Rejected message</w:t>
      </w:r>
      <w:bookmarkEnd w:id="1264"/>
    </w:p>
    <w:p w14:paraId="5FB214E4" w14:textId="77777777" w:rsidR="005F6A1E" w:rsidRDefault="005F6A1E" w:rsidP="005F6A1E">
      <w:r>
        <w:t>Upon receiving a Transmission Rejected message sent from the controlling MCVideo function, the transmission control server interface:</w:t>
      </w:r>
    </w:p>
    <w:p w14:paraId="4DD85568" w14:textId="77777777" w:rsidR="005F6A1E" w:rsidRDefault="005F6A1E" w:rsidP="005F6A1E">
      <w:pPr>
        <w:pStyle w:val="B1"/>
      </w:pPr>
      <w:r>
        <w:t>1.</w:t>
      </w:r>
      <w:r>
        <w:tab/>
        <w:t>shall use the &lt;Participant Reference&gt; value at the end of the Track Info field to identify the transmission participant interface;</w:t>
      </w:r>
    </w:p>
    <w:p w14:paraId="7F5143CE" w14:textId="77777777" w:rsidR="005F6A1E" w:rsidRDefault="005F6A1E" w:rsidP="005F6A1E">
      <w:pPr>
        <w:pStyle w:val="B1"/>
      </w:pPr>
      <w:r>
        <w:t>2.</w:t>
      </w:r>
      <w:r>
        <w:tab/>
        <w:t>if:</w:t>
      </w:r>
    </w:p>
    <w:p w14:paraId="6BA32B8C" w14:textId="77777777" w:rsidR="005F6A1E" w:rsidRDefault="005F6A1E" w:rsidP="005F6A1E">
      <w:pPr>
        <w:pStyle w:val="B2"/>
      </w:pPr>
      <w:r>
        <w:t>a.</w:t>
      </w:r>
      <w:r>
        <w:tab/>
        <w:t>the Track Info field only contains one &lt;Participant Reference&gt; value, shall remove the Track Info field from the outgoing Transmission Rejected message; and</w:t>
      </w:r>
    </w:p>
    <w:p w14:paraId="6DCA817C" w14:textId="77777777" w:rsidR="005F6A1E" w:rsidRDefault="005F6A1E" w:rsidP="005F6A1E">
      <w:pPr>
        <w:pStyle w:val="B2"/>
      </w:pPr>
      <w:r>
        <w:t>b.</w:t>
      </w:r>
      <w:r>
        <w:tab/>
        <w:t>if the Track Info field contains more than one &lt;Participant Reference&gt; value, shall remove the last &lt;Participant Reference&gt; value from the Track Info field;</w:t>
      </w:r>
    </w:p>
    <w:p w14:paraId="0CD653FB" w14:textId="77777777" w:rsidR="005F6A1E" w:rsidRDefault="005F6A1E" w:rsidP="005F6A1E">
      <w:pPr>
        <w:pStyle w:val="B1"/>
      </w:pPr>
      <w:r>
        <w:t>3.</w:t>
      </w:r>
      <w:r>
        <w:tab/>
        <w:t>shall forward the Transmission Rejected message to the transmission participant interface; and</w:t>
      </w:r>
    </w:p>
    <w:p w14:paraId="1560873F" w14:textId="77777777" w:rsidR="005F6A1E" w:rsidRDefault="005F6A1E" w:rsidP="005F6A1E">
      <w:pPr>
        <w:pStyle w:val="B1"/>
      </w:pPr>
      <w:r>
        <w:t>4.</w:t>
      </w:r>
      <w:r>
        <w:tab/>
        <w:t>if the Transmission Request message received from the transmission participant is in the passive transmission request queue, shall remove the transmission request from the passive transmission request queue.</w:t>
      </w:r>
    </w:p>
    <w:p w14:paraId="3331452B" w14:textId="77777777" w:rsidR="005F6A1E" w:rsidRDefault="005F6A1E" w:rsidP="005F6A1E">
      <w:pPr>
        <w:pStyle w:val="Heading4"/>
      </w:pPr>
      <w:bookmarkStart w:id="1265" w:name="_Toc99172943"/>
      <w:r>
        <w:t>6.5.4.8</w:t>
      </w:r>
      <w:r>
        <w:tab/>
        <w:t>Receive Transmission Idle message</w:t>
      </w:r>
      <w:bookmarkEnd w:id="1265"/>
    </w:p>
    <w:p w14:paraId="04374ED4" w14:textId="77777777" w:rsidR="005F6A1E" w:rsidRDefault="005F6A1E" w:rsidP="005F6A1E">
      <w:r>
        <w:t>Upon receiving a Transmission Idle message sent from the controlling MCVideo function, the transmission control server interface:</w:t>
      </w:r>
    </w:p>
    <w:p w14:paraId="58D7C413" w14:textId="77777777" w:rsidR="005F6A1E" w:rsidRDefault="005F6A1E" w:rsidP="005F6A1E">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6889FB6B" w14:textId="77777777" w:rsidR="005F6A1E" w:rsidRDefault="005F6A1E" w:rsidP="005F6A1E">
      <w:pPr>
        <w:pStyle w:val="B1"/>
      </w:pPr>
      <w:r>
        <w:t>1.</w:t>
      </w:r>
      <w:r>
        <w:tab/>
        <w:t>if the Transmission Idle message contains a Track Info field;</w:t>
      </w:r>
    </w:p>
    <w:p w14:paraId="107F3501" w14:textId="77777777" w:rsidR="005F6A1E" w:rsidRDefault="005F6A1E" w:rsidP="005F6A1E">
      <w:pPr>
        <w:pStyle w:val="B2"/>
      </w:pPr>
      <w:r>
        <w:t>a.</w:t>
      </w:r>
      <w:r>
        <w:tab/>
        <w:t>shall use the &lt;Participant Reference&gt; value at the end of the Track Info field to identify the transmission participant interface;</w:t>
      </w:r>
    </w:p>
    <w:p w14:paraId="7B2127E0" w14:textId="77777777" w:rsidR="005F6A1E" w:rsidRDefault="005F6A1E" w:rsidP="005F6A1E">
      <w:pPr>
        <w:pStyle w:val="B2"/>
      </w:pPr>
      <w:r>
        <w:lastRenderedPageBreak/>
        <w:t>b.</w:t>
      </w:r>
      <w:r>
        <w:tab/>
        <w:t>if:</w:t>
      </w:r>
    </w:p>
    <w:p w14:paraId="4203A546" w14:textId="77777777" w:rsidR="005F6A1E" w:rsidRDefault="005F6A1E" w:rsidP="005F6A1E">
      <w:pPr>
        <w:pStyle w:val="B3"/>
      </w:pPr>
      <w:proofErr w:type="spellStart"/>
      <w:r>
        <w:t>i</w:t>
      </w:r>
      <w:proofErr w:type="spellEnd"/>
      <w:r>
        <w:t>.</w:t>
      </w:r>
      <w:r>
        <w:tab/>
        <w:t>the Track Info field only contains one &lt;Participant Reference&gt; value:</w:t>
      </w:r>
    </w:p>
    <w:p w14:paraId="20E853A9" w14:textId="77777777" w:rsidR="005F6A1E" w:rsidRDefault="005F6A1E" w:rsidP="005F6A1E">
      <w:pPr>
        <w:pStyle w:val="B4"/>
      </w:pPr>
      <w:r>
        <w:t>A.</w:t>
      </w:r>
      <w:r>
        <w:tab/>
        <w:t>shall remove the Track Info field from the outgoing Transmission Idle message;</w:t>
      </w:r>
    </w:p>
    <w:p w14:paraId="0BDE3D16" w14:textId="77777777" w:rsidR="005F6A1E" w:rsidRDefault="005F6A1E" w:rsidP="005F6A1E">
      <w:pPr>
        <w:pStyle w:val="B4"/>
      </w:pPr>
      <w:r>
        <w:t>B.</w:t>
      </w:r>
      <w:r>
        <w:tab/>
        <w:t>shall increase the stored message sequence number value with 1; and</w:t>
      </w:r>
    </w:p>
    <w:p w14:paraId="67DA1B6E" w14:textId="77777777" w:rsidR="005F6A1E" w:rsidRDefault="005F6A1E" w:rsidP="005F6A1E">
      <w:pPr>
        <w:pStyle w:val="B4"/>
      </w:pPr>
      <w:r>
        <w:t>C.</w:t>
      </w:r>
      <w:r>
        <w:tab/>
        <w:t>shall include in the Message Sequence Number field the local &lt;Message Sequence Number&gt; value increased with 1; and</w:t>
      </w:r>
    </w:p>
    <w:p w14:paraId="355B2BC5" w14:textId="77777777" w:rsidR="005F6A1E" w:rsidRDefault="005F6A1E" w:rsidP="005F6A1E">
      <w:pPr>
        <w:pStyle w:val="B3"/>
      </w:pPr>
      <w:r>
        <w:t>ii.</w:t>
      </w:r>
      <w:r>
        <w:tab/>
        <w:t>if the Track Info field contains more than one &lt;Participant Reference&gt; value, shall remove the last &lt;Participant Reference&gt; value from the Track Info field; and</w:t>
      </w:r>
    </w:p>
    <w:p w14:paraId="05AAF21F" w14:textId="77777777" w:rsidR="005F6A1E" w:rsidRDefault="005F6A1E" w:rsidP="005F6A1E">
      <w:pPr>
        <w:pStyle w:val="B2"/>
      </w:pPr>
      <w:r>
        <w:t>c.</w:t>
      </w:r>
      <w:r>
        <w:tab/>
        <w:t>shall send the Transmission Idle message to the transmission participant interface;</w:t>
      </w:r>
    </w:p>
    <w:p w14:paraId="0A1742AB" w14:textId="77777777" w:rsidR="005F6A1E" w:rsidRDefault="005F6A1E" w:rsidP="005F6A1E">
      <w:pPr>
        <w:pStyle w:val="B1"/>
      </w:pPr>
      <w:r>
        <w:t>2.</w:t>
      </w:r>
      <w:r>
        <w:tab/>
        <w:t>if the Transmission Idle message does not contain a Track Info field;</w:t>
      </w:r>
    </w:p>
    <w:p w14:paraId="39653E76" w14:textId="77777777" w:rsidR="005F6A1E" w:rsidRDefault="005F6A1E" w:rsidP="005F6A1E">
      <w:pPr>
        <w:pStyle w:val="B2"/>
      </w:pPr>
      <w:r>
        <w:t>a.</w:t>
      </w:r>
      <w:r>
        <w:tab/>
        <w:t>shall set the first bit in the subtype of the Transmission Idle message to '0' (acknowledgement is not required);</w:t>
      </w:r>
    </w:p>
    <w:p w14:paraId="7C1A1260" w14:textId="77777777" w:rsidR="005F6A1E" w:rsidRDefault="005F6A1E" w:rsidP="005F6A1E">
      <w:pPr>
        <w:pStyle w:val="NO"/>
      </w:pPr>
      <w:r>
        <w:t>NOTE 2:</w:t>
      </w:r>
      <w:r>
        <w:tab/>
        <w:t>A Transmission Idle message sent to all participants does not require acknowledgement.</w:t>
      </w:r>
    </w:p>
    <w:p w14:paraId="0F3FE118" w14:textId="77777777" w:rsidR="005F6A1E" w:rsidRDefault="005F6A1E" w:rsidP="005F6A1E">
      <w:pPr>
        <w:pStyle w:val="B2"/>
      </w:pPr>
      <w:r>
        <w:t>b</w:t>
      </w:r>
      <w:r>
        <w:tab/>
        <w:t>shall send the Transmission Idle message to all transmission participant interfaces. The Transmission Idle message:</w:t>
      </w:r>
    </w:p>
    <w:p w14:paraId="20AAFEB5" w14:textId="77777777" w:rsidR="005F6A1E" w:rsidRDefault="005F6A1E" w:rsidP="005F6A1E">
      <w:pPr>
        <w:pStyle w:val="B3"/>
      </w:pPr>
      <w:proofErr w:type="spellStart"/>
      <w:r>
        <w:t>i</w:t>
      </w:r>
      <w:proofErr w:type="spellEnd"/>
      <w:r>
        <w:t>.</w:t>
      </w:r>
      <w:r>
        <w:tab/>
        <w:t>shall include received fields; and</w:t>
      </w:r>
    </w:p>
    <w:p w14:paraId="5AFA26F1" w14:textId="77777777" w:rsidR="005F6A1E" w:rsidRDefault="005F6A1E" w:rsidP="004F56F6">
      <w:pPr>
        <w:pStyle w:val="B3"/>
      </w:pPr>
      <w:r>
        <w:t>ii.</w:t>
      </w:r>
      <w:r>
        <w:tab/>
        <w:t>shall include in the Message Sequence Number field the local &lt;Message Sequence Number&gt; value increased with 1; and</w:t>
      </w:r>
    </w:p>
    <w:p w14:paraId="49B4C670" w14:textId="77777777" w:rsidR="005F6A1E" w:rsidRDefault="005F6A1E" w:rsidP="005F6A1E">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372D9D31" w14:textId="77777777" w:rsidR="005F6A1E" w:rsidRDefault="005F6A1E" w:rsidP="005F6A1E">
      <w:pPr>
        <w:pStyle w:val="B3"/>
      </w:pPr>
      <w:proofErr w:type="spellStart"/>
      <w:r>
        <w:t>i</w:t>
      </w:r>
      <w:proofErr w:type="spellEnd"/>
      <w:r>
        <w:t>.</w:t>
      </w:r>
      <w:r>
        <w:tab/>
        <w:t>shall include the Source field set to '3' (the non-controlling MCVideo function is the source); and</w:t>
      </w:r>
    </w:p>
    <w:p w14:paraId="6BF426DB" w14:textId="77777777" w:rsidR="005F6A1E" w:rsidRDefault="005F6A1E" w:rsidP="005F6A1E">
      <w:pPr>
        <w:pStyle w:val="B3"/>
      </w:pPr>
      <w:r>
        <w:t>ii.</w:t>
      </w:r>
      <w:r>
        <w:tab/>
        <w:t>shall include the Message Type field set to '5' (Transmission Idle); and</w:t>
      </w:r>
    </w:p>
    <w:p w14:paraId="10839965" w14:textId="77777777" w:rsidR="005F6A1E" w:rsidRDefault="005F6A1E" w:rsidP="005F6A1E">
      <w:pPr>
        <w:pStyle w:val="B1"/>
      </w:pPr>
      <w:r>
        <w:t>3.</w:t>
      </w:r>
      <w:r>
        <w:tab/>
        <w:t>shall empty the passive transmission request queue.</w:t>
      </w:r>
    </w:p>
    <w:p w14:paraId="23A078A8" w14:textId="77777777" w:rsidR="005F6A1E" w:rsidRDefault="005F6A1E" w:rsidP="005F6A1E">
      <w:pPr>
        <w:pStyle w:val="Heading4"/>
      </w:pPr>
      <w:bookmarkStart w:id="1266" w:name="_Toc99172944"/>
      <w:r>
        <w:t>6.5.4.9</w:t>
      </w:r>
      <w:r>
        <w:tab/>
        <w:t>Receive Transmission Arbitration Taken message</w:t>
      </w:r>
      <w:bookmarkEnd w:id="1266"/>
    </w:p>
    <w:p w14:paraId="5E418B03" w14:textId="77777777" w:rsidR="005F6A1E" w:rsidRDefault="005F6A1E" w:rsidP="005F6A1E">
      <w:r>
        <w:t>Upon receiving a Transmission Arbitration Taken message sent from the controlling MCVideo function, the transmission control server interface:</w:t>
      </w:r>
    </w:p>
    <w:p w14:paraId="137EE4F5" w14:textId="77777777" w:rsidR="005F6A1E" w:rsidRDefault="005F6A1E" w:rsidP="005F6A1E">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6224FF1" w14:textId="77777777" w:rsidR="005F6A1E" w:rsidRDefault="005F6A1E" w:rsidP="005F6A1E">
      <w:pPr>
        <w:pStyle w:val="B1"/>
      </w:pPr>
      <w:r>
        <w:t>1.</w:t>
      </w:r>
      <w:r>
        <w:tab/>
        <w:t>if the Transmission Arbitration Taken message contains a Track Info field;</w:t>
      </w:r>
    </w:p>
    <w:p w14:paraId="6D618838" w14:textId="77777777" w:rsidR="005F6A1E" w:rsidRDefault="005F6A1E" w:rsidP="005F6A1E">
      <w:pPr>
        <w:pStyle w:val="B2"/>
      </w:pPr>
      <w:r>
        <w:t>a.</w:t>
      </w:r>
      <w:r>
        <w:tab/>
        <w:t>shall use the &lt;Participant Reference&gt; value at the end of the Track Info field to identify the transmission participant interface;</w:t>
      </w:r>
    </w:p>
    <w:p w14:paraId="51B3CAF9" w14:textId="77777777" w:rsidR="005F6A1E" w:rsidRDefault="005F6A1E" w:rsidP="005F6A1E">
      <w:pPr>
        <w:pStyle w:val="B2"/>
      </w:pPr>
      <w:r>
        <w:t>b.</w:t>
      </w:r>
      <w:r>
        <w:tab/>
        <w:t>if the Track Info field only contains one &lt;Participant Reference&gt; value:</w:t>
      </w:r>
    </w:p>
    <w:p w14:paraId="797E8B65" w14:textId="77777777" w:rsidR="005F6A1E" w:rsidRDefault="005F6A1E" w:rsidP="005F6A1E">
      <w:pPr>
        <w:pStyle w:val="B4"/>
      </w:pPr>
      <w:r>
        <w:t>A.</w:t>
      </w:r>
      <w:r>
        <w:tab/>
        <w:t>shall remove the Track Info field from the outgoing Transmission Arbitration Taken message; and</w:t>
      </w:r>
    </w:p>
    <w:p w14:paraId="06B692D6" w14:textId="77777777" w:rsidR="005F6A1E" w:rsidRDefault="005F6A1E" w:rsidP="005F6A1E">
      <w:pPr>
        <w:pStyle w:val="B4"/>
      </w:pPr>
      <w:r>
        <w:t>B.</w:t>
      </w:r>
      <w:r>
        <w:tab/>
        <w:t>shall include in the Message Sequence Number field the local &lt;Message Sequence Number&gt; value increased with 1;</w:t>
      </w:r>
    </w:p>
    <w:p w14:paraId="252BDA02" w14:textId="77777777" w:rsidR="005F6A1E" w:rsidRDefault="005F6A1E" w:rsidP="005F6A1E">
      <w:pPr>
        <w:pStyle w:val="B2"/>
      </w:pPr>
      <w:r>
        <w:t>c.</w:t>
      </w:r>
      <w:r>
        <w:tab/>
        <w:t>if the Track Info field contains more than one &lt;Participant Reference&gt; value, shall remove the last &lt;Participant Reference&gt; value from the Track Info field; and</w:t>
      </w:r>
    </w:p>
    <w:p w14:paraId="1E575665" w14:textId="77777777" w:rsidR="005F6A1E" w:rsidRDefault="005F6A1E" w:rsidP="005F6A1E">
      <w:pPr>
        <w:pStyle w:val="B2"/>
      </w:pPr>
      <w:r>
        <w:t>d.</w:t>
      </w:r>
      <w:r>
        <w:tab/>
        <w:t>shall send the Transmission Arbitration Taken message to the transmission participant interface;</w:t>
      </w:r>
    </w:p>
    <w:p w14:paraId="179A281A" w14:textId="77777777" w:rsidR="005F6A1E" w:rsidRDefault="005F6A1E" w:rsidP="005F6A1E">
      <w:pPr>
        <w:pStyle w:val="B1"/>
      </w:pPr>
      <w:r>
        <w:lastRenderedPageBreak/>
        <w:t>2.</w:t>
      </w:r>
      <w:r>
        <w:tab/>
        <w:t>if the Transmission Arbitration Taken message does not contain a Track Info field:</w:t>
      </w:r>
    </w:p>
    <w:p w14:paraId="100124E5" w14:textId="77777777" w:rsidR="005F6A1E" w:rsidRDefault="005F6A1E" w:rsidP="005F6A1E">
      <w:pPr>
        <w:pStyle w:val="B2"/>
      </w:pPr>
      <w:r>
        <w:t>a.</w:t>
      </w:r>
      <w:r>
        <w:tab/>
        <w:t>shall set the first bit in the subtype of the Transmission Arbitration Taken message to '0' (acknowledgement is not required);</w:t>
      </w:r>
    </w:p>
    <w:p w14:paraId="16F1288E" w14:textId="77777777" w:rsidR="005F6A1E" w:rsidRDefault="005F6A1E" w:rsidP="005F6A1E">
      <w:pPr>
        <w:pStyle w:val="NO"/>
      </w:pPr>
      <w:r>
        <w:t>NOTE 2:</w:t>
      </w:r>
      <w:r>
        <w:tab/>
        <w:t>A Transmission Arbitration Taken message sent to all participants does not require acknowledgement.</w:t>
      </w:r>
    </w:p>
    <w:p w14:paraId="3CAD8E60" w14:textId="77777777" w:rsidR="005F6A1E" w:rsidRDefault="005F6A1E" w:rsidP="005F6A1E">
      <w:pPr>
        <w:pStyle w:val="B2"/>
      </w:pPr>
      <w:r>
        <w:t>b.</w:t>
      </w:r>
      <w:r>
        <w:tab/>
        <w:t>shall send the Transmission Arbitration Taken message to the transmission participant interface;</w:t>
      </w:r>
    </w:p>
    <w:p w14:paraId="693BDAF4" w14:textId="77777777" w:rsidR="005F6A1E" w:rsidRDefault="005F6A1E" w:rsidP="004F56F6">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384BB9ED" w14:textId="77777777" w:rsidR="005F6A1E" w:rsidRDefault="005F6A1E" w:rsidP="005F6A1E">
      <w:pPr>
        <w:pStyle w:val="B3"/>
      </w:pPr>
      <w:proofErr w:type="spellStart"/>
      <w:r>
        <w:t>i</w:t>
      </w:r>
      <w:proofErr w:type="spellEnd"/>
      <w:r>
        <w:t>.</w:t>
      </w:r>
      <w:r>
        <w:tab/>
        <w:t>shall include the Source field set to '3' (the non-controlling MCVideo function is the source); and</w:t>
      </w:r>
    </w:p>
    <w:p w14:paraId="4C289988" w14:textId="77777777" w:rsidR="005F6A1E" w:rsidRDefault="005F6A1E" w:rsidP="005F6A1E">
      <w:pPr>
        <w:pStyle w:val="B3"/>
      </w:pPr>
      <w:r>
        <w:t>ii.</w:t>
      </w:r>
      <w:r>
        <w:tab/>
        <w:t>shall include the Message Type field set to '2' (Transmission Arbitration Taken);</w:t>
      </w:r>
    </w:p>
    <w:p w14:paraId="4C96C77A" w14:textId="77777777" w:rsidR="005F6A1E" w:rsidRDefault="005F6A1E" w:rsidP="005F6A1E">
      <w:pPr>
        <w:pStyle w:val="Heading4"/>
      </w:pPr>
      <w:bookmarkStart w:id="1267" w:name="_Toc99172945"/>
      <w:r>
        <w:t>6.5.4.10</w:t>
      </w:r>
      <w:r>
        <w:tab/>
        <w:t>Receive Transmission Revoked message</w:t>
      </w:r>
      <w:bookmarkEnd w:id="1267"/>
    </w:p>
    <w:p w14:paraId="4F6F81B0" w14:textId="77777777" w:rsidR="005F6A1E" w:rsidRDefault="005F6A1E" w:rsidP="005F6A1E">
      <w:r>
        <w:t>Upon receiving a Transmission Revoked message from the controlling MCVideo function, the transmission control server interface:</w:t>
      </w:r>
    </w:p>
    <w:p w14:paraId="03CF2C23" w14:textId="77777777" w:rsidR="005F6A1E" w:rsidRDefault="005F6A1E" w:rsidP="005F6A1E">
      <w:pPr>
        <w:pStyle w:val="B1"/>
      </w:pPr>
      <w:r>
        <w:t>1.</w:t>
      </w:r>
      <w:r>
        <w:tab/>
        <w:t>shall use the &lt;Participant Reference&gt; value at the end of the Track Info field to identify the transmission participant interface;</w:t>
      </w:r>
    </w:p>
    <w:p w14:paraId="3DDCDD1B" w14:textId="77777777" w:rsidR="005F6A1E" w:rsidRDefault="005F6A1E" w:rsidP="005F6A1E">
      <w:pPr>
        <w:pStyle w:val="B1"/>
      </w:pPr>
      <w:r>
        <w:t>2.</w:t>
      </w:r>
      <w:r>
        <w:tab/>
        <w:t>if:</w:t>
      </w:r>
    </w:p>
    <w:p w14:paraId="5D1B3CF5" w14:textId="77777777" w:rsidR="005F6A1E" w:rsidRDefault="005F6A1E" w:rsidP="005F6A1E">
      <w:pPr>
        <w:pStyle w:val="B2"/>
      </w:pPr>
      <w:r>
        <w:t>a.</w:t>
      </w:r>
      <w:r>
        <w:tab/>
        <w:t>the Track Info field only contains one &lt;Participant Reference&gt; value, shall remove the Track Info field from the outgoing Transmission Revoked message; and</w:t>
      </w:r>
    </w:p>
    <w:p w14:paraId="78FE6F46"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53FFBC53" w14:textId="77777777" w:rsidR="005F6A1E" w:rsidRDefault="005F6A1E" w:rsidP="005F6A1E">
      <w:pPr>
        <w:pStyle w:val="B1"/>
      </w:pPr>
      <w:r>
        <w:t>3.</w:t>
      </w:r>
      <w:r>
        <w:tab/>
        <w:t>shall forward the Transmission Revoked message to the transmission participant interface.</w:t>
      </w:r>
    </w:p>
    <w:p w14:paraId="14E8AB93" w14:textId="77777777" w:rsidR="005F6A1E" w:rsidRDefault="005F6A1E" w:rsidP="005F6A1E">
      <w:pPr>
        <w:pStyle w:val="Heading4"/>
      </w:pPr>
      <w:bookmarkStart w:id="1268" w:name="_Toc99172946"/>
      <w:r>
        <w:t>6.5.4.11</w:t>
      </w:r>
      <w:r>
        <w:tab/>
        <w:t>Receive Queue Position Info message</w:t>
      </w:r>
      <w:bookmarkEnd w:id="1268"/>
    </w:p>
    <w:p w14:paraId="3D0ADDB3" w14:textId="77777777" w:rsidR="005F6A1E" w:rsidRDefault="005F6A1E" w:rsidP="005F6A1E">
      <w:r>
        <w:t>Upon receiving a Queue Position Info message from the controlling MCVideo function, the transmission control server interface:</w:t>
      </w:r>
    </w:p>
    <w:p w14:paraId="64E7F7D0" w14:textId="77777777" w:rsidR="005F6A1E" w:rsidRDefault="005F6A1E" w:rsidP="005F6A1E">
      <w:pPr>
        <w:pStyle w:val="B1"/>
      </w:pPr>
      <w:r>
        <w:t>1.</w:t>
      </w:r>
      <w:r>
        <w:tab/>
        <w:t>shall use the &lt;Participant Reference&gt; value at the end of the Track Info field to identify the transmission participant interface;</w:t>
      </w:r>
    </w:p>
    <w:p w14:paraId="321AD3F5" w14:textId="77777777" w:rsidR="005F6A1E" w:rsidRDefault="005F6A1E" w:rsidP="005F6A1E">
      <w:pPr>
        <w:pStyle w:val="B1"/>
      </w:pPr>
      <w:r>
        <w:t>2.</w:t>
      </w:r>
      <w:r>
        <w:tab/>
        <w:t>if:</w:t>
      </w:r>
    </w:p>
    <w:p w14:paraId="4A423F56" w14:textId="77777777" w:rsidR="005F6A1E" w:rsidRDefault="005F6A1E" w:rsidP="005F6A1E">
      <w:pPr>
        <w:pStyle w:val="B2"/>
      </w:pPr>
      <w:r>
        <w:t>a.</w:t>
      </w:r>
      <w:r>
        <w:tab/>
        <w:t>the Track Info field only contains one &lt;Participant Reference&gt; value, shall remove the Track Info field from the outgoing Queue Position Info message; and</w:t>
      </w:r>
    </w:p>
    <w:p w14:paraId="6A849E35" w14:textId="77777777" w:rsidR="005F6A1E" w:rsidRDefault="005F6A1E" w:rsidP="005F6A1E">
      <w:pPr>
        <w:pStyle w:val="B2"/>
      </w:pPr>
      <w:r>
        <w:t>b.</w:t>
      </w:r>
      <w:r>
        <w:tab/>
        <w:t>if the Track Info field contains more than one &lt;Participant Reference&gt; value, shall remove the last &lt;Participant Reference&gt; value from the Track Info field; and</w:t>
      </w:r>
    </w:p>
    <w:p w14:paraId="7CB63A88" w14:textId="77777777" w:rsidR="005F6A1E" w:rsidRDefault="005F6A1E" w:rsidP="005F6A1E">
      <w:pPr>
        <w:pStyle w:val="B1"/>
      </w:pPr>
      <w:r>
        <w:t>3.</w:t>
      </w:r>
      <w:r>
        <w:tab/>
        <w:t>shall forward the Queue Position Info message to the transmission participant interface.</w:t>
      </w:r>
    </w:p>
    <w:p w14:paraId="75F06718" w14:textId="77777777" w:rsidR="005F6A1E" w:rsidRDefault="005F6A1E" w:rsidP="005F6A1E">
      <w:pPr>
        <w:pStyle w:val="Heading4"/>
      </w:pPr>
      <w:bookmarkStart w:id="1269" w:name="_Toc99172947"/>
      <w:r>
        <w:t>6.5.4.12</w:t>
      </w:r>
      <w:r>
        <w:tab/>
        <w:t>Receive RTP media packets from controlling MCVideo function</w:t>
      </w:r>
      <w:bookmarkEnd w:id="1269"/>
    </w:p>
    <w:p w14:paraId="22AFEEF1" w14:textId="77777777" w:rsidR="005F6A1E" w:rsidRDefault="005F6A1E" w:rsidP="005F6A1E">
      <w:r>
        <w:t>Upon receiving an indication from the media distributor that RTP media packets are received from the controlling MCVideo function, the transmission control server interface:</w:t>
      </w:r>
    </w:p>
    <w:p w14:paraId="526E6AB1" w14:textId="77777777" w:rsidR="005F6A1E" w:rsidRDefault="005F6A1E" w:rsidP="005F6A1E">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70FFEBA7" w14:textId="77777777" w:rsidR="005F6A1E" w:rsidRDefault="005F6A1E" w:rsidP="005F6A1E">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25006054" w14:textId="77777777" w:rsidR="005F6A1E" w:rsidRDefault="005F6A1E" w:rsidP="005F6A1E">
      <w:pPr>
        <w:pStyle w:val="Heading4"/>
      </w:pPr>
      <w:bookmarkStart w:id="1270" w:name="_Toc99172948"/>
      <w:r>
        <w:lastRenderedPageBreak/>
        <w:t>6.5.4.13</w:t>
      </w:r>
      <w:r>
        <w:tab/>
        <w:t>Receive RTP media packets from an MCVideo client</w:t>
      </w:r>
      <w:bookmarkEnd w:id="1270"/>
    </w:p>
    <w:p w14:paraId="1A7C3755" w14:textId="77777777" w:rsidR="005F6A1E" w:rsidRDefault="005F6A1E" w:rsidP="005F6A1E">
      <w:r>
        <w:t>Upon receiving an indication from the media distribution function that RTP media packets are received from one of the network media interfaces, the transmission control server interface:</w:t>
      </w:r>
    </w:p>
    <w:p w14:paraId="2A636FED" w14:textId="77777777" w:rsidR="005F6A1E" w:rsidRDefault="005F6A1E" w:rsidP="005F6A1E">
      <w:pPr>
        <w:pStyle w:val="B1"/>
      </w:pPr>
      <w:r>
        <w:t>1.</w:t>
      </w:r>
      <w:r>
        <w:tab/>
        <w:t>shall request the network media distributor to forward received RTP media packets towards the controlling MCVideo function.</w:t>
      </w:r>
    </w:p>
    <w:p w14:paraId="43C9ABD7" w14:textId="77777777" w:rsidR="005F6A1E" w:rsidRDefault="005F6A1E" w:rsidP="005F6A1E">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2AD241A8" w14:textId="77777777" w:rsidR="005F6A1E" w:rsidRDefault="005F6A1E" w:rsidP="005F6A1E">
      <w:pPr>
        <w:pStyle w:val="Heading4"/>
      </w:pPr>
      <w:bookmarkStart w:id="1271" w:name="_Toc99172949"/>
      <w:r>
        <w:t>6.5.4.14</w:t>
      </w:r>
      <w:r>
        <w:tab/>
        <w:t>MCVideo session release step 1</w:t>
      </w:r>
      <w:bookmarkEnd w:id="1271"/>
    </w:p>
    <w:p w14:paraId="5F2D88BF" w14:textId="77777777" w:rsidR="005F6A1E" w:rsidRDefault="005F6A1E" w:rsidP="005F6A1E">
      <w:r>
        <w:t>Upon receiving an MCVideo call release step 1 request from the application and signalling plane e.g. when the session is going to be released, the transmission control interface:</w:t>
      </w:r>
    </w:p>
    <w:p w14:paraId="70E3E27F" w14:textId="77777777" w:rsidR="005F6A1E" w:rsidRDefault="005F6A1E" w:rsidP="005F6A1E">
      <w:pPr>
        <w:pStyle w:val="B1"/>
      </w:pPr>
      <w:r>
        <w:t>1.</w:t>
      </w:r>
      <w:r>
        <w:tab/>
        <w:t>shall ignore transmission control messages from the transmission control server;</w:t>
      </w:r>
    </w:p>
    <w:p w14:paraId="71751D8A" w14:textId="77777777" w:rsidR="005F6A1E" w:rsidRDefault="005F6A1E" w:rsidP="005F6A1E">
      <w:pPr>
        <w:pStyle w:val="B1"/>
      </w:pPr>
      <w:r>
        <w:t>2.</w:t>
      </w:r>
      <w:r>
        <w:tab/>
        <w:t>shall request the media distributor to stop distributing RTP media packets to the network media interface of the MCVideo clients; and</w:t>
      </w:r>
    </w:p>
    <w:p w14:paraId="34FB3DA1" w14:textId="77777777" w:rsidR="005F6A1E" w:rsidRDefault="005F6A1E" w:rsidP="005F6A1E">
      <w:pPr>
        <w:pStyle w:val="B1"/>
      </w:pPr>
      <w:r>
        <w:t>3.</w:t>
      </w:r>
      <w:r>
        <w:tab/>
        <w:t>shall ignore any transmission control messages received from the transmission participant interfaces.</w:t>
      </w:r>
    </w:p>
    <w:p w14:paraId="25782521" w14:textId="77777777" w:rsidR="005F6A1E" w:rsidRDefault="005F6A1E" w:rsidP="005F6A1E">
      <w:pPr>
        <w:pStyle w:val="Heading4"/>
      </w:pPr>
      <w:bookmarkStart w:id="1272" w:name="_Toc99172950"/>
      <w:r>
        <w:t>6.5.4.15</w:t>
      </w:r>
      <w:r>
        <w:tab/>
        <w:t>MCVideo session release step 2</w:t>
      </w:r>
      <w:bookmarkEnd w:id="1272"/>
    </w:p>
    <w:p w14:paraId="0D351C16" w14:textId="77777777" w:rsidR="005F6A1E" w:rsidRDefault="005F6A1E" w:rsidP="005F6A1E">
      <w:r>
        <w:t>Upon receiving an MCVideo call release step 2 request from the application and signalling plane, the transmission control server interface:</w:t>
      </w:r>
    </w:p>
    <w:p w14:paraId="49833B34" w14:textId="77777777" w:rsidR="005F6A1E" w:rsidRDefault="005F6A1E" w:rsidP="005F6A1E">
      <w:pPr>
        <w:pStyle w:val="B1"/>
      </w:pPr>
      <w:r>
        <w:t>1.</w:t>
      </w:r>
      <w:r>
        <w:tab/>
        <w:t>shall release all resources associated with this session.</w:t>
      </w:r>
    </w:p>
    <w:p w14:paraId="4A83111B" w14:textId="77777777" w:rsidR="005F6A1E" w:rsidRDefault="005F6A1E" w:rsidP="005F6A1E">
      <w:pPr>
        <w:pStyle w:val="Heading4"/>
      </w:pPr>
      <w:bookmarkStart w:id="1273" w:name="_Toc99172951"/>
      <w:r>
        <w:t>6.5.4.16</w:t>
      </w:r>
      <w:r>
        <w:tab/>
        <w:t>Receiving a split instruction (R: Split)</w:t>
      </w:r>
      <w:bookmarkEnd w:id="1273"/>
    </w:p>
    <w:p w14:paraId="21342322" w14:textId="77777777" w:rsidR="005F6A1E" w:rsidRDefault="005F6A1E" w:rsidP="005F6A1E">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68349F86" w14:textId="77777777" w:rsidR="005F6A1E" w:rsidRDefault="005F6A1E" w:rsidP="005F6A1E">
      <w:pPr>
        <w:pStyle w:val="B1"/>
      </w:pPr>
      <w:r>
        <w:t>1.</w:t>
      </w:r>
      <w:r>
        <w:tab/>
        <w:t>shall perform the actions in clause 6.3.2.3.</w:t>
      </w:r>
    </w:p>
    <w:p w14:paraId="45D8BF28" w14:textId="77777777" w:rsidR="005F6A1E" w:rsidRDefault="005F6A1E" w:rsidP="005F6A1E">
      <w:pPr>
        <w:pStyle w:val="Heading3"/>
      </w:pPr>
      <w:bookmarkStart w:id="1274" w:name="_Toc99172952"/>
      <w:r>
        <w:t>6.5.5</w:t>
      </w:r>
      <w:r>
        <w:tab/>
        <w:t>Floor participant interface procedures</w:t>
      </w:r>
      <w:bookmarkEnd w:id="1274"/>
    </w:p>
    <w:p w14:paraId="272A3574" w14:textId="77777777" w:rsidR="005F6A1E" w:rsidRDefault="005F6A1E" w:rsidP="005F6A1E">
      <w:pPr>
        <w:pStyle w:val="Heading4"/>
      </w:pPr>
      <w:bookmarkStart w:id="1275" w:name="_Toc99172953"/>
      <w:r>
        <w:t>6.5.5.1</w:t>
      </w:r>
      <w:r>
        <w:tab/>
        <w:t>General</w:t>
      </w:r>
      <w:bookmarkEnd w:id="1275"/>
    </w:p>
    <w:p w14:paraId="19516767" w14:textId="77777777" w:rsidR="005F6A1E" w:rsidRDefault="005F6A1E" w:rsidP="005F6A1E">
      <w:r>
        <w:t>The transmission participant interface shall behave according to the state diagram and state transitions specified in this clause.</w:t>
      </w:r>
    </w:p>
    <w:p w14:paraId="62F8A019" w14:textId="77777777" w:rsidR="005F6A1E" w:rsidRDefault="005F6A1E" w:rsidP="005F6A1E">
      <w:r>
        <w:t>Figure 6.5.5.1-1 shows the general transmission control operation states (P states) and the state transition diagram.</w:t>
      </w:r>
    </w:p>
    <w:p w14:paraId="7722DC6F" w14:textId="77777777" w:rsidR="005F6A1E" w:rsidRDefault="005F6A1E" w:rsidP="005F6A1E">
      <w:pPr>
        <w:pStyle w:val="TH"/>
      </w:pPr>
      <w:r>
        <w:rPr>
          <w:lang w:eastAsia="x-none"/>
        </w:rPr>
        <w:object w:dxaOrig="18770" w:dyaOrig="10631" w14:anchorId="6ED7E615">
          <v:shape id="_x0000_i1036" type="#_x0000_t75" style="width:469.2pt;height:265.05pt" o:ole="">
            <v:imagedata r:id="rId32" o:title=""/>
          </v:shape>
          <o:OLEObject Type="Embed" ProgID="Visio.Drawing.11" ShapeID="_x0000_i1036" DrawAspect="Content" ObjectID="_1709785522" r:id="rId33"/>
        </w:object>
      </w:r>
    </w:p>
    <w:p w14:paraId="0F6F8A1C" w14:textId="77777777" w:rsidR="005F6A1E" w:rsidRDefault="005F6A1E" w:rsidP="005F6A1E">
      <w:pPr>
        <w:pStyle w:val="TF"/>
      </w:pPr>
      <w:r>
        <w:t>Figure 6.5.5.1-1: The 'transmission participant interface state transition' state diagram</w:t>
      </w:r>
    </w:p>
    <w:p w14:paraId="45120A58" w14:textId="77777777" w:rsidR="005F6A1E" w:rsidRDefault="005F6A1E" w:rsidP="005F6A1E">
      <w:r>
        <w:t>The transmission participant interface shall keep one instance of the 'transmission participant interface state transition' state machine per MCVideo client in a session.</w:t>
      </w:r>
    </w:p>
    <w:p w14:paraId="6023B852" w14:textId="77777777" w:rsidR="005F6A1E" w:rsidRDefault="005F6A1E" w:rsidP="005F6A1E">
      <w:r>
        <w:t>The transmission participant associated to the 'transmission participant interface state transition' state machine is in the following clauses referred to as the associated transmission participant.</w:t>
      </w:r>
    </w:p>
    <w:p w14:paraId="55630046" w14:textId="77777777" w:rsidR="005F6A1E" w:rsidRDefault="005F6A1E" w:rsidP="005F6A1E">
      <w:r>
        <w:t xml:space="preserve">If transmission control messages or RTP media packets arrives in a state where there is no procedure specified in the following clauses the transmission participant interface: </w:t>
      </w:r>
    </w:p>
    <w:p w14:paraId="520E5924" w14:textId="77777777" w:rsidR="005F6A1E" w:rsidRDefault="005F6A1E" w:rsidP="005F6A1E">
      <w:pPr>
        <w:pStyle w:val="B1"/>
      </w:pPr>
      <w:r>
        <w:t>1.</w:t>
      </w:r>
      <w:r>
        <w:tab/>
        <w:t>shall discard the transmission control message;</w:t>
      </w:r>
    </w:p>
    <w:p w14:paraId="0B7EA082" w14:textId="77777777" w:rsidR="005F6A1E" w:rsidRDefault="005F6A1E" w:rsidP="005F6A1E">
      <w:pPr>
        <w:pStyle w:val="B1"/>
      </w:pPr>
      <w:r>
        <w:t>2.</w:t>
      </w:r>
      <w:r>
        <w:tab/>
        <w:t>shall request the network media interface to discard any received RTP media packet; and</w:t>
      </w:r>
    </w:p>
    <w:p w14:paraId="13E05A52" w14:textId="77777777" w:rsidR="005F6A1E" w:rsidRDefault="005F6A1E" w:rsidP="005F6A1E">
      <w:pPr>
        <w:pStyle w:val="B1"/>
      </w:pPr>
      <w:r>
        <w:t>3.</w:t>
      </w:r>
      <w:r>
        <w:tab/>
        <w:t>shall remain in the current state.</w:t>
      </w:r>
    </w:p>
    <w:p w14:paraId="20F5AD05" w14:textId="77777777" w:rsidR="005F6A1E" w:rsidRDefault="005F6A1E" w:rsidP="005F6A1E">
      <w:r>
        <w:t>State details are explained in the following clauses.</w:t>
      </w:r>
    </w:p>
    <w:p w14:paraId="0BFB5942" w14:textId="77777777" w:rsidR="005F6A1E" w:rsidRDefault="005F6A1E" w:rsidP="005F6A1E">
      <w:pPr>
        <w:pStyle w:val="Heading4"/>
      </w:pPr>
      <w:bookmarkStart w:id="1276" w:name="_Toc99172954"/>
      <w:r>
        <w:t>6.5.5.2</w:t>
      </w:r>
      <w:r>
        <w:tab/>
        <w:t>State: 'Start-Stop'</w:t>
      </w:r>
      <w:bookmarkEnd w:id="1276"/>
    </w:p>
    <w:p w14:paraId="449BF48B" w14:textId="77777777" w:rsidR="005F6A1E" w:rsidRDefault="005F6A1E" w:rsidP="005F6A1E">
      <w:pPr>
        <w:pStyle w:val="Heading5"/>
      </w:pPr>
      <w:bookmarkStart w:id="1277" w:name="_Toc99172955"/>
      <w:r>
        <w:t>6.5.5.2.1</w:t>
      </w:r>
      <w:r>
        <w:tab/>
        <w:t>General</w:t>
      </w:r>
      <w:bookmarkEnd w:id="1277"/>
    </w:p>
    <w:p w14:paraId="2E0161D9" w14:textId="77777777" w:rsidR="005F6A1E" w:rsidRDefault="005F6A1E" w:rsidP="005F6A1E">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06138426" w14:textId="77777777" w:rsidR="005F6A1E" w:rsidRDefault="005F6A1E" w:rsidP="005F6A1E">
      <w:pPr>
        <w:pStyle w:val="Heading5"/>
      </w:pPr>
      <w:bookmarkStart w:id="1278" w:name="_Toc99172956"/>
      <w:r>
        <w:t>6.5.5.2.2</w:t>
      </w:r>
      <w:r>
        <w:tab/>
        <w:t>Participant invited to session</w:t>
      </w:r>
      <w:bookmarkEnd w:id="1278"/>
    </w:p>
    <w:p w14:paraId="35C14FC4" w14:textId="77777777" w:rsidR="005F6A1E" w:rsidRDefault="005F6A1E" w:rsidP="005F6A1E">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541DE140" w14:textId="77777777" w:rsidR="005F6A1E" w:rsidRDefault="005F6A1E" w:rsidP="005F6A1E">
      <w:pPr>
        <w:pStyle w:val="B1"/>
      </w:pPr>
      <w:r>
        <w:t>1.</w:t>
      </w:r>
      <w:r>
        <w:tab/>
        <w:t>shall enter the 'P: has no permission' state.</w:t>
      </w:r>
    </w:p>
    <w:p w14:paraId="1957464B" w14:textId="77777777" w:rsidR="005F6A1E" w:rsidRDefault="005F6A1E" w:rsidP="005F6A1E">
      <w:pPr>
        <w:pStyle w:val="Heading4"/>
      </w:pPr>
      <w:bookmarkStart w:id="1279" w:name="_Toc99172957"/>
      <w:r>
        <w:lastRenderedPageBreak/>
        <w:t>6.5.5.3</w:t>
      </w:r>
      <w:r>
        <w:tab/>
        <w:t>State: 'P: has no permission'</w:t>
      </w:r>
      <w:bookmarkEnd w:id="1279"/>
    </w:p>
    <w:p w14:paraId="44307041" w14:textId="77777777" w:rsidR="005F6A1E" w:rsidRDefault="005F6A1E" w:rsidP="005F6A1E">
      <w:pPr>
        <w:pStyle w:val="Heading5"/>
      </w:pPr>
      <w:bookmarkStart w:id="1280" w:name="_Toc99172958"/>
      <w:r>
        <w:t>6.5.5.3.1</w:t>
      </w:r>
      <w:r>
        <w:tab/>
        <w:t>General</w:t>
      </w:r>
      <w:bookmarkEnd w:id="1280"/>
    </w:p>
    <w:p w14:paraId="114F529F" w14:textId="77777777" w:rsidR="005F6A1E" w:rsidRDefault="005F6A1E" w:rsidP="005F6A1E">
      <w:r>
        <w:t>The transmission participant interface uses this state when the associated transmission participant is not permitted to send media.</w:t>
      </w:r>
    </w:p>
    <w:p w14:paraId="2B214B8B" w14:textId="77777777" w:rsidR="005F6A1E" w:rsidRDefault="005F6A1E" w:rsidP="005F6A1E">
      <w:pPr>
        <w:pStyle w:val="Heading5"/>
      </w:pPr>
      <w:bookmarkStart w:id="1281" w:name="_Toc99172959"/>
      <w:r>
        <w:t>6.5.5.3.2</w:t>
      </w:r>
      <w:r>
        <w:tab/>
        <w:t>Receive Transmission Idle message (R: Transmission Idle)</w:t>
      </w:r>
      <w:bookmarkEnd w:id="1281"/>
    </w:p>
    <w:p w14:paraId="375BECA9" w14:textId="77777777" w:rsidR="005F6A1E" w:rsidRDefault="005F6A1E" w:rsidP="005F6A1E">
      <w:r>
        <w:t>When the transmission participant interface receives a Transmission Idle message from the transmission control server interface, the transmission participant interface:</w:t>
      </w:r>
    </w:p>
    <w:p w14:paraId="5C92EF14" w14:textId="77777777" w:rsidR="005F6A1E" w:rsidRDefault="005F6A1E" w:rsidP="005F6A1E">
      <w:pPr>
        <w:pStyle w:val="B1"/>
      </w:pPr>
      <w:r>
        <w:t>1.</w:t>
      </w:r>
      <w:r>
        <w:tab/>
        <w:t>shall send the Transmission Idle message to the transmission participant;</w:t>
      </w:r>
    </w:p>
    <w:p w14:paraId="0BEAAA63" w14:textId="77777777" w:rsidR="005F6A1E" w:rsidRDefault="005F6A1E" w:rsidP="005F6A1E">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44973C74" w14:textId="77777777" w:rsidR="005F6A1E" w:rsidRDefault="005F6A1E" w:rsidP="005F6A1E">
      <w:pPr>
        <w:pStyle w:val="B1"/>
      </w:pPr>
      <w:r>
        <w:t>3.</w:t>
      </w:r>
      <w:r>
        <w:tab/>
        <w:t>shall remain in the 'P: has no permission' state.</w:t>
      </w:r>
    </w:p>
    <w:p w14:paraId="78F71996" w14:textId="77777777" w:rsidR="005F6A1E" w:rsidRDefault="005F6A1E" w:rsidP="005F6A1E">
      <w:pPr>
        <w:pStyle w:val="Heading5"/>
      </w:pPr>
      <w:bookmarkStart w:id="1282" w:name="_Toc99172960"/>
      <w:r>
        <w:t>6.5.5.3.3</w:t>
      </w:r>
      <w:r>
        <w:tab/>
        <w:t>Receive Transmission Arbitration Taken message (R: Floor Taken)</w:t>
      </w:r>
      <w:bookmarkEnd w:id="1282"/>
    </w:p>
    <w:p w14:paraId="3A9D7B77" w14:textId="77777777" w:rsidR="005F6A1E" w:rsidRDefault="005F6A1E" w:rsidP="005F6A1E">
      <w:r>
        <w:t>When the transmission participant interface receives a Transmission Arbitration Taken message from the transmission control server interface, the transmission participant interface:</w:t>
      </w:r>
    </w:p>
    <w:p w14:paraId="46965454" w14:textId="77777777" w:rsidR="005F6A1E" w:rsidRDefault="005F6A1E" w:rsidP="005F6A1E">
      <w:pPr>
        <w:pStyle w:val="B1"/>
      </w:pPr>
      <w:r>
        <w:t>1.</w:t>
      </w:r>
      <w:r>
        <w:tab/>
        <w:t>shall send the Transmission Arbitration Taken message to the transmission participant;</w:t>
      </w:r>
    </w:p>
    <w:p w14:paraId="102DFB07" w14:textId="77777777" w:rsidR="005F6A1E" w:rsidRDefault="005F6A1E" w:rsidP="005F6A1E">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03ED38" w14:textId="77777777" w:rsidR="005F6A1E" w:rsidRDefault="005F6A1E" w:rsidP="005F6A1E">
      <w:pPr>
        <w:pStyle w:val="B1"/>
      </w:pPr>
      <w:r>
        <w:t>3.</w:t>
      </w:r>
      <w:r>
        <w:tab/>
        <w:t>shall remain in the 'P: has no permission' state.</w:t>
      </w:r>
    </w:p>
    <w:p w14:paraId="64B06797" w14:textId="77777777" w:rsidR="005F6A1E" w:rsidRDefault="005F6A1E" w:rsidP="005F6A1E">
      <w:pPr>
        <w:pStyle w:val="Heading5"/>
      </w:pPr>
      <w:bookmarkStart w:id="1283" w:name="_Toc99172961"/>
      <w:r>
        <w:t>6.5.5.3.4</w:t>
      </w:r>
      <w:r>
        <w:tab/>
        <w:t>Receive Transmission Request message (R: Transmission Request)</w:t>
      </w:r>
      <w:bookmarkEnd w:id="1283"/>
    </w:p>
    <w:p w14:paraId="5E82FB6C" w14:textId="77777777" w:rsidR="005F6A1E" w:rsidRDefault="005F6A1E" w:rsidP="005F6A1E">
      <w:r>
        <w:t>When the transmission participant interface receives a Transmission Request message from the transmission participant, the transmission participant interface:</w:t>
      </w:r>
    </w:p>
    <w:p w14:paraId="61F449D4" w14:textId="77777777" w:rsidR="005F6A1E" w:rsidRDefault="005F6A1E" w:rsidP="005F6A1E">
      <w:pPr>
        <w:pStyle w:val="B1"/>
      </w:pPr>
      <w:r>
        <w:t>1.</w:t>
      </w:r>
      <w:r>
        <w:tab/>
        <w:t>shall send the Transmission Request message to the transmission control server interface; and</w:t>
      </w:r>
    </w:p>
    <w:p w14:paraId="73C143EC" w14:textId="77777777" w:rsidR="005F6A1E" w:rsidRDefault="005F6A1E" w:rsidP="005F6A1E">
      <w:pPr>
        <w:pStyle w:val="B1"/>
      </w:pPr>
      <w:r>
        <w:t>2.</w:t>
      </w:r>
      <w:r>
        <w:tab/>
        <w:t>shall remain in the 'P: has no permission' state.</w:t>
      </w:r>
    </w:p>
    <w:p w14:paraId="5857A2E1" w14:textId="77777777" w:rsidR="005F6A1E" w:rsidRDefault="005F6A1E" w:rsidP="005F6A1E">
      <w:pPr>
        <w:pStyle w:val="Heading5"/>
      </w:pPr>
      <w:bookmarkStart w:id="1284" w:name="_Toc99172962"/>
      <w:r>
        <w:t>6.5.5.3.5</w:t>
      </w:r>
      <w:r>
        <w:tab/>
        <w:t>Receive Transmission Granted message (R: Transmission Granted)</w:t>
      </w:r>
      <w:bookmarkEnd w:id="1284"/>
    </w:p>
    <w:p w14:paraId="35106C2D" w14:textId="77777777" w:rsidR="005F6A1E" w:rsidRDefault="005F6A1E" w:rsidP="005F6A1E">
      <w:r>
        <w:t>When the transmission participant interface receives a Transmission Granted message from the transmission control server interface, the transmission participant interface:</w:t>
      </w:r>
    </w:p>
    <w:p w14:paraId="5212DD67" w14:textId="77777777" w:rsidR="005F6A1E" w:rsidRDefault="005F6A1E" w:rsidP="005F6A1E">
      <w:pPr>
        <w:pStyle w:val="B1"/>
      </w:pPr>
      <w:r>
        <w:t>1.</w:t>
      </w:r>
      <w:r>
        <w:tab/>
        <w:t>shall send the Transmission Granted message to the transmission participant;</w:t>
      </w:r>
    </w:p>
    <w:p w14:paraId="38C49734" w14:textId="77777777" w:rsidR="005F6A1E" w:rsidRDefault="005F6A1E" w:rsidP="005F6A1E">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68E9771C" w14:textId="77777777" w:rsidR="005F6A1E" w:rsidRDefault="005F6A1E" w:rsidP="005F6A1E">
      <w:pPr>
        <w:pStyle w:val="B1"/>
      </w:pPr>
      <w:r>
        <w:t>3.</w:t>
      </w:r>
      <w:r>
        <w:tab/>
        <w:t>shall enter the 'P: has permission' state.</w:t>
      </w:r>
    </w:p>
    <w:p w14:paraId="5F8B697A" w14:textId="77777777" w:rsidR="005F6A1E" w:rsidRDefault="005F6A1E" w:rsidP="005F6A1E">
      <w:pPr>
        <w:pStyle w:val="Heading5"/>
      </w:pPr>
      <w:bookmarkStart w:id="1285" w:name="_Toc99172963"/>
      <w:r>
        <w:t>6.5.5.3.6</w:t>
      </w:r>
      <w:r>
        <w:tab/>
        <w:t>Receive Transmission Rejected message (R: Transmission Rejected)</w:t>
      </w:r>
      <w:bookmarkEnd w:id="1285"/>
    </w:p>
    <w:p w14:paraId="025A5447" w14:textId="77777777" w:rsidR="005F6A1E" w:rsidRDefault="005F6A1E" w:rsidP="005F6A1E">
      <w:r>
        <w:t>When the transmission participant interface receives a Transmission Rejected message from the transmission control server interface, the transmission participant interface:</w:t>
      </w:r>
    </w:p>
    <w:p w14:paraId="5E5FCAEF" w14:textId="77777777" w:rsidR="005F6A1E" w:rsidRDefault="005F6A1E" w:rsidP="005F6A1E">
      <w:pPr>
        <w:pStyle w:val="B1"/>
      </w:pPr>
      <w:r>
        <w:t>1.</w:t>
      </w:r>
      <w:r>
        <w:tab/>
        <w:t>shall send the Transmission Rejected message to the transmission participant;</w:t>
      </w:r>
    </w:p>
    <w:p w14:paraId="1BF913F0" w14:textId="77777777" w:rsidR="005F6A1E" w:rsidRDefault="005F6A1E" w:rsidP="005F6A1E">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3D7E91E3" w14:textId="77777777" w:rsidR="005F6A1E" w:rsidRDefault="005F6A1E" w:rsidP="005F6A1E">
      <w:pPr>
        <w:pStyle w:val="B1"/>
      </w:pPr>
      <w:r>
        <w:t>3.</w:t>
      </w:r>
      <w:r>
        <w:tab/>
        <w:t>shall remain in the 'P: has no permission' state.</w:t>
      </w:r>
    </w:p>
    <w:p w14:paraId="3BAF980B" w14:textId="77777777" w:rsidR="005F6A1E" w:rsidRDefault="005F6A1E" w:rsidP="005F6A1E">
      <w:pPr>
        <w:pStyle w:val="Heading5"/>
      </w:pPr>
      <w:bookmarkStart w:id="1286" w:name="_Toc99172964"/>
      <w:r>
        <w:t>6.5.5.3.7</w:t>
      </w:r>
      <w:r>
        <w:tab/>
        <w:t>Receive Queue Position Info message (R: Queue Position Info)</w:t>
      </w:r>
      <w:bookmarkEnd w:id="1286"/>
    </w:p>
    <w:p w14:paraId="5A68AB05" w14:textId="77777777" w:rsidR="005F6A1E" w:rsidRDefault="005F6A1E" w:rsidP="005F6A1E">
      <w:r>
        <w:t>When the transmission participant interface receives a Queue Position Info message from the transmission control server interface, the transmission participant interface:</w:t>
      </w:r>
    </w:p>
    <w:p w14:paraId="7C75D486" w14:textId="77777777" w:rsidR="005F6A1E" w:rsidRDefault="005F6A1E" w:rsidP="005F6A1E">
      <w:pPr>
        <w:pStyle w:val="B1"/>
      </w:pPr>
      <w:r>
        <w:t>1.</w:t>
      </w:r>
      <w:r>
        <w:tab/>
        <w:t>shall send the Queue Position Info message to the transmission participant;</w:t>
      </w:r>
    </w:p>
    <w:p w14:paraId="4F672698" w14:textId="77777777" w:rsidR="005F6A1E" w:rsidRDefault="005F6A1E" w:rsidP="005F6A1E">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43407042" w14:textId="77777777" w:rsidR="005F6A1E" w:rsidRDefault="005F6A1E" w:rsidP="005F6A1E">
      <w:pPr>
        <w:pStyle w:val="B1"/>
      </w:pPr>
      <w:r>
        <w:t>3.</w:t>
      </w:r>
      <w:r>
        <w:tab/>
        <w:t>shall remain in the 'P: has no permission' state.</w:t>
      </w:r>
    </w:p>
    <w:p w14:paraId="1A1F620E" w14:textId="77777777" w:rsidR="005F6A1E" w:rsidRDefault="005F6A1E" w:rsidP="005F6A1E">
      <w:pPr>
        <w:pStyle w:val="Heading5"/>
      </w:pPr>
      <w:bookmarkStart w:id="1287" w:name="_Toc99172965"/>
      <w:r>
        <w:t>6.5.5.3.8</w:t>
      </w:r>
      <w:r>
        <w:tab/>
        <w:t>Receive Queue Position Request message (R: Queue Position Request)</w:t>
      </w:r>
      <w:bookmarkEnd w:id="1287"/>
    </w:p>
    <w:p w14:paraId="410170E7" w14:textId="77777777" w:rsidR="005F6A1E" w:rsidRDefault="005F6A1E" w:rsidP="005F6A1E">
      <w:r>
        <w:t>When the transmission participant interface receives a Queue Position Request message from the transmission participant, the transmission participant interface:</w:t>
      </w:r>
    </w:p>
    <w:p w14:paraId="6F552223" w14:textId="77777777" w:rsidR="005F6A1E" w:rsidRDefault="005F6A1E" w:rsidP="005F6A1E">
      <w:pPr>
        <w:pStyle w:val="B1"/>
      </w:pPr>
      <w:r>
        <w:t>1.</w:t>
      </w:r>
      <w:r>
        <w:tab/>
        <w:t>shall send the Queue Position Request message to the transmission control server interface; and</w:t>
      </w:r>
    </w:p>
    <w:p w14:paraId="300B78D9" w14:textId="77777777" w:rsidR="005F6A1E" w:rsidRDefault="005F6A1E" w:rsidP="005F6A1E">
      <w:pPr>
        <w:pStyle w:val="B1"/>
      </w:pPr>
      <w:r>
        <w:t>2.</w:t>
      </w:r>
      <w:r>
        <w:tab/>
        <w:t>shall remain in the 'P: has no permission' state.</w:t>
      </w:r>
    </w:p>
    <w:p w14:paraId="4327F878" w14:textId="77777777" w:rsidR="005F6A1E" w:rsidRDefault="005F6A1E" w:rsidP="005F6A1E">
      <w:pPr>
        <w:pStyle w:val="Heading5"/>
      </w:pPr>
      <w:bookmarkStart w:id="1288" w:name="_Toc99172966"/>
      <w:r>
        <w:t>6.5.5.3.9</w:t>
      </w:r>
      <w:r>
        <w:tab/>
        <w:t>Receive RTP media packets (R: RTP media)</w:t>
      </w:r>
      <w:bookmarkEnd w:id="1288"/>
    </w:p>
    <w:p w14:paraId="6F73F30D" w14:textId="77777777" w:rsidR="005F6A1E" w:rsidRDefault="005F6A1E" w:rsidP="005F6A1E">
      <w:r>
        <w:t>When the transmission participant interface receives an indication from the network media interface that RTP media packets are received from the media distributor, the transmission participant interface</w:t>
      </w:r>
    </w:p>
    <w:p w14:paraId="4E40234C" w14:textId="77777777" w:rsidR="005F6A1E" w:rsidRDefault="005F6A1E" w:rsidP="005F6A1E">
      <w:pPr>
        <w:pStyle w:val="B1"/>
      </w:pPr>
      <w:r>
        <w:t>1.</w:t>
      </w:r>
      <w:r>
        <w:tab/>
        <w:t>shall instruct the network media interface to send the received RTP media packets towards the MCVideo client; and</w:t>
      </w:r>
    </w:p>
    <w:p w14:paraId="0D96F1E7" w14:textId="77777777" w:rsidR="005F6A1E" w:rsidRDefault="005F6A1E" w:rsidP="005F6A1E">
      <w:pPr>
        <w:pStyle w:val="B1"/>
      </w:pPr>
      <w:r>
        <w:t>2.</w:t>
      </w:r>
      <w:r>
        <w:tab/>
        <w:t>shall remain in the 'P: has no permission' state.</w:t>
      </w:r>
    </w:p>
    <w:p w14:paraId="72CAF5D8"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6F4651E2" w14:textId="77777777" w:rsidR="005F6A1E" w:rsidRDefault="005F6A1E" w:rsidP="005F6A1E">
      <w:pPr>
        <w:pStyle w:val="B1"/>
      </w:pPr>
      <w:r>
        <w:t>1.</w:t>
      </w:r>
      <w:r>
        <w:tab/>
        <w:t>shall send a Transmission Revoked message to the transmission participant. The Transmission Revoked message:</w:t>
      </w:r>
    </w:p>
    <w:p w14:paraId="77C03306" w14:textId="77777777" w:rsidR="005F6A1E" w:rsidRDefault="005F6A1E" w:rsidP="005F6A1E">
      <w:pPr>
        <w:pStyle w:val="B2"/>
      </w:pPr>
      <w:r>
        <w:t>a.</w:t>
      </w:r>
      <w:r>
        <w:tab/>
        <w:t>shall include the Reject Cause field with the &lt;Reject Cause&gt; value set to #3 (No permission to send a Media Burst);</w:t>
      </w:r>
    </w:p>
    <w:p w14:paraId="23726AFD" w14:textId="77777777" w:rsidR="005F6A1E" w:rsidRDefault="005F6A1E" w:rsidP="005F6A1E">
      <w:pPr>
        <w:pStyle w:val="B1"/>
      </w:pPr>
      <w:r>
        <w:t>2.</w:t>
      </w:r>
      <w:r>
        <w:tab/>
        <w:t>shall store that a Transmission Release message is expected from the transmission participant; and</w:t>
      </w:r>
    </w:p>
    <w:p w14:paraId="777F1E7C" w14:textId="77777777" w:rsidR="005F6A1E" w:rsidRDefault="005F6A1E" w:rsidP="005F6A1E">
      <w:pPr>
        <w:pStyle w:val="B1"/>
      </w:pPr>
      <w:r>
        <w:t>3.</w:t>
      </w:r>
      <w:r>
        <w:tab/>
        <w:t>shall remain in the 'P: has no permission' state.</w:t>
      </w:r>
    </w:p>
    <w:p w14:paraId="62C16C30" w14:textId="77777777" w:rsidR="005F6A1E" w:rsidRDefault="005F6A1E" w:rsidP="005F6A1E">
      <w:pPr>
        <w:pStyle w:val="Heading5"/>
      </w:pPr>
      <w:bookmarkStart w:id="1289" w:name="_Toc99172967"/>
      <w:r>
        <w:t>6.5.5.3.10</w:t>
      </w:r>
      <w:r>
        <w:tab/>
        <w:t>Receive Transmission Release message (R: Transmission Release)</w:t>
      </w:r>
      <w:bookmarkEnd w:id="1289"/>
    </w:p>
    <w:p w14:paraId="31605211" w14:textId="77777777" w:rsidR="005F6A1E" w:rsidRDefault="005F6A1E" w:rsidP="005F6A1E">
      <w:r>
        <w:t>When the transmission participant interface receives a Transmission Release message from the transmission participant, the transmission participant interface:</w:t>
      </w:r>
    </w:p>
    <w:p w14:paraId="57392DD7" w14:textId="77777777" w:rsidR="005F6A1E" w:rsidRDefault="005F6A1E" w:rsidP="005F6A1E">
      <w:pPr>
        <w:pStyle w:val="B1"/>
      </w:pPr>
      <w:r>
        <w:t>1.</w:t>
      </w:r>
      <w:r>
        <w:tab/>
        <w:t>if a Transmission Release message is not expected from the transmission participant:</w:t>
      </w:r>
    </w:p>
    <w:p w14:paraId="47A07EE0" w14:textId="77777777" w:rsidR="005F6A1E" w:rsidRDefault="005F6A1E" w:rsidP="005F6A1E">
      <w:pPr>
        <w:pStyle w:val="B2"/>
      </w:pPr>
      <w:r>
        <w:t>a.</w:t>
      </w:r>
      <w:r>
        <w:tab/>
        <w:t>if the first bit in the subtype of the Transmission Release message is set to '1' (acknowledgement is required) as specified in clause 9.2.2, based on local policy:</w:t>
      </w:r>
    </w:p>
    <w:p w14:paraId="7330352F" w14:textId="77777777" w:rsidR="005F6A1E" w:rsidRDefault="005F6A1E" w:rsidP="005F6A1E">
      <w:pPr>
        <w:pStyle w:val="B3"/>
      </w:pPr>
      <w:proofErr w:type="spellStart"/>
      <w:r>
        <w:t>i</w:t>
      </w:r>
      <w:proofErr w:type="spellEnd"/>
      <w:r>
        <w:tab/>
        <w:t>shall send a Transmission Ack message to the transmission participant and set the first bit in the subtype of the Transmission Release message to '0' (acknowledgement is not required) in the outgoing Transmission Release message; or</w:t>
      </w:r>
    </w:p>
    <w:p w14:paraId="1B7535CD" w14:textId="77777777" w:rsidR="005F6A1E" w:rsidRDefault="005F6A1E" w:rsidP="005F6A1E">
      <w:pPr>
        <w:pStyle w:val="B3"/>
      </w:pPr>
      <w:r>
        <w:lastRenderedPageBreak/>
        <w:t>ii.</w:t>
      </w:r>
      <w:r>
        <w:tab/>
        <w:t>wait for the Transmission Ack from the transmission control server; and</w:t>
      </w:r>
    </w:p>
    <w:p w14:paraId="7A9DB856" w14:textId="77777777" w:rsidR="005F6A1E" w:rsidRDefault="005F6A1E" w:rsidP="005F6A1E">
      <w:pPr>
        <w:pStyle w:val="B2"/>
      </w:pPr>
      <w:r>
        <w:t>b.</w:t>
      </w:r>
      <w:r>
        <w:tab/>
        <w:t>shall forward the Transmission Release message to the transmission control server interface;</w:t>
      </w:r>
    </w:p>
    <w:p w14:paraId="0FB5A44C" w14:textId="77777777" w:rsidR="005F6A1E" w:rsidRDefault="005F6A1E" w:rsidP="005F6A1E">
      <w:pPr>
        <w:pStyle w:val="B1"/>
      </w:pPr>
      <w:r>
        <w:t>2.</w:t>
      </w:r>
      <w:r>
        <w:tab/>
        <w:t>if a Transmission Release message is expected from the transmission participant:</w:t>
      </w:r>
    </w:p>
    <w:p w14:paraId="466C9E33" w14:textId="77777777" w:rsidR="005F6A1E" w:rsidRDefault="005F6A1E" w:rsidP="005F6A1E">
      <w:pPr>
        <w:pStyle w:val="B2"/>
      </w:pPr>
      <w:r>
        <w:t>a.</w:t>
      </w:r>
      <w:r>
        <w:tab/>
        <w:t>if the first bit in the subtype of the Transmission Release message is set to '1' (acknowledgement is required) as specified in clause 9.2.2:</w:t>
      </w:r>
    </w:p>
    <w:p w14:paraId="4FFDD2E8" w14:textId="77777777" w:rsidR="005F6A1E" w:rsidRDefault="005F6A1E" w:rsidP="005F6A1E">
      <w:pPr>
        <w:pStyle w:val="B3"/>
      </w:pPr>
      <w:proofErr w:type="spellStart"/>
      <w:r>
        <w:t>i</w:t>
      </w:r>
      <w:proofErr w:type="spellEnd"/>
      <w:r>
        <w:t>.</w:t>
      </w:r>
      <w:r>
        <w:tab/>
        <w:t>shall send a Transmission Ack message to the transmission participant; and</w:t>
      </w:r>
    </w:p>
    <w:p w14:paraId="5790F9F4" w14:textId="77777777" w:rsidR="005F6A1E" w:rsidRDefault="005F6A1E" w:rsidP="005F6A1E">
      <w:pPr>
        <w:pStyle w:val="B2"/>
      </w:pPr>
      <w:r>
        <w:t>b.</w:t>
      </w:r>
      <w:r>
        <w:tab/>
        <w:t>shall remove that a Transmission Release message is expected from the transmission participant; and</w:t>
      </w:r>
    </w:p>
    <w:p w14:paraId="6FD1E027" w14:textId="77777777" w:rsidR="005F6A1E" w:rsidRDefault="005F6A1E" w:rsidP="005F6A1E">
      <w:pPr>
        <w:pStyle w:val="B1"/>
      </w:pPr>
      <w:r>
        <w:t>3.</w:t>
      </w:r>
      <w:r>
        <w:tab/>
        <w:t>shall remain in the 'P: has no permission' state.</w:t>
      </w:r>
    </w:p>
    <w:p w14:paraId="61912231" w14:textId="77777777" w:rsidR="005F6A1E" w:rsidRDefault="005F6A1E" w:rsidP="005F6A1E">
      <w:pPr>
        <w:pStyle w:val="Heading5"/>
      </w:pPr>
      <w:bookmarkStart w:id="1290" w:name="_Toc99172968"/>
      <w:r>
        <w:t>6.5.5.3.11</w:t>
      </w:r>
      <w:r>
        <w:tab/>
        <w:t>Receive split instruction (R: Split)</w:t>
      </w:r>
      <w:bookmarkEnd w:id="1290"/>
    </w:p>
    <w:p w14:paraId="17D98C8B" w14:textId="77777777" w:rsidR="005F6A1E" w:rsidRDefault="005F6A1E" w:rsidP="005F6A1E">
      <w:pPr>
        <w:rPr>
          <w:lang w:eastAsia="x-none"/>
        </w:rPr>
      </w:pPr>
      <w:r>
        <w:rPr>
          <w:lang w:eastAsia="x-none"/>
        </w:rPr>
        <w:t>Upon receiving an instruction to split the ongoing MCVideo call, to the transmission participant interface:</w:t>
      </w:r>
    </w:p>
    <w:p w14:paraId="0FF162B4" w14:textId="77777777" w:rsidR="005F6A1E" w:rsidRDefault="005F6A1E" w:rsidP="005F6A1E">
      <w:pPr>
        <w:pStyle w:val="B1"/>
        <w:rPr>
          <w:lang w:eastAsia="x-none"/>
        </w:rPr>
      </w:pPr>
      <w:r>
        <w:t>1.</w:t>
      </w:r>
      <w:r>
        <w:tab/>
        <w:t>shall create a new instance of the 'basic transmission control operation towards the transmission participant' state machine;</w:t>
      </w:r>
    </w:p>
    <w:p w14:paraId="3A643B5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3244D83D" w14:textId="77777777" w:rsidR="005F6A1E" w:rsidRDefault="005F6A1E" w:rsidP="005F6A1E">
      <w:pPr>
        <w:pStyle w:val="NO"/>
      </w:pPr>
      <w:r>
        <w:t>NOTE:</w:t>
      </w:r>
      <w:r>
        <w:tab/>
        <w:t>Which information that needs to be moved is an implementation option.</w:t>
      </w:r>
    </w:p>
    <w:p w14:paraId="16286405" w14:textId="77777777" w:rsidR="005F6A1E" w:rsidRDefault="005F6A1E" w:rsidP="005F6A1E">
      <w:pPr>
        <w:pStyle w:val="B1"/>
      </w:pPr>
      <w:r>
        <w:t>3.</w:t>
      </w:r>
      <w:r>
        <w:tab/>
        <w:t>shall enter the 'Start-stop' state and terminate the 'transmission participant state transition' state machine associated with this transmission participant and this session;</w:t>
      </w:r>
    </w:p>
    <w:p w14:paraId="2691CEB6" w14:textId="77777777" w:rsidR="005F6A1E" w:rsidRDefault="005F6A1E" w:rsidP="005F6A1E">
      <w:pPr>
        <w:pStyle w:val="B1"/>
      </w:pPr>
      <w:r>
        <w:t>4.</w:t>
      </w:r>
      <w:r>
        <w:tab/>
        <w:t>if the state in 'general transmission control operation' state machine is 'G: Transmit Idle' state; shall enter the 'U: not permitted and transmit Idle' state as specified in clause 6.3.5.3.2; and</w:t>
      </w:r>
    </w:p>
    <w:p w14:paraId="42B3ED1D" w14:textId="77777777" w:rsidR="005F6A1E" w:rsidRDefault="005F6A1E" w:rsidP="005F6A1E">
      <w:pPr>
        <w:pStyle w:val="B1"/>
      </w:pPr>
      <w:r>
        <w:t>5.</w:t>
      </w:r>
      <w:r>
        <w:tab/>
        <w:t>if the state in 'general transmission control operation' state machine is 'G: Transmit Taken' state; shall enter the 'U: not permitted and Transmit Taken' state as specified in clause 6.3.5.4.2.</w:t>
      </w:r>
    </w:p>
    <w:p w14:paraId="0B9C58F1" w14:textId="77777777" w:rsidR="005F6A1E" w:rsidRDefault="005F6A1E" w:rsidP="005F6A1E">
      <w:pPr>
        <w:pStyle w:val="Heading4"/>
      </w:pPr>
      <w:bookmarkStart w:id="1291" w:name="_Toc99172969"/>
      <w:r>
        <w:t>6.5.5.4</w:t>
      </w:r>
      <w:r>
        <w:tab/>
        <w:t>State: 'P: has permission'</w:t>
      </w:r>
      <w:bookmarkEnd w:id="1291"/>
    </w:p>
    <w:p w14:paraId="080CBC25" w14:textId="77777777" w:rsidR="005F6A1E" w:rsidRDefault="005F6A1E" w:rsidP="005F6A1E">
      <w:pPr>
        <w:pStyle w:val="Heading5"/>
      </w:pPr>
      <w:bookmarkStart w:id="1292" w:name="_Toc99172970"/>
      <w:r>
        <w:t>6.5.5.4.1</w:t>
      </w:r>
      <w:r>
        <w:tab/>
        <w:t>General</w:t>
      </w:r>
      <w:bookmarkEnd w:id="1292"/>
    </w:p>
    <w:p w14:paraId="6B9A7975" w14:textId="77777777" w:rsidR="005F6A1E" w:rsidRDefault="005F6A1E" w:rsidP="005F6A1E">
      <w:r>
        <w:t>The transmission participant interface uses this state when the transmission participant has permission to send media</w:t>
      </w:r>
    </w:p>
    <w:p w14:paraId="2032692E" w14:textId="77777777" w:rsidR="005F6A1E" w:rsidRDefault="005F6A1E" w:rsidP="005F6A1E">
      <w:pPr>
        <w:pStyle w:val="Heading5"/>
      </w:pPr>
      <w:bookmarkStart w:id="1293" w:name="_Toc99172971"/>
      <w:r>
        <w:t>6.5.5.4.2</w:t>
      </w:r>
      <w:r>
        <w:tab/>
        <w:t>Receive RTP media packets</w:t>
      </w:r>
      <w:bookmarkEnd w:id="1293"/>
    </w:p>
    <w:p w14:paraId="48F9BDF0" w14:textId="77777777" w:rsidR="005F6A1E" w:rsidRDefault="005F6A1E" w:rsidP="005F6A1E">
      <w:r>
        <w:t>When the transmission participant interface receives an indication from the network media interface that RTP media packets are received from the MCVideo client, the transmission participant interface:</w:t>
      </w:r>
    </w:p>
    <w:p w14:paraId="2FF86AD1" w14:textId="77777777" w:rsidR="005F6A1E" w:rsidRDefault="005F6A1E" w:rsidP="005F6A1E">
      <w:pPr>
        <w:pStyle w:val="B1"/>
      </w:pPr>
      <w:r>
        <w:t>1.</w:t>
      </w:r>
      <w:r>
        <w:tab/>
        <w:t>shall instruct the media interface to forward received RTP media packets towards the media distributor; and</w:t>
      </w:r>
    </w:p>
    <w:p w14:paraId="6826AA77" w14:textId="77777777" w:rsidR="005F6A1E" w:rsidRDefault="005F6A1E" w:rsidP="005F6A1E">
      <w:pPr>
        <w:pStyle w:val="B1"/>
      </w:pPr>
      <w:r>
        <w:t>2.</w:t>
      </w:r>
      <w:r>
        <w:tab/>
        <w:t>shall remain in the 'P: has permission' state.</w:t>
      </w:r>
    </w:p>
    <w:p w14:paraId="2E668F91" w14:textId="77777777" w:rsidR="005F6A1E" w:rsidRDefault="005F6A1E" w:rsidP="005F6A1E">
      <w:pPr>
        <w:pStyle w:val="Heading5"/>
      </w:pPr>
      <w:bookmarkStart w:id="1294" w:name="_Toc99172972"/>
      <w:r>
        <w:t>6.5.5.4.3</w:t>
      </w:r>
      <w:r>
        <w:tab/>
        <w:t>Receive Transmission Release message</w:t>
      </w:r>
      <w:bookmarkEnd w:id="1294"/>
    </w:p>
    <w:p w14:paraId="2F9E7C94" w14:textId="77777777" w:rsidR="005F6A1E" w:rsidRDefault="005F6A1E" w:rsidP="005F6A1E">
      <w:r>
        <w:t>When the transmission participant interface receives a Transmission Release message from the transmission participant, the transmission participant interface:</w:t>
      </w:r>
    </w:p>
    <w:p w14:paraId="6E1DF781" w14:textId="77777777" w:rsidR="005F6A1E" w:rsidRDefault="005F6A1E" w:rsidP="005F6A1E">
      <w:pPr>
        <w:pStyle w:val="B1"/>
      </w:pPr>
      <w:r>
        <w:t>1.</w:t>
      </w:r>
      <w:r>
        <w:tab/>
        <w:t>shall send the Transmission Release message to the transmission control server interface; and</w:t>
      </w:r>
    </w:p>
    <w:p w14:paraId="0EAD037B" w14:textId="77777777" w:rsidR="005F6A1E" w:rsidRDefault="005F6A1E" w:rsidP="005F6A1E">
      <w:pPr>
        <w:pStyle w:val="B1"/>
      </w:pPr>
      <w:r>
        <w:t>2.</w:t>
      </w:r>
      <w:r>
        <w:tab/>
        <w:t>shall remain in the 'P: has permission' state.</w:t>
      </w:r>
    </w:p>
    <w:p w14:paraId="1E6B43A7" w14:textId="77777777" w:rsidR="005F6A1E" w:rsidRDefault="005F6A1E" w:rsidP="005F6A1E">
      <w:pPr>
        <w:pStyle w:val="Heading5"/>
      </w:pPr>
      <w:bookmarkStart w:id="1295" w:name="_Toc99172973"/>
      <w:r>
        <w:t>6.5.5.4.4</w:t>
      </w:r>
      <w:r>
        <w:tab/>
        <w:t>Receive Transmission Ack message</w:t>
      </w:r>
      <w:bookmarkEnd w:id="1295"/>
    </w:p>
    <w:p w14:paraId="140F1977" w14:textId="77777777" w:rsidR="005F6A1E" w:rsidRDefault="005F6A1E" w:rsidP="005F6A1E">
      <w:r>
        <w:t>When the transmission participant interface receives a Transmission Ack message from the transmission control server interface, the transmission participant interface:</w:t>
      </w:r>
    </w:p>
    <w:p w14:paraId="22509BC3" w14:textId="77777777" w:rsidR="005F6A1E" w:rsidRDefault="005F6A1E" w:rsidP="005F6A1E">
      <w:pPr>
        <w:pStyle w:val="B1"/>
      </w:pPr>
      <w:r>
        <w:lastRenderedPageBreak/>
        <w:t>1.</w:t>
      </w:r>
      <w:r>
        <w:tab/>
        <w:t>shall send the Transmission Ack message to the transmission participant; and</w:t>
      </w:r>
    </w:p>
    <w:p w14:paraId="09743DCB" w14:textId="77777777" w:rsidR="005F6A1E" w:rsidRDefault="005F6A1E" w:rsidP="005F6A1E">
      <w:pPr>
        <w:pStyle w:val="B1"/>
      </w:pPr>
      <w:r>
        <w:t>2.</w:t>
      </w:r>
      <w:r>
        <w:tab/>
        <w:t>shall remain in the 'P: has permission' state.</w:t>
      </w:r>
    </w:p>
    <w:p w14:paraId="4B733FD4" w14:textId="77777777" w:rsidR="005F6A1E" w:rsidRDefault="005F6A1E" w:rsidP="005F6A1E">
      <w:pPr>
        <w:pStyle w:val="Heading5"/>
      </w:pPr>
      <w:bookmarkStart w:id="1296" w:name="_Toc99172974"/>
      <w:r>
        <w:t>6.5.5.4.5</w:t>
      </w:r>
      <w:r>
        <w:tab/>
        <w:t>Receive Transmission Idle message</w:t>
      </w:r>
      <w:bookmarkEnd w:id="1296"/>
    </w:p>
    <w:p w14:paraId="1F6492DE" w14:textId="77777777" w:rsidR="005F6A1E" w:rsidRDefault="005F6A1E" w:rsidP="005F6A1E">
      <w:r>
        <w:t>When the transmission participant interface receives a Transmission Idle message from the transmission control server interface, the transmission participant interface:</w:t>
      </w:r>
    </w:p>
    <w:p w14:paraId="706302DF" w14:textId="77777777" w:rsidR="005F6A1E" w:rsidRDefault="005F6A1E" w:rsidP="005F6A1E">
      <w:pPr>
        <w:pStyle w:val="B1"/>
      </w:pPr>
      <w:r>
        <w:t>1.</w:t>
      </w:r>
      <w:r>
        <w:tab/>
        <w:t>shall send the Transmission Idle message to the transmission participant;</w:t>
      </w:r>
    </w:p>
    <w:p w14:paraId="21721601" w14:textId="77777777" w:rsidR="005F6A1E" w:rsidRDefault="005F6A1E" w:rsidP="005F6A1E">
      <w:pPr>
        <w:pStyle w:val="B1"/>
      </w:pPr>
      <w:r>
        <w:t>2.</w:t>
      </w:r>
      <w:r>
        <w:tab/>
        <w:t>if the first bit in the subtype of the Transmission Idle message is set to '1' (acknowledgement is required), shall store an indication that a Transmission Ack message to a Floor Idle messages is expected; and</w:t>
      </w:r>
    </w:p>
    <w:p w14:paraId="30C2FAE8" w14:textId="77777777" w:rsidR="005F6A1E" w:rsidRDefault="005F6A1E" w:rsidP="005F6A1E">
      <w:pPr>
        <w:pStyle w:val="B1"/>
      </w:pPr>
      <w:r>
        <w:t>3.</w:t>
      </w:r>
      <w:r>
        <w:tab/>
        <w:t>shall enter the 'P: has no permission' state.</w:t>
      </w:r>
    </w:p>
    <w:p w14:paraId="43206841" w14:textId="77777777" w:rsidR="005F6A1E" w:rsidRDefault="005F6A1E" w:rsidP="005F6A1E">
      <w:pPr>
        <w:pStyle w:val="Heading5"/>
      </w:pPr>
      <w:bookmarkStart w:id="1297" w:name="_Toc99172975"/>
      <w:r>
        <w:t>6.5.5.4.6</w:t>
      </w:r>
      <w:r>
        <w:tab/>
        <w:t>Receive Transmission Arbitration Taken message</w:t>
      </w:r>
      <w:bookmarkEnd w:id="1297"/>
    </w:p>
    <w:p w14:paraId="4D4C5483" w14:textId="77777777" w:rsidR="005F6A1E" w:rsidRDefault="005F6A1E" w:rsidP="005F6A1E">
      <w:r>
        <w:t>When the transmission participant interface receives a Transmission Arbitration Taken message from the transmission control server interface, the transmission participant interface:</w:t>
      </w:r>
    </w:p>
    <w:p w14:paraId="045309B3" w14:textId="77777777" w:rsidR="005F6A1E" w:rsidRDefault="005F6A1E" w:rsidP="005F6A1E">
      <w:pPr>
        <w:pStyle w:val="B1"/>
      </w:pPr>
      <w:r>
        <w:t>1.</w:t>
      </w:r>
      <w:r>
        <w:tab/>
        <w:t>shall send the Transmission Arbitration Taken message to the transmission participant;</w:t>
      </w:r>
    </w:p>
    <w:p w14:paraId="00A7BEEB" w14:textId="77777777" w:rsidR="005F6A1E" w:rsidRDefault="005F6A1E" w:rsidP="005F6A1E">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3E53FB43" w14:textId="77777777" w:rsidR="005F6A1E" w:rsidRDefault="005F6A1E" w:rsidP="005F6A1E">
      <w:pPr>
        <w:pStyle w:val="B1"/>
      </w:pPr>
      <w:r>
        <w:t>3.</w:t>
      </w:r>
      <w:r>
        <w:tab/>
        <w:t>shall enter the 'P: has no permission' state.</w:t>
      </w:r>
    </w:p>
    <w:p w14:paraId="36DB1488" w14:textId="77777777" w:rsidR="005F6A1E" w:rsidRDefault="005F6A1E" w:rsidP="005F6A1E">
      <w:pPr>
        <w:pStyle w:val="Heading5"/>
      </w:pPr>
      <w:bookmarkStart w:id="1298" w:name="_Toc99172976"/>
      <w:r>
        <w:t>6.5.5.4.7</w:t>
      </w:r>
      <w:r>
        <w:tab/>
        <w:t>Receive Transmission Revoked message</w:t>
      </w:r>
      <w:bookmarkEnd w:id="1298"/>
    </w:p>
    <w:p w14:paraId="0DAF6686" w14:textId="77777777" w:rsidR="005F6A1E" w:rsidRDefault="005F6A1E" w:rsidP="005F6A1E">
      <w:r>
        <w:t>When the transmission participant interface receives a Transmission Revoked message from the transmission control server interface, the transmission participant interface:</w:t>
      </w:r>
    </w:p>
    <w:p w14:paraId="1CFCD03D" w14:textId="77777777" w:rsidR="005F6A1E" w:rsidRDefault="005F6A1E" w:rsidP="005F6A1E">
      <w:pPr>
        <w:pStyle w:val="B1"/>
      </w:pPr>
      <w:r>
        <w:t>1.</w:t>
      </w:r>
      <w:r>
        <w:tab/>
        <w:t>shall send the Transmission Revoked message to the transmission participant;</w:t>
      </w:r>
    </w:p>
    <w:p w14:paraId="29CD786C" w14:textId="77777777" w:rsidR="005F6A1E" w:rsidRDefault="005F6A1E" w:rsidP="005F6A1E">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4A918CEB" w14:textId="77777777" w:rsidR="005F6A1E" w:rsidRDefault="005F6A1E" w:rsidP="005F6A1E">
      <w:pPr>
        <w:pStyle w:val="B1"/>
      </w:pPr>
      <w:r>
        <w:t>3.</w:t>
      </w:r>
      <w:r>
        <w:tab/>
        <w:t>shall remain in the 'P: has permission' state.</w:t>
      </w:r>
    </w:p>
    <w:p w14:paraId="4CD7EA5D" w14:textId="77777777" w:rsidR="005F6A1E" w:rsidRDefault="005F6A1E" w:rsidP="005F6A1E">
      <w:pPr>
        <w:pStyle w:val="Heading5"/>
      </w:pPr>
      <w:bookmarkStart w:id="1299" w:name="_Toc99172977"/>
      <w:r>
        <w:t>6.5.5.4.8</w:t>
      </w:r>
      <w:r>
        <w:tab/>
        <w:t>Receive split instruction (R: Split)</w:t>
      </w:r>
      <w:bookmarkEnd w:id="1299"/>
    </w:p>
    <w:p w14:paraId="1246C735" w14:textId="77777777" w:rsidR="005F6A1E" w:rsidRDefault="005F6A1E" w:rsidP="005F6A1E">
      <w:pPr>
        <w:rPr>
          <w:lang w:eastAsia="x-none"/>
        </w:rPr>
      </w:pPr>
      <w:r>
        <w:rPr>
          <w:lang w:eastAsia="x-none"/>
        </w:rPr>
        <w:t>Upon receiving an instruction to split the ongoing MCVideo call, the transmission participant interface:</w:t>
      </w:r>
    </w:p>
    <w:p w14:paraId="4054F26D" w14:textId="77777777" w:rsidR="005F6A1E" w:rsidRDefault="005F6A1E" w:rsidP="005F6A1E">
      <w:pPr>
        <w:pStyle w:val="B1"/>
        <w:rPr>
          <w:lang w:eastAsia="x-none"/>
        </w:rPr>
      </w:pPr>
      <w:r>
        <w:t>1.</w:t>
      </w:r>
      <w:r>
        <w:tab/>
        <w:t>shall create a new instance of the 'basic transmission control operation towards the transmission participant' state machine as specified in clause 6.3.5;</w:t>
      </w:r>
    </w:p>
    <w:p w14:paraId="15E525F4" w14:textId="77777777" w:rsidR="005F6A1E" w:rsidRDefault="005F6A1E" w:rsidP="005F6A1E">
      <w:pPr>
        <w:pStyle w:val="B1"/>
      </w:pPr>
      <w:r>
        <w:t>2.</w:t>
      </w:r>
      <w:r>
        <w:tab/>
        <w:t>shall move information associated with the instance used for 'transmission participant interface state transition' to the 'basic transmission control operation towards the transmission participant' state machine;</w:t>
      </w:r>
    </w:p>
    <w:p w14:paraId="12EDB9C4" w14:textId="77777777" w:rsidR="005F6A1E" w:rsidRDefault="005F6A1E" w:rsidP="005F6A1E">
      <w:pPr>
        <w:pStyle w:val="NO"/>
      </w:pPr>
      <w:r>
        <w:t>NOTE:</w:t>
      </w:r>
      <w:r>
        <w:tab/>
        <w:t>Which information that needs to be moved is an implementation option.</w:t>
      </w:r>
    </w:p>
    <w:p w14:paraId="44FC498D" w14:textId="77777777" w:rsidR="005F6A1E" w:rsidRDefault="005F6A1E" w:rsidP="005F6A1E">
      <w:pPr>
        <w:pStyle w:val="B1"/>
      </w:pPr>
      <w:r>
        <w:t>3.</w:t>
      </w:r>
      <w:r>
        <w:tab/>
        <w:t>shall enter the 'Start-stop' state and terminate the 'transmission participant interface state transition' state machine associated with this transmission participant and this session; and</w:t>
      </w:r>
    </w:p>
    <w:p w14:paraId="1D9E8CA7" w14:textId="77777777" w:rsidR="005F6A1E" w:rsidRDefault="005F6A1E" w:rsidP="005F6A1E">
      <w:pPr>
        <w:pStyle w:val="B1"/>
      </w:pPr>
      <w:r>
        <w:t>4.</w:t>
      </w:r>
      <w:r>
        <w:tab/>
        <w:t>shall enter the 'U: permitted' state as specified in clause 6.3.5.5.2.</w:t>
      </w:r>
    </w:p>
    <w:p w14:paraId="6686A1C1" w14:textId="77777777" w:rsidR="00535B0F" w:rsidRDefault="00535B0F" w:rsidP="00535B0F">
      <w:pPr>
        <w:pStyle w:val="Heading4"/>
      </w:pPr>
      <w:bookmarkStart w:id="1300" w:name="_Toc99172978"/>
      <w:r>
        <w:t>6.5.5.5</w:t>
      </w:r>
      <w:r>
        <w:tab/>
        <w:t>In any state</w:t>
      </w:r>
      <w:bookmarkEnd w:id="1300"/>
    </w:p>
    <w:p w14:paraId="55F86711" w14:textId="77777777" w:rsidR="00535B0F" w:rsidRDefault="00535B0F" w:rsidP="00535B0F">
      <w:pPr>
        <w:pStyle w:val="Heading5"/>
      </w:pPr>
      <w:bookmarkStart w:id="1301" w:name="_Toc99172979"/>
      <w:r>
        <w:t>6.5.5.5.1</w:t>
      </w:r>
      <w:r>
        <w:tab/>
        <w:t>General</w:t>
      </w:r>
      <w:bookmarkEnd w:id="1301"/>
    </w:p>
    <w:p w14:paraId="3596DDFA" w14:textId="77777777" w:rsidR="00535B0F" w:rsidRDefault="00535B0F" w:rsidP="00535B0F">
      <w:r>
        <w:t>This clause describes the actions to be taken in all states defined for the 'transmission participant interface state transition' diagram with the exception of the 'Start-stop' and 'Releasing' states.</w:t>
      </w:r>
    </w:p>
    <w:p w14:paraId="77CEA1C0" w14:textId="77777777" w:rsidR="00535B0F" w:rsidRDefault="00535B0F" w:rsidP="00535B0F">
      <w:pPr>
        <w:pStyle w:val="Heading5"/>
      </w:pPr>
      <w:bookmarkStart w:id="1302" w:name="_Toc99172980"/>
      <w:r>
        <w:lastRenderedPageBreak/>
        <w:t>6.5.5.5.2</w:t>
      </w:r>
      <w:r>
        <w:tab/>
        <w:t>Receive Transmission Ack message (R: Transmission Ack)</w:t>
      </w:r>
      <w:bookmarkEnd w:id="1302"/>
    </w:p>
    <w:p w14:paraId="4D202C19" w14:textId="77777777" w:rsidR="00535B0F" w:rsidRDefault="00535B0F" w:rsidP="00535B0F">
      <w:r>
        <w:t>If a Transmission Ack message is received from the transmission participant, the transmission participant interface:</w:t>
      </w:r>
    </w:p>
    <w:p w14:paraId="6648A3E8" w14:textId="77777777" w:rsidR="00535B0F" w:rsidRDefault="00535B0F" w:rsidP="00535B0F">
      <w:pPr>
        <w:pStyle w:val="B1"/>
      </w:pPr>
      <w:r>
        <w:t>1.</w:t>
      </w:r>
      <w:r>
        <w:tab/>
        <w:t>if an indication exists that a Transmission Ack message is expected for the message in the Message Type field;</w:t>
      </w:r>
    </w:p>
    <w:p w14:paraId="0BC4D98B" w14:textId="77777777" w:rsidR="00535B0F" w:rsidRDefault="00535B0F" w:rsidP="00535B0F">
      <w:pPr>
        <w:pStyle w:val="B2"/>
      </w:pPr>
      <w:r>
        <w:t>a.</w:t>
      </w:r>
      <w:r>
        <w:tab/>
        <w:t>shall forward the Transmission Ack message to the transmission control server interface; and</w:t>
      </w:r>
    </w:p>
    <w:p w14:paraId="19DA704E" w14:textId="77777777" w:rsidR="00535B0F" w:rsidRDefault="00535B0F" w:rsidP="00535B0F">
      <w:pPr>
        <w:pStyle w:val="B2"/>
      </w:pPr>
      <w:r>
        <w:t>b.</w:t>
      </w:r>
      <w:r>
        <w:tab/>
        <w:t>shall remove the indication that a Transmission Ack message is expected for the message in the Message Type field; and</w:t>
      </w:r>
    </w:p>
    <w:p w14:paraId="6C132CC3" w14:textId="77777777" w:rsidR="00535B0F" w:rsidRDefault="00535B0F" w:rsidP="00535B0F">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36A9192B" w14:textId="77777777" w:rsidR="00535B0F" w:rsidRDefault="00535B0F" w:rsidP="00535B0F">
      <w:pPr>
        <w:pStyle w:val="B1"/>
      </w:pPr>
      <w:r>
        <w:t>2.</w:t>
      </w:r>
      <w:r>
        <w:tab/>
        <w:t>shall remain in the current state.</w:t>
      </w:r>
    </w:p>
    <w:p w14:paraId="103768DB" w14:textId="77777777" w:rsidR="00535B0F" w:rsidRDefault="00535B0F" w:rsidP="00535B0F">
      <w:r>
        <w:t>If a Transmission Ack message is received from the transmission control server interface, the transmission participant interface:</w:t>
      </w:r>
    </w:p>
    <w:p w14:paraId="38BE520E" w14:textId="77777777" w:rsidR="00535B0F" w:rsidRDefault="00535B0F" w:rsidP="00535B0F">
      <w:pPr>
        <w:pStyle w:val="B1"/>
      </w:pPr>
      <w:r>
        <w:t>1.</w:t>
      </w:r>
      <w:r>
        <w:tab/>
        <w:t>shall send the Transmission Ack message to the transmission participant; and</w:t>
      </w:r>
    </w:p>
    <w:p w14:paraId="785EBB46" w14:textId="77777777" w:rsidR="00535B0F" w:rsidRDefault="00535B0F" w:rsidP="00535B0F">
      <w:pPr>
        <w:pStyle w:val="B1"/>
      </w:pPr>
      <w:r>
        <w:t>2.</w:t>
      </w:r>
      <w:r>
        <w:tab/>
        <w:t>shall remain in the current state.</w:t>
      </w:r>
    </w:p>
    <w:p w14:paraId="6543649D" w14:textId="77777777" w:rsidR="00535B0F" w:rsidRDefault="00535B0F" w:rsidP="00535B0F">
      <w:pPr>
        <w:pStyle w:val="Heading5"/>
      </w:pPr>
      <w:bookmarkStart w:id="1303" w:name="_Toc99172981"/>
      <w:r>
        <w:t>6.5.5.5.3</w:t>
      </w:r>
      <w:r>
        <w:tab/>
        <w:t>MCVideo session release step 1 (MCVideo call release - 1)</w:t>
      </w:r>
      <w:bookmarkEnd w:id="1303"/>
    </w:p>
    <w:p w14:paraId="6577C25C" w14:textId="77777777" w:rsidR="00535B0F" w:rsidRDefault="00535B0F" w:rsidP="00535B0F">
      <w:r>
        <w:t>Upon receiving an MCVideo call release step 1 request from the application and signalling plane, e.g. when the session is going to be released or when the MCVideo client leaves the session, the transmission participant interface:</w:t>
      </w:r>
    </w:p>
    <w:p w14:paraId="3E682FC5" w14:textId="77777777" w:rsidR="00535B0F" w:rsidRDefault="00535B0F" w:rsidP="00535B0F">
      <w:pPr>
        <w:pStyle w:val="B1"/>
      </w:pPr>
      <w:r>
        <w:t>1.</w:t>
      </w:r>
      <w:r>
        <w:tab/>
        <w:t>shall stop sending transmission control messages to the transmission participant;</w:t>
      </w:r>
    </w:p>
    <w:p w14:paraId="3DFD6512" w14:textId="77777777" w:rsidR="00535B0F" w:rsidRDefault="00535B0F" w:rsidP="00535B0F">
      <w:pPr>
        <w:pStyle w:val="B1"/>
      </w:pPr>
      <w:r>
        <w:t>2.</w:t>
      </w:r>
      <w:r>
        <w:tab/>
        <w:t>shall request the network media interface to stop sending RTP media packets towards to the MCVideo client;</w:t>
      </w:r>
    </w:p>
    <w:p w14:paraId="3D1B2879" w14:textId="77777777" w:rsidR="00535B0F" w:rsidRDefault="00535B0F" w:rsidP="00535B0F">
      <w:pPr>
        <w:pStyle w:val="B1"/>
      </w:pPr>
      <w:r>
        <w:t>3.</w:t>
      </w:r>
      <w:r>
        <w:tab/>
        <w:t>shall ignore any transmission control messages received from the transmission participant;</w:t>
      </w:r>
    </w:p>
    <w:p w14:paraId="55EC87FE" w14:textId="77777777" w:rsidR="00535B0F" w:rsidRDefault="00535B0F" w:rsidP="00535B0F">
      <w:pPr>
        <w:pStyle w:val="B1"/>
      </w:pPr>
      <w:r>
        <w:t>4.</w:t>
      </w:r>
      <w:r>
        <w:tab/>
        <w:t>shall request the network media interface to stop forwarding RTP media packets from the MCVideo client to the media distributor;</w:t>
      </w:r>
    </w:p>
    <w:p w14:paraId="6E29F389" w14:textId="77777777" w:rsidR="00535B0F" w:rsidRDefault="00535B0F" w:rsidP="00535B0F">
      <w:pPr>
        <w:pStyle w:val="B1"/>
      </w:pPr>
      <w:r>
        <w:t>5.</w:t>
      </w:r>
      <w:r>
        <w:tab/>
        <w:t>shall indicate to the transmission control server interface that the MCVideo client has started to disconnect from the session; and</w:t>
      </w:r>
    </w:p>
    <w:p w14:paraId="5A70CDEC" w14:textId="77777777" w:rsidR="00535B0F" w:rsidRDefault="00535B0F" w:rsidP="00535B0F">
      <w:pPr>
        <w:pStyle w:val="B1"/>
      </w:pPr>
      <w:r>
        <w:t>6.</w:t>
      </w:r>
      <w:r>
        <w:tab/>
        <w:t>shall enter the 'P: Releasing' state.</w:t>
      </w:r>
    </w:p>
    <w:p w14:paraId="3498BA04" w14:textId="77777777" w:rsidR="00535B0F" w:rsidRDefault="00535B0F" w:rsidP="00535B0F">
      <w:pPr>
        <w:pStyle w:val="Heading4"/>
      </w:pPr>
      <w:bookmarkStart w:id="1304" w:name="_Toc99172982"/>
      <w:r>
        <w:t>6.5.5.6</w:t>
      </w:r>
      <w:r>
        <w:tab/>
        <w:t>State: 'P: Releasing'</w:t>
      </w:r>
      <w:bookmarkEnd w:id="1304"/>
    </w:p>
    <w:p w14:paraId="6224F8C7" w14:textId="77777777" w:rsidR="00535B0F" w:rsidRDefault="00535B0F" w:rsidP="00535B0F">
      <w:pPr>
        <w:pStyle w:val="Heading5"/>
      </w:pPr>
      <w:bookmarkStart w:id="1305" w:name="_Toc99172983"/>
      <w:r>
        <w:t>6.5.5.6.1</w:t>
      </w:r>
      <w:r>
        <w:tab/>
        <w:t>General</w:t>
      </w:r>
      <w:bookmarkEnd w:id="1305"/>
    </w:p>
    <w:p w14:paraId="3F68D584" w14:textId="77777777" w:rsidR="00535B0F" w:rsidRDefault="00535B0F" w:rsidP="00535B0F">
      <w:r>
        <w:t>The transmission participant interface uses this state while waiting for the application and signalling plane to finalize the release of the session or to finalize the removal of the MCVideo client from the session.</w:t>
      </w:r>
    </w:p>
    <w:p w14:paraId="33D40005" w14:textId="77777777" w:rsidR="00535B0F" w:rsidRDefault="00535B0F" w:rsidP="00535B0F">
      <w:pPr>
        <w:pStyle w:val="Heading5"/>
      </w:pPr>
      <w:bookmarkStart w:id="1306" w:name="_Toc99172984"/>
      <w:r>
        <w:t>6.5.5.6.2</w:t>
      </w:r>
      <w:r>
        <w:tab/>
        <w:t>MCVideo session release step 2 (MCVideo call release - 2)</w:t>
      </w:r>
      <w:bookmarkEnd w:id="1306"/>
    </w:p>
    <w:p w14:paraId="67119C33" w14:textId="77777777" w:rsidR="00535B0F" w:rsidRDefault="00535B0F" w:rsidP="00535B0F">
      <w:r>
        <w:t>Upon receiving an MCVideo call release step 2 request from the application and signalling plane, the transmission participant interface:</w:t>
      </w:r>
    </w:p>
    <w:p w14:paraId="29A24F4F" w14:textId="77777777" w:rsidR="00535B0F" w:rsidRDefault="00535B0F" w:rsidP="00535B0F">
      <w:pPr>
        <w:pStyle w:val="B1"/>
      </w:pPr>
      <w:r>
        <w:t>1.</w:t>
      </w:r>
      <w:r>
        <w:tab/>
        <w:t>shall request the network media interface to release all resources associated with this MCVideo client for this MCVideo call; and</w:t>
      </w:r>
    </w:p>
    <w:p w14:paraId="52C94A10" w14:textId="77777777" w:rsidR="00123B56" w:rsidRPr="00A5463E" w:rsidRDefault="00535B0F" w:rsidP="004F56F6">
      <w:pPr>
        <w:pStyle w:val="B1"/>
      </w:pPr>
      <w:r>
        <w:t>2.</w:t>
      </w:r>
      <w:r>
        <w:tab/>
        <w:t>shall enter the 'Start-stop' state and terminate the 'transmission participant interface state transition' state machine associated with this transmission participant and this session.</w:t>
      </w:r>
    </w:p>
    <w:p w14:paraId="0F2B22C7" w14:textId="77777777" w:rsidR="00123B56" w:rsidRPr="00A5463E" w:rsidRDefault="00123B56" w:rsidP="00123B56">
      <w:pPr>
        <w:pStyle w:val="Heading1"/>
      </w:pPr>
      <w:bookmarkStart w:id="1307" w:name="_Toc11343854"/>
      <w:bookmarkStart w:id="1308" w:name="_Toc45215815"/>
      <w:bookmarkStart w:id="1309" w:name="_Toc51945590"/>
      <w:bookmarkStart w:id="1310" w:name="_Toc99172985"/>
      <w:r w:rsidRPr="00A5463E">
        <w:lastRenderedPageBreak/>
        <w:t>7</w:t>
      </w:r>
      <w:r w:rsidRPr="00A5463E">
        <w:tab/>
        <w:t>Off-network MCVideo service media plane procedures</w:t>
      </w:r>
      <w:bookmarkEnd w:id="1307"/>
      <w:bookmarkEnd w:id="1308"/>
      <w:bookmarkEnd w:id="1309"/>
      <w:bookmarkEnd w:id="1310"/>
    </w:p>
    <w:p w14:paraId="04E1F367" w14:textId="77777777" w:rsidR="008C7C7C" w:rsidRPr="00A5463E" w:rsidRDefault="008C7C7C" w:rsidP="008C7C7C">
      <w:pPr>
        <w:pStyle w:val="Heading2"/>
        <w:rPr>
          <w:lang w:val="en-GB"/>
        </w:rPr>
      </w:pPr>
      <w:bookmarkStart w:id="1311" w:name="_Toc11343855"/>
      <w:bookmarkStart w:id="1312" w:name="_Toc45215816"/>
      <w:bookmarkStart w:id="1313" w:name="_Toc51945591"/>
      <w:bookmarkStart w:id="1314" w:name="_Toc99172986"/>
      <w:r w:rsidRPr="00A5463E">
        <w:t>7.1</w:t>
      </w:r>
      <w:r w:rsidRPr="00A5463E">
        <w:tab/>
        <w:t>General</w:t>
      </w:r>
      <w:bookmarkEnd w:id="1311"/>
      <w:bookmarkEnd w:id="1312"/>
      <w:bookmarkEnd w:id="1313"/>
      <w:bookmarkEnd w:id="1314"/>
    </w:p>
    <w:p w14:paraId="6B43785A" w14:textId="77777777" w:rsidR="00B916CE" w:rsidRPr="00A5463E" w:rsidRDefault="00B916CE" w:rsidP="00B916CE">
      <w:pPr>
        <w:rPr>
          <w:lang w:val="en-IN"/>
        </w:rPr>
      </w:pPr>
      <w:r w:rsidRPr="00A5463E">
        <w:rPr>
          <w:lang w:val="en-IN"/>
        </w:rPr>
        <w:t>Transmission control in off-network can be performed in two ways:</w:t>
      </w:r>
    </w:p>
    <w:p w14:paraId="166D0EE8"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70E197A5"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838C14"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 configuration parameter.</w:t>
      </w:r>
    </w:p>
    <w:p w14:paraId="66A1ADE9"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w:t>
      </w:r>
      <w:r w:rsidRPr="00A5463E">
        <w:t xml:space="preserve"> leaf node present in group configuration as specified in </w:t>
      </w:r>
      <w:r w:rsidRPr="00A5463E">
        <w:rPr>
          <w:lang w:eastAsia="ko-KR"/>
        </w:rPr>
        <w:t>3GPP TS 24.483 [4] is set to:</w:t>
      </w:r>
    </w:p>
    <w:p w14:paraId="6399AAE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193DF892" w14:textId="77777777" w:rsidR="00B916CE" w:rsidRPr="00A5463E" w:rsidRDefault="00B916CE" w:rsidP="00B916CE">
      <w:pPr>
        <w:pStyle w:val="B1"/>
        <w:rPr>
          <w:lang w:val="en-IN"/>
        </w:rPr>
      </w:pPr>
      <w:r w:rsidRPr="00A5463E">
        <w:rPr>
          <w:lang w:val="en-IN"/>
        </w:rPr>
        <w:t>-</w:t>
      </w:r>
      <w:r w:rsidRPr="00A5463E">
        <w:rPr>
          <w:lang w:val="en-IN"/>
        </w:rPr>
        <w:tab/>
        <w:t xml:space="preserve">"self", then </w:t>
      </w:r>
      <w:proofErr w:type="spellStart"/>
      <w:r w:rsidRPr="00A5463E">
        <w:rPr>
          <w:lang w:val="en-IN"/>
        </w:rPr>
        <w:t>self arbitration</w:t>
      </w:r>
      <w:proofErr w:type="spellEnd"/>
      <w:r w:rsidRPr="00A5463E">
        <w:rPr>
          <w:lang w:val="en-IN"/>
        </w:rPr>
        <w:t xml:space="preserve"> approach applies.</w:t>
      </w:r>
    </w:p>
    <w:p w14:paraId="7975C9A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6C64351" w14:textId="77777777" w:rsidR="00B916CE" w:rsidRPr="00A5463E" w:rsidRDefault="00B916CE" w:rsidP="00B916CE">
      <w:pPr>
        <w:rPr>
          <w:lang w:val="en-IN"/>
        </w:rPr>
      </w:pPr>
      <w:r w:rsidRPr="00A5463E">
        <w:rPr>
          <w:lang w:val="en-IN"/>
        </w:rPr>
        <w:t xml:space="preserve">In the </w:t>
      </w:r>
      <w:proofErr w:type="spellStart"/>
      <w:r w:rsidRPr="00A5463E">
        <w:rPr>
          <w:lang w:val="en-IN"/>
        </w:rPr>
        <w:t>self arbitration</w:t>
      </w:r>
      <w:proofErr w:type="spellEnd"/>
      <w:r w:rsidRPr="00A5463E">
        <w:rPr>
          <w:lang w:val="en-IN"/>
        </w:rPr>
        <w:t xml:space="preserve">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6F115C0E" w14:textId="77777777" w:rsidR="00B916CE" w:rsidRPr="00A5463E" w:rsidRDefault="00B916CE" w:rsidP="00B916CE">
      <w:r w:rsidRPr="00A5463E">
        <w:rPr>
          <w:lang w:val="en-IN"/>
        </w:rPr>
        <w:t xml:space="preserve">In both the single arbitrator approach and the </w:t>
      </w:r>
      <w:proofErr w:type="spellStart"/>
      <w:r w:rsidRPr="00A5463E">
        <w:rPr>
          <w:lang w:val="en-IN"/>
        </w:rPr>
        <w:t>self arbitration</w:t>
      </w:r>
      <w:proofErr w:type="spellEnd"/>
      <w:r w:rsidRPr="00A5463E">
        <w:rPr>
          <w:lang w:val="en-IN"/>
        </w:rPr>
        <w:t xml:space="preserve">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080578EE" w14:textId="77777777" w:rsidR="008C7C7C" w:rsidRPr="00A5463E" w:rsidRDefault="008C7C7C" w:rsidP="008C7C7C">
      <w:pPr>
        <w:pStyle w:val="Heading2"/>
      </w:pPr>
      <w:bookmarkStart w:id="1315" w:name="_Toc11343856"/>
      <w:bookmarkStart w:id="1316" w:name="_Toc45215817"/>
      <w:bookmarkStart w:id="1317" w:name="_Toc51945592"/>
      <w:bookmarkStart w:id="1318" w:name="_Toc99172987"/>
      <w:r w:rsidRPr="00A5463E">
        <w:t>7.2</w:t>
      </w:r>
      <w:r w:rsidRPr="00A5463E">
        <w:tab/>
        <w:t>Transmission participant procedures</w:t>
      </w:r>
      <w:r w:rsidR="00B916CE" w:rsidRPr="00A5463E">
        <w:rPr>
          <w:lang w:val="en-IN"/>
        </w:rPr>
        <w:t xml:space="preserve"> for single arbitrator approach</w:t>
      </w:r>
      <w:bookmarkEnd w:id="1315"/>
      <w:bookmarkEnd w:id="1316"/>
      <w:bookmarkEnd w:id="1317"/>
      <w:bookmarkEnd w:id="1318"/>
    </w:p>
    <w:p w14:paraId="54FCEF0B" w14:textId="77777777" w:rsidR="008C7C7C" w:rsidRPr="00A5463E" w:rsidRDefault="008C7C7C" w:rsidP="008C7C7C">
      <w:pPr>
        <w:pStyle w:val="Heading3"/>
      </w:pPr>
      <w:bookmarkStart w:id="1319" w:name="_Toc11343857"/>
      <w:bookmarkStart w:id="1320" w:name="_Toc45215818"/>
      <w:bookmarkStart w:id="1321" w:name="_Toc51945593"/>
      <w:bookmarkStart w:id="1322" w:name="_Toc99172988"/>
      <w:r w:rsidRPr="00A5463E">
        <w:t>7.2.1</w:t>
      </w:r>
      <w:r w:rsidRPr="00A5463E">
        <w:tab/>
        <w:t>Transmission participant procedures at MCVideo session initialisation</w:t>
      </w:r>
      <w:bookmarkEnd w:id="1319"/>
      <w:bookmarkEnd w:id="1320"/>
      <w:bookmarkEnd w:id="1321"/>
      <w:bookmarkEnd w:id="1322"/>
    </w:p>
    <w:p w14:paraId="066B55C3" w14:textId="1BA4458B" w:rsidR="008C7C7C" w:rsidRPr="00A5463E" w:rsidRDefault="008C7C7C" w:rsidP="008C7C7C">
      <w:r w:rsidRPr="00A5463E">
        <w:t xml:space="preserve">This </w:t>
      </w:r>
      <w:r w:rsidR="008C5982">
        <w:t>clause</w:t>
      </w:r>
      <w:r w:rsidRPr="00A5463E">
        <w:t xml:space="preserve"> applies when no active transmission control session exists.</w:t>
      </w:r>
    </w:p>
    <w:p w14:paraId="5EC5C85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4A4B6A2" w14:textId="66808F31"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8C5982">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DFF41B1" w14:textId="77777777" w:rsidR="008C7C7C" w:rsidRPr="00A5463E" w:rsidRDefault="008C7C7C" w:rsidP="008C7C7C">
      <w:pPr>
        <w:pStyle w:val="Heading4"/>
        <w:rPr>
          <w:lang w:val="en-IN"/>
        </w:rPr>
      </w:pPr>
      <w:bookmarkStart w:id="1323" w:name="_Toc11343858"/>
      <w:bookmarkStart w:id="1324" w:name="_Toc45215819"/>
      <w:bookmarkStart w:id="1325" w:name="_Toc51945594"/>
      <w:bookmarkStart w:id="1326" w:name="_Toc99172989"/>
      <w:r w:rsidRPr="00A5463E">
        <w:rPr>
          <w:lang w:val="en-IN"/>
        </w:rPr>
        <w:t>7.2.1.2</w:t>
      </w:r>
      <w:r w:rsidRPr="00A5463E">
        <w:rPr>
          <w:lang w:val="en-IN"/>
        </w:rPr>
        <w:tab/>
        <w:t>Determine off-network transmission priority</w:t>
      </w:r>
      <w:bookmarkEnd w:id="1323"/>
      <w:bookmarkEnd w:id="1324"/>
      <w:bookmarkEnd w:id="1325"/>
      <w:bookmarkEnd w:id="1326"/>
    </w:p>
    <w:p w14:paraId="6487D8CC" w14:textId="07136FF1"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8C5982">
        <w:t>clause</w:t>
      </w:r>
      <w:r>
        <w:t>.</w:t>
      </w:r>
      <w:r w:rsidRPr="001A7E1A">
        <w:t xml:space="preserve"> </w:t>
      </w:r>
    </w:p>
    <w:p w14:paraId="4A94FE7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50F3452B"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1FB15AF7"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1FB6F1F" w14:textId="77777777" w:rsidR="008D7BCF" w:rsidRPr="00C251CC" w:rsidRDefault="008D7BCF" w:rsidP="008D7BCF">
      <w:pPr>
        <w:pStyle w:val="B3"/>
      </w:pPr>
      <w:proofErr w:type="spellStart"/>
      <w:r w:rsidRPr="00C251CC">
        <w:t>i</w:t>
      </w:r>
      <w:proofErr w:type="spellEnd"/>
      <w:r w:rsidRPr="00C251CC">
        <w:t>.</w:t>
      </w:r>
      <w:r w:rsidRPr="00C251CC">
        <w:tab/>
        <w:t xml:space="preserve">the value of the </w:t>
      </w:r>
      <w:r>
        <w:t>Transmission priority</w:t>
      </w:r>
      <w:r w:rsidRPr="00C251CC">
        <w:t xml:space="preserve"> field in the received </w:t>
      </w:r>
      <w:r>
        <w:t>Transmission Request message</w:t>
      </w:r>
      <w:r w:rsidRPr="00C251CC">
        <w:t>;</w:t>
      </w:r>
    </w:p>
    <w:p w14:paraId="55E2FDB5"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/&lt;x&gt;/Common/</w:t>
      </w:r>
      <w:proofErr w:type="spellStart"/>
      <w:r w:rsidRPr="00C251CC">
        <w:t>MCPTTGroupMemberList</w:t>
      </w:r>
      <w:proofErr w:type="spellEnd"/>
      <w:r w:rsidRPr="00C251CC">
        <w:t>/&lt;x&gt;/</w:t>
      </w:r>
      <w:proofErr w:type="spellStart"/>
      <w:r w:rsidRPr="00C251CC">
        <w:t>UserPriority</w:t>
      </w:r>
      <w:proofErr w:type="spellEnd"/>
      <w:r w:rsidRPr="00C251CC">
        <w:t xml:space="preserve">"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002BF5EE" w14:textId="77777777" w:rsidR="008D7BCF" w:rsidRPr="00C251CC" w:rsidRDefault="008D7BCF" w:rsidP="008D7BCF">
      <w:pPr>
        <w:pStyle w:val="B3"/>
      </w:pPr>
      <w:r w:rsidRPr="00C251CC">
        <w:t>iii.</w:t>
      </w:r>
      <w:r w:rsidRPr="00C251CC">
        <w:tab/>
        <w:t>the value of the "/&lt;x&gt;/</w:t>
      </w:r>
      <w:proofErr w:type="spellStart"/>
      <w:r w:rsidRPr="00C251CC">
        <w:t>OffNetwork</w:t>
      </w:r>
      <w:proofErr w:type="spellEnd"/>
      <w:r w:rsidRPr="00C251CC">
        <w:t>/</w:t>
      </w:r>
      <w:proofErr w:type="spellStart"/>
      <w:r w:rsidRPr="00C251CC">
        <w:t>NumLevelHierarchy</w:t>
      </w:r>
      <w:proofErr w:type="spellEnd"/>
      <w:r w:rsidRPr="00C251CC">
        <w:t xml:space="preserve">" leaf node present in service configuration as specified in </w:t>
      </w:r>
      <w:r w:rsidRPr="00C251CC">
        <w:rPr>
          <w:lang w:eastAsia="ko-KR"/>
        </w:rPr>
        <w:t>3GPP TS </w:t>
      </w:r>
      <w:r>
        <w:rPr>
          <w:lang w:eastAsia="ko-KR"/>
        </w:rPr>
        <w:t>24.483</w:t>
      </w:r>
      <w:r w:rsidRPr="00C251CC">
        <w:rPr>
          <w:lang w:eastAsia="ko-KR"/>
        </w:rPr>
        <w:t> [4]; and</w:t>
      </w:r>
    </w:p>
    <w:p w14:paraId="31865187"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08F26604"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404B45"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7B946929"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7933499"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355577DF" w14:textId="77777777" w:rsidR="008D7BCF" w:rsidRPr="00C251CC" w:rsidRDefault="008D7BCF" w:rsidP="008D7BCF">
      <w:pPr>
        <w:pStyle w:val="B3"/>
      </w:pPr>
      <w:proofErr w:type="spellStart"/>
      <w:r w:rsidRPr="00C251CC">
        <w:t>i</w:t>
      </w:r>
      <w:proofErr w:type="spellEnd"/>
      <w:r w:rsidRPr="00C251CC">
        <w:t>.</w:t>
      </w:r>
      <w:r w:rsidRPr="00C251CC">
        <w:tab/>
        <w:t>if the current type of the call is normal, shall continue to check the next input parameter from step 2;</w:t>
      </w:r>
      <w:r>
        <w:t xml:space="preserve"> or</w:t>
      </w:r>
    </w:p>
    <w:p w14:paraId="2AE478E2"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FE4BE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BB26935" w14:textId="77777777" w:rsidR="008D7BCF" w:rsidRDefault="008D7BCF" w:rsidP="008D7BCF">
      <w:pPr>
        <w:pStyle w:val="B3"/>
      </w:pPr>
      <w:proofErr w:type="spellStart"/>
      <w:r w:rsidRPr="00C251CC">
        <w:t>i</w:t>
      </w:r>
      <w:proofErr w:type="spellEnd"/>
      <w:r w:rsidRPr="00C251CC">
        <w:t>.</w:t>
      </w:r>
      <w:r w:rsidRPr="00C251CC">
        <w:tab/>
        <w:t>if the cur</w:t>
      </w:r>
      <w:r>
        <w:t>rent type of the call is normal:</w:t>
      </w:r>
    </w:p>
    <w:p w14:paraId="167AE801" w14:textId="77777777" w:rsidR="008D7BCF" w:rsidRDefault="008D7BCF" w:rsidP="008D7BCF">
      <w:pPr>
        <w:pStyle w:val="B4"/>
      </w:pPr>
      <w:r>
        <w:t>A.</w:t>
      </w:r>
      <w:r>
        <w:tab/>
        <w:t>shall pre-empt a current transmitter;</w:t>
      </w:r>
    </w:p>
    <w:p w14:paraId="0423285D"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53D01B86" w14:textId="77777777" w:rsidR="008D7BCF" w:rsidRPr="00C251CC" w:rsidRDefault="008D7BCF" w:rsidP="008D7BCF">
      <w:pPr>
        <w:pStyle w:val="B4"/>
      </w:pPr>
      <w:r>
        <w:t>C.</w:t>
      </w:r>
      <w:r>
        <w:tab/>
        <w:t xml:space="preserve">shall </w:t>
      </w:r>
      <w:r w:rsidRPr="00C251CC">
        <w:t>skip step 2;</w:t>
      </w:r>
    </w:p>
    <w:p w14:paraId="71BCD62B"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4711E70"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2A9A167"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30A1C9DB" w14:textId="77777777" w:rsidR="008D7BCF" w:rsidRDefault="008D7BCF" w:rsidP="008D7BCF">
      <w:pPr>
        <w:pStyle w:val="B3"/>
      </w:pPr>
      <w:proofErr w:type="spellStart"/>
      <w:r w:rsidRPr="00C251CC">
        <w:t>i</w:t>
      </w:r>
      <w:proofErr w:type="spellEnd"/>
      <w:r w:rsidRPr="00C251CC">
        <w:t>.</w:t>
      </w:r>
      <w:r w:rsidRPr="00C251CC">
        <w:tab/>
        <w:t>if the current type of the ca</w:t>
      </w:r>
      <w:r>
        <w:t>ll is normal or imminent-peril:</w:t>
      </w:r>
    </w:p>
    <w:p w14:paraId="49C99D71" w14:textId="77777777" w:rsidR="008D7BCF" w:rsidRDefault="008D7BCF" w:rsidP="008D7BCF">
      <w:pPr>
        <w:pStyle w:val="B4"/>
      </w:pPr>
      <w:r>
        <w:t>A.</w:t>
      </w:r>
      <w:r>
        <w:tab/>
        <w:t xml:space="preserve">shall pre-empt a current transmitter; </w:t>
      </w:r>
      <w:r w:rsidRPr="00C251CC">
        <w:t>and</w:t>
      </w:r>
    </w:p>
    <w:p w14:paraId="56A9CB72"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4AEEB49F" w14:textId="77777777" w:rsidR="008D7BCF" w:rsidRPr="00C251CC" w:rsidRDefault="008D7BCF" w:rsidP="008D7BCF">
      <w:pPr>
        <w:pStyle w:val="B4"/>
      </w:pPr>
      <w:r>
        <w:t>C.</w:t>
      </w:r>
      <w:r>
        <w:tab/>
        <w:t xml:space="preserve">shall </w:t>
      </w:r>
      <w:r w:rsidRPr="00C251CC">
        <w:t>skip step 2;</w:t>
      </w:r>
    </w:p>
    <w:p w14:paraId="42941A4B"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46C1839E"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08E30C1C"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09543B22"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F6D3A39" w14:textId="77777777" w:rsidR="008D7BCF" w:rsidRDefault="008D7BCF" w:rsidP="008D7BCF">
      <w:pPr>
        <w:pStyle w:val="B3"/>
      </w:pPr>
      <w:proofErr w:type="spellStart"/>
      <w:r>
        <w:t>i</w:t>
      </w:r>
      <w:proofErr w:type="spellEnd"/>
      <w:r>
        <w:t>.</w:t>
      </w:r>
      <w:r>
        <w:tab/>
        <w:t>shall pre-empt a current transmitter with lower priority; and</w:t>
      </w:r>
    </w:p>
    <w:p w14:paraId="1C5FA9B9"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1CFEF25B" w14:textId="77777777" w:rsidR="008C7C7C" w:rsidRPr="00A5463E" w:rsidRDefault="008C7C7C" w:rsidP="008C7C7C">
      <w:pPr>
        <w:pStyle w:val="Heading3"/>
      </w:pPr>
      <w:bookmarkStart w:id="1327" w:name="_Toc11343859"/>
      <w:bookmarkStart w:id="1328" w:name="_Toc45215820"/>
      <w:bookmarkStart w:id="1329" w:name="_Toc51945595"/>
      <w:bookmarkStart w:id="1330" w:name="_Toc99172990"/>
      <w:r w:rsidRPr="00A5463E">
        <w:t>7.2.2</w:t>
      </w:r>
      <w:r w:rsidRPr="00A5463E">
        <w:tab/>
        <w:t>Transmission participant procedures at MCVideo call release</w:t>
      </w:r>
      <w:bookmarkEnd w:id="1327"/>
      <w:bookmarkEnd w:id="1328"/>
      <w:bookmarkEnd w:id="1329"/>
      <w:bookmarkEnd w:id="1330"/>
    </w:p>
    <w:p w14:paraId="7BA43FDB" w14:textId="74806124" w:rsidR="008C7C7C" w:rsidRPr="00A5463E" w:rsidRDefault="008C7C7C" w:rsidP="008C7C7C">
      <w:r w:rsidRPr="00A5463E">
        <w:t xml:space="preserve">This </w:t>
      </w:r>
      <w:r w:rsidR="008C5982">
        <w:t>clause</w:t>
      </w:r>
      <w:r w:rsidRPr="00A5463E">
        <w:t xml:space="preserve"> applies when an active transmission control session exists.</w:t>
      </w:r>
    </w:p>
    <w:p w14:paraId="6732BA9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202DA480" w14:textId="77777777" w:rsidR="008C7C7C" w:rsidRPr="00A5463E" w:rsidRDefault="008C7C7C" w:rsidP="008C7C7C">
      <w:pPr>
        <w:pStyle w:val="Heading3"/>
      </w:pPr>
      <w:bookmarkStart w:id="1331" w:name="_Toc11343860"/>
      <w:bookmarkStart w:id="1332" w:name="_Toc45215821"/>
      <w:bookmarkStart w:id="1333" w:name="_Toc51945596"/>
      <w:bookmarkStart w:id="1334" w:name="_Toc99172991"/>
      <w:r w:rsidRPr="00A5463E">
        <w:t>7.2.3</w:t>
      </w:r>
      <w:r w:rsidRPr="00A5463E">
        <w:tab/>
        <w:t>Transmission participant state diagram – basic operation</w:t>
      </w:r>
      <w:bookmarkEnd w:id="1331"/>
      <w:bookmarkEnd w:id="1332"/>
      <w:bookmarkEnd w:id="1333"/>
      <w:bookmarkEnd w:id="1334"/>
    </w:p>
    <w:p w14:paraId="120C9453" w14:textId="77777777" w:rsidR="008C7C7C" w:rsidRPr="00A5463E" w:rsidRDefault="008C7C7C" w:rsidP="008C7C7C">
      <w:pPr>
        <w:pStyle w:val="Heading4"/>
      </w:pPr>
      <w:bookmarkStart w:id="1335" w:name="_Toc11343861"/>
      <w:bookmarkStart w:id="1336" w:name="_Toc45215822"/>
      <w:bookmarkStart w:id="1337" w:name="_Toc51945597"/>
      <w:bookmarkStart w:id="1338" w:name="_Toc99172992"/>
      <w:r w:rsidRPr="00A5463E">
        <w:t>7.2.3.1</w:t>
      </w:r>
      <w:r w:rsidRPr="00A5463E">
        <w:tab/>
        <w:t>General</w:t>
      </w:r>
      <w:bookmarkEnd w:id="1335"/>
      <w:bookmarkEnd w:id="1336"/>
      <w:bookmarkEnd w:id="1337"/>
      <w:bookmarkEnd w:id="1338"/>
    </w:p>
    <w:p w14:paraId="07A2F51E" w14:textId="4A13C294" w:rsidR="008C7C7C" w:rsidRPr="00A5463E" w:rsidRDefault="008C7C7C" w:rsidP="008C7C7C">
      <w:r w:rsidRPr="00A5463E">
        <w:t xml:space="preserve">The transmission participant shall behave according to the state diagram and the transitions specified in this </w:t>
      </w:r>
      <w:r w:rsidR="008C5982">
        <w:t>clause</w:t>
      </w:r>
      <w:r w:rsidRPr="00A5463E">
        <w:t>.</w:t>
      </w:r>
    </w:p>
    <w:p w14:paraId="11A245E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95FBB9B"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08ACEE3F" w14:textId="77777777" w:rsidR="008C7C7C" w:rsidRPr="00A5463E" w:rsidRDefault="008C7C7C" w:rsidP="008C7C7C">
      <w:r w:rsidRPr="00A5463E">
        <w:t>Figure 7.2.3.1-1 show the 'Transmission participant state diagram – basic operation'.</w:t>
      </w:r>
    </w:p>
    <w:p w14:paraId="6D3C9E8E" w14:textId="77777777" w:rsidR="008C7C7C" w:rsidRPr="00A5463E" w:rsidRDefault="008C7C7C" w:rsidP="008C7C7C"/>
    <w:p w14:paraId="499BAC37" w14:textId="77777777" w:rsidR="004F313B" w:rsidRDefault="004F313B" w:rsidP="008C7C7C">
      <w:pPr>
        <w:pStyle w:val="TH"/>
        <w:rPr>
          <w:lang w:val="fr-FR"/>
        </w:rPr>
      </w:pPr>
      <w:r w:rsidRPr="00A5463E">
        <w:object w:dxaOrig="20128" w:dyaOrig="18429" w14:anchorId="6BA29C27">
          <v:shape id="_x0000_i1037" type="#_x0000_t75" style="width:477.1pt;height:436.75pt" o:ole="">
            <v:imagedata r:id="rId34" o:title=""/>
          </v:shape>
          <o:OLEObject Type="Embed" ProgID="Visio.Drawing.11" ShapeID="_x0000_i1037" DrawAspect="Content" ObjectID="_1709785523" r:id="rId35"/>
        </w:object>
      </w:r>
    </w:p>
    <w:p w14:paraId="742A92EB" w14:textId="77777777" w:rsidR="008C7C7C" w:rsidRPr="00A5463E" w:rsidRDefault="008C7C7C" w:rsidP="004F313B">
      <w:pPr>
        <w:pStyle w:val="TF"/>
      </w:pPr>
      <w:r w:rsidRPr="00A5463E">
        <w:t>Figure 7.2.3.1-1: 'Transmission participant state diagram – basic operation'</w:t>
      </w:r>
    </w:p>
    <w:p w14:paraId="20533284" w14:textId="25EA3CE6" w:rsidR="008C7C7C" w:rsidRPr="00A5463E" w:rsidRDefault="008C7C7C" w:rsidP="008C7C7C">
      <w:r w:rsidRPr="00A5463E">
        <w:t xml:space="preserve">State details are explained in the following </w:t>
      </w:r>
      <w:r w:rsidR="008C5982">
        <w:t>clause</w:t>
      </w:r>
      <w:r w:rsidRPr="00A5463E">
        <w:t>s.</w:t>
      </w:r>
    </w:p>
    <w:p w14:paraId="32C5B03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65062C02"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38D3367F" w14:textId="77777777" w:rsidR="008C7C7C" w:rsidRPr="00A5463E" w:rsidRDefault="008C7C7C" w:rsidP="008C7C7C">
      <w:pPr>
        <w:pStyle w:val="Heading4"/>
      </w:pPr>
      <w:bookmarkStart w:id="1339" w:name="_Toc11343862"/>
      <w:bookmarkStart w:id="1340" w:name="_Toc45215823"/>
      <w:bookmarkStart w:id="1341" w:name="_Toc51945598"/>
      <w:bookmarkStart w:id="1342" w:name="_Toc99172993"/>
      <w:r w:rsidRPr="00A5463E">
        <w:t>7.2.3.2</w:t>
      </w:r>
      <w:r w:rsidRPr="00A5463E">
        <w:tab/>
        <w:t>State: 'Start-stop'</w:t>
      </w:r>
      <w:bookmarkEnd w:id="1339"/>
      <w:bookmarkEnd w:id="1340"/>
      <w:bookmarkEnd w:id="1341"/>
      <w:bookmarkEnd w:id="1342"/>
    </w:p>
    <w:p w14:paraId="19DE83F3" w14:textId="77777777" w:rsidR="008C7C7C" w:rsidRPr="00A5463E" w:rsidRDefault="008C7C7C" w:rsidP="008C7C7C">
      <w:pPr>
        <w:pStyle w:val="Heading5"/>
      </w:pPr>
      <w:bookmarkStart w:id="1343" w:name="_Toc11343863"/>
      <w:bookmarkStart w:id="1344" w:name="_Toc45215824"/>
      <w:bookmarkStart w:id="1345" w:name="_Toc51945599"/>
      <w:bookmarkStart w:id="1346" w:name="_Toc99172994"/>
      <w:r w:rsidRPr="00A5463E">
        <w:rPr>
          <w:lang w:eastAsia="ko-KR"/>
        </w:rPr>
        <w:t>7</w:t>
      </w:r>
      <w:r w:rsidRPr="00A5463E">
        <w:t>.2.</w:t>
      </w:r>
      <w:r w:rsidRPr="00A5463E">
        <w:rPr>
          <w:lang w:eastAsia="ko-KR"/>
        </w:rPr>
        <w:t>3</w:t>
      </w:r>
      <w:r w:rsidRPr="00A5463E">
        <w:t>.2.1</w:t>
      </w:r>
      <w:r w:rsidRPr="00A5463E">
        <w:tab/>
        <w:t>General</w:t>
      </w:r>
      <w:bookmarkEnd w:id="1343"/>
      <w:bookmarkEnd w:id="1344"/>
      <w:bookmarkEnd w:id="1345"/>
      <w:bookmarkEnd w:id="1346"/>
    </w:p>
    <w:p w14:paraId="0878C4A4"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1C1C865F" w14:textId="77777777" w:rsidR="00F7785F" w:rsidRPr="00A5463E" w:rsidRDefault="00F7785F" w:rsidP="00F7785F">
      <w:pPr>
        <w:pStyle w:val="Heading5"/>
      </w:pPr>
      <w:bookmarkStart w:id="1347" w:name="_Toc11343864"/>
      <w:bookmarkStart w:id="1348" w:name="_Toc45215825"/>
      <w:bookmarkStart w:id="1349" w:name="_Toc51945600"/>
      <w:bookmarkStart w:id="1350" w:name="_Toc99172995"/>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47"/>
      <w:bookmarkEnd w:id="1348"/>
      <w:bookmarkEnd w:id="1349"/>
      <w:bookmarkEnd w:id="1350"/>
    </w:p>
    <w:p w14:paraId="0D5BA63C"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1004F65C"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96BE17E"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2AB66FD9"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33ED9FD7"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3E19C3F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7D7E96F0"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7C7183B3" w14:textId="77777777" w:rsidR="00F7785F" w:rsidRPr="00A5463E" w:rsidRDefault="00F7785F" w:rsidP="00F7785F">
      <w:pPr>
        <w:pStyle w:val="Heading5"/>
      </w:pPr>
      <w:bookmarkStart w:id="1351" w:name="_Toc11343865"/>
      <w:bookmarkStart w:id="1352" w:name="_Toc45215826"/>
      <w:bookmarkStart w:id="1353" w:name="_Toc51945601"/>
      <w:bookmarkStart w:id="1354" w:name="_Toc99172996"/>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51"/>
      <w:bookmarkEnd w:id="1352"/>
      <w:bookmarkEnd w:id="1353"/>
      <w:bookmarkEnd w:id="1354"/>
    </w:p>
    <w:p w14:paraId="29D65673" w14:textId="77777777" w:rsidR="00F7785F" w:rsidRPr="00A5463E" w:rsidRDefault="00F7785F" w:rsidP="00F7785F">
      <w:r w:rsidRPr="00A5463E">
        <w:t>When an MCVideo call is established the terminating transmission participant:</w:t>
      </w:r>
    </w:p>
    <w:p w14:paraId="1EBF4D5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0630EF" w14:textId="77777777" w:rsidR="00F7785F" w:rsidRPr="00A5463E" w:rsidRDefault="00F7785F" w:rsidP="00F7785F">
      <w:pPr>
        <w:pStyle w:val="B1"/>
      </w:pPr>
      <w:r w:rsidRPr="00A5463E">
        <w:t>2.</w:t>
      </w:r>
      <w:r w:rsidRPr="00A5463E">
        <w:tab/>
        <w:t>shall start timer T230 (Inactivity); and</w:t>
      </w:r>
    </w:p>
    <w:p w14:paraId="04901B1E" w14:textId="77777777" w:rsidR="00F7785F" w:rsidRPr="00A5463E" w:rsidRDefault="00F7785F" w:rsidP="00F7785F">
      <w:pPr>
        <w:pStyle w:val="B1"/>
      </w:pPr>
      <w:r w:rsidRPr="00A5463E">
        <w:t>3.</w:t>
      </w:r>
      <w:r w:rsidRPr="00A5463E">
        <w:tab/>
        <w:t>shall enter 'O: silence' state.</w:t>
      </w:r>
    </w:p>
    <w:p w14:paraId="276CFCA8" w14:textId="77777777" w:rsidR="00F7785F" w:rsidRPr="00A5463E" w:rsidRDefault="00F7785F" w:rsidP="00F7785F">
      <w:pPr>
        <w:pStyle w:val="Heading5"/>
      </w:pPr>
      <w:bookmarkStart w:id="1355" w:name="_Toc11343866"/>
      <w:bookmarkStart w:id="1356" w:name="_Toc45215827"/>
      <w:bookmarkStart w:id="1357" w:name="_Toc51945602"/>
      <w:bookmarkStart w:id="1358" w:name="_Toc99172997"/>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55"/>
      <w:bookmarkEnd w:id="1356"/>
      <w:bookmarkEnd w:id="1357"/>
      <w:bookmarkEnd w:id="1358"/>
    </w:p>
    <w:p w14:paraId="1B2579B2"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07BA722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B985B4" w14:textId="77777777" w:rsidR="00F7785F" w:rsidRPr="00A5463E" w:rsidRDefault="00F7785F" w:rsidP="00F7785F">
      <w:pPr>
        <w:pStyle w:val="B1"/>
      </w:pPr>
      <w:r w:rsidRPr="00A5463E">
        <w:t>2.</w:t>
      </w:r>
      <w:r w:rsidRPr="00A5463E">
        <w:tab/>
        <w:t>shall start timer T203(End of RTP media); and</w:t>
      </w:r>
    </w:p>
    <w:p w14:paraId="664B0DD3"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685E43C6" w14:textId="77777777" w:rsidR="00F7785F" w:rsidRPr="00A5463E" w:rsidRDefault="00F7785F" w:rsidP="00F7785F">
      <w:pPr>
        <w:pStyle w:val="Heading5"/>
        <w:rPr>
          <w:lang w:eastAsia="ko-KR"/>
        </w:rPr>
      </w:pPr>
      <w:bookmarkStart w:id="1359" w:name="_Toc11343867"/>
      <w:bookmarkStart w:id="1360" w:name="_Toc45215828"/>
      <w:bookmarkStart w:id="1361" w:name="_Toc51945603"/>
      <w:bookmarkStart w:id="1362" w:name="_Toc99172998"/>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59"/>
      <w:bookmarkEnd w:id="1360"/>
      <w:bookmarkEnd w:id="1361"/>
      <w:bookmarkEnd w:id="1362"/>
    </w:p>
    <w:p w14:paraId="035AE0E5"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0725C20"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E45148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B31AE9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4C0413D3"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5379633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2E0EFFA"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A633B56"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0BE83347"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603E6E2" w14:textId="77777777" w:rsidR="00F7785F" w:rsidRPr="00A5463E" w:rsidRDefault="00F7785F" w:rsidP="00F7785F">
      <w:pPr>
        <w:pStyle w:val="Heading5"/>
        <w:rPr>
          <w:lang w:eastAsia="ko-KR"/>
        </w:rPr>
      </w:pPr>
      <w:bookmarkStart w:id="1363" w:name="_Toc11343868"/>
      <w:bookmarkStart w:id="1364" w:name="_Toc45215829"/>
      <w:bookmarkStart w:id="1365" w:name="_Toc51945604"/>
      <w:bookmarkStart w:id="1366" w:name="_Toc99172999"/>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63"/>
      <w:bookmarkEnd w:id="1364"/>
      <w:bookmarkEnd w:id="1365"/>
      <w:bookmarkEnd w:id="1366"/>
    </w:p>
    <w:p w14:paraId="3EBD5FDE"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0213937B"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40D8244"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54B4777"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4018C21"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0A69970C"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0FD45EA9" w14:textId="77777777" w:rsidR="00F7785F" w:rsidRPr="00A5463E" w:rsidRDefault="00F7785F" w:rsidP="00F7785F">
      <w:pPr>
        <w:pStyle w:val="Heading5"/>
      </w:pPr>
      <w:bookmarkStart w:id="1367" w:name="_Toc11343869"/>
      <w:bookmarkStart w:id="1368" w:name="_Toc45215830"/>
      <w:bookmarkStart w:id="1369" w:name="_Toc51945605"/>
      <w:bookmarkStart w:id="1370" w:name="_Toc99173000"/>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67"/>
      <w:bookmarkEnd w:id="1368"/>
      <w:bookmarkEnd w:id="1369"/>
      <w:bookmarkEnd w:id="1370"/>
    </w:p>
    <w:p w14:paraId="61402ED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7650F55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AE02C20"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509794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777F693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DF478E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6CF6E51" w14:textId="77777777" w:rsidR="00F7785F" w:rsidRPr="00A5463E" w:rsidRDefault="00F7785F" w:rsidP="00F7785F">
      <w:pPr>
        <w:pStyle w:val="Heading5"/>
        <w:rPr>
          <w:lang w:val="nb-NO"/>
        </w:rPr>
      </w:pPr>
      <w:bookmarkStart w:id="1371" w:name="_Toc11343870"/>
      <w:bookmarkStart w:id="1372" w:name="_Toc45215831"/>
      <w:bookmarkStart w:id="1373" w:name="_Toc51945606"/>
      <w:bookmarkStart w:id="1374" w:name="_Toc99173001"/>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71"/>
      <w:bookmarkEnd w:id="1372"/>
      <w:bookmarkEnd w:id="1373"/>
      <w:bookmarkEnd w:id="1374"/>
    </w:p>
    <w:p w14:paraId="6EC7F40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7E9081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7E42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08293DF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313AAEE8"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354B806"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54248B6E" w14:textId="77777777" w:rsidR="00F7785F" w:rsidRPr="00A5463E" w:rsidRDefault="00F7785F" w:rsidP="00F7785F">
      <w:pPr>
        <w:pStyle w:val="Heading5"/>
      </w:pPr>
      <w:bookmarkStart w:id="1375" w:name="_Toc11343871"/>
      <w:bookmarkStart w:id="1376" w:name="_Toc45215832"/>
      <w:bookmarkStart w:id="1377" w:name="_Toc51945607"/>
      <w:bookmarkStart w:id="1378" w:name="_Toc99173002"/>
      <w:r w:rsidRPr="00A5463E">
        <w:t>7.2.3.2.9</w:t>
      </w:r>
      <w:r w:rsidRPr="00A5463E">
        <w:tab/>
        <w:t>MCVideo broadcast call established – terminating MCVideo user</w:t>
      </w:r>
      <w:bookmarkEnd w:id="1375"/>
      <w:bookmarkEnd w:id="1376"/>
      <w:bookmarkEnd w:id="1377"/>
      <w:bookmarkEnd w:id="1378"/>
    </w:p>
    <w:p w14:paraId="1905DF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1511C2C"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FB279A1" w14:textId="77777777" w:rsidR="00F7785F" w:rsidRPr="00A5463E" w:rsidRDefault="00F7785F" w:rsidP="00F7785F">
      <w:pPr>
        <w:pStyle w:val="B1"/>
      </w:pPr>
      <w:r w:rsidRPr="00A5463E">
        <w:t>2.</w:t>
      </w:r>
      <w:r w:rsidRPr="00A5463E">
        <w:tab/>
        <w:t>shall start timer T203 (End of RTP media); and</w:t>
      </w:r>
    </w:p>
    <w:p w14:paraId="2CF117CA" w14:textId="77777777" w:rsidR="00F7785F" w:rsidRPr="00A5463E" w:rsidRDefault="00F7785F" w:rsidP="00F7785F">
      <w:pPr>
        <w:pStyle w:val="B1"/>
      </w:pPr>
      <w:r w:rsidRPr="00A5463E">
        <w:t>3.</w:t>
      </w:r>
      <w:r w:rsidRPr="00A5463E">
        <w:tab/>
        <w:t>shall enter 'O: has no permission' state.</w:t>
      </w:r>
    </w:p>
    <w:p w14:paraId="382A75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4FE7B6A8" w14:textId="77777777" w:rsidR="00F7785F" w:rsidRPr="00A5463E" w:rsidRDefault="00F7785F" w:rsidP="00F7785F">
      <w:pPr>
        <w:pStyle w:val="Heading4"/>
      </w:pPr>
      <w:bookmarkStart w:id="1379" w:name="_Toc11343872"/>
      <w:bookmarkStart w:id="1380" w:name="_Toc45215833"/>
      <w:bookmarkStart w:id="1381" w:name="_Toc51945608"/>
      <w:bookmarkStart w:id="1382" w:name="_Toc99173003"/>
      <w:r w:rsidRPr="00A5463E">
        <w:t>7.2.3.3</w:t>
      </w:r>
      <w:r w:rsidRPr="00A5463E">
        <w:tab/>
        <w:t>State: 'O: silence'</w:t>
      </w:r>
      <w:bookmarkEnd w:id="1379"/>
      <w:bookmarkEnd w:id="1380"/>
      <w:bookmarkEnd w:id="1381"/>
      <w:bookmarkEnd w:id="1382"/>
    </w:p>
    <w:p w14:paraId="07571FA1" w14:textId="77777777" w:rsidR="00F7785F" w:rsidRPr="00A5463E" w:rsidRDefault="00F7785F" w:rsidP="00F7785F">
      <w:pPr>
        <w:pStyle w:val="Heading5"/>
      </w:pPr>
      <w:bookmarkStart w:id="1383" w:name="_Toc11343873"/>
      <w:bookmarkStart w:id="1384" w:name="_Toc45215834"/>
      <w:bookmarkStart w:id="1385" w:name="_Toc51945609"/>
      <w:bookmarkStart w:id="1386" w:name="_Toc99173004"/>
      <w:r w:rsidRPr="00A5463E">
        <w:t>7.2.3.3.1</w:t>
      </w:r>
      <w:r w:rsidRPr="00A5463E">
        <w:tab/>
        <w:t>General</w:t>
      </w:r>
      <w:bookmarkEnd w:id="1383"/>
      <w:bookmarkEnd w:id="1384"/>
      <w:bookmarkEnd w:id="1385"/>
      <w:bookmarkEnd w:id="1386"/>
    </w:p>
    <w:p w14:paraId="346519BD"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25992E9F" w14:textId="77777777" w:rsidR="00F7785F" w:rsidRPr="00A5463E" w:rsidRDefault="00F7785F" w:rsidP="00F7785F">
      <w:r w:rsidRPr="00A5463E">
        <w:rPr>
          <w:lang w:eastAsia="ko-KR"/>
        </w:rPr>
        <w:lastRenderedPageBreak/>
        <w:t>Timer T230 (Inactivity) is running in this state.</w:t>
      </w:r>
    </w:p>
    <w:p w14:paraId="009E3DC4" w14:textId="77777777" w:rsidR="00F7785F" w:rsidRPr="00A5463E" w:rsidRDefault="00F7785F" w:rsidP="00F7785F">
      <w:pPr>
        <w:pStyle w:val="Heading5"/>
      </w:pPr>
      <w:bookmarkStart w:id="1387" w:name="_Toc11343874"/>
      <w:bookmarkStart w:id="1388" w:name="_Toc45215835"/>
      <w:bookmarkStart w:id="1389" w:name="_Toc51945610"/>
      <w:bookmarkStart w:id="1390" w:name="_Toc99173005"/>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7"/>
      <w:bookmarkEnd w:id="1388"/>
      <w:bookmarkEnd w:id="1389"/>
      <w:bookmarkEnd w:id="1390"/>
    </w:p>
    <w:p w14:paraId="51B43DE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B8900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7952AC"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A65884B"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242A9019"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FE6C376"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2E53812"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4EA4D8D7"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251F82D4"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4EAC6DF" w14:textId="77777777" w:rsidR="00F7785F" w:rsidRPr="00A5463E" w:rsidRDefault="00F7785F" w:rsidP="00F7785F">
      <w:pPr>
        <w:pStyle w:val="Heading5"/>
        <w:rPr>
          <w:lang w:val="nb-NO"/>
        </w:rPr>
      </w:pPr>
      <w:bookmarkStart w:id="1391" w:name="_Toc11343875"/>
      <w:bookmarkStart w:id="1392" w:name="_Toc45215836"/>
      <w:bookmarkStart w:id="1393" w:name="_Toc51945611"/>
      <w:bookmarkStart w:id="1394" w:name="_Toc99173006"/>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91"/>
      <w:bookmarkEnd w:id="1392"/>
      <w:bookmarkEnd w:id="1393"/>
      <w:bookmarkEnd w:id="1394"/>
    </w:p>
    <w:p w14:paraId="7DDC3A44"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4B43A11" w14:textId="77777777" w:rsidR="00F7785F" w:rsidRPr="00A5463E" w:rsidRDefault="00F7785F" w:rsidP="00F7785F">
      <w:pPr>
        <w:pStyle w:val="B1"/>
      </w:pPr>
      <w:r w:rsidRPr="00A5463E">
        <w:t>1.</w:t>
      </w:r>
      <w:r w:rsidRPr="00A5463E">
        <w:tab/>
        <w:t>may provide a transmission taken notification to the MCVideo user;</w:t>
      </w:r>
    </w:p>
    <w:p w14:paraId="11245F4B" w14:textId="77777777" w:rsidR="00F7785F" w:rsidRPr="00A5463E" w:rsidRDefault="00F7785F" w:rsidP="00F7785F">
      <w:pPr>
        <w:pStyle w:val="B1"/>
      </w:pPr>
      <w:r w:rsidRPr="00A5463E">
        <w:t>2.</w:t>
      </w:r>
      <w:r w:rsidRPr="00A5463E">
        <w:tab/>
        <w:t>shall stop timer T230 (Inactivity);</w:t>
      </w:r>
    </w:p>
    <w:p w14:paraId="3B686DCE" w14:textId="77777777" w:rsidR="00F7785F" w:rsidRPr="00A5463E" w:rsidRDefault="00F7785F" w:rsidP="00F7785F">
      <w:pPr>
        <w:pStyle w:val="B1"/>
      </w:pPr>
      <w:r w:rsidRPr="00A5463E">
        <w:t>3.</w:t>
      </w:r>
      <w:r w:rsidRPr="00A5463E">
        <w:tab/>
        <w:t>shall start timer T203 (End of RTP media) for the SSRC of RTP media packet;</w:t>
      </w:r>
    </w:p>
    <w:p w14:paraId="30493C19"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49350C5"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28E4632" w14:textId="77777777" w:rsidR="00F7785F" w:rsidRPr="00A5463E" w:rsidRDefault="00F7785F" w:rsidP="00F7785F">
      <w:pPr>
        <w:pStyle w:val="Heading5"/>
      </w:pPr>
      <w:bookmarkStart w:id="1395" w:name="_Toc11343876"/>
      <w:bookmarkStart w:id="1396" w:name="_Toc45215837"/>
      <w:bookmarkStart w:id="1397" w:name="_Toc51945612"/>
      <w:bookmarkStart w:id="1398" w:name="_Toc99173007"/>
      <w:r w:rsidRPr="00A5463E">
        <w:t>7.2.3.3.4</w:t>
      </w:r>
      <w:r w:rsidRPr="00A5463E">
        <w:tab/>
        <w:t>Receiv</w:t>
      </w:r>
      <w:r w:rsidRPr="00A5463E">
        <w:rPr>
          <w:lang w:eastAsia="ko-KR"/>
        </w:rPr>
        <w:t>e</w:t>
      </w:r>
      <w:r w:rsidRPr="00A5463E">
        <w:t xml:space="preserve"> Transmission Granted message (R: Transmission Granted to other)</w:t>
      </w:r>
      <w:bookmarkEnd w:id="1395"/>
      <w:bookmarkEnd w:id="1396"/>
      <w:bookmarkEnd w:id="1397"/>
      <w:bookmarkEnd w:id="1398"/>
    </w:p>
    <w:p w14:paraId="4727C195"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5B3A4DAA"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6C2591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48E165A8" w14:textId="77777777" w:rsidR="00F7785F" w:rsidRPr="00A5463E" w:rsidRDefault="00F7785F" w:rsidP="00F7785F">
      <w:pPr>
        <w:pStyle w:val="B1"/>
      </w:pPr>
      <w:r w:rsidRPr="00A5463E">
        <w:t>3.</w:t>
      </w:r>
      <w:r w:rsidRPr="00A5463E">
        <w:tab/>
        <w:t>shall stop timer T230 (Inactivity);</w:t>
      </w:r>
    </w:p>
    <w:p w14:paraId="0A05B9BF"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18B39474" w14:textId="77777777" w:rsidR="00F7785F" w:rsidRPr="00A5463E" w:rsidRDefault="00F7785F" w:rsidP="00F7785F">
      <w:pPr>
        <w:pStyle w:val="B1"/>
      </w:pPr>
      <w:r w:rsidRPr="00A5463E">
        <w:t>5.</w:t>
      </w:r>
      <w:r w:rsidRPr="00A5463E">
        <w:tab/>
        <w:t>shall enter 'O: has no permission' state.</w:t>
      </w:r>
    </w:p>
    <w:p w14:paraId="3C52E53B" w14:textId="77777777" w:rsidR="00F7785F" w:rsidRPr="00A5463E" w:rsidRDefault="00F7785F" w:rsidP="00F7785F">
      <w:pPr>
        <w:pStyle w:val="Heading5"/>
        <w:rPr>
          <w:lang w:eastAsia="ko-KR"/>
        </w:rPr>
      </w:pPr>
      <w:bookmarkStart w:id="1399" w:name="_Toc11343877"/>
      <w:bookmarkStart w:id="1400" w:name="_Toc45215838"/>
      <w:bookmarkStart w:id="1401" w:name="_Toc51945613"/>
      <w:bookmarkStart w:id="1402" w:name="_Toc99173008"/>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99"/>
      <w:bookmarkEnd w:id="1400"/>
      <w:bookmarkEnd w:id="1401"/>
      <w:bookmarkEnd w:id="1402"/>
    </w:p>
    <w:p w14:paraId="5330E006" w14:textId="77777777" w:rsidR="00F7785F" w:rsidRPr="00A5463E" w:rsidRDefault="00F7785F" w:rsidP="00F7785F">
      <w:r w:rsidRPr="00A5463E">
        <w:t>The transition is used in private call only. When a Transmission Request message is received, the transmission participant:</w:t>
      </w:r>
    </w:p>
    <w:p w14:paraId="150F2CFC"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23D7B1E"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BA8F0E3"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6B2DF6C7"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w:t>
      </w:r>
      <w:proofErr w:type="spellStart"/>
      <w:r w:rsidRPr="00A5463E">
        <w:rPr>
          <w:lang w:eastAsia="ko-KR"/>
        </w:rPr>
        <w:t>OffNetwork</w:t>
      </w:r>
      <w:proofErr w:type="spellEnd"/>
      <w:r w:rsidRPr="00A5463E">
        <w:rPr>
          <w:lang w:eastAsia="ko-KR"/>
        </w:rPr>
        <w:t>/</w:t>
      </w:r>
      <w:proofErr w:type="spellStart"/>
      <w:r w:rsidRPr="00A5463E">
        <w:rPr>
          <w:lang w:eastAsia="ko-KR"/>
        </w:rPr>
        <w:t>MaxDuration</w:t>
      </w:r>
      <w:proofErr w:type="spellEnd"/>
      <w:r w:rsidRPr="00A5463E">
        <w:rPr>
          <w:lang w:eastAsia="ko-KR"/>
        </w:rPr>
        <w:t xml:space="preserve"> parameter in the &lt;Duration&gt; value </w:t>
      </w:r>
      <w:r w:rsidRPr="00A5463E">
        <w:t xml:space="preserve">of </w:t>
      </w:r>
      <w:r w:rsidRPr="00A5463E">
        <w:rPr>
          <w:lang w:eastAsia="ko-KR"/>
        </w:rPr>
        <w:t>the Duration field; and</w:t>
      </w:r>
    </w:p>
    <w:p w14:paraId="5D61179C"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0D398CE" w14:textId="77777777" w:rsidR="00F7785F" w:rsidRPr="00A5463E" w:rsidRDefault="00F7785F" w:rsidP="00F7785F">
      <w:pPr>
        <w:pStyle w:val="B1"/>
      </w:pPr>
      <w:r w:rsidRPr="00A5463E">
        <w:t>2.</w:t>
      </w:r>
      <w:r w:rsidRPr="00A5463E">
        <w:tab/>
        <w:t>shall stop timer T230 (Inactivity);</w:t>
      </w:r>
    </w:p>
    <w:p w14:paraId="009A0E93"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312DDB12"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473A07D3" w14:textId="77777777" w:rsidR="00F7785F" w:rsidRPr="00A5463E" w:rsidRDefault="00F7785F" w:rsidP="00F7785F">
      <w:pPr>
        <w:pStyle w:val="Heading5"/>
        <w:rPr>
          <w:lang w:eastAsia="ko-KR"/>
        </w:rPr>
      </w:pPr>
      <w:bookmarkStart w:id="1403" w:name="_Toc11343878"/>
      <w:bookmarkStart w:id="1404" w:name="_Toc45215839"/>
      <w:bookmarkStart w:id="1405" w:name="_Toc51945614"/>
      <w:bookmarkStart w:id="1406" w:name="_Toc99173009"/>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3"/>
      <w:bookmarkEnd w:id="1404"/>
      <w:bookmarkEnd w:id="1405"/>
      <w:bookmarkEnd w:id="1406"/>
    </w:p>
    <w:p w14:paraId="184AF72B"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EF8EFC3"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F12B5B9"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BD268A8" w14:textId="77777777" w:rsidR="00F7785F" w:rsidRPr="00A5463E" w:rsidRDefault="00F7785F" w:rsidP="00F7785F">
      <w:pPr>
        <w:pStyle w:val="B1"/>
      </w:pPr>
      <w:r w:rsidRPr="00A5463E">
        <w:t>3.</w:t>
      </w:r>
      <w:r w:rsidRPr="00A5463E">
        <w:tab/>
        <w:t>shall stop timer T230 (Inactivity);</w:t>
      </w:r>
    </w:p>
    <w:p w14:paraId="22059E9E"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4CA2E5F8" w14:textId="77777777" w:rsidR="00F7785F" w:rsidRPr="00A5463E" w:rsidRDefault="00F7785F" w:rsidP="00F7785F">
      <w:pPr>
        <w:pStyle w:val="B1"/>
      </w:pPr>
      <w:r w:rsidRPr="00A5463E">
        <w:t>5.</w:t>
      </w:r>
      <w:r w:rsidRPr="00A5463E">
        <w:tab/>
        <w:t>shall enter 'O: has no permission' state.</w:t>
      </w:r>
    </w:p>
    <w:p w14:paraId="205D3B61" w14:textId="77777777" w:rsidR="00F7785F" w:rsidRPr="00A5463E" w:rsidRDefault="00F7785F" w:rsidP="00F7785F">
      <w:pPr>
        <w:pStyle w:val="Heading5"/>
      </w:pPr>
      <w:bookmarkStart w:id="1407" w:name="_Toc11343879"/>
      <w:bookmarkStart w:id="1408" w:name="_Toc45215840"/>
      <w:bookmarkStart w:id="1409" w:name="_Toc51945615"/>
      <w:bookmarkStart w:id="1410" w:name="_Toc99173010"/>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407"/>
      <w:bookmarkEnd w:id="1408"/>
      <w:bookmarkEnd w:id="1409"/>
      <w:bookmarkEnd w:id="1410"/>
      <w:r w:rsidRPr="00A5463E">
        <w:t xml:space="preserve"> </w:t>
      </w:r>
    </w:p>
    <w:p w14:paraId="33BBBB60"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44102220"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39F9EDB5"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442108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251F438" w14:textId="77777777" w:rsidR="00B611E5" w:rsidRPr="00A5463E" w:rsidRDefault="00B611E5" w:rsidP="00B611E5">
      <w:pPr>
        <w:pStyle w:val="Heading4"/>
      </w:pPr>
      <w:bookmarkStart w:id="1411" w:name="_Toc11343880"/>
      <w:bookmarkStart w:id="1412" w:name="_Toc45215841"/>
      <w:bookmarkStart w:id="1413" w:name="_Toc51945616"/>
      <w:bookmarkStart w:id="1414" w:name="_Toc99173011"/>
      <w:r w:rsidRPr="00A5463E">
        <w:t>7.2.3.4</w:t>
      </w:r>
      <w:r w:rsidRPr="00A5463E">
        <w:tab/>
        <w:t>State: 'O: has no permission'</w:t>
      </w:r>
      <w:bookmarkEnd w:id="1411"/>
      <w:bookmarkEnd w:id="1412"/>
      <w:bookmarkEnd w:id="1413"/>
      <w:bookmarkEnd w:id="1414"/>
    </w:p>
    <w:p w14:paraId="5D12F0DE" w14:textId="77777777" w:rsidR="00B611E5" w:rsidRPr="00A5463E" w:rsidRDefault="00B611E5" w:rsidP="00B611E5">
      <w:pPr>
        <w:pStyle w:val="Heading5"/>
        <w:rPr>
          <w:lang w:eastAsia="ko-KR"/>
        </w:rPr>
      </w:pPr>
      <w:bookmarkStart w:id="1415" w:name="_Toc11343881"/>
      <w:bookmarkStart w:id="1416" w:name="_Toc45215842"/>
      <w:bookmarkStart w:id="1417" w:name="_Toc51945617"/>
      <w:bookmarkStart w:id="1418" w:name="_Toc99173012"/>
      <w:r w:rsidRPr="00A5463E">
        <w:t>7.2.3.4.1</w:t>
      </w:r>
      <w:r w:rsidRPr="00A5463E">
        <w:tab/>
        <w:t>General</w:t>
      </w:r>
      <w:bookmarkEnd w:id="1415"/>
      <w:bookmarkEnd w:id="1416"/>
      <w:bookmarkEnd w:id="1417"/>
      <w:bookmarkEnd w:id="1418"/>
    </w:p>
    <w:p w14:paraId="3AAF5D66" w14:textId="77777777" w:rsidR="00B611E5" w:rsidRPr="00A5463E" w:rsidRDefault="00B611E5" w:rsidP="00B611E5">
      <w:pPr>
        <w:rPr>
          <w:lang w:eastAsia="ko-KR"/>
        </w:rPr>
      </w:pPr>
      <w:r w:rsidRPr="00A5463E">
        <w:rPr>
          <w:lang w:eastAsia="ko-KR"/>
        </w:rPr>
        <w:t>In this state the MCVideo client does not have permission to send media.</w:t>
      </w:r>
    </w:p>
    <w:p w14:paraId="749EE958" w14:textId="77777777" w:rsidR="00B611E5" w:rsidRPr="00A5463E" w:rsidRDefault="00B611E5" w:rsidP="00B611E5">
      <w:pPr>
        <w:pStyle w:val="Heading5"/>
      </w:pPr>
      <w:bookmarkStart w:id="1419" w:name="_Toc11343882"/>
      <w:bookmarkStart w:id="1420" w:name="_Toc45215843"/>
      <w:bookmarkStart w:id="1421" w:name="_Toc51945618"/>
      <w:bookmarkStart w:id="1422" w:name="_Toc99173013"/>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19"/>
      <w:bookmarkEnd w:id="1420"/>
      <w:bookmarkEnd w:id="1421"/>
      <w:bookmarkEnd w:id="1422"/>
    </w:p>
    <w:p w14:paraId="0F6AC643"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0E44C46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F2F182D"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CBF6D1C"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66C9A143"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03C7C3A"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76A4B3"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61992285"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4ACE2AB2" w14:textId="77777777" w:rsidR="00B611E5" w:rsidRPr="00A5463E" w:rsidRDefault="00B611E5" w:rsidP="00B611E5">
      <w:pPr>
        <w:pStyle w:val="Heading5"/>
      </w:pPr>
      <w:bookmarkStart w:id="1423" w:name="_Toc11343883"/>
      <w:bookmarkStart w:id="1424" w:name="_Toc45215844"/>
      <w:bookmarkStart w:id="1425" w:name="_Toc51945619"/>
      <w:bookmarkStart w:id="1426" w:name="_Toc99173014"/>
      <w:r w:rsidRPr="00A5463E">
        <w:t>7.2.3.4.3</w:t>
      </w:r>
      <w:r w:rsidRPr="00A5463E">
        <w:tab/>
        <w:t>Receive Transmission Release message (R: Transmission Release)</w:t>
      </w:r>
      <w:bookmarkEnd w:id="1423"/>
      <w:bookmarkEnd w:id="1424"/>
      <w:bookmarkEnd w:id="1425"/>
      <w:bookmarkEnd w:id="1426"/>
    </w:p>
    <w:p w14:paraId="6248DB75"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0180DD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5D6DD7F"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EFC316C"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C00BF5F"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3BA6FC2"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25E53ED"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7C65488" w14:textId="77777777" w:rsidR="00B611E5" w:rsidRPr="00A5463E" w:rsidRDefault="00B611E5" w:rsidP="00B611E5">
      <w:pPr>
        <w:pStyle w:val="Heading5"/>
      </w:pPr>
      <w:bookmarkStart w:id="1427" w:name="_Toc11343884"/>
      <w:bookmarkStart w:id="1428" w:name="_Toc45215845"/>
      <w:bookmarkStart w:id="1429" w:name="_Toc51945620"/>
      <w:bookmarkStart w:id="1430" w:name="_Toc99173015"/>
      <w:r w:rsidRPr="00A5463E">
        <w:t>7.2.3.4.</w:t>
      </w:r>
      <w:r w:rsidR="00C1184F" w:rsidRPr="00A5463E">
        <w:t>4</w:t>
      </w:r>
      <w:r w:rsidRPr="00A5463E">
        <w:tab/>
        <w:t>Receive Transmission Arbitration Release message (R: Transmission Arbitration Release)</w:t>
      </w:r>
      <w:bookmarkEnd w:id="1427"/>
      <w:bookmarkEnd w:id="1428"/>
      <w:bookmarkEnd w:id="1429"/>
      <w:bookmarkEnd w:id="1430"/>
    </w:p>
    <w:p w14:paraId="0EA5D069"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A38FF0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79C4978"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51BB5496"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1AA8F01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5E0F3D8E"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9B947F5"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240A2D8A" w14:textId="77777777" w:rsidR="00B611E5" w:rsidRPr="00A5463E" w:rsidRDefault="00B611E5" w:rsidP="00B611E5">
      <w:pPr>
        <w:pStyle w:val="Heading5"/>
      </w:pPr>
      <w:bookmarkStart w:id="1431" w:name="_Toc11343885"/>
      <w:bookmarkStart w:id="1432" w:name="_Toc45215846"/>
      <w:bookmarkStart w:id="1433" w:name="_Toc51945621"/>
      <w:bookmarkStart w:id="1434" w:name="_Toc99173016"/>
      <w:r w:rsidRPr="00A5463E">
        <w:t>7.2.3.4.5</w:t>
      </w:r>
      <w:r w:rsidRPr="00A5463E">
        <w:tab/>
      </w:r>
      <w:bookmarkStart w:id="1435" w:name="_Ref411862859"/>
      <w:r w:rsidRPr="00A5463E">
        <w:t xml:space="preserve">Timer T203 (End of RTP media) </w:t>
      </w:r>
      <w:bookmarkEnd w:id="1435"/>
      <w:r w:rsidRPr="00A5463E">
        <w:t>expired</w:t>
      </w:r>
      <w:bookmarkEnd w:id="1431"/>
      <w:bookmarkEnd w:id="1432"/>
      <w:bookmarkEnd w:id="1433"/>
      <w:bookmarkEnd w:id="1434"/>
    </w:p>
    <w:p w14:paraId="3581CF11" w14:textId="77777777" w:rsidR="00B611E5" w:rsidRPr="00A5463E" w:rsidRDefault="00B611E5" w:rsidP="00B611E5">
      <w:pPr>
        <w:rPr>
          <w:noProof/>
        </w:rPr>
      </w:pPr>
      <w:r w:rsidRPr="00A5463E">
        <w:rPr>
          <w:noProof/>
        </w:rPr>
        <w:t>On expiry of T203 (End of RTP media) timer, the transmission participant:</w:t>
      </w:r>
    </w:p>
    <w:p w14:paraId="4FF18109"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7EF0298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E754800"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45817DE"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529880C1" w14:textId="77777777" w:rsidR="00B611E5" w:rsidRPr="00A5463E" w:rsidRDefault="00B611E5" w:rsidP="00B611E5">
      <w:pPr>
        <w:pStyle w:val="Heading5"/>
      </w:pPr>
      <w:bookmarkStart w:id="1436" w:name="_Toc11343886"/>
      <w:bookmarkStart w:id="1437" w:name="_Toc45215847"/>
      <w:bookmarkStart w:id="1438" w:name="_Toc51945622"/>
      <w:bookmarkStart w:id="1439" w:name="_Toc99173017"/>
      <w:r w:rsidRPr="00A5463E">
        <w:t>7.2.3.4.6</w:t>
      </w:r>
      <w:r w:rsidRPr="00A5463E">
        <w:tab/>
        <w:t xml:space="preserve">Receive Transmission Granted message (R: Transmission Granted </w:t>
      </w:r>
      <w:r w:rsidRPr="00A5463E">
        <w:rPr>
          <w:lang w:eastAsia="ko-KR"/>
        </w:rPr>
        <w:t>to other</w:t>
      </w:r>
      <w:r w:rsidRPr="00A5463E">
        <w:t>)</w:t>
      </w:r>
      <w:bookmarkEnd w:id="1436"/>
      <w:bookmarkEnd w:id="1437"/>
      <w:bookmarkEnd w:id="1438"/>
      <w:bookmarkEnd w:id="1439"/>
    </w:p>
    <w:p w14:paraId="3F90558A"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F2E586A"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5002A6B6"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0C2638B"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C7193A8"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C3A446E" w14:textId="77777777" w:rsidR="00B611E5" w:rsidRPr="00A5463E" w:rsidRDefault="00B611E5" w:rsidP="00B611E5">
      <w:pPr>
        <w:pStyle w:val="B1"/>
      </w:pPr>
      <w:r w:rsidRPr="00A5463E">
        <w:t>5.</w:t>
      </w:r>
      <w:r w:rsidRPr="00A5463E">
        <w:tab/>
        <w:t>shall remain in the 'O: has no permission' state.</w:t>
      </w:r>
    </w:p>
    <w:p w14:paraId="62603D33" w14:textId="77777777" w:rsidR="00B611E5" w:rsidRPr="00A5463E" w:rsidRDefault="00B611E5" w:rsidP="00B611E5">
      <w:pPr>
        <w:pStyle w:val="Heading5"/>
        <w:rPr>
          <w:lang w:val="nb-NO"/>
        </w:rPr>
      </w:pPr>
      <w:bookmarkStart w:id="1440" w:name="_Toc11343887"/>
      <w:bookmarkStart w:id="1441" w:name="_Toc45215848"/>
      <w:bookmarkStart w:id="1442" w:name="_Toc51945623"/>
      <w:bookmarkStart w:id="1443" w:name="_Toc99173018"/>
      <w:r w:rsidRPr="00A5463E">
        <w:rPr>
          <w:lang w:val="nb-NO"/>
        </w:rPr>
        <w:t>7.2.3.4.7</w:t>
      </w:r>
      <w:r w:rsidRPr="00A5463E">
        <w:rPr>
          <w:lang w:val="nb-NO"/>
        </w:rPr>
        <w:tab/>
        <w:t>Receive RTP media (R: RTP media)</w:t>
      </w:r>
      <w:bookmarkEnd w:id="1440"/>
      <w:bookmarkEnd w:id="1441"/>
      <w:bookmarkEnd w:id="1442"/>
      <w:bookmarkEnd w:id="1443"/>
    </w:p>
    <w:p w14:paraId="2118B681"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4C1E38B2"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3E71E998"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331B3965"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675B4FA"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5CACBA21"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696D5FA0" w14:textId="77777777" w:rsidR="00B611E5" w:rsidRPr="00A5463E" w:rsidRDefault="00B611E5" w:rsidP="00B611E5">
      <w:pPr>
        <w:pStyle w:val="B1"/>
      </w:pPr>
      <w:r w:rsidRPr="00A5463E">
        <w:t>1.</w:t>
      </w:r>
      <w:r w:rsidRPr="00A5463E">
        <w:tab/>
        <w:t>shall request the MCVideo client to render the received RTP media packets;</w:t>
      </w:r>
    </w:p>
    <w:p w14:paraId="23FA5C96"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6BEA9B4" w14:textId="77777777" w:rsidR="00B611E5" w:rsidRPr="00A5463E" w:rsidRDefault="00B611E5" w:rsidP="00B611E5">
      <w:pPr>
        <w:pStyle w:val="B1"/>
      </w:pPr>
      <w:r w:rsidRPr="00A5463E">
        <w:t>3.</w:t>
      </w:r>
      <w:r w:rsidRPr="00A5463E">
        <w:tab/>
        <w:t>shall remain in 'O: has no permission' state.</w:t>
      </w:r>
    </w:p>
    <w:p w14:paraId="6B81359B" w14:textId="77777777" w:rsidR="00B611E5" w:rsidRPr="00A5463E" w:rsidRDefault="00B611E5" w:rsidP="00B611E5">
      <w:pPr>
        <w:pStyle w:val="Heading5"/>
        <w:rPr>
          <w:lang w:eastAsia="ko-KR"/>
        </w:rPr>
      </w:pPr>
      <w:bookmarkStart w:id="1444" w:name="_Toc11343888"/>
      <w:bookmarkStart w:id="1445" w:name="_Toc45215849"/>
      <w:bookmarkStart w:id="1446" w:name="_Toc51945624"/>
      <w:bookmarkStart w:id="1447" w:name="_Toc99173019"/>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44"/>
      <w:bookmarkEnd w:id="1445"/>
      <w:bookmarkEnd w:id="1446"/>
      <w:bookmarkEnd w:id="1447"/>
    </w:p>
    <w:p w14:paraId="56F265A1"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31C81A"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0CD65588"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159BEBD8" w14:textId="77777777" w:rsidR="00B611E5" w:rsidRPr="00A5463E" w:rsidRDefault="00B611E5" w:rsidP="00B611E5">
      <w:pPr>
        <w:pStyle w:val="B1"/>
      </w:pPr>
      <w:r w:rsidRPr="00A5463E">
        <w:t>3.</w:t>
      </w:r>
      <w:r w:rsidRPr="00A5463E">
        <w:tab/>
        <w:t>shall remain in 'O: has no permission' state.</w:t>
      </w:r>
    </w:p>
    <w:p w14:paraId="19B3821B" w14:textId="77777777" w:rsidR="00B611E5" w:rsidRPr="00A5463E" w:rsidRDefault="00B611E5" w:rsidP="00B611E5">
      <w:pPr>
        <w:pStyle w:val="Heading5"/>
      </w:pPr>
      <w:bookmarkStart w:id="1448" w:name="_Toc11343889"/>
      <w:bookmarkStart w:id="1449" w:name="_Toc45215850"/>
      <w:bookmarkStart w:id="1450" w:name="_Toc51945625"/>
      <w:bookmarkStart w:id="1451" w:name="_Toc99173020"/>
      <w:r w:rsidRPr="00A5463E">
        <w:t>7.2.3.4.9</w:t>
      </w:r>
      <w:r w:rsidRPr="00A5463E">
        <w:tab/>
        <w:t>Receive Transmission Revoked message (R: Transmission Revoked)</w:t>
      </w:r>
      <w:bookmarkEnd w:id="1448"/>
      <w:bookmarkEnd w:id="1449"/>
      <w:bookmarkEnd w:id="1450"/>
      <w:bookmarkEnd w:id="1451"/>
    </w:p>
    <w:p w14:paraId="169307F9"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21A59DD8"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9A53EC2"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36589C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963169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19679340"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3588CEA6"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5C6C8C52"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B5013B5" w14:textId="77777777" w:rsidR="00B611E5" w:rsidRPr="00A5463E" w:rsidRDefault="00B611E5" w:rsidP="00B611E5">
      <w:pPr>
        <w:pStyle w:val="B1"/>
      </w:pPr>
    </w:p>
    <w:p w14:paraId="5A10F280" w14:textId="77777777" w:rsidR="00A57973" w:rsidRPr="00A5463E" w:rsidRDefault="00A57973" w:rsidP="00A57973">
      <w:pPr>
        <w:pStyle w:val="Heading4"/>
      </w:pPr>
      <w:bookmarkStart w:id="1452" w:name="_Toc11343890"/>
      <w:bookmarkStart w:id="1453" w:name="_Toc45215851"/>
      <w:bookmarkStart w:id="1454" w:name="_Toc51945626"/>
      <w:bookmarkStart w:id="1455" w:name="_Toc99173021"/>
      <w:r w:rsidRPr="00A5463E">
        <w:t>7.2.3.</w:t>
      </w:r>
      <w:r w:rsidRPr="00A5463E">
        <w:rPr>
          <w:lang w:eastAsia="ko-KR"/>
        </w:rPr>
        <w:t>5</w:t>
      </w:r>
      <w:r w:rsidRPr="00A5463E">
        <w:tab/>
        <w:t>State: 'O: transmission arbitration'</w:t>
      </w:r>
      <w:bookmarkEnd w:id="1452"/>
      <w:bookmarkEnd w:id="1453"/>
      <w:bookmarkEnd w:id="1454"/>
      <w:bookmarkEnd w:id="1455"/>
    </w:p>
    <w:p w14:paraId="5733F9FB" w14:textId="77777777" w:rsidR="00A57973" w:rsidRPr="00A5463E" w:rsidRDefault="00A57973" w:rsidP="00A57973">
      <w:pPr>
        <w:pStyle w:val="Heading5"/>
      </w:pPr>
      <w:bookmarkStart w:id="1456" w:name="_Toc11343891"/>
      <w:bookmarkStart w:id="1457" w:name="_Toc45215852"/>
      <w:bookmarkStart w:id="1458" w:name="_Toc51945627"/>
      <w:bookmarkStart w:id="1459" w:name="_Toc99173022"/>
      <w:r w:rsidRPr="00A5463E">
        <w:t>7.2.3.</w:t>
      </w:r>
      <w:r w:rsidRPr="00A5463E">
        <w:rPr>
          <w:lang w:eastAsia="ko-KR"/>
        </w:rPr>
        <w:t>5</w:t>
      </w:r>
      <w:r w:rsidRPr="00A5463E">
        <w:t>.1</w:t>
      </w:r>
      <w:r w:rsidRPr="00A5463E">
        <w:tab/>
        <w:t>General</w:t>
      </w:r>
      <w:bookmarkEnd w:id="1456"/>
      <w:bookmarkEnd w:id="1457"/>
      <w:bookmarkEnd w:id="1458"/>
      <w:bookmarkEnd w:id="1459"/>
    </w:p>
    <w:p w14:paraId="0009F81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197F3F08"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1A1E3FC" w14:textId="77777777" w:rsidR="00A57973" w:rsidRPr="00A5463E" w:rsidRDefault="00A57973" w:rsidP="00A57973">
      <w:pPr>
        <w:pStyle w:val="Heading5"/>
      </w:pPr>
      <w:bookmarkStart w:id="1460" w:name="_Toc11343892"/>
      <w:bookmarkStart w:id="1461" w:name="_Toc45215853"/>
      <w:bookmarkStart w:id="1462" w:name="_Toc51945628"/>
      <w:bookmarkStart w:id="1463" w:name="_Toc99173023"/>
      <w:r w:rsidRPr="00A5463E">
        <w:t>7.2.3.</w:t>
      </w:r>
      <w:r w:rsidRPr="00A5463E">
        <w:rPr>
          <w:lang w:eastAsia="ko-KR"/>
        </w:rPr>
        <w:t>5</w:t>
      </w:r>
      <w:r w:rsidRPr="00A5463E">
        <w:t>.2</w:t>
      </w:r>
      <w:r w:rsidRPr="00A5463E">
        <w:tab/>
        <w:t>Send RTP Media packets (S: RTP Media)</w:t>
      </w:r>
      <w:bookmarkEnd w:id="1460"/>
      <w:bookmarkEnd w:id="1461"/>
      <w:bookmarkEnd w:id="1462"/>
      <w:bookmarkEnd w:id="1463"/>
    </w:p>
    <w:p w14:paraId="7AB40604" w14:textId="77777777" w:rsidR="00A57973" w:rsidRPr="00A5463E" w:rsidRDefault="00A57973" w:rsidP="00A57973">
      <w:r w:rsidRPr="00A5463E">
        <w:t>Upon receiving encoded media from the user or if encoded media is already buffered the transmission participant:</w:t>
      </w:r>
    </w:p>
    <w:p w14:paraId="6757BC6A"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BE41D2E"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69402C0D"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DE6CD5B" w14:textId="77777777" w:rsidR="00A57973" w:rsidRPr="00A5463E" w:rsidRDefault="00A57973" w:rsidP="00A57973">
      <w:pPr>
        <w:pStyle w:val="Heading5"/>
      </w:pPr>
      <w:bookmarkStart w:id="1464" w:name="_Toc11343893"/>
      <w:bookmarkStart w:id="1465" w:name="_Toc45215854"/>
      <w:bookmarkStart w:id="1466" w:name="_Toc51945629"/>
      <w:bookmarkStart w:id="1467" w:name="_Toc99173024"/>
      <w:r w:rsidRPr="00A5463E">
        <w:t>7.2.3.5.3</w:t>
      </w:r>
      <w:r w:rsidRPr="00A5463E">
        <w:tab/>
        <w:t>Receive Transmission Release message (R: Transmission Release)</w:t>
      </w:r>
      <w:bookmarkEnd w:id="1464"/>
      <w:bookmarkEnd w:id="1465"/>
      <w:bookmarkEnd w:id="1466"/>
      <w:bookmarkEnd w:id="1467"/>
    </w:p>
    <w:p w14:paraId="7A6105B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24CEF0"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5A23B37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6A8B3D3"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10766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03E4624A"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6B9B73DE" w14:textId="77777777" w:rsidR="00A57973" w:rsidRPr="00A5463E" w:rsidRDefault="00A57973" w:rsidP="00A57973">
      <w:pPr>
        <w:pStyle w:val="Heading5"/>
      </w:pPr>
      <w:bookmarkStart w:id="1468" w:name="_Toc11343894"/>
      <w:bookmarkStart w:id="1469" w:name="_Toc45215855"/>
      <w:bookmarkStart w:id="1470" w:name="_Toc51945630"/>
      <w:bookmarkStart w:id="1471" w:name="_Toc99173025"/>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68"/>
      <w:bookmarkEnd w:id="1469"/>
      <w:bookmarkEnd w:id="1470"/>
      <w:bookmarkEnd w:id="1471"/>
    </w:p>
    <w:p w14:paraId="45B8F453"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6381E48C" w14:textId="77777777" w:rsidR="00A57973" w:rsidRPr="00A5463E" w:rsidRDefault="00A57973" w:rsidP="00A57973">
      <w:pPr>
        <w:pStyle w:val="B1"/>
      </w:pPr>
      <w:r w:rsidRPr="00A5463E">
        <w:t>1.</w:t>
      </w:r>
      <w:r w:rsidRPr="00A5463E">
        <w:tab/>
        <w:t>shall send the Transmission Rejected message. The Transmission Rejected message:</w:t>
      </w:r>
    </w:p>
    <w:p w14:paraId="0929CB3E"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2366D115"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3A6FD803"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FBECC92" w14:textId="77777777" w:rsidR="00A57973" w:rsidRPr="00A5463E" w:rsidRDefault="00A57973" w:rsidP="00A57973">
      <w:pPr>
        <w:pStyle w:val="B1"/>
      </w:pPr>
      <w:r w:rsidRPr="00A5463E">
        <w:t>2.</w:t>
      </w:r>
      <w:r w:rsidRPr="00A5463E">
        <w:tab/>
        <w:t>shall remain in 'O: transmission arbitration' state.</w:t>
      </w:r>
    </w:p>
    <w:p w14:paraId="05BAE2F2"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6DA1129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752F8EE"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524A6CB"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A1F758B"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ED0705"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67334D7D"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630AC39" w14:textId="77777777" w:rsidR="00A57973" w:rsidRPr="00A5463E" w:rsidRDefault="00A57973" w:rsidP="00A57973">
      <w:pPr>
        <w:pStyle w:val="Heading5"/>
      </w:pPr>
      <w:bookmarkStart w:id="1472" w:name="_Toc11343895"/>
      <w:bookmarkStart w:id="1473" w:name="_Toc45215856"/>
      <w:bookmarkStart w:id="1474" w:name="_Toc51945631"/>
      <w:bookmarkStart w:id="1475" w:name="_Toc99173026"/>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72"/>
      <w:bookmarkEnd w:id="1473"/>
      <w:bookmarkEnd w:id="1474"/>
      <w:bookmarkEnd w:id="1475"/>
    </w:p>
    <w:p w14:paraId="044BCB32"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6ABEF163" w14:textId="77777777" w:rsidR="00A57973" w:rsidRPr="00A5463E" w:rsidRDefault="00A57973" w:rsidP="00A57973">
      <w:pPr>
        <w:pStyle w:val="B1"/>
      </w:pPr>
      <w:r w:rsidRPr="00A5463E">
        <w:t>1.</w:t>
      </w:r>
      <w:r w:rsidRPr="00A5463E">
        <w:tab/>
        <w:t>shall stop timer T206 (Stop talking warning), if running;</w:t>
      </w:r>
    </w:p>
    <w:p w14:paraId="3A3F53F5" w14:textId="77777777" w:rsidR="00A57973" w:rsidRPr="00A5463E" w:rsidRDefault="00A57973" w:rsidP="00A57973">
      <w:pPr>
        <w:pStyle w:val="B1"/>
      </w:pPr>
      <w:r w:rsidRPr="00A5463E">
        <w:t>2.</w:t>
      </w:r>
      <w:r w:rsidRPr="00A5463E">
        <w:tab/>
        <w:t>shall stop timer T207 (Stop talking), if running;</w:t>
      </w:r>
    </w:p>
    <w:p w14:paraId="2A84B48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00F30D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21D12A48"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04FC9E5"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400149CE"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0C79482B" w14:textId="77777777" w:rsidR="00A57973" w:rsidRPr="00A5463E" w:rsidRDefault="00A57973" w:rsidP="00A57973">
      <w:pPr>
        <w:pStyle w:val="Heading5"/>
      </w:pPr>
      <w:bookmarkStart w:id="1476" w:name="_Toc11343896"/>
      <w:bookmarkStart w:id="1477" w:name="_Toc45215857"/>
      <w:bookmarkStart w:id="1478" w:name="_Toc51945632"/>
      <w:bookmarkStart w:id="1479" w:name="_Toc99173027"/>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76"/>
      <w:bookmarkEnd w:id="1477"/>
      <w:bookmarkEnd w:id="1478"/>
      <w:bookmarkEnd w:id="1479"/>
    </w:p>
    <w:p w14:paraId="23D2556A"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57239B66"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0C0D745F" w14:textId="77777777" w:rsidR="00A57973" w:rsidRPr="00A5463E" w:rsidRDefault="00A57973" w:rsidP="00A57973">
      <w:pPr>
        <w:pStyle w:val="B1"/>
      </w:pPr>
      <w:r w:rsidRPr="00A5463E">
        <w:t>2.</w:t>
      </w:r>
      <w:r w:rsidRPr="00A5463E">
        <w:tab/>
        <w:t>shall stop timer T207 (Stop talking), if running;</w:t>
      </w:r>
    </w:p>
    <w:p w14:paraId="7B360B98"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367B111"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C00B3EB"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02F092"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25D405B4"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1EB9D1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F72964"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62FBC2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F64C57D"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7F933D1"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7E457F83" w14:textId="77777777" w:rsidR="00A57973" w:rsidRPr="00A5463E" w:rsidRDefault="00A57973" w:rsidP="00A57973">
      <w:pPr>
        <w:pStyle w:val="Heading5"/>
        <w:rPr>
          <w:lang w:eastAsia="ko-KR"/>
        </w:rPr>
      </w:pPr>
      <w:bookmarkStart w:id="1480" w:name="_Toc11343897"/>
      <w:bookmarkStart w:id="1481" w:name="_Toc45215858"/>
      <w:bookmarkStart w:id="1482" w:name="_Toc51945633"/>
      <w:bookmarkStart w:id="1483" w:name="_Toc99173028"/>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80"/>
      <w:bookmarkEnd w:id="1481"/>
      <w:bookmarkEnd w:id="1482"/>
      <w:bookmarkEnd w:id="1483"/>
    </w:p>
    <w:p w14:paraId="4B39B355" w14:textId="77777777" w:rsidR="00A57973" w:rsidRPr="00A5463E" w:rsidRDefault="00A57973" w:rsidP="00A57973">
      <w:r w:rsidRPr="00A5463E">
        <w:t>Upon receiving a Transmission Request message which is pre-emptive and the transmission arbitrator revokes self, the transmission participant:</w:t>
      </w:r>
    </w:p>
    <w:p w14:paraId="7FA1AFB2"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78DE4E79" w14:textId="77777777" w:rsidR="00A57973" w:rsidRPr="00A5463E" w:rsidRDefault="00A57973" w:rsidP="00A57973">
      <w:pPr>
        <w:pStyle w:val="B1"/>
      </w:pPr>
      <w:r w:rsidRPr="00A5463E">
        <w:t>2.</w:t>
      </w:r>
      <w:r w:rsidRPr="00A5463E">
        <w:tab/>
        <w:t>shall stop timer T207 (Stop talking), if running;</w:t>
      </w:r>
    </w:p>
    <w:p w14:paraId="03758041"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DC600A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014B62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759BDC3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775B1339"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7BFD603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26167E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2DDC4391"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618D70E"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FF3BEF"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27AAFF71"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66164DB1"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0AF6F9F"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6559E4F3"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B1355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5D582199" w14:textId="77777777" w:rsidR="00A57973" w:rsidRPr="00A5463E" w:rsidRDefault="00A57973" w:rsidP="00A57973">
      <w:pPr>
        <w:pStyle w:val="Heading5"/>
        <w:rPr>
          <w:lang w:eastAsia="ko-KR"/>
        </w:rPr>
      </w:pPr>
      <w:bookmarkStart w:id="1484" w:name="_Toc11343898"/>
      <w:bookmarkStart w:id="1485" w:name="_Toc45215859"/>
      <w:bookmarkStart w:id="1486" w:name="_Toc51945634"/>
      <w:bookmarkStart w:id="1487" w:name="_Toc99173029"/>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84"/>
      <w:bookmarkEnd w:id="1485"/>
      <w:bookmarkEnd w:id="1486"/>
      <w:bookmarkEnd w:id="1487"/>
    </w:p>
    <w:p w14:paraId="190DC001"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3F8B9C8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6A011A1F"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4753F5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7B077C1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930B182"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C16ADC2"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D14A3AC"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7BD7E02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23BF8D9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06A6B325"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4334026"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D30C3FF" w14:textId="77777777" w:rsidR="00A57973" w:rsidRPr="00A5463E" w:rsidRDefault="00A57973" w:rsidP="00F05D89">
      <w:pPr>
        <w:pStyle w:val="Heading5"/>
        <w:rPr>
          <w:lang w:eastAsia="ko-KR"/>
        </w:rPr>
      </w:pPr>
      <w:bookmarkStart w:id="1488" w:name="_Toc11343899"/>
      <w:bookmarkStart w:id="1489" w:name="_Toc45215860"/>
      <w:bookmarkStart w:id="1490" w:name="_Toc51945635"/>
      <w:bookmarkStart w:id="1491" w:name="_Toc99173030"/>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88"/>
      <w:bookmarkEnd w:id="1489"/>
      <w:bookmarkEnd w:id="1490"/>
      <w:bookmarkEnd w:id="1491"/>
    </w:p>
    <w:p w14:paraId="52DC17CE" w14:textId="77777777" w:rsidR="00A57973" w:rsidRPr="00A5463E" w:rsidRDefault="00A57973" w:rsidP="00A57973">
      <w:pPr>
        <w:rPr>
          <w:lang w:eastAsia="ko-KR"/>
        </w:rPr>
      </w:pPr>
      <w:r w:rsidRPr="00A5463E">
        <w:rPr>
          <w:lang w:eastAsia="ko-KR"/>
        </w:rPr>
        <w:t>When timer T206 (Stop talking warning) expires, the transmission participant:</w:t>
      </w:r>
    </w:p>
    <w:p w14:paraId="608A119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2BD12924"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22423C5"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F7D004E" w14:textId="77777777" w:rsidR="00A57973" w:rsidRPr="00A5463E" w:rsidRDefault="00A57973" w:rsidP="00A57973">
      <w:pPr>
        <w:pStyle w:val="Heading5"/>
      </w:pPr>
      <w:bookmarkStart w:id="1492" w:name="_Toc11343900"/>
      <w:bookmarkStart w:id="1493" w:name="_Toc45215861"/>
      <w:bookmarkStart w:id="1494" w:name="_Toc51945636"/>
      <w:bookmarkStart w:id="1495" w:name="_Toc99173031"/>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92"/>
      <w:bookmarkEnd w:id="1493"/>
      <w:bookmarkEnd w:id="1494"/>
      <w:bookmarkEnd w:id="1495"/>
    </w:p>
    <w:p w14:paraId="49816B9B"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0509E6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67E77FD0"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371F43C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4576F9E3"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05D4AD7"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160CD7A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5B8CD7A"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1DAF7395"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EF1D1E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DA457"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C668454" w14:textId="77777777" w:rsidR="00A57973" w:rsidRPr="00A5463E" w:rsidRDefault="00A57973" w:rsidP="00A57973">
      <w:pPr>
        <w:pStyle w:val="Heading5"/>
      </w:pPr>
      <w:bookmarkStart w:id="1496" w:name="_Toc11343901"/>
      <w:bookmarkStart w:id="1497" w:name="_Toc45215862"/>
      <w:bookmarkStart w:id="1498" w:name="_Toc51945637"/>
      <w:bookmarkStart w:id="1499" w:name="_Toc99173032"/>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96"/>
      <w:bookmarkEnd w:id="1497"/>
      <w:bookmarkEnd w:id="1498"/>
      <w:bookmarkEnd w:id="1499"/>
    </w:p>
    <w:p w14:paraId="03EF8BD9"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7D4A4B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53C0437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1E83805"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14B9D5DC"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384E1BAF"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2788DC59" w14:textId="77777777" w:rsidR="00A57973" w:rsidRPr="00A5463E" w:rsidRDefault="00A57973" w:rsidP="00A57973">
      <w:pPr>
        <w:pStyle w:val="Heading5"/>
        <w:rPr>
          <w:lang w:val="nb-NO"/>
        </w:rPr>
      </w:pPr>
      <w:bookmarkStart w:id="1500" w:name="_Toc11343902"/>
      <w:bookmarkStart w:id="1501" w:name="_Toc45215863"/>
      <w:bookmarkStart w:id="1502" w:name="_Toc51945638"/>
      <w:bookmarkStart w:id="1503" w:name="_Toc99173033"/>
      <w:r w:rsidRPr="00A5463E">
        <w:rPr>
          <w:lang w:val="nb-NO"/>
        </w:rPr>
        <w:t>7.2.3.5.12</w:t>
      </w:r>
      <w:r w:rsidRPr="00A5463E">
        <w:rPr>
          <w:lang w:val="nb-NO"/>
        </w:rPr>
        <w:tab/>
        <w:t>Receive RTP media (R: RTP media)</w:t>
      </w:r>
      <w:bookmarkEnd w:id="1500"/>
      <w:bookmarkEnd w:id="1501"/>
      <w:bookmarkEnd w:id="1502"/>
      <w:bookmarkEnd w:id="1503"/>
    </w:p>
    <w:p w14:paraId="4879F8A8"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A4512F6"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16F51740"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389A85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630C3DB7"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67A8781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513BF54" w14:textId="77777777" w:rsidR="00A57973" w:rsidRPr="00A5463E" w:rsidRDefault="00A57973" w:rsidP="00A57973">
      <w:pPr>
        <w:pStyle w:val="B1"/>
      </w:pPr>
      <w:r w:rsidRPr="00A5463E">
        <w:t>1.</w:t>
      </w:r>
      <w:r w:rsidRPr="00A5463E">
        <w:tab/>
        <w:t>shall request the MCVideo client to render the received RTP media packets;</w:t>
      </w:r>
    </w:p>
    <w:p w14:paraId="219FE37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DE61FEE"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transmission arbitration'</w:t>
      </w:r>
      <w:r w:rsidRPr="00A5463E">
        <w:t xml:space="preserve"> state.</w:t>
      </w:r>
    </w:p>
    <w:p w14:paraId="50639CD1" w14:textId="77777777" w:rsidR="00A57973" w:rsidRPr="00A5463E" w:rsidRDefault="00A57973" w:rsidP="00A57973">
      <w:pPr>
        <w:pStyle w:val="Heading5"/>
      </w:pPr>
      <w:bookmarkStart w:id="1504" w:name="_Toc11343903"/>
      <w:bookmarkStart w:id="1505" w:name="_Toc45215864"/>
      <w:bookmarkStart w:id="1506" w:name="_Toc51945639"/>
      <w:bookmarkStart w:id="1507" w:name="_Toc99173034"/>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504"/>
      <w:bookmarkEnd w:id="1505"/>
      <w:bookmarkEnd w:id="1506"/>
      <w:bookmarkEnd w:id="1507"/>
    </w:p>
    <w:p w14:paraId="1883CFFA"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13CE5954"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E45A52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0DCFD5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8EFD35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38B7730"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86855C9"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55AFE8B2" w14:textId="77777777" w:rsidR="00A57973" w:rsidRPr="00A5463E" w:rsidRDefault="00A57973" w:rsidP="00A57973">
      <w:pPr>
        <w:pStyle w:val="B1"/>
        <w:rPr>
          <w:lang w:eastAsia="ko-KR"/>
        </w:rPr>
      </w:pPr>
    </w:p>
    <w:p w14:paraId="587EC510" w14:textId="77777777" w:rsidR="00A57973" w:rsidRPr="00A5463E" w:rsidRDefault="00A57973" w:rsidP="00A57973">
      <w:pPr>
        <w:pStyle w:val="Heading5"/>
        <w:rPr>
          <w:lang w:eastAsia="ko-KR"/>
        </w:rPr>
      </w:pPr>
      <w:bookmarkStart w:id="1508" w:name="_Toc11343904"/>
      <w:bookmarkStart w:id="1509" w:name="_Toc45215865"/>
      <w:bookmarkStart w:id="1510" w:name="_Toc51945640"/>
      <w:bookmarkStart w:id="1511" w:name="_Toc99173035"/>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508"/>
      <w:bookmarkEnd w:id="1509"/>
      <w:bookmarkEnd w:id="1510"/>
      <w:bookmarkEnd w:id="1511"/>
    </w:p>
    <w:p w14:paraId="125ACCD5"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070CEF0"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2BF9292"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A66CC85" w14:textId="77777777" w:rsidR="00A57973" w:rsidRPr="00A5463E" w:rsidRDefault="00A57973" w:rsidP="00A57973">
      <w:pPr>
        <w:pStyle w:val="Heading5"/>
      </w:pPr>
      <w:bookmarkStart w:id="1512" w:name="_Toc11343905"/>
      <w:bookmarkStart w:id="1513" w:name="_Toc45215866"/>
      <w:bookmarkStart w:id="1514" w:name="_Toc51945641"/>
      <w:bookmarkStart w:id="1515" w:name="_Toc99173036"/>
      <w:r w:rsidRPr="00A5463E">
        <w:t>7.2.3.5.1</w:t>
      </w:r>
      <w:r w:rsidR="002D4865" w:rsidRPr="00A5463E">
        <w:t>5</w:t>
      </w:r>
      <w:r w:rsidRPr="00A5463E">
        <w:tab/>
        <w:t>Timer T203 (End of RTP media) expired</w:t>
      </w:r>
      <w:bookmarkEnd w:id="1512"/>
      <w:bookmarkEnd w:id="1513"/>
      <w:bookmarkEnd w:id="1514"/>
      <w:bookmarkEnd w:id="1515"/>
    </w:p>
    <w:p w14:paraId="64C0F038" w14:textId="77777777" w:rsidR="00A57973" w:rsidRPr="00A5463E" w:rsidRDefault="00A57973" w:rsidP="00A57973">
      <w:pPr>
        <w:rPr>
          <w:noProof/>
        </w:rPr>
      </w:pPr>
      <w:r w:rsidRPr="00A5463E">
        <w:rPr>
          <w:noProof/>
        </w:rPr>
        <w:t>On expiry of T203 (End of RTP media) timer, the transmission participant:</w:t>
      </w:r>
    </w:p>
    <w:p w14:paraId="58CC6F6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35D9D0A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00276108"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01C21DC4"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0EFCA1FA" w14:textId="77777777" w:rsidR="0098430F" w:rsidRPr="00A5463E" w:rsidRDefault="0098430F" w:rsidP="00A57973">
      <w:pPr>
        <w:pStyle w:val="B1"/>
        <w:rPr>
          <w:lang w:eastAsia="ko-KR"/>
        </w:rPr>
      </w:pPr>
    </w:p>
    <w:p w14:paraId="0CDEB766" w14:textId="77777777" w:rsidR="00A57973" w:rsidRPr="00A5463E" w:rsidRDefault="00A57973" w:rsidP="00A57973">
      <w:pPr>
        <w:pStyle w:val="Heading4"/>
      </w:pPr>
      <w:bookmarkStart w:id="1516" w:name="_Toc11343906"/>
      <w:bookmarkStart w:id="1517" w:name="_Toc45215867"/>
      <w:bookmarkStart w:id="1518" w:name="_Toc51945642"/>
      <w:bookmarkStart w:id="1519" w:name="_Toc99173037"/>
      <w:r w:rsidRPr="00A5463E">
        <w:lastRenderedPageBreak/>
        <w:t>7.2.3.</w:t>
      </w:r>
      <w:r w:rsidRPr="00A5463E">
        <w:rPr>
          <w:lang w:eastAsia="ko-KR"/>
        </w:rPr>
        <w:t>6</w:t>
      </w:r>
      <w:r w:rsidRPr="00A5463E">
        <w:tab/>
        <w:t>State: 'O: has permission'</w:t>
      </w:r>
      <w:bookmarkEnd w:id="1516"/>
      <w:bookmarkEnd w:id="1517"/>
      <w:bookmarkEnd w:id="1518"/>
      <w:bookmarkEnd w:id="1519"/>
    </w:p>
    <w:p w14:paraId="572E717F" w14:textId="77777777" w:rsidR="00A57973" w:rsidRPr="00A5463E" w:rsidRDefault="00A57973" w:rsidP="00A57973">
      <w:pPr>
        <w:pStyle w:val="Heading5"/>
      </w:pPr>
      <w:bookmarkStart w:id="1520" w:name="_Toc11343907"/>
      <w:bookmarkStart w:id="1521" w:name="_Toc45215868"/>
      <w:bookmarkStart w:id="1522" w:name="_Toc51945643"/>
      <w:bookmarkStart w:id="1523" w:name="_Toc99173038"/>
      <w:r w:rsidRPr="00A5463E">
        <w:t>7.2.3.</w:t>
      </w:r>
      <w:r w:rsidRPr="00A5463E">
        <w:rPr>
          <w:lang w:eastAsia="ko-KR"/>
        </w:rPr>
        <w:t>6</w:t>
      </w:r>
      <w:r w:rsidRPr="00A5463E">
        <w:t>.1</w:t>
      </w:r>
      <w:r w:rsidRPr="00A5463E">
        <w:tab/>
        <w:t>General</w:t>
      </w:r>
      <w:bookmarkEnd w:id="1520"/>
      <w:bookmarkEnd w:id="1521"/>
      <w:bookmarkEnd w:id="1522"/>
      <w:bookmarkEnd w:id="1523"/>
    </w:p>
    <w:p w14:paraId="2BC5087E" w14:textId="77777777" w:rsidR="00A57973" w:rsidRPr="00A5463E" w:rsidRDefault="00A57973" w:rsidP="00A57973">
      <w:pPr>
        <w:rPr>
          <w:lang w:eastAsia="ko-KR"/>
        </w:rPr>
      </w:pPr>
      <w:r w:rsidRPr="00A5463E">
        <w:rPr>
          <w:lang w:eastAsia="ko-KR"/>
        </w:rPr>
        <w:t>In this state the MCVideo client has the permission to send media.</w:t>
      </w:r>
    </w:p>
    <w:p w14:paraId="40E3826B"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730F28FF" w14:textId="77777777" w:rsidR="00A57973" w:rsidRPr="00A5463E" w:rsidRDefault="00A57973" w:rsidP="00A57973">
      <w:pPr>
        <w:pStyle w:val="Heading5"/>
      </w:pPr>
      <w:bookmarkStart w:id="1524" w:name="_Toc11343908"/>
      <w:bookmarkStart w:id="1525" w:name="_Toc45215869"/>
      <w:bookmarkStart w:id="1526" w:name="_Toc51945644"/>
      <w:bookmarkStart w:id="1527" w:name="_Toc99173039"/>
      <w:r w:rsidRPr="00A5463E">
        <w:t>7.2.3.</w:t>
      </w:r>
      <w:r w:rsidRPr="00A5463E">
        <w:rPr>
          <w:lang w:eastAsia="ko-KR"/>
        </w:rPr>
        <w:t>6</w:t>
      </w:r>
      <w:r w:rsidRPr="00A5463E">
        <w:t>.2</w:t>
      </w:r>
      <w:r w:rsidRPr="00A5463E">
        <w:tab/>
        <w:t>Send RTP Media packets (S: RTP Media)</w:t>
      </w:r>
      <w:bookmarkEnd w:id="1524"/>
      <w:bookmarkEnd w:id="1525"/>
      <w:bookmarkEnd w:id="1526"/>
      <w:bookmarkEnd w:id="1527"/>
    </w:p>
    <w:p w14:paraId="27A4AE95" w14:textId="77777777" w:rsidR="00A57973" w:rsidRPr="00A5463E" w:rsidRDefault="00A57973" w:rsidP="00A57973">
      <w:r w:rsidRPr="00A5463E">
        <w:t>Upon receiving encoded media from the user or if encoded media is already buffered the transmission participant:</w:t>
      </w:r>
    </w:p>
    <w:p w14:paraId="73CA4BFD"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32D21C27"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418EC5BB"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1D446E4D" w14:textId="77777777" w:rsidR="00A57973" w:rsidRPr="00A5463E" w:rsidRDefault="00A57973" w:rsidP="00A57973">
      <w:pPr>
        <w:pStyle w:val="Heading5"/>
      </w:pPr>
      <w:bookmarkStart w:id="1528" w:name="_Toc11343909"/>
      <w:bookmarkStart w:id="1529" w:name="_Toc45215870"/>
      <w:bookmarkStart w:id="1530" w:name="_Toc51945645"/>
      <w:bookmarkStart w:id="1531" w:name="_Toc99173040"/>
      <w:r w:rsidRPr="00A5463E">
        <w:t>7.2.3.6.3</w:t>
      </w:r>
      <w:r w:rsidRPr="00A5463E">
        <w:tab/>
        <w:t>Receive Transmission Release message (R: Transmission Release)</w:t>
      </w:r>
      <w:bookmarkEnd w:id="1528"/>
      <w:bookmarkEnd w:id="1529"/>
      <w:bookmarkEnd w:id="1530"/>
      <w:bookmarkEnd w:id="1531"/>
    </w:p>
    <w:p w14:paraId="654851D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2799FF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EF9C8C7"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F98472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4FEF2465"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454267D"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4B553D2F" w14:textId="77777777" w:rsidR="00A57973" w:rsidRPr="00A5463E" w:rsidRDefault="00A57973" w:rsidP="00A57973">
      <w:pPr>
        <w:pStyle w:val="Heading5"/>
      </w:pPr>
      <w:bookmarkStart w:id="1532" w:name="_Toc11343910"/>
      <w:bookmarkStart w:id="1533" w:name="_Toc45215871"/>
      <w:bookmarkStart w:id="1534" w:name="_Toc51945646"/>
      <w:bookmarkStart w:id="1535" w:name="_Toc99173041"/>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532"/>
      <w:bookmarkEnd w:id="1533"/>
      <w:bookmarkEnd w:id="1534"/>
      <w:bookmarkEnd w:id="1535"/>
    </w:p>
    <w:p w14:paraId="2019219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7F2B99AA" w14:textId="77777777" w:rsidR="00A57973" w:rsidRPr="00A5463E" w:rsidRDefault="00A57973" w:rsidP="00A57973">
      <w:pPr>
        <w:pStyle w:val="B1"/>
      </w:pPr>
      <w:r w:rsidRPr="00A5463E">
        <w:t>1.</w:t>
      </w:r>
      <w:r w:rsidRPr="00A5463E">
        <w:tab/>
        <w:t>shall stop timer T206 (Stop talking warning), if running;</w:t>
      </w:r>
    </w:p>
    <w:p w14:paraId="46B304D8" w14:textId="77777777" w:rsidR="00A57973" w:rsidRPr="00A5463E" w:rsidRDefault="00A57973" w:rsidP="00A57973">
      <w:pPr>
        <w:pStyle w:val="B1"/>
      </w:pPr>
      <w:r w:rsidRPr="00A5463E">
        <w:t>2.</w:t>
      </w:r>
      <w:r w:rsidRPr="00A5463E">
        <w:tab/>
        <w:t>shall stop timer T207 (Stop talking), if running;</w:t>
      </w:r>
    </w:p>
    <w:p w14:paraId="5CCDB67F"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ADF12C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E06B08"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E76ECB8"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3642E61" w14:textId="77777777" w:rsidR="00A57973" w:rsidRPr="00A5463E" w:rsidRDefault="00A57973" w:rsidP="00A57973">
      <w:pPr>
        <w:pStyle w:val="Heading5"/>
        <w:rPr>
          <w:lang w:val="nb-NO"/>
        </w:rPr>
      </w:pPr>
      <w:bookmarkStart w:id="1536" w:name="_Toc11343911"/>
      <w:bookmarkStart w:id="1537" w:name="_Toc45215872"/>
      <w:bookmarkStart w:id="1538" w:name="_Toc51945647"/>
      <w:bookmarkStart w:id="1539" w:name="_Toc99173042"/>
      <w:r w:rsidRPr="00A5463E">
        <w:rPr>
          <w:lang w:val="nb-NO"/>
        </w:rPr>
        <w:t>7.2.3.6.5</w:t>
      </w:r>
      <w:r w:rsidRPr="00A5463E">
        <w:rPr>
          <w:lang w:val="nb-NO"/>
        </w:rPr>
        <w:tab/>
        <w:t>Receive RTP media (R: RTP media)</w:t>
      </w:r>
      <w:bookmarkEnd w:id="1536"/>
      <w:bookmarkEnd w:id="1537"/>
      <w:bookmarkEnd w:id="1538"/>
      <w:bookmarkEnd w:id="1539"/>
    </w:p>
    <w:p w14:paraId="7554096A"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3FA20F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1DCF8E81"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E9ABE7C"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518A69C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6098D47"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77DB248" w14:textId="77777777" w:rsidR="00A57973" w:rsidRPr="00A5463E" w:rsidRDefault="00A57973" w:rsidP="00A57973">
      <w:pPr>
        <w:pStyle w:val="B1"/>
      </w:pPr>
      <w:r w:rsidRPr="00A5463E">
        <w:t>1.</w:t>
      </w:r>
      <w:r w:rsidRPr="00A5463E">
        <w:tab/>
        <w:t>shall request the MCVideo client to render the received RTP media packets;</w:t>
      </w:r>
    </w:p>
    <w:p w14:paraId="2C2D7E0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488E69" w14:textId="77777777" w:rsidR="00A57973" w:rsidRPr="00A5463E" w:rsidRDefault="00A57973" w:rsidP="00A57973">
      <w:pPr>
        <w:pStyle w:val="B1"/>
      </w:pPr>
      <w:r w:rsidRPr="00A5463E">
        <w:t>3.</w:t>
      </w:r>
      <w:r w:rsidRPr="00A5463E">
        <w:tab/>
        <w:t xml:space="preserve">shall remain in </w:t>
      </w:r>
      <w:r w:rsidR="00DD2445" w:rsidRPr="00A5463E">
        <w:t>'</w:t>
      </w:r>
      <w:r w:rsidR="00DD2445" w:rsidRPr="00A5463E">
        <w:rPr>
          <w:lang w:eastAsia="ko-KR"/>
        </w:rPr>
        <w:t>O</w:t>
      </w:r>
      <w:r w:rsidR="00DD2445" w:rsidRPr="00A5463E">
        <w:t>: has permission'</w:t>
      </w:r>
      <w:r w:rsidRPr="00A5463E">
        <w:t xml:space="preserve"> state.</w:t>
      </w:r>
    </w:p>
    <w:p w14:paraId="428C3101" w14:textId="77777777" w:rsidR="00A57973" w:rsidRPr="00A5463E" w:rsidRDefault="00A57973" w:rsidP="00A57973">
      <w:pPr>
        <w:pStyle w:val="Heading5"/>
        <w:rPr>
          <w:lang w:eastAsia="ko-KR"/>
        </w:rPr>
      </w:pPr>
      <w:bookmarkStart w:id="1540" w:name="_Toc11343912"/>
      <w:bookmarkStart w:id="1541" w:name="_Toc45215873"/>
      <w:bookmarkStart w:id="1542" w:name="_Toc51945648"/>
      <w:bookmarkStart w:id="1543" w:name="_Toc99173043"/>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40"/>
      <w:bookmarkEnd w:id="1541"/>
      <w:bookmarkEnd w:id="1542"/>
      <w:bookmarkEnd w:id="1543"/>
    </w:p>
    <w:p w14:paraId="1740CB8F" w14:textId="77777777" w:rsidR="00A57973" w:rsidRPr="00A5463E" w:rsidRDefault="00A57973" w:rsidP="00A57973">
      <w:pPr>
        <w:rPr>
          <w:lang w:eastAsia="ko-KR"/>
        </w:rPr>
      </w:pPr>
      <w:r w:rsidRPr="00A5463E">
        <w:rPr>
          <w:lang w:eastAsia="ko-KR"/>
        </w:rPr>
        <w:t>When timer T206 (Stop talking warning) expires, the transmission participant:</w:t>
      </w:r>
    </w:p>
    <w:p w14:paraId="2BCDD869" w14:textId="77777777" w:rsidR="00A57973" w:rsidRPr="00A5463E" w:rsidRDefault="00A57973" w:rsidP="00A57973">
      <w:pPr>
        <w:pStyle w:val="B1"/>
        <w:rPr>
          <w:lang w:eastAsia="ko-KR"/>
        </w:rPr>
      </w:pPr>
      <w:r w:rsidRPr="00A5463E">
        <w:rPr>
          <w:lang w:eastAsia="ko-KR"/>
        </w:rPr>
        <w:t>1.</w:t>
      </w:r>
      <w:r w:rsidRPr="00A5463E">
        <w:rPr>
          <w:lang w:eastAsia="ko-KR"/>
        </w:rPr>
        <w:tab/>
        <w:t xml:space="preserve">may notify the MCVideo user that the </w:t>
      </w:r>
      <w:proofErr w:type="spellStart"/>
      <w:r w:rsidRPr="00A5463E">
        <w:rPr>
          <w:lang w:eastAsia="ko-KR"/>
        </w:rPr>
        <w:t>transmition</w:t>
      </w:r>
      <w:proofErr w:type="spellEnd"/>
      <w:r w:rsidRPr="00A5463E">
        <w:rPr>
          <w:lang w:eastAsia="ko-KR"/>
        </w:rPr>
        <w:t xml:space="preserve"> time limit is about to reach;</w:t>
      </w:r>
    </w:p>
    <w:p w14:paraId="12F3F51C"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340EF928"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3D794009" w14:textId="77777777" w:rsidR="00A57973" w:rsidRPr="00A5463E" w:rsidRDefault="00A57973" w:rsidP="00A57973">
      <w:pPr>
        <w:pStyle w:val="Heading5"/>
      </w:pPr>
      <w:bookmarkStart w:id="1544" w:name="_Toc11343913"/>
      <w:bookmarkStart w:id="1545" w:name="_Toc45215874"/>
      <w:bookmarkStart w:id="1546" w:name="_Toc51945649"/>
      <w:bookmarkStart w:id="1547" w:name="_Toc99173044"/>
      <w:r w:rsidRPr="00A5463E">
        <w:t>7.2.3.</w:t>
      </w:r>
      <w:r w:rsidRPr="00A5463E">
        <w:rPr>
          <w:lang w:eastAsia="ko-KR"/>
        </w:rPr>
        <w:t>6</w:t>
      </w:r>
      <w:r w:rsidRPr="00A5463E">
        <w:t>.</w:t>
      </w:r>
      <w:r w:rsidRPr="00A5463E">
        <w:rPr>
          <w:lang w:eastAsia="ko-KR"/>
        </w:rPr>
        <w:t>7</w:t>
      </w:r>
      <w:r w:rsidRPr="00A5463E">
        <w:tab/>
        <w:t>Transmission time limit (Timer T207 expires)</w:t>
      </w:r>
      <w:bookmarkEnd w:id="1544"/>
      <w:bookmarkEnd w:id="1545"/>
      <w:bookmarkEnd w:id="1546"/>
      <w:bookmarkEnd w:id="1547"/>
    </w:p>
    <w:p w14:paraId="6F9A5E33" w14:textId="77777777" w:rsidR="00A57973" w:rsidRPr="00A5463E" w:rsidRDefault="00A57973" w:rsidP="00A57973">
      <w:pPr>
        <w:rPr>
          <w:lang w:eastAsia="ko-KR"/>
        </w:rPr>
      </w:pPr>
      <w:r w:rsidRPr="00A5463E">
        <w:rPr>
          <w:lang w:eastAsia="ko-KR"/>
        </w:rPr>
        <w:t>When the timer T207 (Stop talking) expires, the transmission participant:</w:t>
      </w:r>
    </w:p>
    <w:p w14:paraId="101CCEEE"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3C3B327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60AD272"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28383E80"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10C27B3C" w14:textId="77777777" w:rsidR="00A57973" w:rsidRPr="00A5463E" w:rsidRDefault="00A57973" w:rsidP="00A57973">
      <w:pPr>
        <w:pStyle w:val="Heading5"/>
      </w:pPr>
      <w:bookmarkStart w:id="1548" w:name="_Toc11343914"/>
      <w:bookmarkStart w:id="1549" w:name="_Toc45215875"/>
      <w:bookmarkStart w:id="1550" w:name="_Toc51945650"/>
      <w:bookmarkStart w:id="1551" w:name="_Toc99173045"/>
      <w:r w:rsidRPr="00A5463E">
        <w:t>7.2.3.6.8</w:t>
      </w:r>
      <w:r w:rsidRPr="00A5463E">
        <w:tab/>
        <w:t>Timer T203 (End of RTP media) expired</w:t>
      </w:r>
      <w:bookmarkEnd w:id="1548"/>
      <w:bookmarkEnd w:id="1549"/>
      <w:bookmarkEnd w:id="1550"/>
      <w:bookmarkEnd w:id="1551"/>
    </w:p>
    <w:p w14:paraId="0FFE7242" w14:textId="77777777" w:rsidR="00A57973" w:rsidRPr="00A5463E" w:rsidRDefault="00A57973" w:rsidP="00A57973">
      <w:pPr>
        <w:rPr>
          <w:noProof/>
        </w:rPr>
      </w:pPr>
      <w:r w:rsidRPr="00A5463E">
        <w:rPr>
          <w:noProof/>
        </w:rPr>
        <w:t>On expiry of T203 (End of RTP media) timer, the transmission participant:</w:t>
      </w:r>
    </w:p>
    <w:p w14:paraId="2F721011"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5DF1798"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A98FDA2"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7A46FA67"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001375C" w14:textId="77777777" w:rsidR="00A57973" w:rsidRPr="00A5463E" w:rsidRDefault="00A57973" w:rsidP="00A57973">
      <w:pPr>
        <w:pStyle w:val="Heading5"/>
      </w:pPr>
      <w:bookmarkStart w:id="1552" w:name="_Toc11343915"/>
      <w:bookmarkStart w:id="1553" w:name="_Toc45215876"/>
      <w:bookmarkStart w:id="1554" w:name="_Toc51945651"/>
      <w:bookmarkStart w:id="1555" w:name="_Toc99173046"/>
      <w:r w:rsidRPr="00A5463E">
        <w:t>7.2.3.6.9</w:t>
      </w:r>
      <w:r w:rsidRPr="00A5463E">
        <w:tab/>
        <w:t xml:space="preserve">Receive Transmission Granted message (R: Transmission Granted </w:t>
      </w:r>
      <w:r w:rsidRPr="00A5463E">
        <w:rPr>
          <w:lang w:eastAsia="ko-KR"/>
        </w:rPr>
        <w:t>to other</w:t>
      </w:r>
      <w:r w:rsidRPr="00A5463E">
        <w:t>)</w:t>
      </w:r>
      <w:bookmarkEnd w:id="1552"/>
      <w:bookmarkEnd w:id="1553"/>
      <w:bookmarkEnd w:id="1554"/>
      <w:bookmarkEnd w:id="1555"/>
    </w:p>
    <w:p w14:paraId="19B5744E"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613B8A6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443AA3B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18A7395D"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25059C2" w14:textId="77777777" w:rsidR="00A57973" w:rsidRPr="00A5463E" w:rsidRDefault="00A57973" w:rsidP="00A57973">
      <w:pPr>
        <w:pStyle w:val="B1"/>
      </w:pPr>
      <w:r w:rsidRPr="00A5463E">
        <w:t>4.</w:t>
      </w:r>
      <w:r w:rsidRPr="00A5463E">
        <w:tab/>
        <w:t>shall remain in the 'O: has permission' state.</w:t>
      </w:r>
    </w:p>
    <w:p w14:paraId="3F90516D" w14:textId="77777777" w:rsidR="00A57973" w:rsidRPr="00A5463E" w:rsidRDefault="00A57973" w:rsidP="00A57973">
      <w:pPr>
        <w:pStyle w:val="Heading5"/>
        <w:rPr>
          <w:lang w:eastAsia="ko-KR"/>
        </w:rPr>
      </w:pPr>
      <w:bookmarkStart w:id="1556" w:name="_Toc11343916"/>
      <w:bookmarkStart w:id="1557" w:name="_Toc45215877"/>
      <w:bookmarkStart w:id="1558" w:name="_Toc51945652"/>
      <w:bookmarkStart w:id="1559" w:name="_Toc99173047"/>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56"/>
      <w:bookmarkEnd w:id="1557"/>
      <w:bookmarkEnd w:id="1558"/>
      <w:bookmarkEnd w:id="1559"/>
    </w:p>
    <w:p w14:paraId="1E90964C"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BE290F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DE025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B16192A" w14:textId="77777777" w:rsidR="00A57973" w:rsidRPr="00A5463E" w:rsidRDefault="00A57973" w:rsidP="00A57973">
      <w:pPr>
        <w:pStyle w:val="B1"/>
      </w:pPr>
      <w:r w:rsidRPr="00A5463E">
        <w:t>3.</w:t>
      </w:r>
      <w:r w:rsidRPr="00A5463E">
        <w:tab/>
        <w:t>shall remain in 'O: has permission' state.</w:t>
      </w:r>
    </w:p>
    <w:p w14:paraId="69D019E0" w14:textId="77777777" w:rsidR="00A57973" w:rsidRPr="00A5463E" w:rsidRDefault="00A57973" w:rsidP="00A57973">
      <w:pPr>
        <w:pStyle w:val="Heading5"/>
      </w:pPr>
      <w:bookmarkStart w:id="1560" w:name="_Toc11343917"/>
      <w:bookmarkStart w:id="1561" w:name="_Toc45215878"/>
      <w:bookmarkStart w:id="1562" w:name="_Toc51945653"/>
      <w:bookmarkStart w:id="1563" w:name="_Toc99173048"/>
      <w:r w:rsidRPr="00A5463E">
        <w:t>7.2.3.6.11</w:t>
      </w:r>
      <w:r w:rsidRPr="00A5463E">
        <w:tab/>
        <w:t>Receive Transmission Arbitration Release message with next arbitrator to me (R: Transmission Arbitration Release with next arbitrator to me)</w:t>
      </w:r>
      <w:bookmarkEnd w:id="1560"/>
      <w:bookmarkEnd w:id="1561"/>
      <w:bookmarkEnd w:id="1562"/>
      <w:bookmarkEnd w:id="1563"/>
    </w:p>
    <w:p w14:paraId="6F7D9A5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4097C285"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90E2EFA"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02CEB4F"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664C2245"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1CB927A" w14:textId="77777777" w:rsidR="00A57973" w:rsidRPr="00A5463E" w:rsidRDefault="00A57973" w:rsidP="00A57973">
      <w:pPr>
        <w:pStyle w:val="Heading5"/>
      </w:pPr>
      <w:bookmarkStart w:id="1564" w:name="_Toc11343918"/>
      <w:bookmarkStart w:id="1565" w:name="_Toc45215879"/>
      <w:bookmarkStart w:id="1566" w:name="_Toc51945654"/>
      <w:bookmarkStart w:id="1567" w:name="_Toc99173049"/>
      <w:r w:rsidRPr="00A5463E">
        <w:t>7.2.3.6.12</w:t>
      </w:r>
      <w:r w:rsidRPr="00A5463E">
        <w:tab/>
        <w:t>Receive Transmission Revoked message (R: Transmission Revoked)</w:t>
      </w:r>
      <w:bookmarkEnd w:id="1564"/>
      <w:bookmarkEnd w:id="1565"/>
      <w:bookmarkEnd w:id="1566"/>
      <w:bookmarkEnd w:id="1567"/>
    </w:p>
    <w:p w14:paraId="49BF0AE4"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4111ABFD"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DFFD69C"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AD90660"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2D6535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347E880"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58AF63AB"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5B8F89E9" w14:textId="77777777" w:rsidR="00A57973" w:rsidRPr="00A5463E" w:rsidRDefault="00A57973" w:rsidP="00A57973">
      <w:pPr>
        <w:pStyle w:val="Heading5"/>
      </w:pPr>
      <w:bookmarkStart w:id="1568" w:name="_Toc11343919"/>
      <w:bookmarkStart w:id="1569" w:name="_Toc45215880"/>
      <w:bookmarkStart w:id="1570" w:name="_Toc51945655"/>
      <w:bookmarkStart w:id="1571" w:name="_Toc99173050"/>
      <w:r w:rsidRPr="00A5463E">
        <w:t>7.2.3.6.13</w:t>
      </w:r>
      <w:r w:rsidRPr="00A5463E">
        <w:tab/>
        <w:t>Receive Transmission Arbitration Release message with next arbitrator to other (R: Transmission Arbitration Release with next arbitrator to other)</w:t>
      </w:r>
      <w:bookmarkEnd w:id="1568"/>
      <w:bookmarkEnd w:id="1569"/>
      <w:bookmarkEnd w:id="1570"/>
      <w:bookmarkEnd w:id="1571"/>
    </w:p>
    <w:p w14:paraId="2CAA93FA"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26FB999D"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1D40F3EE"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5FDAA768" w14:textId="77777777" w:rsidR="0098430F" w:rsidRPr="00A5463E" w:rsidRDefault="0098430F" w:rsidP="0098430F">
      <w:pPr>
        <w:pStyle w:val="Heading4"/>
        <w:rPr>
          <w:lang w:eastAsia="ko-KR"/>
        </w:rPr>
      </w:pPr>
      <w:bookmarkStart w:id="1572" w:name="_Toc11343920"/>
      <w:bookmarkStart w:id="1573" w:name="_Toc45215881"/>
      <w:bookmarkStart w:id="1574" w:name="_Toc51945656"/>
      <w:bookmarkStart w:id="1575" w:name="_Toc99173051"/>
      <w:r w:rsidRPr="00A5463E">
        <w:rPr>
          <w:lang w:eastAsia="ko-KR"/>
        </w:rPr>
        <w:t>7.2.3.7</w:t>
      </w:r>
      <w:r w:rsidRPr="00A5463E">
        <w:rPr>
          <w:lang w:eastAsia="ko-KR"/>
        </w:rPr>
        <w:tab/>
        <w:t>State: 'O: pending request'</w:t>
      </w:r>
      <w:bookmarkEnd w:id="1572"/>
      <w:bookmarkEnd w:id="1573"/>
      <w:bookmarkEnd w:id="1574"/>
      <w:bookmarkEnd w:id="1575"/>
    </w:p>
    <w:p w14:paraId="62553897" w14:textId="77777777" w:rsidR="0098430F" w:rsidRPr="00A5463E" w:rsidRDefault="0098430F" w:rsidP="0098430F">
      <w:pPr>
        <w:pStyle w:val="Heading5"/>
      </w:pPr>
      <w:bookmarkStart w:id="1576" w:name="_Toc11343921"/>
      <w:bookmarkStart w:id="1577" w:name="_Toc45215882"/>
      <w:bookmarkStart w:id="1578" w:name="_Toc51945657"/>
      <w:bookmarkStart w:id="1579" w:name="_Toc99173052"/>
      <w:r w:rsidRPr="00A5463E">
        <w:t>7.2.3.</w:t>
      </w:r>
      <w:r w:rsidRPr="00A5463E">
        <w:rPr>
          <w:lang w:eastAsia="ko-KR"/>
        </w:rPr>
        <w:t>7</w:t>
      </w:r>
      <w:r w:rsidRPr="00A5463E">
        <w:t>.1</w:t>
      </w:r>
      <w:r w:rsidRPr="00A5463E">
        <w:tab/>
        <w:t>General</w:t>
      </w:r>
      <w:bookmarkEnd w:id="1576"/>
      <w:bookmarkEnd w:id="1577"/>
      <w:bookmarkEnd w:id="1578"/>
      <w:bookmarkEnd w:id="1579"/>
    </w:p>
    <w:p w14:paraId="7A68E3B3"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24F44AFB" w14:textId="77777777" w:rsidR="0098430F" w:rsidRPr="00A5463E" w:rsidRDefault="0098430F" w:rsidP="0098430F">
      <w:pPr>
        <w:rPr>
          <w:lang w:eastAsia="ko-KR"/>
        </w:rPr>
      </w:pPr>
      <w:r w:rsidRPr="00A5463E">
        <w:rPr>
          <w:lang w:eastAsia="ko-KR"/>
        </w:rPr>
        <w:t>In this state timer T201 (Transmission Request) is running.</w:t>
      </w:r>
    </w:p>
    <w:p w14:paraId="4AED49E3"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C3866FB" w14:textId="77777777" w:rsidR="0098430F" w:rsidRPr="00A5463E" w:rsidRDefault="0098430F" w:rsidP="0098430F">
      <w:pPr>
        <w:pStyle w:val="Heading5"/>
        <w:rPr>
          <w:lang w:val="nb-NO"/>
        </w:rPr>
      </w:pPr>
      <w:bookmarkStart w:id="1580" w:name="_Toc11343922"/>
      <w:bookmarkStart w:id="1581" w:name="_Toc45215883"/>
      <w:bookmarkStart w:id="1582" w:name="_Toc51945658"/>
      <w:bookmarkStart w:id="1583" w:name="_Toc99173053"/>
      <w:r w:rsidRPr="00A5463E">
        <w:rPr>
          <w:lang w:val="nb-NO"/>
        </w:rPr>
        <w:t>7.2.3.7.2</w:t>
      </w:r>
      <w:r w:rsidRPr="00A5463E">
        <w:rPr>
          <w:lang w:val="nb-NO"/>
        </w:rPr>
        <w:tab/>
        <w:t>Receive RTP media (R: RTP media)</w:t>
      </w:r>
      <w:bookmarkEnd w:id="1580"/>
      <w:bookmarkEnd w:id="1581"/>
      <w:bookmarkEnd w:id="1582"/>
      <w:bookmarkEnd w:id="1583"/>
    </w:p>
    <w:p w14:paraId="6AD352AB"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8175FC2"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3C17636"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FE0BC32"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1BA0CE6A"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'O: pending request'</w:t>
      </w:r>
      <w:r w:rsidRPr="00A5463E">
        <w:t xml:space="preserve"> state.</w:t>
      </w:r>
    </w:p>
    <w:p w14:paraId="031B82E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7A0CA5" w14:textId="77777777" w:rsidR="0098430F" w:rsidRPr="00A5463E" w:rsidRDefault="0098430F" w:rsidP="0098430F">
      <w:pPr>
        <w:pStyle w:val="B1"/>
      </w:pPr>
      <w:r w:rsidRPr="00A5463E">
        <w:t>1.</w:t>
      </w:r>
      <w:r w:rsidRPr="00A5463E">
        <w:tab/>
        <w:t>shall request the MCVideo client to render the received RTP media packets;</w:t>
      </w:r>
    </w:p>
    <w:p w14:paraId="5243F447"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13FF2C93" w14:textId="77777777" w:rsidR="0098430F" w:rsidRPr="00A5463E" w:rsidRDefault="0098430F" w:rsidP="0098430F">
      <w:pPr>
        <w:pStyle w:val="B1"/>
      </w:pPr>
      <w:r w:rsidRPr="00A5463E">
        <w:t>3.</w:t>
      </w:r>
      <w:r w:rsidRPr="00A5463E">
        <w:tab/>
        <w:t xml:space="preserve">shall remain in </w:t>
      </w:r>
      <w:r w:rsidR="00DD2445" w:rsidRPr="00A5463E">
        <w:t>'O: pending request'</w:t>
      </w:r>
      <w:r w:rsidRPr="00A5463E">
        <w:t xml:space="preserve"> state.</w:t>
      </w:r>
    </w:p>
    <w:p w14:paraId="3F5DC2A4" w14:textId="77777777" w:rsidR="0098430F" w:rsidRPr="00A5463E" w:rsidRDefault="0098430F" w:rsidP="0098430F">
      <w:pPr>
        <w:pStyle w:val="Heading5"/>
      </w:pPr>
      <w:bookmarkStart w:id="1584" w:name="_Toc11343923"/>
      <w:bookmarkStart w:id="1585" w:name="_Toc45215884"/>
      <w:bookmarkStart w:id="1586" w:name="_Toc51945659"/>
      <w:bookmarkStart w:id="1587" w:name="_Toc99173054"/>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84"/>
      <w:bookmarkEnd w:id="1585"/>
      <w:bookmarkEnd w:id="1586"/>
      <w:bookmarkEnd w:id="1587"/>
    </w:p>
    <w:p w14:paraId="0B00F31C"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3E7B315E"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1721C5D5"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05AF3853" w14:textId="77777777" w:rsidR="0098430F" w:rsidRPr="00A5463E" w:rsidRDefault="0098430F" w:rsidP="0098430F">
      <w:pPr>
        <w:pStyle w:val="B1"/>
      </w:pPr>
      <w:r w:rsidRPr="00A5463E">
        <w:t>2.</w:t>
      </w:r>
      <w:r w:rsidRPr="00A5463E">
        <w:tab/>
        <w:t>shall provide transmission deny notification to the user;</w:t>
      </w:r>
    </w:p>
    <w:p w14:paraId="2E10879E"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B2F8C7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7A2CA9C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E7A8E31"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5EAD9F2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45C07616"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037F03AF"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ABD144F"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2C0FC56" w14:textId="77777777" w:rsidR="0098430F" w:rsidRPr="00A5463E" w:rsidRDefault="0098430F" w:rsidP="0098430F">
      <w:pPr>
        <w:pStyle w:val="Heading5"/>
        <w:rPr>
          <w:lang w:eastAsia="ko-KR"/>
        </w:rPr>
      </w:pPr>
      <w:bookmarkStart w:id="1588" w:name="_Toc11343924"/>
      <w:bookmarkStart w:id="1589" w:name="_Toc45215885"/>
      <w:bookmarkStart w:id="1590" w:name="_Toc51945660"/>
      <w:bookmarkStart w:id="1591" w:name="_Toc99173055"/>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88"/>
      <w:bookmarkEnd w:id="1589"/>
      <w:bookmarkEnd w:id="1590"/>
      <w:bookmarkEnd w:id="1591"/>
    </w:p>
    <w:p w14:paraId="409D165B"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656F73DB"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FBC7E62"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D49700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55BDB9F"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300507DA" w14:textId="77777777" w:rsidR="0098430F" w:rsidRPr="00A5463E" w:rsidRDefault="0098430F" w:rsidP="0098430F">
      <w:pPr>
        <w:pStyle w:val="Heading5"/>
        <w:rPr>
          <w:lang w:eastAsia="ko-KR"/>
        </w:rPr>
      </w:pPr>
      <w:bookmarkStart w:id="1592" w:name="_Toc11343925"/>
      <w:bookmarkStart w:id="1593" w:name="_Toc45215886"/>
      <w:bookmarkStart w:id="1594" w:name="_Toc51945661"/>
      <w:bookmarkStart w:id="1595" w:name="_Toc99173056"/>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92"/>
      <w:bookmarkEnd w:id="1593"/>
      <w:bookmarkEnd w:id="1594"/>
      <w:bookmarkEnd w:id="1595"/>
    </w:p>
    <w:p w14:paraId="4C0B0CAA"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F1A0C2"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76B12BDB"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5EC7AA8"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5C2A2984"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5887866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623C8C10" w14:textId="77777777" w:rsidR="0098430F" w:rsidRPr="00A5463E" w:rsidRDefault="0098430F" w:rsidP="0098430F">
      <w:pPr>
        <w:pStyle w:val="Heading5"/>
      </w:pPr>
      <w:bookmarkStart w:id="1596" w:name="_Toc11343926"/>
      <w:bookmarkStart w:id="1597" w:name="_Toc45215887"/>
      <w:bookmarkStart w:id="1598" w:name="_Toc51945662"/>
      <w:bookmarkStart w:id="1599" w:name="_Toc99173057"/>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96"/>
      <w:bookmarkEnd w:id="1597"/>
      <w:bookmarkEnd w:id="1598"/>
      <w:bookmarkEnd w:id="1599"/>
    </w:p>
    <w:p w14:paraId="47D62FCF"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7EF4E48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3F0D296"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18CB848F"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52A9210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3D655439" w14:textId="77777777" w:rsidR="0098430F" w:rsidRPr="00A5463E" w:rsidRDefault="0098430F" w:rsidP="0098430F">
      <w:pPr>
        <w:pStyle w:val="B1"/>
        <w:rPr>
          <w:lang w:eastAsia="ko-KR"/>
        </w:rPr>
      </w:pPr>
      <w:r w:rsidRPr="00A5463E">
        <w:t>2.</w:t>
      </w:r>
      <w:r w:rsidRPr="00A5463E">
        <w:tab/>
        <w:t>shall enter 'O: transmission arbitration' state.</w:t>
      </w:r>
    </w:p>
    <w:p w14:paraId="735CF581" w14:textId="77777777" w:rsidR="0098430F" w:rsidRPr="00A5463E" w:rsidRDefault="0098430F" w:rsidP="0098430F">
      <w:pPr>
        <w:pStyle w:val="Heading5"/>
      </w:pPr>
      <w:bookmarkStart w:id="1600" w:name="_Toc11343927"/>
      <w:bookmarkStart w:id="1601" w:name="_Toc45215888"/>
      <w:bookmarkStart w:id="1602" w:name="_Toc51945663"/>
      <w:bookmarkStart w:id="1603" w:name="_Toc99173058"/>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00"/>
      <w:bookmarkEnd w:id="1601"/>
      <w:bookmarkEnd w:id="1602"/>
      <w:bookmarkEnd w:id="1603"/>
    </w:p>
    <w:p w14:paraId="50435E2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3800DF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22A43949"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113671BA"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70B595A1"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3A3003"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30509392" w14:textId="77777777" w:rsidR="0098430F" w:rsidRPr="00A5463E" w:rsidRDefault="0098430F" w:rsidP="0098430F">
      <w:pPr>
        <w:pStyle w:val="B1"/>
        <w:rPr>
          <w:lang w:val="en-US"/>
        </w:rPr>
      </w:pPr>
      <w:r w:rsidRPr="00A5463E">
        <w:t>2.</w:t>
      </w:r>
      <w:r w:rsidRPr="00A5463E">
        <w:tab/>
        <w:t>shall stop timer T201 (Transmission Request);</w:t>
      </w:r>
    </w:p>
    <w:p w14:paraId="1E3A0F86"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34725199" w14:textId="77777777" w:rsidR="0098430F" w:rsidRPr="00A5463E" w:rsidRDefault="0098430F" w:rsidP="0098430F">
      <w:pPr>
        <w:pStyle w:val="B1"/>
      </w:pPr>
      <w:r w:rsidRPr="00A5463E">
        <w:t>4.</w:t>
      </w:r>
      <w:r w:rsidRPr="00A5463E">
        <w:tab/>
        <w:t>shall enter 'O: has permission' state.</w:t>
      </w:r>
    </w:p>
    <w:p w14:paraId="20B12879" w14:textId="77777777" w:rsidR="0098430F" w:rsidRPr="00A5463E" w:rsidRDefault="0098430F" w:rsidP="0098430F">
      <w:pPr>
        <w:pStyle w:val="Heading5"/>
      </w:pPr>
      <w:bookmarkStart w:id="1604" w:name="_Toc11343928"/>
      <w:bookmarkStart w:id="1605" w:name="_Toc45215889"/>
      <w:bookmarkStart w:id="1606" w:name="_Toc51945664"/>
      <w:bookmarkStart w:id="1607" w:name="_Toc99173059"/>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604"/>
      <w:bookmarkEnd w:id="1605"/>
      <w:bookmarkEnd w:id="1606"/>
      <w:bookmarkEnd w:id="1607"/>
    </w:p>
    <w:p w14:paraId="476A6989"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585F781C"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18FA954" w14:textId="77777777" w:rsidR="0098430F" w:rsidRPr="00A5463E" w:rsidRDefault="0098430F" w:rsidP="0098430F">
      <w:pPr>
        <w:pStyle w:val="B1"/>
      </w:pPr>
      <w:r w:rsidRPr="00A5463E">
        <w:t>2.</w:t>
      </w:r>
      <w:r w:rsidRPr="00A5463E">
        <w:tab/>
        <w:t>clear the stored current transmission arbitrator;</w:t>
      </w:r>
    </w:p>
    <w:p w14:paraId="5F5FEF94"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E76E877"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2C1060E"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212256C" w14:textId="77777777" w:rsidR="0098430F" w:rsidRPr="00A5463E" w:rsidRDefault="0098430F" w:rsidP="0098430F">
      <w:pPr>
        <w:pStyle w:val="Heading5"/>
      </w:pPr>
      <w:bookmarkStart w:id="1608" w:name="_Toc11343929"/>
      <w:bookmarkStart w:id="1609" w:name="_Toc45215890"/>
      <w:bookmarkStart w:id="1610" w:name="_Toc51945665"/>
      <w:bookmarkStart w:id="1611" w:name="_Toc99173060"/>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608"/>
      <w:bookmarkEnd w:id="1609"/>
      <w:bookmarkEnd w:id="1610"/>
      <w:bookmarkEnd w:id="1611"/>
    </w:p>
    <w:p w14:paraId="7D326E02"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12B33166"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F7AD477"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635E533"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CA694B0"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DA328DD" w14:textId="77777777" w:rsidR="0098430F" w:rsidRPr="00A5463E" w:rsidRDefault="0098430F" w:rsidP="0098430F">
      <w:pPr>
        <w:pStyle w:val="B1"/>
        <w:ind w:left="284" w:firstLine="0"/>
      </w:pPr>
      <w:r w:rsidRPr="00A5463E">
        <w:t>5.</w:t>
      </w:r>
      <w:r w:rsidRPr="00A5463E">
        <w:tab/>
        <w:t>shall remain in 'O: pending request' state.</w:t>
      </w:r>
    </w:p>
    <w:p w14:paraId="176362C1" w14:textId="77777777" w:rsidR="0098430F" w:rsidRPr="00A5463E" w:rsidRDefault="0098430F" w:rsidP="0098430F">
      <w:pPr>
        <w:pStyle w:val="Heading5"/>
        <w:rPr>
          <w:lang w:eastAsia="ko-KR"/>
        </w:rPr>
      </w:pPr>
      <w:bookmarkStart w:id="1612" w:name="_Toc11343930"/>
      <w:bookmarkStart w:id="1613" w:name="_Toc45215891"/>
      <w:bookmarkStart w:id="1614" w:name="_Toc51945666"/>
      <w:bookmarkStart w:id="1615" w:name="_Toc99173061"/>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612"/>
      <w:bookmarkEnd w:id="1613"/>
      <w:bookmarkEnd w:id="1614"/>
      <w:bookmarkEnd w:id="1615"/>
    </w:p>
    <w:p w14:paraId="5AD04FFE"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0499A0DD"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14BCECBE"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ED3002E"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6FBA9F4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7E4ED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39A2C64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49C57AC" w14:textId="77777777" w:rsidR="0098430F" w:rsidRPr="00A5463E" w:rsidRDefault="0098430F" w:rsidP="0098430F">
      <w:pPr>
        <w:pStyle w:val="Heading5"/>
      </w:pPr>
      <w:bookmarkStart w:id="1616" w:name="_Toc11343931"/>
      <w:bookmarkStart w:id="1617" w:name="_Toc45215892"/>
      <w:bookmarkStart w:id="1618" w:name="_Toc51945667"/>
      <w:bookmarkStart w:id="1619" w:name="_Toc99173062"/>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616"/>
      <w:bookmarkEnd w:id="1617"/>
      <w:bookmarkEnd w:id="1618"/>
      <w:bookmarkEnd w:id="1619"/>
    </w:p>
    <w:p w14:paraId="6CDC33D4"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6BD3D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34F70B20" w14:textId="77777777" w:rsidR="0098430F" w:rsidRPr="00A5463E" w:rsidRDefault="0098430F" w:rsidP="0098430F">
      <w:pPr>
        <w:pStyle w:val="B1"/>
      </w:pPr>
      <w:r w:rsidRPr="00A5463E">
        <w:t>2.</w:t>
      </w:r>
      <w:r w:rsidRPr="00A5463E">
        <w:tab/>
        <w:t>shall re-start timer T201 (Transmission Request); and</w:t>
      </w:r>
    </w:p>
    <w:p w14:paraId="0472A7B1"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3D97D557" w14:textId="77777777" w:rsidR="0098430F" w:rsidRPr="00A5463E" w:rsidRDefault="0098430F" w:rsidP="0098430F">
      <w:pPr>
        <w:pStyle w:val="Heading5"/>
      </w:pPr>
      <w:bookmarkStart w:id="1620" w:name="_Toc11343932"/>
      <w:bookmarkStart w:id="1621" w:name="_Toc45215893"/>
      <w:bookmarkStart w:id="1622" w:name="_Toc51945668"/>
      <w:bookmarkStart w:id="1623" w:name="_Toc99173063"/>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20"/>
      <w:bookmarkEnd w:id="1621"/>
      <w:bookmarkEnd w:id="1622"/>
      <w:bookmarkEnd w:id="1623"/>
    </w:p>
    <w:p w14:paraId="04E0529C"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CCDE2A5"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717CA1B7"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554D826"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32F50E96" w14:textId="77777777" w:rsidR="0098430F" w:rsidRPr="00A5463E" w:rsidRDefault="0098430F" w:rsidP="0098430F">
      <w:pPr>
        <w:pStyle w:val="Heading5"/>
      </w:pPr>
      <w:bookmarkStart w:id="1624" w:name="_Toc11343933"/>
      <w:bookmarkStart w:id="1625" w:name="_Toc45215894"/>
      <w:bookmarkStart w:id="1626" w:name="_Toc51945669"/>
      <w:bookmarkStart w:id="1627" w:name="_Toc99173064"/>
      <w:r w:rsidRPr="00A5463E">
        <w:t>7.2.3.7.13</w:t>
      </w:r>
      <w:r w:rsidRPr="00A5463E">
        <w:tab/>
        <w:t>Receive Transmission Release message (R: Transmission Release)</w:t>
      </w:r>
      <w:bookmarkEnd w:id="1624"/>
      <w:bookmarkEnd w:id="1625"/>
      <w:bookmarkEnd w:id="1626"/>
      <w:bookmarkEnd w:id="1627"/>
    </w:p>
    <w:p w14:paraId="7E3D4FBA"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1289E77"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5E53F380"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5B15F26"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09C12FE"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4E915A1D"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393ADB15" w14:textId="77777777" w:rsidR="0098430F" w:rsidRPr="00A5463E" w:rsidRDefault="0098430F" w:rsidP="0098430F">
      <w:pPr>
        <w:pStyle w:val="Heading5"/>
      </w:pPr>
      <w:bookmarkStart w:id="1628" w:name="_Toc11343934"/>
      <w:bookmarkStart w:id="1629" w:name="_Toc45215895"/>
      <w:bookmarkStart w:id="1630" w:name="_Toc51945670"/>
      <w:bookmarkStart w:id="1631" w:name="_Toc99173065"/>
      <w:r w:rsidRPr="00A5463E">
        <w:t>7.2.3.7.14</w:t>
      </w:r>
      <w:r w:rsidRPr="00A5463E">
        <w:tab/>
        <w:t>Receive Transmission Revoked message (R: Transmission Revoked)</w:t>
      </w:r>
      <w:bookmarkEnd w:id="1628"/>
      <w:bookmarkEnd w:id="1629"/>
      <w:bookmarkEnd w:id="1630"/>
      <w:bookmarkEnd w:id="1631"/>
    </w:p>
    <w:p w14:paraId="21F39896"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93171CF"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E7D85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1630F52"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04F797C"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3F44278"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CA6C6D0"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552615DE" w14:textId="77777777" w:rsidR="0098430F" w:rsidRPr="00A5463E" w:rsidRDefault="0098430F" w:rsidP="0098430F">
      <w:pPr>
        <w:pStyle w:val="Heading4"/>
        <w:ind w:left="1420" w:hanging="1420"/>
      </w:pPr>
      <w:bookmarkStart w:id="1632" w:name="_Toc11343935"/>
      <w:bookmarkStart w:id="1633" w:name="_Toc45215896"/>
      <w:bookmarkStart w:id="1634" w:name="_Toc51945671"/>
      <w:bookmarkStart w:id="1635" w:name="_Toc99173066"/>
      <w:r w:rsidRPr="00A5463E">
        <w:t>7.2.3.8</w:t>
      </w:r>
      <w:r w:rsidRPr="00A5463E">
        <w:tab/>
        <w:t>State: 'O: pending delegated'</w:t>
      </w:r>
      <w:bookmarkEnd w:id="1632"/>
      <w:bookmarkEnd w:id="1633"/>
      <w:bookmarkEnd w:id="1634"/>
      <w:bookmarkEnd w:id="1635"/>
    </w:p>
    <w:p w14:paraId="3121CCAD" w14:textId="77777777" w:rsidR="0098430F" w:rsidRPr="00A5463E" w:rsidRDefault="0098430F" w:rsidP="0098430F">
      <w:pPr>
        <w:pStyle w:val="Heading5"/>
      </w:pPr>
      <w:bookmarkStart w:id="1636" w:name="_Toc11343936"/>
      <w:bookmarkStart w:id="1637" w:name="_Toc45215897"/>
      <w:bookmarkStart w:id="1638" w:name="_Toc51945672"/>
      <w:bookmarkStart w:id="1639" w:name="_Toc99173067"/>
      <w:r w:rsidRPr="00A5463E">
        <w:t>7.2.3.8.1</w:t>
      </w:r>
      <w:r w:rsidRPr="00A5463E">
        <w:tab/>
        <w:t>General</w:t>
      </w:r>
      <w:bookmarkEnd w:id="1636"/>
      <w:bookmarkEnd w:id="1637"/>
      <w:bookmarkEnd w:id="1638"/>
      <w:bookmarkEnd w:id="1639"/>
    </w:p>
    <w:p w14:paraId="78B5D951"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35EFBC6"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1DEDC4CE" w14:textId="77777777" w:rsidR="0098430F" w:rsidRPr="00A5463E" w:rsidRDefault="0098430F" w:rsidP="0098430F">
      <w:pPr>
        <w:pStyle w:val="Heading5"/>
        <w:rPr>
          <w:lang w:val="nb-NO"/>
        </w:rPr>
      </w:pPr>
      <w:bookmarkStart w:id="1640" w:name="_Toc11343937"/>
      <w:bookmarkStart w:id="1641" w:name="_Toc45215898"/>
      <w:bookmarkStart w:id="1642" w:name="_Toc51945673"/>
      <w:bookmarkStart w:id="1643" w:name="_Toc99173068"/>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40"/>
      <w:bookmarkEnd w:id="1641"/>
      <w:bookmarkEnd w:id="1642"/>
      <w:bookmarkEnd w:id="1643"/>
    </w:p>
    <w:p w14:paraId="45A3DFA3"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AC75106"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B7C20BC"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007FB3"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122FC0B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4D01A37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2E81A44" w14:textId="77777777" w:rsidR="0098430F" w:rsidRPr="00A5463E" w:rsidRDefault="0098430F" w:rsidP="0098430F">
      <w:pPr>
        <w:pStyle w:val="B1"/>
      </w:pPr>
      <w:r w:rsidRPr="00A5463E">
        <w:t>1.</w:t>
      </w:r>
      <w:r w:rsidRPr="00A5463E">
        <w:tab/>
        <w:t>shall request the MCVideo client to render the received RTP media packets;</w:t>
      </w:r>
    </w:p>
    <w:p w14:paraId="2D4471F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35D56467" w14:textId="77777777" w:rsidR="0098430F" w:rsidRPr="00A5463E" w:rsidRDefault="0098430F" w:rsidP="0098430F">
      <w:pPr>
        <w:pStyle w:val="B1"/>
      </w:pPr>
      <w:r w:rsidRPr="00A5463E">
        <w:t>3.</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5679A26D" w14:textId="77777777" w:rsidR="0098430F" w:rsidRPr="00A5463E" w:rsidRDefault="0098430F" w:rsidP="0098430F">
      <w:pPr>
        <w:pStyle w:val="Heading5"/>
      </w:pPr>
      <w:bookmarkStart w:id="1644" w:name="_Toc11343938"/>
      <w:bookmarkStart w:id="1645" w:name="_Toc45215899"/>
      <w:bookmarkStart w:id="1646" w:name="_Toc51945674"/>
      <w:bookmarkStart w:id="1647" w:name="_Toc99173069"/>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44"/>
      <w:bookmarkEnd w:id="1645"/>
      <w:bookmarkEnd w:id="1646"/>
      <w:bookmarkEnd w:id="1647"/>
    </w:p>
    <w:p w14:paraId="135915BA"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A34A2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2607BE2"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A7D4C0A"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3DB0BA6"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655ACE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7AB0D83"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w:t>
      </w:r>
    </w:p>
    <w:p w14:paraId="28324AF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C736AB5"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2D16E54"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17827EC9"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4469893" w14:textId="77777777" w:rsidR="0098430F" w:rsidRPr="00A5463E" w:rsidRDefault="0098430F" w:rsidP="0098430F">
      <w:pPr>
        <w:pStyle w:val="Heading5"/>
        <w:rPr>
          <w:lang w:eastAsia="ko-KR"/>
        </w:rPr>
      </w:pPr>
      <w:bookmarkStart w:id="1648" w:name="_Toc11343939"/>
      <w:bookmarkStart w:id="1649" w:name="_Toc45215900"/>
      <w:bookmarkStart w:id="1650" w:name="_Toc51945675"/>
      <w:bookmarkStart w:id="1651" w:name="_Toc99173070"/>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48"/>
      <w:bookmarkEnd w:id="1649"/>
      <w:bookmarkEnd w:id="1650"/>
      <w:bookmarkEnd w:id="1651"/>
    </w:p>
    <w:p w14:paraId="2357F1AE"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7FDF757A"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3AAABE49"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352BED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586F895B"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9F546B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61A5DDF3"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3409177"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4F19421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087D17"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3BB398F2"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3FF6197"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4FCA5A" w14:textId="77777777" w:rsidR="0098430F" w:rsidRPr="00A5463E" w:rsidRDefault="0098430F" w:rsidP="0098430F">
      <w:pPr>
        <w:pStyle w:val="Heading5"/>
        <w:rPr>
          <w:lang w:eastAsia="ko-KR"/>
        </w:rPr>
      </w:pPr>
      <w:bookmarkStart w:id="1652" w:name="_Toc11343940"/>
      <w:bookmarkStart w:id="1653" w:name="_Toc45215901"/>
      <w:bookmarkStart w:id="1654" w:name="_Toc51945676"/>
      <w:bookmarkStart w:id="1655" w:name="_Toc99173071"/>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2"/>
      <w:bookmarkEnd w:id="1653"/>
      <w:bookmarkEnd w:id="1654"/>
      <w:bookmarkEnd w:id="1655"/>
    </w:p>
    <w:p w14:paraId="3B12B922"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855306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72EE490"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D035FE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4582D07F" w14:textId="77777777" w:rsidR="0098430F" w:rsidRPr="00A5463E" w:rsidRDefault="0098430F" w:rsidP="0098430F">
      <w:pPr>
        <w:pStyle w:val="Heading5"/>
        <w:rPr>
          <w:lang w:eastAsia="ko-KR"/>
        </w:rPr>
      </w:pPr>
      <w:bookmarkStart w:id="1656" w:name="_Toc11343941"/>
      <w:bookmarkStart w:id="1657" w:name="_Toc45215902"/>
      <w:bookmarkStart w:id="1658" w:name="_Toc51945677"/>
      <w:bookmarkStart w:id="1659" w:name="_Toc99173072"/>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56"/>
      <w:bookmarkEnd w:id="1657"/>
      <w:bookmarkEnd w:id="1658"/>
      <w:bookmarkEnd w:id="1659"/>
    </w:p>
    <w:p w14:paraId="46857F17"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A695EDD"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0768FF08"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20C98F7" w14:textId="77777777" w:rsidR="0098430F" w:rsidRPr="00A5463E" w:rsidRDefault="0098430F" w:rsidP="0098430F">
      <w:pPr>
        <w:pStyle w:val="Heading5"/>
      </w:pPr>
      <w:bookmarkStart w:id="1660" w:name="_Toc11343942"/>
      <w:bookmarkStart w:id="1661" w:name="_Toc45215903"/>
      <w:bookmarkStart w:id="1662" w:name="_Toc51945678"/>
      <w:bookmarkStart w:id="1663" w:name="_Toc99173073"/>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60"/>
      <w:bookmarkEnd w:id="1661"/>
      <w:bookmarkEnd w:id="1662"/>
      <w:bookmarkEnd w:id="1663"/>
    </w:p>
    <w:p w14:paraId="18552B60" w14:textId="77777777" w:rsidR="0098430F" w:rsidRPr="00A5463E" w:rsidRDefault="0098430F" w:rsidP="0098430F">
      <w:pPr>
        <w:rPr>
          <w:lang w:eastAsia="ko-KR"/>
        </w:rPr>
      </w:pPr>
      <w:r w:rsidRPr="00A5463E">
        <w:rPr>
          <w:lang w:eastAsia="ko-KR"/>
        </w:rPr>
        <w:t>Upon receiving a Transmission Release message, the transmission participant:</w:t>
      </w:r>
    </w:p>
    <w:p w14:paraId="166DCE14"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D87A4B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7C5E275" w14:textId="77777777" w:rsidR="0098430F" w:rsidRPr="00A5463E" w:rsidRDefault="0098430F" w:rsidP="0098430F">
      <w:pPr>
        <w:pStyle w:val="Heading5"/>
      </w:pPr>
      <w:bookmarkStart w:id="1664" w:name="_Toc11343943"/>
      <w:bookmarkStart w:id="1665" w:name="_Toc45215904"/>
      <w:bookmarkStart w:id="1666" w:name="_Toc51945679"/>
      <w:bookmarkStart w:id="1667" w:name="_Toc99173074"/>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64"/>
      <w:bookmarkEnd w:id="1665"/>
      <w:bookmarkEnd w:id="1666"/>
      <w:bookmarkEnd w:id="1667"/>
    </w:p>
    <w:p w14:paraId="6D8D7945"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677232F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3193087"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186770E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5362264D"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77644B82"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5DB1BDE0" w14:textId="77777777" w:rsidR="0098430F" w:rsidRPr="00A5463E" w:rsidRDefault="0098430F" w:rsidP="0098430F">
      <w:pPr>
        <w:pStyle w:val="Heading5"/>
      </w:pPr>
      <w:bookmarkStart w:id="1668" w:name="_Toc11343944"/>
      <w:bookmarkStart w:id="1669" w:name="_Toc45215905"/>
      <w:bookmarkStart w:id="1670" w:name="_Toc51945680"/>
      <w:bookmarkStart w:id="1671" w:name="_Toc99173075"/>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68"/>
      <w:bookmarkEnd w:id="1669"/>
      <w:bookmarkEnd w:id="1670"/>
      <w:bookmarkEnd w:id="1671"/>
    </w:p>
    <w:p w14:paraId="06CE19C3"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2BBF0A15"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5AF2A2F7" w14:textId="77777777" w:rsidR="0098430F" w:rsidRPr="00A5463E" w:rsidRDefault="0098430F" w:rsidP="0098430F">
      <w:pPr>
        <w:pStyle w:val="B1"/>
      </w:pPr>
      <w:r w:rsidRPr="00A5463E">
        <w:t>2.</w:t>
      </w:r>
      <w:r w:rsidRPr="00A5463E">
        <w:tab/>
        <w:t xml:space="preserve">shall remain in </w:t>
      </w:r>
      <w:r w:rsidR="00DD2445" w:rsidRPr="00A5463E">
        <w:t xml:space="preserve">'O: </w:t>
      </w:r>
      <w:r w:rsidR="00DD2445" w:rsidRPr="00A5463E">
        <w:rPr>
          <w:lang w:eastAsia="ko-KR"/>
        </w:rPr>
        <w:t>pending delegated</w:t>
      </w:r>
      <w:r w:rsidR="00DD2445" w:rsidRPr="00A5463E">
        <w:t>'</w:t>
      </w:r>
      <w:r w:rsidRPr="00A5463E">
        <w:t xml:space="preserve"> state.</w:t>
      </w:r>
    </w:p>
    <w:p w14:paraId="2962C7AE" w14:textId="77777777" w:rsidR="0098430F" w:rsidRPr="00A5463E" w:rsidRDefault="0098430F" w:rsidP="0098430F">
      <w:pPr>
        <w:pStyle w:val="Heading5"/>
      </w:pPr>
      <w:bookmarkStart w:id="1672" w:name="_Toc11343945"/>
      <w:bookmarkStart w:id="1673" w:name="_Toc45215906"/>
      <w:bookmarkStart w:id="1674" w:name="_Toc51945681"/>
      <w:bookmarkStart w:id="1675" w:name="_Toc99173076"/>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72"/>
      <w:bookmarkEnd w:id="1673"/>
      <w:bookmarkEnd w:id="1674"/>
      <w:bookmarkEnd w:id="1675"/>
    </w:p>
    <w:p w14:paraId="4D9331E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2EE6700"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EF23D0C"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1CCB3B"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1AD500D"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00E4F6B7"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6AD984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35CA65C8"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0AF6CB8"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54EA981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6DACFD4" w14:textId="77777777" w:rsidR="0098430F" w:rsidRPr="00A5463E" w:rsidRDefault="0098430F" w:rsidP="0098430F">
      <w:pPr>
        <w:pStyle w:val="Heading5"/>
        <w:rPr>
          <w:lang w:eastAsia="ko-KR"/>
        </w:rPr>
      </w:pPr>
      <w:bookmarkStart w:id="1676" w:name="_Toc11343946"/>
      <w:bookmarkStart w:id="1677" w:name="_Toc45215907"/>
      <w:bookmarkStart w:id="1678" w:name="_Toc51945682"/>
      <w:bookmarkStart w:id="1679" w:name="_Toc99173077"/>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76"/>
      <w:bookmarkEnd w:id="1677"/>
      <w:bookmarkEnd w:id="1678"/>
      <w:bookmarkEnd w:id="1679"/>
    </w:p>
    <w:p w14:paraId="5363C77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35E70235"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7A4C8205"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6424E0B1"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5CCCF46"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4D389CA0"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FDD8B0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12C6543"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5F3598A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62D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2A02AAF7"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3657ED3"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27BF4E3A" w14:textId="77777777" w:rsidR="0098430F" w:rsidRPr="00A5463E" w:rsidRDefault="0098430F" w:rsidP="0098430F">
      <w:pPr>
        <w:pStyle w:val="Heading5"/>
        <w:rPr>
          <w:lang w:eastAsia="ko-KR"/>
        </w:rPr>
      </w:pPr>
      <w:bookmarkStart w:id="1680" w:name="_Toc11343947"/>
      <w:bookmarkStart w:id="1681" w:name="_Toc45215908"/>
      <w:bookmarkStart w:id="1682" w:name="_Toc51945683"/>
      <w:bookmarkStart w:id="1683" w:name="_Toc99173078"/>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80"/>
      <w:bookmarkEnd w:id="1681"/>
      <w:bookmarkEnd w:id="1682"/>
      <w:bookmarkEnd w:id="1683"/>
    </w:p>
    <w:p w14:paraId="7128DE4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7E480D8"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242FAEB8"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44E90ED"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651AA3E5" w14:textId="77777777" w:rsidR="0098430F" w:rsidRPr="00A5463E" w:rsidRDefault="0098430F" w:rsidP="0098430F">
      <w:pPr>
        <w:pStyle w:val="Heading4"/>
      </w:pPr>
      <w:bookmarkStart w:id="1684" w:name="_Toc11343948"/>
      <w:bookmarkStart w:id="1685" w:name="_Toc45215909"/>
      <w:bookmarkStart w:id="1686" w:name="_Toc51945684"/>
      <w:bookmarkStart w:id="1687" w:name="_Toc99173079"/>
      <w:r w:rsidRPr="00A5463E">
        <w:rPr>
          <w:lang w:eastAsia="ko-KR"/>
        </w:rPr>
        <w:t>7</w:t>
      </w:r>
      <w:r w:rsidRPr="00A5463E">
        <w:t>.2.</w:t>
      </w:r>
      <w:r w:rsidRPr="00A5463E">
        <w:rPr>
          <w:lang w:eastAsia="ko-KR"/>
        </w:rPr>
        <w:t>3</w:t>
      </w:r>
      <w:r w:rsidRPr="00A5463E">
        <w:t>.9</w:t>
      </w:r>
      <w:r w:rsidRPr="00A5463E">
        <w:tab/>
        <w:t>In any state</w:t>
      </w:r>
      <w:bookmarkEnd w:id="1684"/>
      <w:bookmarkEnd w:id="1685"/>
      <w:bookmarkEnd w:id="1686"/>
      <w:bookmarkEnd w:id="1687"/>
    </w:p>
    <w:p w14:paraId="4A0E7330" w14:textId="77777777" w:rsidR="0098430F" w:rsidRPr="00A5463E" w:rsidRDefault="0098430F" w:rsidP="0098430F">
      <w:pPr>
        <w:pStyle w:val="Heading5"/>
      </w:pPr>
      <w:bookmarkStart w:id="1688" w:name="_Toc11343949"/>
      <w:bookmarkStart w:id="1689" w:name="_Toc45215910"/>
      <w:bookmarkStart w:id="1690" w:name="_Toc51945685"/>
      <w:bookmarkStart w:id="1691" w:name="_Toc99173080"/>
      <w:r w:rsidRPr="00A5463E">
        <w:rPr>
          <w:lang w:eastAsia="ko-KR"/>
        </w:rPr>
        <w:t>7</w:t>
      </w:r>
      <w:r w:rsidRPr="00A5463E">
        <w:t>.2.</w:t>
      </w:r>
      <w:r w:rsidRPr="00A5463E">
        <w:rPr>
          <w:lang w:eastAsia="ko-KR"/>
        </w:rPr>
        <w:t>3</w:t>
      </w:r>
      <w:r w:rsidRPr="00A5463E">
        <w:t>.9.1</w:t>
      </w:r>
      <w:r w:rsidRPr="00A5463E">
        <w:tab/>
        <w:t>General</w:t>
      </w:r>
      <w:bookmarkEnd w:id="1688"/>
      <w:bookmarkEnd w:id="1689"/>
      <w:bookmarkEnd w:id="1690"/>
      <w:bookmarkEnd w:id="1691"/>
    </w:p>
    <w:p w14:paraId="2765E0F7" w14:textId="75D59C66" w:rsidR="0098430F" w:rsidRPr="00A5463E" w:rsidRDefault="0098430F" w:rsidP="0098430F">
      <w:r w:rsidRPr="00A5463E">
        <w:t xml:space="preserve">This </w:t>
      </w:r>
      <w:r w:rsidR="008C5982">
        <w:t>clause</w:t>
      </w:r>
      <w:r w:rsidRPr="00A5463E">
        <w:t xml:space="preserve"> describes the actions to be taken in all states defined for the basic state diagram with the exception of the 'Start-stop' state.</w:t>
      </w:r>
    </w:p>
    <w:p w14:paraId="0A74261F" w14:textId="77777777" w:rsidR="0098430F" w:rsidRPr="00A5463E" w:rsidRDefault="0098430F" w:rsidP="0098430F">
      <w:pPr>
        <w:pStyle w:val="Heading5"/>
      </w:pPr>
      <w:bookmarkStart w:id="1692" w:name="_Toc11343950"/>
      <w:bookmarkStart w:id="1693" w:name="_Toc45215911"/>
      <w:bookmarkStart w:id="1694" w:name="_Toc51945686"/>
      <w:bookmarkStart w:id="1695" w:name="_Toc99173081"/>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92"/>
      <w:bookmarkEnd w:id="1693"/>
      <w:bookmarkEnd w:id="1694"/>
      <w:bookmarkEnd w:id="1695"/>
    </w:p>
    <w:p w14:paraId="24E72431"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526436BA"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69946FFC" w14:textId="77777777" w:rsidR="0098430F" w:rsidRPr="00A5463E" w:rsidRDefault="0098430F" w:rsidP="0098430F">
      <w:pPr>
        <w:pStyle w:val="B1"/>
      </w:pPr>
      <w:r w:rsidRPr="00A5463E">
        <w:t>2.</w:t>
      </w:r>
      <w:r w:rsidRPr="00A5463E">
        <w:tab/>
        <w:t>shall request the MCVideo client to stop sending and receiving RTP media packets;</w:t>
      </w:r>
    </w:p>
    <w:p w14:paraId="7E98FE65"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4E645F74"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7BAEBB3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951BB52" w14:textId="77777777" w:rsidR="00123B56" w:rsidRPr="00A5463E" w:rsidRDefault="00123B56" w:rsidP="00123B56"/>
    <w:p w14:paraId="4F8C206A" w14:textId="77777777" w:rsidR="00123B56" w:rsidRPr="00A5463E" w:rsidRDefault="00123B56" w:rsidP="00123B56">
      <w:pPr>
        <w:pStyle w:val="Heading1"/>
      </w:pPr>
      <w:bookmarkStart w:id="1696" w:name="_Toc11343951"/>
      <w:bookmarkStart w:id="1697" w:name="_Toc45215912"/>
      <w:bookmarkStart w:id="1698" w:name="_Toc51945687"/>
      <w:bookmarkStart w:id="1699" w:name="_Toc99173082"/>
      <w:r w:rsidRPr="00A5463E">
        <w:t>8</w:t>
      </w:r>
      <w:r w:rsidRPr="00A5463E">
        <w:tab/>
        <w:t>Communication release media plane procedures</w:t>
      </w:r>
      <w:bookmarkEnd w:id="1696"/>
      <w:bookmarkEnd w:id="1697"/>
      <w:bookmarkEnd w:id="1698"/>
      <w:bookmarkEnd w:id="1699"/>
    </w:p>
    <w:p w14:paraId="4DC46470" w14:textId="77777777" w:rsidR="00123B56" w:rsidRPr="00A5463E" w:rsidRDefault="00123B56" w:rsidP="00123B56"/>
    <w:p w14:paraId="024E060A" w14:textId="77777777" w:rsidR="00123B56" w:rsidRPr="00A5463E" w:rsidRDefault="00123B56" w:rsidP="00123B56">
      <w:pPr>
        <w:pStyle w:val="Heading1"/>
      </w:pPr>
      <w:bookmarkStart w:id="1700" w:name="_Toc11343952"/>
      <w:bookmarkStart w:id="1701" w:name="_Toc45215913"/>
      <w:bookmarkStart w:id="1702" w:name="_Toc51945688"/>
      <w:bookmarkStart w:id="1703" w:name="_Toc99173083"/>
      <w:r w:rsidRPr="00A5463E">
        <w:t>9</w:t>
      </w:r>
      <w:r w:rsidRPr="00A5463E">
        <w:tab/>
        <w:t>Coding</w:t>
      </w:r>
      <w:bookmarkEnd w:id="1700"/>
      <w:bookmarkEnd w:id="1701"/>
      <w:bookmarkEnd w:id="1702"/>
      <w:bookmarkEnd w:id="1703"/>
    </w:p>
    <w:p w14:paraId="064A6FF3" w14:textId="77777777" w:rsidR="00A5463E" w:rsidRPr="00A5463E" w:rsidRDefault="00A5463E" w:rsidP="00A5463E">
      <w:pPr>
        <w:pStyle w:val="Heading2"/>
      </w:pPr>
      <w:bookmarkStart w:id="1704" w:name="_Toc11343953"/>
      <w:bookmarkStart w:id="1705" w:name="_Toc45215914"/>
      <w:bookmarkStart w:id="1706" w:name="_Toc51945689"/>
      <w:bookmarkStart w:id="1707" w:name="_Toc99173084"/>
      <w:r w:rsidRPr="00A5463E">
        <w:t>9.1</w:t>
      </w:r>
      <w:r w:rsidRPr="00A5463E">
        <w:tab/>
        <w:t>Introduction</w:t>
      </w:r>
      <w:bookmarkEnd w:id="1704"/>
      <w:bookmarkEnd w:id="1705"/>
      <w:bookmarkEnd w:id="1706"/>
      <w:bookmarkEnd w:id="1707"/>
    </w:p>
    <w:p w14:paraId="70B5673D" w14:textId="77777777" w:rsidR="00A5463E" w:rsidRPr="00A5463E" w:rsidRDefault="00A5463E" w:rsidP="00A5463E">
      <w:pPr>
        <w:pStyle w:val="Heading3"/>
      </w:pPr>
      <w:bookmarkStart w:id="1708" w:name="_Toc11343954"/>
      <w:bookmarkStart w:id="1709" w:name="_Toc45215915"/>
      <w:bookmarkStart w:id="1710" w:name="_Toc51945690"/>
      <w:bookmarkStart w:id="1711" w:name="_Toc99173085"/>
      <w:r w:rsidRPr="00A5463E">
        <w:t>9.1.1</w:t>
      </w:r>
      <w:r w:rsidRPr="00A5463E">
        <w:tab/>
        <w:t>General</w:t>
      </w:r>
      <w:bookmarkEnd w:id="1708"/>
      <w:bookmarkEnd w:id="1709"/>
      <w:bookmarkEnd w:id="1710"/>
      <w:bookmarkEnd w:id="1711"/>
    </w:p>
    <w:p w14:paraId="7A467533"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7C0B25B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52B348AE" w14:textId="42C385FC" w:rsidR="00A5463E" w:rsidRPr="00A5463E" w:rsidRDefault="00A5463E" w:rsidP="00A5463E">
      <w:r w:rsidRPr="00A5463E">
        <w:t xml:space="preserve">The three first 32-bit words in any of the media plane control protocols defined in the present document are structured commonly as described in </w:t>
      </w:r>
      <w:r w:rsidR="008C5982">
        <w:t>clause</w:t>
      </w:r>
      <w:r w:rsidRPr="00A5463E">
        <w:t> 9.1.2.</w:t>
      </w:r>
    </w:p>
    <w:p w14:paraId="42F81BA5"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43495A04" w14:textId="77777777" w:rsidR="00A5463E" w:rsidRPr="00A5463E" w:rsidRDefault="00A5463E" w:rsidP="00A5463E">
      <w:pPr>
        <w:pStyle w:val="Heading3"/>
      </w:pPr>
      <w:bookmarkStart w:id="1712" w:name="_Toc11343955"/>
      <w:bookmarkStart w:id="1713" w:name="_Toc45215916"/>
      <w:bookmarkStart w:id="1714" w:name="_Toc51945691"/>
      <w:bookmarkStart w:id="1715" w:name="_Toc99173086"/>
      <w:r w:rsidRPr="00A5463E">
        <w:t>9.1.2</w:t>
      </w:r>
      <w:r w:rsidRPr="00A5463E">
        <w:tab/>
        <w:t>RTCP: APP message format</w:t>
      </w:r>
      <w:bookmarkEnd w:id="1712"/>
      <w:bookmarkEnd w:id="1713"/>
      <w:bookmarkEnd w:id="1714"/>
      <w:bookmarkEnd w:id="1715"/>
    </w:p>
    <w:p w14:paraId="700F1375" w14:textId="77777777" w:rsidR="00A5463E" w:rsidRPr="00A5463E" w:rsidRDefault="00A5463E" w:rsidP="00A5463E">
      <w:r w:rsidRPr="00A5463E">
        <w:t>The definition of the fields in the RTCP APP packet is found in IETF RFC 3550 </w:t>
      </w:r>
      <w:r>
        <w:t>[3]</w:t>
      </w:r>
      <w:r w:rsidRPr="00A5463E">
        <w:t>.</w:t>
      </w:r>
    </w:p>
    <w:p w14:paraId="0D6A5EB3" w14:textId="77777777" w:rsidR="00A5463E" w:rsidRPr="00A5463E" w:rsidRDefault="00A5463E" w:rsidP="00A5463E">
      <w:r w:rsidRPr="00A5463E">
        <w:t>Table 9.1.2-1 shows the RTCP APP packet format.</w:t>
      </w:r>
    </w:p>
    <w:p w14:paraId="44BFC1C8" w14:textId="77777777" w:rsidR="00A5463E" w:rsidRPr="00A5463E" w:rsidRDefault="00A5463E" w:rsidP="00A5463E">
      <w:pPr>
        <w:pStyle w:val="TH"/>
      </w:pPr>
      <w:r w:rsidRPr="00A5463E">
        <w:t>Table 9.1.2-1: RTCP: APP message format</w:t>
      </w:r>
    </w:p>
    <w:p w14:paraId="0B79FDCF" w14:textId="77777777" w:rsidR="00A5463E" w:rsidRPr="00A5463E" w:rsidRDefault="00A5463E" w:rsidP="00A5463E">
      <w:pPr>
        <w:pStyle w:val="PL"/>
        <w:keepNext/>
        <w:keepLines/>
        <w:jc w:val="center"/>
        <w:rPr>
          <w:noProof w:val="0"/>
        </w:rPr>
      </w:pPr>
      <w:r w:rsidRPr="00A5463E">
        <w:rPr>
          <w:noProof w:val="0"/>
        </w:rPr>
        <w:t>0                   1                   2                   3  </w:t>
      </w:r>
    </w:p>
    <w:p w14:paraId="620AB41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FAC5BB4" w14:textId="77777777" w:rsidR="00A5463E" w:rsidRPr="00A5463E" w:rsidRDefault="00A5463E" w:rsidP="00A5463E">
      <w:pPr>
        <w:pStyle w:val="PL"/>
        <w:keepNext/>
        <w:keepLines/>
        <w:jc w:val="center"/>
        <w:rPr>
          <w:noProof w:val="0"/>
        </w:rPr>
      </w:pPr>
      <w:r w:rsidRPr="00A5463E">
        <w:rPr>
          <w:noProof w:val="0"/>
        </w:rPr>
        <w:t>+-+-+-+-+-+-+-+-+-+-+-+-+-+-+-+-+-+-+-+-+-+-+-+-+-+-+-+-+-+-+-+-+</w:t>
      </w:r>
    </w:p>
    <w:p w14:paraId="2246F7D0" w14:textId="77777777" w:rsidR="00A5463E" w:rsidRPr="00A5463E" w:rsidRDefault="00A5463E" w:rsidP="00A5463E">
      <w:pPr>
        <w:pStyle w:val="PL"/>
        <w:keepNext/>
        <w:keepLines/>
        <w:jc w:val="center"/>
        <w:rPr>
          <w:noProof w:val="0"/>
        </w:rPr>
      </w:pPr>
      <w:r w:rsidRPr="00A5463E">
        <w:rPr>
          <w:noProof w:val="0"/>
        </w:rPr>
        <w:t>|V=2|P| Subtype |   PT=APP=204  |            length             |</w:t>
      </w:r>
    </w:p>
    <w:p w14:paraId="179D9DDD" w14:textId="77777777" w:rsidR="00A5463E" w:rsidRPr="00A5463E" w:rsidRDefault="00A5463E" w:rsidP="00A5463E">
      <w:pPr>
        <w:pStyle w:val="PL"/>
        <w:keepNext/>
        <w:keepLines/>
        <w:jc w:val="center"/>
        <w:rPr>
          <w:noProof w:val="0"/>
        </w:rPr>
      </w:pPr>
      <w:r w:rsidRPr="00A5463E">
        <w:rPr>
          <w:noProof w:val="0"/>
        </w:rPr>
        <w:t>+-+-+-+-+-+-+-+-+-+-+-+-+-+-+-+-+-+-+-+-+-+-+-+-+-+-+-+-+-+-+-+-+</w:t>
      </w:r>
    </w:p>
    <w:p w14:paraId="14BDDCB6" w14:textId="77777777" w:rsidR="00A5463E" w:rsidRPr="00A5463E" w:rsidRDefault="00A5463E" w:rsidP="00A5463E">
      <w:pPr>
        <w:pStyle w:val="PL"/>
        <w:keepNext/>
        <w:keepLines/>
        <w:jc w:val="center"/>
        <w:rPr>
          <w:noProof w:val="0"/>
        </w:rPr>
      </w:pPr>
      <w:r w:rsidRPr="00A5463E">
        <w:rPr>
          <w:noProof w:val="0"/>
        </w:rPr>
        <w:t>|                           SSRC                                |</w:t>
      </w:r>
    </w:p>
    <w:p w14:paraId="52C8F926" w14:textId="77777777" w:rsidR="00A5463E" w:rsidRPr="00A5463E" w:rsidRDefault="00A5463E" w:rsidP="00A5463E">
      <w:pPr>
        <w:pStyle w:val="PL"/>
        <w:keepNext/>
        <w:keepLines/>
        <w:jc w:val="center"/>
        <w:rPr>
          <w:noProof w:val="0"/>
        </w:rPr>
      </w:pPr>
      <w:r w:rsidRPr="00A5463E">
        <w:rPr>
          <w:noProof w:val="0"/>
        </w:rPr>
        <w:t>+-+-+-+-+-+-+-+-+-+-+-+-+-+-+-+-+-+-+-+-+-+-+-+-+-+-+-+-+-+-+-+-+</w:t>
      </w:r>
    </w:p>
    <w:p w14:paraId="030B0824" w14:textId="77777777" w:rsidR="00A5463E" w:rsidRPr="00A5463E" w:rsidRDefault="00A5463E" w:rsidP="00A5463E">
      <w:pPr>
        <w:pStyle w:val="PL"/>
        <w:keepNext/>
        <w:keepLines/>
        <w:jc w:val="center"/>
        <w:rPr>
          <w:noProof w:val="0"/>
        </w:rPr>
      </w:pPr>
      <w:r w:rsidRPr="00A5463E">
        <w:rPr>
          <w:noProof w:val="0"/>
        </w:rPr>
        <w:t>|                          name (ASCII)                         |</w:t>
      </w:r>
    </w:p>
    <w:p w14:paraId="5943FEAE" w14:textId="77777777" w:rsidR="00A5463E" w:rsidRPr="00A5463E" w:rsidRDefault="00A5463E" w:rsidP="00A5463E">
      <w:pPr>
        <w:pStyle w:val="PL"/>
        <w:keepNext/>
        <w:keepLines/>
        <w:jc w:val="center"/>
        <w:rPr>
          <w:noProof w:val="0"/>
        </w:rPr>
      </w:pPr>
      <w:r w:rsidRPr="00A5463E">
        <w:rPr>
          <w:noProof w:val="0"/>
        </w:rPr>
        <w:t>+-+-+-+-+-+-+-+-+-+-+-+-+-+-+-+-+-+-+-+-+-+-+-+-+-+-+-+-+-+-+-+-+</w:t>
      </w:r>
    </w:p>
    <w:p w14:paraId="208E3C7F" w14:textId="77777777" w:rsidR="00A5463E" w:rsidRPr="00A5463E" w:rsidRDefault="00A5463E" w:rsidP="00A5463E">
      <w:pPr>
        <w:pStyle w:val="PL"/>
        <w:keepNext/>
        <w:keepLines/>
        <w:jc w:val="center"/>
        <w:rPr>
          <w:noProof w:val="0"/>
        </w:rPr>
      </w:pPr>
      <w:r w:rsidRPr="00A5463E">
        <w:rPr>
          <w:noProof w:val="0"/>
        </w:rPr>
        <w:t>|                 application-dependent data                    |</w:t>
      </w:r>
    </w:p>
    <w:p w14:paraId="0BB3921B" w14:textId="77777777" w:rsidR="00A5463E" w:rsidRPr="00A5463E" w:rsidRDefault="00A5463E" w:rsidP="00A5463E">
      <w:pPr>
        <w:pStyle w:val="PL"/>
        <w:keepNext/>
        <w:keepLines/>
        <w:jc w:val="center"/>
        <w:rPr>
          <w:noProof w:val="0"/>
        </w:rPr>
      </w:pPr>
      <w:r w:rsidRPr="00A5463E">
        <w:rPr>
          <w:noProof w:val="0"/>
        </w:rPr>
        <w:t>+-+-+-+-+-+-+-+-+-+-+-+-+-+-+-+-+-+-+-+-+-+-+-+-+-+-+-+-+-+-+-+-+</w:t>
      </w:r>
    </w:p>
    <w:p w14:paraId="02F8D19B" w14:textId="77777777" w:rsidR="00A5463E" w:rsidRPr="00A5463E" w:rsidRDefault="00A5463E" w:rsidP="00A5463E">
      <w:pPr>
        <w:pStyle w:val="PL"/>
        <w:keepNext/>
        <w:keepLines/>
        <w:jc w:val="center"/>
        <w:rPr>
          <w:noProof w:val="0"/>
        </w:rPr>
      </w:pPr>
      <w:r w:rsidRPr="00A5463E">
        <w:rPr>
          <w:noProof w:val="0"/>
        </w:rPr>
        <w:t>|                    Secure RTCP message part                   |</w:t>
      </w:r>
    </w:p>
    <w:p w14:paraId="1E8DD8D7" w14:textId="77777777" w:rsidR="00A5463E" w:rsidRPr="00A5463E" w:rsidRDefault="00A5463E" w:rsidP="00A5463E">
      <w:pPr>
        <w:pStyle w:val="PL"/>
        <w:keepNext/>
        <w:keepLines/>
        <w:jc w:val="center"/>
        <w:rPr>
          <w:noProof w:val="0"/>
        </w:rPr>
      </w:pPr>
      <w:r w:rsidRPr="00A5463E">
        <w:rPr>
          <w:noProof w:val="0"/>
        </w:rPr>
        <w:t>+-+-+-+-+-+-+-+-+-+-+-+-+-+-+-+-+-+-+-+-+-+-+-+-+-+-+-+-+-+-+-+-+</w:t>
      </w:r>
    </w:p>
    <w:p w14:paraId="42C4660E" w14:textId="77777777" w:rsidR="00A5463E" w:rsidRPr="00A5463E" w:rsidRDefault="00A5463E" w:rsidP="00A5463E"/>
    <w:p w14:paraId="038C0F8A" w14:textId="77777777" w:rsidR="00A5463E" w:rsidRPr="00A5463E" w:rsidRDefault="00A5463E" w:rsidP="00A5463E">
      <w:pPr>
        <w:rPr>
          <w:b/>
          <w:u w:val="single"/>
        </w:rPr>
      </w:pPr>
      <w:r w:rsidRPr="00A5463E">
        <w:rPr>
          <w:b/>
          <w:u w:val="single"/>
        </w:rPr>
        <w:t>P</w:t>
      </w:r>
    </w:p>
    <w:p w14:paraId="2F3CDC8D" w14:textId="77777777" w:rsidR="00A5463E" w:rsidRPr="00A5463E" w:rsidRDefault="00A5463E" w:rsidP="00A5463E">
      <w:r w:rsidRPr="00A5463E">
        <w:t>The padding bit P is set to '0'.</w:t>
      </w:r>
    </w:p>
    <w:p w14:paraId="4CE5E8A2" w14:textId="77777777" w:rsidR="00A5463E" w:rsidRPr="00A5463E" w:rsidRDefault="00A5463E" w:rsidP="00A5463E">
      <w:pPr>
        <w:rPr>
          <w:b/>
          <w:u w:val="single"/>
        </w:rPr>
      </w:pPr>
      <w:r w:rsidRPr="00A5463E">
        <w:rPr>
          <w:b/>
          <w:u w:val="single"/>
        </w:rPr>
        <w:t>Subtype:</w:t>
      </w:r>
    </w:p>
    <w:p w14:paraId="2B1A7FC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32A47824"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6AA1D32B" w14:textId="77777777" w:rsidR="00A5463E" w:rsidRPr="00A5463E" w:rsidRDefault="00A5463E" w:rsidP="00A5463E">
      <w:pPr>
        <w:pStyle w:val="B1"/>
      </w:pPr>
      <w:r w:rsidRPr="00A5463E">
        <w:t>-</w:t>
      </w:r>
      <w:r w:rsidRPr="00A5463E">
        <w:tab/>
        <w:t>Name field = "MCV1" (i.e. T</w:t>
      </w:r>
      <w:r w:rsidR="005347D8">
        <w:rPr>
          <w:lang w:val="en-US"/>
        </w:rPr>
        <w:t>r</w:t>
      </w:r>
      <w:proofErr w:type="spellStart"/>
      <w:r w:rsidRPr="00A5463E">
        <w:t>ansmission</w:t>
      </w:r>
      <w:proofErr w:type="spellEnd"/>
      <w:r w:rsidRPr="00A5463E">
        <w:t xml:space="preserve"> control messages sent by the transmission control server and transmission control participant): Table 9.2.2.1-2;</w:t>
      </w:r>
    </w:p>
    <w:p w14:paraId="5D2F0D82" w14:textId="77777777" w:rsidR="00D33CAD" w:rsidRDefault="00A5463E" w:rsidP="00D33CAD">
      <w:pPr>
        <w:pStyle w:val="B1"/>
      </w:pPr>
      <w:r w:rsidRPr="00A5463E">
        <w:t>-</w:t>
      </w:r>
      <w:r w:rsidRPr="00A5463E">
        <w:tab/>
        <w:t>Name field = "MCV2" (i.e. T</w:t>
      </w:r>
      <w:r w:rsidR="005347D8">
        <w:rPr>
          <w:lang w:val="en-US"/>
        </w:rPr>
        <w:t>r</w:t>
      </w:r>
      <w:proofErr w:type="spellStart"/>
      <w:r w:rsidRPr="00A5463E">
        <w:t>ansmission</w:t>
      </w:r>
      <w:proofErr w:type="spellEnd"/>
      <w:r w:rsidRPr="00A5463E">
        <w:t xml:space="preserve"> control messages sent by transmission control participant to the transmission control server and by the transmission control server to the transmission control participant): Table 9.2.2.1-3</w:t>
      </w:r>
      <w:r w:rsidR="00D33CAD">
        <w:t>; and</w:t>
      </w:r>
    </w:p>
    <w:p w14:paraId="71261BDA" w14:textId="77777777" w:rsidR="00D03A83" w:rsidRDefault="00D33CAD" w:rsidP="00D03A83">
      <w:pPr>
        <w:pStyle w:val="B1"/>
      </w:pPr>
      <w:r>
        <w:t>-</w:t>
      </w:r>
      <w:r>
        <w:tab/>
        <w:t xml:space="preserve">Name field= "MCV3" (i.e. MBMS subchannel control): Table </w:t>
      </w:r>
      <w:r w:rsidRPr="00A5463E">
        <w:t>9.2.2.1-</w:t>
      </w:r>
      <w:r>
        <w:t>4</w:t>
      </w:r>
    </w:p>
    <w:p w14:paraId="5E075C0D" w14:textId="77777777" w:rsidR="00A5463E" w:rsidRPr="00A5463E" w:rsidRDefault="00D03A83" w:rsidP="00D03A83">
      <w:pPr>
        <w:pStyle w:val="B1"/>
      </w:pPr>
      <w:r>
        <w:t>-</w:t>
      </w:r>
      <w:r>
        <w:tab/>
        <w:t>Name field= "MCV4" (i.e. Notification control):</w:t>
      </w:r>
      <w:r>
        <w:tab/>
        <w:t>Table 9.4</w:t>
      </w:r>
      <w:r w:rsidRPr="000B4518">
        <w:t>.2-1</w:t>
      </w:r>
      <w:r w:rsidR="00D33CAD">
        <w:t>.</w:t>
      </w:r>
    </w:p>
    <w:p w14:paraId="5B634141" w14:textId="77777777" w:rsidR="00A5463E" w:rsidRPr="00A5463E" w:rsidRDefault="00A5463E" w:rsidP="00A5463E">
      <w:pPr>
        <w:rPr>
          <w:b/>
          <w:u w:val="single"/>
        </w:rPr>
      </w:pPr>
      <w:r w:rsidRPr="00A5463E">
        <w:rPr>
          <w:b/>
          <w:u w:val="single"/>
        </w:rPr>
        <w:t>Length</w:t>
      </w:r>
    </w:p>
    <w:p w14:paraId="09CB2EFC" w14:textId="77777777" w:rsidR="00A5463E" w:rsidRPr="00A5463E" w:rsidRDefault="00A5463E" w:rsidP="00A5463E">
      <w:r w:rsidRPr="00A5463E">
        <w:t>The length field in the RTCP header is the length of the packet in 32-bit words, not counting the first 32-bit word in which the length field resides.</w:t>
      </w:r>
    </w:p>
    <w:p w14:paraId="52D64141"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0922DF0" w14:textId="77777777" w:rsidR="00A5463E" w:rsidRPr="00A5463E" w:rsidRDefault="00A5463E" w:rsidP="00A5463E">
      <w:pPr>
        <w:rPr>
          <w:b/>
          <w:u w:val="single"/>
        </w:rPr>
      </w:pPr>
      <w:r w:rsidRPr="00A5463E">
        <w:rPr>
          <w:b/>
          <w:u w:val="single"/>
        </w:rPr>
        <w:t>SSRC</w:t>
      </w:r>
    </w:p>
    <w:p w14:paraId="02F90311" w14:textId="77777777" w:rsidR="00A5463E" w:rsidRPr="00A5463E" w:rsidRDefault="00A5463E" w:rsidP="00A5463E">
      <w:r w:rsidRPr="00A5463E">
        <w:t>The content of this field is described for each transmission control message separately.</w:t>
      </w:r>
    </w:p>
    <w:p w14:paraId="25F76378" w14:textId="77777777" w:rsidR="00A5463E" w:rsidRPr="00A5463E" w:rsidRDefault="00A5463E" w:rsidP="00A5463E">
      <w:pPr>
        <w:rPr>
          <w:b/>
          <w:u w:val="single"/>
        </w:rPr>
      </w:pPr>
      <w:r w:rsidRPr="00A5463E">
        <w:rPr>
          <w:b/>
          <w:u w:val="single"/>
        </w:rPr>
        <w:t>Name</w:t>
      </w:r>
    </w:p>
    <w:p w14:paraId="1EAFABBA"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45BC171" w14:textId="77777777" w:rsidR="00A5463E" w:rsidRPr="00A5463E" w:rsidRDefault="00A5463E" w:rsidP="00A5463E">
      <w:r w:rsidRPr="00A5463E">
        <w:t>The present document specified the use of the following names:</w:t>
      </w:r>
    </w:p>
    <w:p w14:paraId="5F18FD74"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5CC034CA"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54B60791"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664D2BE0"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39992749" w14:textId="77777777" w:rsidR="00A5463E" w:rsidRPr="00A5463E" w:rsidRDefault="00A5463E" w:rsidP="00A5463E">
      <w:pPr>
        <w:rPr>
          <w:b/>
          <w:u w:val="single"/>
        </w:rPr>
      </w:pPr>
      <w:r w:rsidRPr="00A5463E">
        <w:rPr>
          <w:b/>
          <w:u w:val="single"/>
        </w:rPr>
        <w:t>Application-dependent data</w:t>
      </w:r>
    </w:p>
    <w:p w14:paraId="4384FF79" w14:textId="7E9E07DA"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8C5982">
        <w:t>clause</w:t>
      </w:r>
      <w:r w:rsidRPr="00A5463E">
        <w:t xml:space="preserve"> 9.1.3. </w:t>
      </w:r>
    </w:p>
    <w:p w14:paraId="6049AAA2" w14:textId="77777777" w:rsidR="00A5463E" w:rsidRPr="00A5463E" w:rsidRDefault="00A5463E" w:rsidP="00A5463E">
      <w:r w:rsidRPr="00A5463E">
        <w:t>This part is encrypted if SRTCP is used.</w:t>
      </w:r>
    </w:p>
    <w:p w14:paraId="0523F55A" w14:textId="77777777" w:rsidR="00A5463E" w:rsidRPr="00A5463E" w:rsidRDefault="00A5463E" w:rsidP="00A5463E">
      <w:pPr>
        <w:rPr>
          <w:b/>
          <w:u w:val="single"/>
        </w:rPr>
      </w:pPr>
      <w:r w:rsidRPr="00A5463E">
        <w:rPr>
          <w:b/>
          <w:u w:val="single"/>
        </w:rPr>
        <w:t>Secure RTCP message part</w:t>
      </w:r>
    </w:p>
    <w:p w14:paraId="4F8831C5" w14:textId="77777777" w:rsidR="00A5463E" w:rsidRPr="00A5463E" w:rsidRDefault="00A5463E" w:rsidP="00A5463E">
      <w:r w:rsidRPr="00A5463E">
        <w:t>The content of the secure RTCP message part is in specified in clause x and in IETF RFC 3711 </w:t>
      </w:r>
      <w:r>
        <w:t>[4]</w:t>
      </w:r>
      <w:r w:rsidRPr="00A5463E">
        <w:t>.</w:t>
      </w:r>
    </w:p>
    <w:p w14:paraId="36EA359F" w14:textId="77777777" w:rsidR="00A5463E" w:rsidRPr="00A5463E" w:rsidRDefault="00A5463E" w:rsidP="00A5463E">
      <w:pPr>
        <w:pStyle w:val="Heading3"/>
      </w:pPr>
      <w:bookmarkStart w:id="1716" w:name="_Toc11343956"/>
      <w:bookmarkStart w:id="1717" w:name="_Toc45215917"/>
      <w:bookmarkStart w:id="1718" w:name="_Toc51945692"/>
      <w:bookmarkStart w:id="1719" w:name="_Toc99173087"/>
      <w:r w:rsidRPr="00A5463E">
        <w:t>9.1.3</w:t>
      </w:r>
      <w:r w:rsidRPr="00A5463E">
        <w:tab/>
        <w:t>Application specific data field</w:t>
      </w:r>
      <w:bookmarkEnd w:id="1716"/>
      <w:bookmarkEnd w:id="1717"/>
      <w:bookmarkEnd w:id="1718"/>
      <w:bookmarkEnd w:id="1719"/>
    </w:p>
    <w:p w14:paraId="5217F38C" w14:textId="77777777" w:rsidR="00A5463E" w:rsidRPr="00A5463E" w:rsidRDefault="00A5463E" w:rsidP="00A5463E">
      <w:r w:rsidRPr="00A5463E">
        <w:t>.Each application specific data field is composed of:</w:t>
      </w:r>
    </w:p>
    <w:p w14:paraId="7BE71314" w14:textId="77777777" w:rsidR="00A5463E" w:rsidRPr="00A5463E" w:rsidRDefault="00A5463E" w:rsidP="00A5463E">
      <w:pPr>
        <w:pStyle w:val="B1"/>
      </w:pPr>
      <w:r w:rsidRPr="00A5463E">
        <w:t>1.</w:t>
      </w:r>
      <w:r w:rsidRPr="00A5463E">
        <w:tab/>
        <w:t>a field ID which is one octet long;</w:t>
      </w:r>
    </w:p>
    <w:p w14:paraId="6AD3E292" w14:textId="77777777" w:rsidR="00A5463E" w:rsidRPr="00A5463E" w:rsidRDefault="00A5463E" w:rsidP="00A5463E">
      <w:pPr>
        <w:pStyle w:val="B1"/>
      </w:pPr>
      <w:r w:rsidRPr="00A5463E">
        <w:t>2.</w:t>
      </w:r>
      <w:r w:rsidRPr="00A5463E">
        <w:tab/>
        <w:t>a length value which is:</w:t>
      </w:r>
    </w:p>
    <w:p w14:paraId="5DA7E210" w14:textId="77777777" w:rsidR="00A5463E" w:rsidRPr="00A5463E" w:rsidRDefault="00A5463E" w:rsidP="00A5463E">
      <w:pPr>
        <w:pStyle w:val="B2"/>
      </w:pPr>
      <w:r w:rsidRPr="00A5463E">
        <w:t>-</w:t>
      </w:r>
      <w:r w:rsidRPr="00A5463E">
        <w:tab/>
        <w:t>one octet long, if the field ID is less than 192; and</w:t>
      </w:r>
    </w:p>
    <w:p w14:paraId="0C9876BA" w14:textId="77777777" w:rsidR="00A5463E" w:rsidRPr="00A5463E" w:rsidRDefault="00A5463E" w:rsidP="00A5463E">
      <w:pPr>
        <w:pStyle w:val="B2"/>
      </w:pPr>
      <w:r w:rsidRPr="00A5463E">
        <w:t>-</w:t>
      </w:r>
      <w:r w:rsidRPr="00A5463E">
        <w:tab/>
        <w:t>two octets long, if the field ID is equal to or greater than 192;</w:t>
      </w:r>
    </w:p>
    <w:p w14:paraId="500F7B29"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CF4B992"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53800289" w14:textId="77777777" w:rsidR="00A5463E" w:rsidRPr="00A5463E" w:rsidRDefault="00A5463E" w:rsidP="00A5463E">
      <w:r w:rsidRPr="00A5463E">
        <w:t>An application specific data field has always a multiple of 4 octets.</w:t>
      </w:r>
    </w:p>
    <w:p w14:paraId="70EE1C35"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79BD004E" w14:textId="77777777" w:rsidR="00A5463E" w:rsidRPr="00A5463E" w:rsidRDefault="00A5463E" w:rsidP="00A5463E">
      <w:pPr>
        <w:pStyle w:val="TH"/>
      </w:pPr>
      <w:r w:rsidRPr="00A5463E">
        <w:t>Table 9.1.3.-1: Application specific data field structure when the field ID is less than 192</w:t>
      </w:r>
    </w:p>
    <w:p w14:paraId="62C1B5A2" w14:textId="77777777" w:rsidR="00A5463E" w:rsidRPr="00A5463E" w:rsidRDefault="00A5463E" w:rsidP="00A5463E">
      <w:pPr>
        <w:pStyle w:val="PL"/>
        <w:keepNext/>
        <w:keepLines/>
        <w:jc w:val="center"/>
        <w:rPr>
          <w:noProof w:val="0"/>
        </w:rPr>
      </w:pPr>
      <w:r w:rsidRPr="00A5463E">
        <w:rPr>
          <w:noProof w:val="0"/>
        </w:rPr>
        <w:t>0                   1                   2                   3  </w:t>
      </w:r>
    </w:p>
    <w:p w14:paraId="3C61E71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EB0BAA" w14:textId="77777777" w:rsidR="00A5463E" w:rsidRPr="00A5463E" w:rsidRDefault="00A5463E" w:rsidP="00A5463E">
      <w:pPr>
        <w:pStyle w:val="PL"/>
        <w:keepNext/>
        <w:keepLines/>
        <w:jc w:val="center"/>
        <w:rPr>
          <w:noProof w:val="0"/>
        </w:rPr>
      </w:pPr>
      <w:r w:rsidRPr="00A5463E">
        <w:rPr>
          <w:noProof w:val="0"/>
        </w:rPr>
        <w:t>+-+-+-+-+-+-+-+-+-+-+-+-+-+-+-+-+-+-+-+-+-+-+-+-+-+-+-+-+-+-+-+-+</w:t>
      </w:r>
    </w:p>
    <w:p w14:paraId="5E2B35F9" w14:textId="77777777" w:rsidR="00A5463E" w:rsidRPr="00A5463E" w:rsidRDefault="00A5463E" w:rsidP="00A5463E">
      <w:pPr>
        <w:pStyle w:val="PL"/>
        <w:keepNext/>
        <w:keepLines/>
        <w:jc w:val="center"/>
      </w:pPr>
      <w:r w:rsidRPr="00A5463E">
        <w:t>|   Field ID    | Length value  |                               |</w:t>
      </w:r>
    </w:p>
    <w:p w14:paraId="3AC27AA8" w14:textId="77777777" w:rsidR="00A5463E" w:rsidRPr="00A5463E" w:rsidRDefault="00A5463E" w:rsidP="00A5463E">
      <w:pPr>
        <w:pStyle w:val="PL"/>
        <w:keepNext/>
        <w:keepLines/>
        <w:jc w:val="center"/>
      </w:pPr>
      <w:r w:rsidRPr="00A5463E">
        <w:t>+-+-+-+-+-+-+-+-+-+-+-+-+-+-+-+-+                               +</w:t>
      </w:r>
    </w:p>
    <w:p w14:paraId="51E859C5" w14:textId="77777777" w:rsidR="00A5463E" w:rsidRPr="00A5463E" w:rsidRDefault="00A5463E" w:rsidP="00A5463E">
      <w:pPr>
        <w:pStyle w:val="PL"/>
        <w:keepNext/>
        <w:keepLines/>
        <w:jc w:val="center"/>
      </w:pPr>
      <w:r w:rsidRPr="00A5463E">
        <w:t>:                      &lt;    F i e l d  v a l u e   &gt;            :</w:t>
      </w:r>
    </w:p>
    <w:p w14:paraId="59C8B321" w14:textId="77777777" w:rsidR="00A5463E" w:rsidRPr="00A5463E" w:rsidRDefault="00A5463E" w:rsidP="00A5463E">
      <w:pPr>
        <w:pStyle w:val="PL"/>
        <w:keepNext/>
        <w:keepLines/>
        <w:jc w:val="center"/>
      </w:pPr>
      <w:r w:rsidRPr="00A5463E">
        <w:t>+-+-+-+-+-+-+-+-+-+-+-+-+-+-+-+-+-+-+-+-+-+-+-+-+-+-+-+-+-+-+-+-+</w:t>
      </w:r>
    </w:p>
    <w:p w14:paraId="038CEDA8" w14:textId="77777777" w:rsidR="00A5463E" w:rsidRPr="00A5463E" w:rsidRDefault="00A5463E" w:rsidP="00A5463E">
      <w:pPr>
        <w:pStyle w:val="TH"/>
      </w:pPr>
    </w:p>
    <w:p w14:paraId="5085F263" w14:textId="77777777" w:rsidR="00A5463E" w:rsidRPr="00A5463E" w:rsidRDefault="00A5463E" w:rsidP="00A5463E">
      <w:pPr>
        <w:pStyle w:val="TH"/>
      </w:pPr>
      <w:r w:rsidRPr="00A5463E">
        <w:t>Table 9.1.3.-2: Application specific data field structure when the field ID is equal to or greater than 192</w:t>
      </w:r>
    </w:p>
    <w:p w14:paraId="3DB0AE2F" w14:textId="77777777" w:rsidR="00A5463E" w:rsidRPr="00A5463E" w:rsidRDefault="00A5463E" w:rsidP="00A5463E">
      <w:pPr>
        <w:pStyle w:val="PL"/>
        <w:keepNext/>
        <w:keepLines/>
        <w:jc w:val="center"/>
        <w:rPr>
          <w:noProof w:val="0"/>
        </w:rPr>
      </w:pPr>
      <w:r w:rsidRPr="00A5463E">
        <w:rPr>
          <w:noProof w:val="0"/>
        </w:rPr>
        <w:t>0                   1                   2                   3  </w:t>
      </w:r>
    </w:p>
    <w:p w14:paraId="3E17225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8CE7E1" w14:textId="77777777" w:rsidR="00A5463E" w:rsidRPr="00A5463E" w:rsidRDefault="00A5463E" w:rsidP="00A5463E">
      <w:pPr>
        <w:pStyle w:val="PL"/>
        <w:keepNext/>
        <w:keepLines/>
        <w:jc w:val="center"/>
        <w:rPr>
          <w:noProof w:val="0"/>
        </w:rPr>
      </w:pPr>
      <w:r w:rsidRPr="00A5463E">
        <w:rPr>
          <w:noProof w:val="0"/>
        </w:rPr>
        <w:t>+-+-+-+-+-+-+-+-+-+-+-+-+-+-+-+-+-+-+-+-+-+-+-+-+-+-+-+-+-+-+-+-+</w:t>
      </w:r>
    </w:p>
    <w:p w14:paraId="70A863C6" w14:textId="77777777" w:rsidR="00A5463E" w:rsidRPr="00A5463E" w:rsidRDefault="00A5463E" w:rsidP="00A5463E">
      <w:pPr>
        <w:pStyle w:val="PL"/>
        <w:keepNext/>
        <w:keepLines/>
        <w:jc w:val="center"/>
      </w:pPr>
      <w:r w:rsidRPr="00A5463E">
        <w:t>|   Field ID    |       Length value            |               |</w:t>
      </w:r>
    </w:p>
    <w:p w14:paraId="07089640"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6F78B757" w14:textId="77777777" w:rsidR="00A5463E" w:rsidRPr="00A5463E" w:rsidRDefault="00A5463E" w:rsidP="00A5463E">
      <w:pPr>
        <w:pStyle w:val="PL"/>
        <w:keepNext/>
        <w:keepLines/>
        <w:jc w:val="center"/>
      </w:pPr>
      <w:r w:rsidRPr="00A5463E">
        <w:t>:                      &lt;    F i e l d  v a l u e   &gt;            :</w:t>
      </w:r>
    </w:p>
    <w:p w14:paraId="051E7740" w14:textId="77777777" w:rsidR="00A5463E" w:rsidRPr="00A5463E" w:rsidRDefault="00A5463E" w:rsidP="00A5463E">
      <w:pPr>
        <w:pStyle w:val="PL"/>
        <w:keepNext/>
        <w:keepLines/>
        <w:jc w:val="center"/>
      </w:pPr>
      <w:r w:rsidRPr="00A5463E">
        <w:t>+-+-+-+-+-+-+-+-+-+-+-+-+-+-+-+-+-+-+-+-+-+-+-+-+-+-+-+-+-+-+-+-+</w:t>
      </w:r>
    </w:p>
    <w:p w14:paraId="7CD1826D" w14:textId="77777777" w:rsidR="00A5463E" w:rsidRPr="00A5463E" w:rsidRDefault="00A5463E" w:rsidP="00A5463E">
      <w:pPr>
        <w:rPr>
          <w:lang w:eastAsia="x-none" w:bidi="he-IL"/>
        </w:rPr>
      </w:pPr>
    </w:p>
    <w:p w14:paraId="0C8587F0" w14:textId="77777777" w:rsidR="00A5463E" w:rsidRPr="00A5463E" w:rsidRDefault="00A5463E" w:rsidP="00A5463E">
      <w:pPr>
        <w:pStyle w:val="Heading3"/>
      </w:pPr>
      <w:bookmarkStart w:id="1720" w:name="_Toc11343957"/>
      <w:bookmarkStart w:id="1721" w:name="_Toc45215918"/>
      <w:bookmarkStart w:id="1722" w:name="_Toc51945693"/>
      <w:bookmarkStart w:id="1723" w:name="_Toc99173088"/>
      <w:r w:rsidRPr="00A5463E">
        <w:lastRenderedPageBreak/>
        <w:t>9.1.4</w:t>
      </w:r>
      <w:r w:rsidRPr="00A5463E">
        <w:tab/>
        <w:t>Handling of unknown messages and fields</w:t>
      </w:r>
      <w:bookmarkEnd w:id="1720"/>
      <w:bookmarkEnd w:id="1721"/>
      <w:bookmarkEnd w:id="1722"/>
      <w:bookmarkEnd w:id="1723"/>
    </w:p>
    <w:p w14:paraId="79BCAADF" w14:textId="77777777" w:rsidR="00A5463E" w:rsidRPr="00A5463E" w:rsidRDefault="00A5463E" w:rsidP="00A5463E">
      <w:r w:rsidRPr="00A5463E">
        <w:t>When an RTCP APP message is received, the receiver shall:</w:t>
      </w:r>
    </w:p>
    <w:p w14:paraId="55F41F0D" w14:textId="77777777" w:rsidR="00A5463E" w:rsidRPr="00A5463E" w:rsidRDefault="00A5463E" w:rsidP="00A5463E">
      <w:pPr>
        <w:pStyle w:val="B1"/>
      </w:pPr>
      <w:r w:rsidRPr="00A5463E">
        <w:t>1.</w:t>
      </w:r>
      <w:r w:rsidRPr="00A5463E">
        <w:tab/>
        <w:t>ignore the whole message, if the subtype is unknown;</w:t>
      </w:r>
    </w:p>
    <w:p w14:paraId="1158213F"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7D003A76" w14:textId="77777777" w:rsidR="00A5463E" w:rsidRPr="00A5463E" w:rsidRDefault="00A5463E" w:rsidP="00A5463E">
      <w:pPr>
        <w:pStyle w:val="B1"/>
      </w:pPr>
      <w:r w:rsidRPr="00A5463E">
        <w:t>3.</w:t>
      </w:r>
      <w:r w:rsidRPr="00A5463E">
        <w:tab/>
        <w:t>ignore the syntactically incorrect optional fields.</w:t>
      </w:r>
    </w:p>
    <w:p w14:paraId="0CCFB323" w14:textId="77777777" w:rsidR="00A5463E" w:rsidRPr="00A5463E" w:rsidRDefault="00A5463E" w:rsidP="00A5463E">
      <w:pPr>
        <w:pStyle w:val="Heading2"/>
      </w:pPr>
      <w:bookmarkStart w:id="1724" w:name="_Toc11343958"/>
      <w:bookmarkStart w:id="1725" w:name="_Toc45215919"/>
      <w:bookmarkStart w:id="1726" w:name="_Toc51945694"/>
      <w:bookmarkStart w:id="1727" w:name="_Toc99173089"/>
      <w:r w:rsidRPr="00A5463E">
        <w:t>9.2</w:t>
      </w:r>
      <w:r w:rsidRPr="00A5463E">
        <w:tab/>
        <w:t>Transmission control</w:t>
      </w:r>
      <w:bookmarkEnd w:id="1724"/>
      <w:bookmarkEnd w:id="1725"/>
      <w:bookmarkEnd w:id="1726"/>
      <w:bookmarkEnd w:id="1727"/>
    </w:p>
    <w:p w14:paraId="1717F958" w14:textId="77777777" w:rsidR="00A5463E" w:rsidRPr="00A5463E" w:rsidRDefault="00A5463E" w:rsidP="00A5463E">
      <w:pPr>
        <w:pStyle w:val="Heading3"/>
      </w:pPr>
      <w:bookmarkStart w:id="1728" w:name="_Toc11343959"/>
      <w:bookmarkStart w:id="1729" w:name="_Toc45215920"/>
      <w:bookmarkStart w:id="1730" w:name="_Toc51945695"/>
      <w:bookmarkStart w:id="1731" w:name="_Toc99173090"/>
      <w:r w:rsidRPr="00A5463E">
        <w:t>9.2.1</w:t>
      </w:r>
      <w:r w:rsidRPr="00A5463E">
        <w:tab/>
        <w:t>Introduction</w:t>
      </w:r>
      <w:bookmarkEnd w:id="1728"/>
      <w:bookmarkEnd w:id="1729"/>
      <w:bookmarkEnd w:id="1730"/>
      <w:bookmarkEnd w:id="1731"/>
    </w:p>
    <w:p w14:paraId="0DC55E38" w14:textId="0D4E7BAB" w:rsidR="00A5463E" w:rsidRPr="00A5463E" w:rsidRDefault="00A5463E" w:rsidP="00A5463E">
      <w:r w:rsidRPr="00A5463E">
        <w:t xml:space="preserve">The transmission control messages are coded as described in </w:t>
      </w:r>
      <w:r w:rsidR="008C5982">
        <w:t>clause</w:t>
      </w:r>
      <w:r w:rsidRPr="00A5463E">
        <w:t> 9.1.2 where the transmission control message is part of the application-dependent data.</w:t>
      </w:r>
    </w:p>
    <w:p w14:paraId="67BC3520" w14:textId="523C88D4" w:rsidR="00A5463E" w:rsidRPr="00A5463E" w:rsidRDefault="00A5463E" w:rsidP="00A5463E">
      <w:r w:rsidRPr="00A5463E">
        <w:t xml:space="preserve">For the transmission control protocol the ASCII name string is: </w:t>
      </w:r>
      <w:proofErr w:type="spellStart"/>
      <w:r w:rsidRPr="00A5463E">
        <w:t>MCV</w:t>
      </w:r>
      <w:r w:rsidR="00037BD2">
        <w:t>x</w:t>
      </w:r>
      <w:proofErr w:type="spellEnd"/>
      <w:r w:rsidRPr="00A5463E">
        <w:t xml:space="preserve"> (Mission Critical Video</w:t>
      </w:r>
      <w:r w:rsidR="00037BD2">
        <w:t xml:space="preserve"> x</w:t>
      </w:r>
      <w:r w:rsidRPr="00A5463E">
        <w:t>)</w:t>
      </w:r>
      <w:r w:rsidR="00037BD2">
        <w:t xml:space="preserve"> with x=0, 1 or 2 as specified in </w:t>
      </w:r>
      <w:r w:rsidR="008C5982">
        <w:t>clause</w:t>
      </w:r>
      <w:r w:rsidR="00037BD2">
        <w:t> 9.1.2</w:t>
      </w:r>
      <w:r w:rsidRPr="00A5463E">
        <w:t>.</w:t>
      </w:r>
    </w:p>
    <w:p w14:paraId="3A4F01F7" w14:textId="55C29A57" w:rsidR="00A5463E" w:rsidRPr="00A5463E" w:rsidRDefault="00A5463E" w:rsidP="00A5463E">
      <w:r w:rsidRPr="00A5463E">
        <w:t xml:space="preserve">A list of transmission control messages can be found in </w:t>
      </w:r>
      <w:r w:rsidR="008C5982">
        <w:t>clause</w:t>
      </w:r>
      <w:r w:rsidRPr="00A5463E">
        <w:t> 9.2.2.1.</w:t>
      </w:r>
    </w:p>
    <w:p w14:paraId="040B2572" w14:textId="3291C9A4" w:rsidR="00A5463E" w:rsidRPr="00A5463E" w:rsidRDefault="00A5463E" w:rsidP="00A5463E">
      <w:r w:rsidRPr="00A5463E">
        <w:t xml:space="preserve">The transmission control specific fields are specified in </w:t>
      </w:r>
      <w:r w:rsidR="008C5982">
        <w:t>clause</w:t>
      </w:r>
      <w:r w:rsidRPr="00A5463E">
        <w:t> 9.2.3.</w:t>
      </w:r>
    </w:p>
    <w:p w14:paraId="3AA8292E" w14:textId="77777777" w:rsidR="00A5463E" w:rsidRPr="00A5463E" w:rsidRDefault="00A5463E" w:rsidP="00A5463E">
      <w:pPr>
        <w:pStyle w:val="Heading3"/>
      </w:pPr>
      <w:bookmarkStart w:id="1732" w:name="_Toc11343960"/>
      <w:bookmarkStart w:id="1733" w:name="_Toc45215921"/>
      <w:bookmarkStart w:id="1734" w:name="_Toc51945696"/>
      <w:bookmarkStart w:id="1735" w:name="_Toc99173091"/>
      <w:r w:rsidRPr="00A5463E">
        <w:t>9.2.2</w:t>
      </w:r>
      <w:r w:rsidRPr="00A5463E">
        <w:tab/>
        <w:t>Transmission control messages</w:t>
      </w:r>
      <w:bookmarkEnd w:id="1732"/>
      <w:bookmarkEnd w:id="1733"/>
      <w:bookmarkEnd w:id="1734"/>
      <w:bookmarkEnd w:id="1735"/>
    </w:p>
    <w:p w14:paraId="6040AE57" w14:textId="77777777" w:rsidR="00A5463E" w:rsidRPr="00A5463E" w:rsidRDefault="00A5463E" w:rsidP="00A5463E">
      <w:pPr>
        <w:pStyle w:val="Heading4"/>
      </w:pPr>
      <w:bookmarkStart w:id="1736" w:name="_Toc11343961"/>
      <w:bookmarkStart w:id="1737" w:name="_Toc45215922"/>
      <w:bookmarkStart w:id="1738" w:name="_Toc51945697"/>
      <w:bookmarkStart w:id="1739" w:name="_Toc99173092"/>
      <w:r w:rsidRPr="00A5463E">
        <w:t>9.2.2.1</w:t>
      </w:r>
      <w:r w:rsidRPr="00A5463E">
        <w:tab/>
        <w:t>General</w:t>
      </w:r>
      <w:bookmarkEnd w:id="1736"/>
      <w:bookmarkEnd w:id="1737"/>
      <w:bookmarkEnd w:id="1738"/>
      <w:bookmarkEnd w:id="1739"/>
    </w:p>
    <w:p w14:paraId="2C6D1746" w14:textId="77777777" w:rsidR="00A5463E" w:rsidRPr="00A5463E" w:rsidRDefault="00A5463E" w:rsidP="00A5463E">
      <w:r w:rsidRPr="00A5463E">
        <w:t>The table 9.2.2.1-1 provides a list of transmission control messages sent by the transmission participant.</w:t>
      </w:r>
    </w:p>
    <w:p w14:paraId="70229FD5"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344DC9CA" w14:textId="77777777" w:rsidTr="00E75303">
        <w:trPr>
          <w:jc w:val="center"/>
        </w:trPr>
        <w:tc>
          <w:tcPr>
            <w:tcW w:w="2497" w:type="dxa"/>
            <w:shd w:val="clear" w:color="auto" w:fill="CCCCCC"/>
          </w:tcPr>
          <w:p w14:paraId="7B5AB28D" w14:textId="77777777" w:rsidR="00A5463E" w:rsidRPr="00A5463E" w:rsidRDefault="00A5463E" w:rsidP="00E75303">
            <w:pPr>
              <w:pStyle w:val="TAH"/>
            </w:pPr>
            <w:r w:rsidRPr="00A5463E">
              <w:t>Message name</w:t>
            </w:r>
          </w:p>
        </w:tc>
        <w:tc>
          <w:tcPr>
            <w:tcW w:w="1197" w:type="dxa"/>
            <w:shd w:val="clear" w:color="auto" w:fill="CCCCCC"/>
          </w:tcPr>
          <w:p w14:paraId="6180B4F2" w14:textId="77777777" w:rsidR="00A5463E" w:rsidRPr="00A5463E" w:rsidRDefault="00A5463E" w:rsidP="00E75303">
            <w:pPr>
              <w:pStyle w:val="TAH"/>
            </w:pPr>
            <w:r w:rsidRPr="00A5463E">
              <w:t>Subtype</w:t>
            </w:r>
          </w:p>
        </w:tc>
        <w:tc>
          <w:tcPr>
            <w:tcW w:w="2898" w:type="dxa"/>
            <w:shd w:val="clear" w:color="auto" w:fill="CCCCCC"/>
          </w:tcPr>
          <w:p w14:paraId="21AA8D25" w14:textId="77777777" w:rsidR="00A5463E" w:rsidRPr="00A5463E" w:rsidRDefault="00A5463E" w:rsidP="00E75303">
            <w:pPr>
              <w:pStyle w:val="TAH"/>
            </w:pPr>
            <w:r w:rsidRPr="00A5463E">
              <w:t>Reference</w:t>
            </w:r>
          </w:p>
        </w:tc>
        <w:tc>
          <w:tcPr>
            <w:tcW w:w="1488" w:type="dxa"/>
            <w:shd w:val="clear" w:color="auto" w:fill="CCCCCC"/>
          </w:tcPr>
          <w:p w14:paraId="26F58721" w14:textId="77777777" w:rsidR="00A5463E" w:rsidRPr="00A5463E" w:rsidRDefault="00A5463E" w:rsidP="00E75303">
            <w:pPr>
              <w:pStyle w:val="TAH"/>
            </w:pPr>
            <w:r w:rsidRPr="00A5463E">
              <w:t>Direction</w:t>
            </w:r>
          </w:p>
        </w:tc>
      </w:tr>
      <w:tr w:rsidR="00A5463E" w:rsidRPr="00A5463E" w14:paraId="15C60DA1" w14:textId="77777777" w:rsidTr="00E75303">
        <w:trPr>
          <w:jc w:val="center"/>
        </w:trPr>
        <w:tc>
          <w:tcPr>
            <w:tcW w:w="2497" w:type="dxa"/>
          </w:tcPr>
          <w:p w14:paraId="27432B31" w14:textId="77777777" w:rsidR="00A5463E" w:rsidRPr="00A5463E" w:rsidRDefault="00A5463E" w:rsidP="00E75303">
            <w:pPr>
              <w:pStyle w:val="TAL"/>
            </w:pPr>
            <w:r w:rsidRPr="00A5463E">
              <w:t>Transmission Request</w:t>
            </w:r>
          </w:p>
        </w:tc>
        <w:tc>
          <w:tcPr>
            <w:tcW w:w="1197" w:type="dxa"/>
          </w:tcPr>
          <w:p w14:paraId="56DCC45A" w14:textId="77777777" w:rsidR="00A5463E" w:rsidRPr="00A5463E" w:rsidRDefault="00A5463E" w:rsidP="00E75303">
            <w:pPr>
              <w:pStyle w:val="TAL"/>
            </w:pPr>
            <w:r w:rsidRPr="00A5463E">
              <w:t>x0000</w:t>
            </w:r>
          </w:p>
        </w:tc>
        <w:tc>
          <w:tcPr>
            <w:tcW w:w="2898" w:type="dxa"/>
          </w:tcPr>
          <w:p w14:paraId="6E658A75" w14:textId="4E97B465" w:rsidR="00A5463E" w:rsidRPr="00A5463E" w:rsidRDefault="008C5982" w:rsidP="00E75303">
            <w:pPr>
              <w:pStyle w:val="TAL"/>
            </w:pPr>
            <w:r>
              <w:t>Clause</w:t>
            </w:r>
            <w:r w:rsidR="00A5463E" w:rsidRPr="00A5463E">
              <w:t> 9.2.4</w:t>
            </w:r>
          </w:p>
        </w:tc>
        <w:tc>
          <w:tcPr>
            <w:tcW w:w="1488" w:type="dxa"/>
          </w:tcPr>
          <w:p w14:paraId="487D9B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0E1275E" w14:textId="77777777" w:rsidTr="00E75303">
        <w:trPr>
          <w:jc w:val="center"/>
        </w:trPr>
        <w:tc>
          <w:tcPr>
            <w:tcW w:w="2497" w:type="dxa"/>
          </w:tcPr>
          <w:p w14:paraId="6A0587F1" w14:textId="77777777" w:rsidR="00A5463E" w:rsidRPr="00A5463E" w:rsidRDefault="00A5463E" w:rsidP="00E75303">
            <w:pPr>
              <w:pStyle w:val="TAL"/>
            </w:pPr>
            <w:r w:rsidRPr="00A5463E">
              <w:t>Transmission Release</w:t>
            </w:r>
          </w:p>
        </w:tc>
        <w:tc>
          <w:tcPr>
            <w:tcW w:w="1197" w:type="dxa"/>
          </w:tcPr>
          <w:p w14:paraId="713D1A11" w14:textId="77777777" w:rsidR="00A5463E" w:rsidRPr="00A5463E" w:rsidRDefault="00A5463E" w:rsidP="00E75303">
            <w:pPr>
              <w:pStyle w:val="TAL"/>
            </w:pPr>
            <w:r w:rsidRPr="00A5463E">
              <w:t>x0010</w:t>
            </w:r>
          </w:p>
        </w:tc>
        <w:tc>
          <w:tcPr>
            <w:tcW w:w="2898" w:type="dxa"/>
          </w:tcPr>
          <w:p w14:paraId="501DDF22" w14:textId="1B2D24AB" w:rsidR="00A5463E" w:rsidRPr="00A5463E" w:rsidRDefault="008C5982" w:rsidP="00E75303">
            <w:pPr>
              <w:pStyle w:val="TAL"/>
            </w:pPr>
            <w:r>
              <w:t>Clause</w:t>
            </w:r>
            <w:r w:rsidR="00A5463E" w:rsidRPr="00A5463E">
              <w:t> 9.2.7</w:t>
            </w:r>
          </w:p>
        </w:tc>
        <w:tc>
          <w:tcPr>
            <w:tcW w:w="1488" w:type="dxa"/>
          </w:tcPr>
          <w:p w14:paraId="2505F6F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C531DF1" w14:textId="77777777" w:rsidTr="00E75303">
        <w:trPr>
          <w:jc w:val="center"/>
        </w:trPr>
        <w:tc>
          <w:tcPr>
            <w:tcW w:w="2497" w:type="dxa"/>
          </w:tcPr>
          <w:p w14:paraId="08B02ABA" w14:textId="77777777" w:rsidR="00A5463E" w:rsidRPr="00A5463E" w:rsidRDefault="00A5463E" w:rsidP="00E75303">
            <w:pPr>
              <w:pStyle w:val="TAL"/>
            </w:pPr>
            <w:r w:rsidRPr="00A5463E">
              <w:t>Queue Position Request</w:t>
            </w:r>
          </w:p>
        </w:tc>
        <w:tc>
          <w:tcPr>
            <w:tcW w:w="1197" w:type="dxa"/>
          </w:tcPr>
          <w:p w14:paraId="6963D27F" w14:textId="77777777" w:rsidR="00A5463E" w:rsidRPr="00A5463E" w:rsidRDefault="00062123" w:rsidP="00E75303">
            <w:pPr>
              <w:pStyle w:val="TAL"/>
            </w:pPr>
            <w:r>
              <w:t>x</w:t>
            </w:r>
            <w:r w:rsidR="00A5463E" w:rsidRPr="00A5463E">
              <w:t>0011</w:t>
            </w:r>
          </w:p>
        </w:tc>
        <w:tc>
          <w:tcPr>
            <w:tcW w:w="2898" w:type="dxa"/>
          </w:tcPr>
          <w:p w14:paraId="358F436E" w14:textId="31D6C2AE" w:rsidR="00A5463E" w:rsidRPr="00A5463E" w:rsidRDefault="008C5982" w:rsidP="00E75303">
            <w:pPr>
              <w:pStyle w:val="TAL"/>
            </w:pPr>
            <w:r>
              <w:t>Clause</w:t>
            </w:r>
            <w:r w:rsidR="00A5463E" w:rsidRPr="00A5463E">
              <w:t> 9.2.11</w:t>
            </w:r>
          </w:p>
        </w:tc>
        <w:tc>
          <w:tcPr>
            <w:tcW w:w="1488" w:type="dxa"/>
          </w:tcPr>
          <w:p w14:paraId="541A9F0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A6E3BCB" w14:textId="77777777" w:rsidTr="00E75303">
        <w:trPr>
          <w:jc w:val="center"/>
        </w:trPr>
        <w:tc>
          <w:tcPr>
            <w:tcW w:w="2497" w:type="dxa"/>
          </w:tcPr>
          <w:p w14:paraId="3BB076F3" w14:textId="77777777" w:rsidR="00A5463E" w:rsidRPr="00A5463E" w:rsidRDefault="00A5463E" w:rsidP="00E75303">
            <w:pPr>
              <w:pStyle w:val="TAL"/>
            </w:pPr>
            <w:r w:rsidRPr="00A5463E">
              <w:t>Receive media request</w:t>
            </w:r>
          </w:p>
        </w:tc>
        <w:tc>
          <w:tcPr>
            <w:tcW w:w="1197" w:type="dxa"/>
          </w:tcPr>
          <w:p w14:paraId="7BD01E4B" w14:textId="77777777" w:rsidR="00A5463E" w:rsidRPr="00A5463E" w:rsidRDefault="00A5463E" w:rsidP="00E75303">
            <w:pPr>
              <w:pStyle w:val="TAL"/>
            </w:pPr>
            <w:r w:rsidRPr="00A5463E">
              <w:t>x0100</w:t>
            </w:r>
          </w:p>
        </w:tc>
        <w:tc>
          <w:tcPr>
            <w:tcW w:w="2898" w:type="dxa"/>
          </w:tcPr>
          <w:p w14:paraId="7A27112A" w14:textId="2CE5A7A3" w:rsidR="00A5463E" w:rsidRPr="00A5463E" w:rsidRDefault="008C5982" w:rsidP="00E75303">
            <w:pPr>
              <w:pStyle w:val="TAL"/>
            </w:pPr>
            <w:r>
              <w:t>Clause</w:t>
            </w:r>
            <w:r w:rsidR="00A5463E" w:rsidRPr="00A5463E">
              <w:t> 9.2.14</w:t>
            </w:r>
          </w:p>
        </w:tc>
        <w:tc>
          <w:tcPr>
            <w:tcW w:w="1488" w:type="dxa"/>
          </w:tcPr>
          <w:p w14:paraId="47CA6414"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020C4AA" w14:textId="77777777" w:rsidTr="00E75303">
        <w:trPr>
          <w:jc w:val="center"/>
        </w:trPr>
        <w:tc>
          <w:tcPr>
            <w:tcW w:w="2497" w:type="dxa"/>
          </w:tcPr>
          <w:p w14:paraId="31F89D22"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29B0F8A5" w14:textId="77777777" w:rsidR="00A5463E" w:rsidRPr="00A5463E" w:rsidRDefault="00A5463E" w:rsidP="00E75303">
            <w:pPr>
              <w:pStyle w:val="TAL"/>
            </w:pPr>
            <w:r w:rsidRPr="00A5463E">
              <w:t>x0101</w:t>
            </w:r>
          </w:p>
        </w:tc>
        <w:tc>
          <w:tcPr>
            <w:tcW w:w="2898" w:type="dxa"/>
          </w:tcPr>
          <w:p w14:paraId="053F9CE0" w14:textId="631E3305" w:rsidR="00A5463E" w:rsidRPr="00A5463E" w:rsidRDefault="008C5982" w:rsidP="00E75303">
            <w:pPr>
              <w:pStyle w:val="TAL"/>
            </w:pPr>
            <w:r>
              <w:t>Clause</w:t>
            </w:r>
            <w:r w:rsidR="00A5463E" w:rsidRPr="00A5463E">
              <w:t> 9.2.17</w:t>
            </w:r>
          </w:p>
        </w:tc>
        <w:tc>
          <w:tcPr>
            <w:tcW w:w="1488" w:type="dxa"/>
          </w:tcPr>
          <w:p w14:paraId="7471E310"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E411FBA" w14:textId="77777777" w:rsidTr="00E75303">
        <w:trPr>
          <w:jc w:val="center"/>
        </w:trPr>
        <w:tc>
          <w:tcPr>
            <w:tcW w:w="2497" w:type="dxa"/>
          </w:tcPr>
          <w:p w14:paraId="14257E4F"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7D6B5A49" w14:textId="77777777" w:rsidR="00A5463E" w:rsidRPr="00A5463E" w:rsidRDefault="00A5463E" w:rsidP="00E75303">
            <w:pPr>
              <w:pStyle w:val="TAL"/>
            </w:pPr>
            <w:r w:rsidRPr="00A5463E">
              <w:t>x0111</w:t>
            </w:r>
          </w:p>
        </w:tc>
        <w:tc>
          <w:tcPr>
            <w:tcW w:w="2898" w:type="dxa"/>
          </w:tcPr>
          <w:p w14:paraId="1A73AE90" w14:textId="1FE1A1E4" w:rsidR="00A5463E" w:rsidRPr="00A5463E" w:rsidRDefault="008C5982" w:rsidP="00E75303">
            <w:pPr>
              <w:pStyle w:val="TAL"/>
            </w:pPr>
            <w:r>
              <w:t>Clause</w:t>
            </w:r>
            <w:r w:rsidR="00A5463E" w:rsidRPr="00A5463E">
              <w:t> 9.2.22</w:t>
            </w:r>
          </w:p>
        </w:tc>
        <w:tc>
          <w:tcPr>
            <w:tcW w:w="1488" w:type="dxa"/>
          </w:tcPr>
          <w:p w14:paraId="62FC908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71EB5E" w14:textId="77777777" w:rsidTr="00E75303">
        <w:trPr>
          <w:jc w:val="center"/>
        </w:trPr>
        <w:tc>
          <w:tcPr>
            <w:tcW w:w="2497" w:type="dxa"/>
          </w:tcPr>
          <w:p w14:paraId="736ADB23"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6565D33C" w14:textId="77777777" w:rsidR="00A5463E" w:rsidRPr="00A5463E" w:rsidRDefault="00A5463E" w:rsidP="00E75303">
            <w:pPr>
              <w:pStyle w:val="TAL"/>
            </w:pPr>
            <w:r w:rsidRPr="00A5463E">
              <w:t>x1000</w:t>
            </w:r>
          </w:p>
        </w:tc>
        <w:tc>
          <w:tcPr>
            <w:tcW w:w="2898" w:type="dxa"/>
          </w:tcPr>
          <w:p w14:paraId="0E659904" w14:textId="304A7522" w:rsidR="00A5463E" w:rsidRPr="00A5463E" w:rsidRDefault="008C5982" w:rsidP="00E75303">
            <w:pPr>
              <w:pStyle w:val="TAL"/>
            </w:pPr>
            <w:r>
              <w:t>Clause</w:t>
            </w:r>
            <w:r w:rsidR="00A5463E" w:rsidRPr="00A5463E">
              <w:t> 9.2.24</w:t>
            </w:r>
          </w:p>
        </w:tc>
        <w:tc>
          <w:tcPr>
            <w:tcW w:w="1488" w:type="dxa"/>
          </w:tcPr>
          <w:p w14:paraId="6AABD75D"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22C68A9" w14:textId="77777777" w:rsidTr="00E75303">
        <w:trPr>
          <w:jc w:val="center"/>
        </w:trPr>
        <w:tc>
          <w:tcPr>
            <w:tcW w:w="8080" w:type="dxa"/>
            <w:gridSpan w:val="4"/>
          </w:tcPr>
          <w:p w14:paraId="765F5428"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CB7E50D" w14:textId="77777777" w:rsidR="00A5463E" w:rsidRPr="00A5463E" w:rsidRDefault="00A5463E" w:rsidP="00A5463E"/>
    <w:p w14:paraId="75DAEC66" w14:textId="77777777" w:rsidR="00A5463E" w:rsidRPr="00A5463E" w:rsidRDefault="00A5463E" w:rsidP="00A5463E">
      <w:r w:rsidRPr="00A5463E">
        <w:t>The table 9.2.2.1-2 provides a list of transmission control messages sent by the transmission control server.</w:t>
      </w:r>
    </w:p>
    <w:p w14:paraId="6AAC0C99"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1BBF76" w14:textId="77777777" w:rsidTr="00E75303">
        <w:trPr>
          <w:jc w:val="center"/>
        </w:trPr>
        <w:tc>
          <w:tcPr>
            <w:tcW w:w="3322" w:type="dxa"/>
            <w:shd w:val="clear" w:color="auto" w:fill="CCCCCC"/>
          </w:tcPr>
          <w:p w14:paraId="656C3A0C" w14:textId="77777777" w:rsidR="00A5463E" w:rsidRPr="00A5463E" w:rsidRDefault="00A5463E" w:rsidP="00E75303">
            <w:pPr>
              <w:pStyle w:val="TAH"/>
            </w:pPr>
            <w:r w:rsidRPr="00A5463E">
              <w:t>Message name</w:t>
            </w:r>
          </w:p>
        </w:tc>
        <w:tc>
          <w:tcPr>
            <w:tcW w:w="1007" w:type="dxa"/>
            <w:shd w:val="clear" w:color="auto" w:fill="CCCCCC"/>
          </w:tcPr>
          <w:p w14:paraId="03FBD0DB" w14:textId="77777777" w:rsidR="00A5463E" w:rsidRPr="00A5463E" w:rsidRDefault="00A5463E" w:rsidP="00E75303">
            <w:pPr>
              <w:pStyle w:val="TAH"/>
            </w:pPr>
            <w:r w:rsidRPr="00A5463E">
              <w:t>Subtype</w:t>
            </w:r>
          </w:p>
        </w:tc>
        <w:tc>
          <w:tcPr>
            <w:tcW w:w="1842" w:type="dxa"/>
            <w:shd w:val="clear" w:color="auto" w:fill="CCCCCC"/>
          </w:tcPr>
          <w:p w14:paraId="6E8803A6" w14:textId="77777777" w:rsidR="00A5463E" w:rsidRPr="00A5463E" w:rsidRDefault="00A5463E" w:rsidP="00E75303">
            <w:pPr>
              <w:pStyle w:val="TAH"/>
            </w:pPr>
            <w:r w:rsidRPr="00A5463E">
              <w:t>Reference</w:t>
            </w:r>
          </w:p>
        </w:tc>
        <w:tc>
          <w:tcPr>
            <w:tcW w:w="1909" w:type="dxa"/>
            <w:shd w:val="clear" w:color="auto" w:fill="CCCCCC"/>
          </w:tcPr>
          <w:p w14:paraId="7300E9F1" w14:textId="77777777" w:rsidR="00A5463E" w:rsidRPr="00A5463E" w:rsidRDefault="00A5463E" w:rsidP="00E75303">
            <w:pPr>
              <w:pStyle w:val="TAH"/>
            </w:pPr>
            <w:r w:rsidRPr="00A5463E">
              <w:t>Direction</w:t>
            </w:r>
          </w:p>
        </w:tc>
      </w:tr>
      <w:tr w:rsidR="00A5463E" w:rsidRPr="00A5463E" w14:paraId="70533509" w14:textId="77777777" w:rsidTr="00E75303">
        <w:trPr>
          <w:jc w:val="center"/>
        </w:trPr>
        <w:tc>
          <w:tcPr>
            <w:tcW w:w="3322" w:type="dxa"/>
          </w:tcPr>
          <w:p w14:paraId="148CBD8E" w14:textId="77777777" w:rsidR="00A5463E" w:rsidRPr="00A5463E" w:rsidRDefault="00A5463E" w:rsidP="00E75303">
            <w:pPr>
              <w:pStyle w:val="TAL"/>
            </w:pPr>
            <w:r w:rsidRPr="00A5463E">
              <w:t>Transmission Granted</w:t>
            </w:r>
          </w:p>
        </w:tc>
        <w:tc>
          <w:tcPr>
            <w:tcW w:w="1007" w:type="dxa"/>
          </w:tcPr>
          <w:p w14:paraId="7650A016" w14:textId="77777777" w:rsidR="00A5463E" w:rsidRPr="00A5463E" w:rsidRDefault="00A5463E" w:rsidP="00E75303">
            <w:pPr>
              <w:pStyle w:val="TAL"/>
            </w:pPr>
            <w:r w:rsidRPr="00A5463E">
              <w:t>x0000</w:t>
            </w:r>
          </w:p>
        </w:tc>
        <w:tc>
          <w:tcPr>
            <w:tcW w:w="1842" w:type="dxa"/>
          </w:tcPr>
          <w:p w14:paraId="0E1A7258" w14:textId="440F0201" w:rsidR="00A5463E" w:rsidRPr="00A5463E" w:rsidRDefault="008C5982" w:rsidP="00E75303">
            <w:pPr>
              <w:pStyle w:val="TAL"/>
            </w:pPr>
            <w:r>
              <w:t>Clause</w:t>
            </w:r>
            <w:r w:rsidR="00A5463E" w:rsidRPr="00A5463E">
              <w:t> 9.2.5</w:t>
            </w:r>
          </w:p>
        </w:tc>
        <w:tc>
          <w:tcPr>
            <w:tcW w:w="1909" w:type="dxa"/>
          </w:tcPr>
          <w:p w14:paraId="27A1414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DE4EF8F" w14:textId="77777777" w:rsidTr="00E75303">
        <w:trPr>
          <w:jc w:val="center"/>
        </w:trPr>
        <w:tc>
          <w:tcPr>
            <w:tcW w:w="3322" w:type="dxa"/>
          </w:tcPr>
          <w:p w14:paraId="43268318" w14:textId="77777777" w:rsidR="00A5463E" w:rsidRPr="00A5463E" w:rsidRDefault="00A5463E" w:rsidP="00E75303">
            <w:pPr>
              <w:pStyle w:val="TAL"/>
            </w:pPr>
            <w:r w:rsidRPr="00A5463E">
              <w:t>Transmission Rejected</w:t>
            </w:r>
          </w:p>
        </w:tc>
        <w:tc>
          <w:tcPr>
            <w:tcW w:w="1007" w:type="dxa"/>
          </w:tcPr>
          <w:p w14:paraId="37800E0E" w14:textId="77777777" w:rsidR="00A5463E" w:rsidRPr="00A5463E" w:rsidRDefault="00A5463E" w:rsidP="00E75303">
            <w:pPr>
              <w:pStyle w:val="TAL"/>
            </w:pPr>
            <w:r w:rsidRPr="00A5463E">
              <w:t>x0001</w:t>
            </w:r>
          </w:p>
        </w:tc>
        <w:tc>
          <w:tcPr>
            <w:tcW w:w="1842" w:type="dxa"/>
          </w:tcPr>
          <w:p w14:paraId="46A7FCDD" w14:textId="5FD0C5E5" w:rsidR="00A5463E" w:rsidRPr="00A5463E" w:rsidRDefault="008C5982" w:rsidP="00E75303">
            <w:pPr>
              <w:pStyle w:val="TAL"/>
            </w:pPr>
            <w:r>
              <w:t>Clause</w:t>
            </w:r>
            <w:r w:rsidR="00A5463E" w:rsidRPr="00A5463E">
              <w:t> 9.2.6</w:t>
            </w:r>
          </w:p>
        </w:tc>
        <w:tc>
          <w:tcPr>
            <w:tcW w:w="1909" w:type="dxa"/>
          </w:tcPr>
          <w:p w14:paraId="359C729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71E4B3A" w14:textId="77777777" w:rsidTr="00E75303">
        <w:trPr>
          <w:jc w:val="center"/>
        </w:trPr>
        <w:tc>
          <w:tcPr>
            <w:tcW w:w="3322" w:type="dxa"/>
          </w:tcPr>
          <w:p w14:paraId="62C71F95" w14:textId="77777777" w:rsidR="00A5463E" w:rsidRPr="00A5463E" w:rsidRDefault="00A5463E" w:rsidP="00E75303">
            <w:pPr>
              <w:pStyle w:val="TAL"/>
            </w:pPr>
            <w:r w:rsidRPr="00A5463E">
              <w:t xml:space="preserve">Transmission Arbitration Taken </w:t>
            </w:r>
          </w:p>
        </w:tc>
        <w:tc>
          <w:tcPr>
            <w:tcW w:w="1007" w:type="dxa"/>
          </w:tcPr>
          <w:p w14:paraId="0C1380C8" w14:textId="77777777" w:rsidR="00A5463E" w:rsidRPr="00A5463E" w:rsidRDefault="00A5463E" w:rsidP="00E75303">
            <w:pPr>
              <w:pStyle w:val="TAL"/>
            </w:pPr>
            <w:r w:rsidRPr="00A5463E">
              <w:t>x0010</w:t>
            </w:r>
          </w:p>
        </w:tc>
        <w:tc>
          <w:tcPr>
            <w:tcW w:w="1842" w:type="dxa"/>
          </w:tcPr>
          <w:p w14:paraId="6340307A" w14:textId="577A7C33" w:rsidR="00A5463E" w:rsidRPr="00A5463E" w:rsidRDefault="008C5982" w:rsidP="00E75303">
            <w:pPr>
              <w:pStyle w:val="TAL"/>
            </w:pPr>
            <w:r>
              <w:t>Clause</w:t>
            </w:r>
            <w:r w:rsidR="00A5463E" w:rsidRPr="00A5463E">
              <w:t> 9.2.8</w:t>
            </w:r>
          </w:p>
        </w:tc>
        <w:tc>
          <w:tcPr>
            <w:tcW w:w="1909" w:type="dxa"/>
          </w:tcPr>
          <w:p w14:paraId="30909E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5F77BC" w14:textId="77777777" w:rsidTr="00E75303">
        <w:trPr>
          <w:jc w:val="center"/>
        </w:trPr>
        <w:tc>
          <w:tcPr>
            <w:tcW w:w="3322" w:type="dxa"/>
          </w:tcPr>
          <w:p w14:paraId="2038D407" w14:textId="77777777" w:rsidR="00A5463E" w:rsidRPr="00A5463E" w:rsidRDefault="00A5463E" w:rsidP="00E75303">
            <w:pPr>
              <w:pStyle w:val="TAL"/>
            </w:pPr>
            <w:r w:rsidRPr="00A5463E">
              <w:t>Transmission Arbitration Release</w:t>
            </w:r>
          </w:p>
        </w:tc>
        <w:tc>
          <w:tcPr>
            <w:tcW w:w="1007" w:type="dxa"/>
          </w:tcPr>
          <w:p w14:paraId="3F2ACFDC" w14:textId="77777777" w:rsidR="00A5463E" w:rsidRPr="00A5463E" w:rsidRDefault="00A5463E" w:rsidP="00E75303">
            <w:pPr>
              <w:pStyle w:val="TAL"/>
            </w:pPr>
            <w:r w:rsidRPr="00A5463E">
              <w:t>x0011</w:t>
            </w:r>
          </w:p>
        </w:tc>
        <w:tc>
          <w:tcPr>
            <w:tcW w:w="1842" w:type="dxa"/>
          </w:tcPr>
          <w:p w14:paraId="6874F10D" w14:textId="1FBE09E1" w:rsidR="00A5463E" w:rsidRPr="00A5463E" w:rsidRDefault="008C5982" w:rsidP="00E75303">
            <w:pPr>
              <w:pStyle w:val="TAL"/>
            </w:pPr>
            <w:r>
              <w:t>Clause</w:t>
            </w:r>
            <w:r w:rsidR="00A5463E" w:rsidRPr="00A5463E">
              <w:t> 9.2.9</w:t>
            </w:r>
          </w:p>
        </w:tc>
        <w:tc>
          <w:tcPr>
            <w:tcW w:w="1909" w:type="dxa"/>
          </w:tcPr>
          <w:p w14:paraId="6950808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769F780" w14:textId="77777777" w:rsidTr="00E75303">
        <w:trPr>
          <w:jc w:val="center"/>
        </w:trPr>
        <w:tc>
          <w:tcPr>
            <w:tcW w:w="3322" w:type="dxa"/>
          </w:tcPr>
          <w:p w14:paraId="79814614" w14:textId="77777777" w:rsidR="00A5463E" w:rsidRPr="00A5463E" w:rsidDel="00086E05" w:rsidRDefault="00A5463E" w:rsidP="00E75303">
            <w:pPr>
              <w:pStyle w:val="TAL"/>
            </w:pPr>
            <w:r w:rsidRPr="00A5463E">
              <w:t>Transmission Revoked</w:t>
            </w:r>
          </w:p>
        </w:tc>
        <w:tc>
          <w:tcPr>
            <w:tcW w:w="1007" w:type="dxa"/>
          </w:tcPr>
          <w:p w14:paraId="6F6A64D9" w14:textId="77777777" w:rsidR="00A5463E" w:rsidRPr="00A5463E" w:rsidRDefault="00A5463E" w:rsidP="00E75303">
            <w:pPr>
              <w:pStyle w:val="TAL"/>
            </w:pPr>
            <w:r w:rsidRPr="00A5463E">
              <w:t>x0100</w:t>
            </w:r>
          </w:p>
        </w:tc>
        <w:tc>
          <w:tcPr>
            <w:tcW w:w="1842" w:type="dxa"/>
          </w:tcPr>
          <w:p w14:paraId="5FABD523" w14:textId="514BC185" w:rsidR="00A5463E" w:rsidRPr="00A5463E" w:rsidRDefault="008C5982" w:rsidP="00E75303">
            <w:pPr>
              <w:pStyle w:val="TAL"/>
            </w:pPr>
            <w:r>
              <w:t>Clause</w:t>
            </w:r>
            <w:r w:rsidR="00A5463E" w:rsidRPr="00A5463E">
              <w:t> 9.2.10</w:t>
            </w:r>
          </w:p>
        </w:tc>
        <w:tc>
          <w:tcPr>
            <w:tcW w:w="1909" w:type="dxa"/>
          </w:tcPr>
          <w:p w14:paraId="5E1C86B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C68624B" w14:textId="77777777" w:rsidTr="00E75303">
        <w:trPr>
          <w:jc w:val="center"/>
        </w:trPr>
        <w:tc>
          <w:tcPr>
            <w:tcW w:w="3322" w:type="dxa"/>
          </w:tcPr>
          <w:p w14:paraId="0748A020" w14:textId="77777777" w:rsidR="00A5463E" w:rsidRPr="00A5463E" w:rsidRDefault="00A5463E" w:rsidP="00E75303">
            <w:pPr>
              <w:pStyle w:val="TAL"/>
            </w:pPr>
            <w:r w:rsidRPr="00A5463E">
              <w:t>Queue Position Info</w:t>
            </w:r>
          </w:p>
        </w:tc>
        <w:tc>
          <w:tcPr>
            <w:tcW w:w="1007" w:type="dxa"/>
          </w:tcPr>
          <w:p w14:paraId="0833AF10" w14:textId="77777777" w:rsidR="00A5463E" w:rsidRPr="00A5463E" w:rsidRDefault="00A5463E" w:rsidP="00E75303">
            <w:pPr>
              <w:pStyle w:val="TAL"/>
            </w:pPr>
            <w:r w:rsidRPr="00A5463E">
              <w:t>x0101</w:t>
            </w:r>
          </w:p>
        </w:tc>
        <w:tc>
          <w:tcPr>
            <w:tcW w:w="1842" w:type="dxa"/>
          </w:tcPr>
          <w:p w14:paraId="41CFBE92" w14:textId="1466A3EC" w:rsidR="00A5463E" w:rsidRPr="00A5463E" w:rsidRDefault="008C5982" w:rsidP="00E75303">
            <w:pPr>
              <w:pStyle w:val="TAL"/>
            </w:pPr>
            <w:r>
              <w:t>Clause</w:t>
            </w:r>
            <w:r w:rsidR="00A5463E" w:rsidRPr="00A5463E">
              <w:t> 9.2.12</w:t>
            </w:r>
          </w:p>
        </w:tc>
        <w:tc>
          <w:tcPr>
            <w:tcW w:w="1909" w:type="dxa"/>
          </w:tcPr>
          <w:p w14:paraId="59CEC4F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E5B609A" w14:textId="77777777" w:rsidTr="00E75303">
        <w:trPr>
          <w:jc w:val="center"/>
        </w:trPr>
        <w:tc>
          <w:tcPr>
            <w:tcW w:w="3322" w:type="dxa"/>
          </w:tcPr>
          <w:p w14:paraId="7B8FDA84" w14:textId="77777777" w:rsidR="00A5463E" w:rsidRPr="00A5463E" w:rsidRDefault="00A5463E" w:rsidP="00E75303">
            <w:pPr>
              <w:pStyle w:val="TAL"/>
            </w:pPr>
            <w:r w:rsidRPr="00A5463E">
              <w:t>Media transmission</w:t>
            </w:r>
            <w:r w:rsidR="00037BD2">
              <w:t xml:space="preserve"> notification</w:t>
            </w:r>
          </w:p>
        </w:tc>
        <w:tc>
          <w:tcPr>
            <w:tcW w:w="1007" w:type="dxa"/>
          </w:tcPr>
          <w:p w14:paraId="58BF0325" w14:textId="77777777" w:rsidR="00A5463E" w:rsidRPr="00A5463E" w:rsidRDefault="00A5463E" w:rsidP="00E75303">
            <w:pPr>
              <w:pStyle w:val="TAL"/>
            </w:pPr>
            <w:r w:rsidRPr="00A5463E">
              <w:t>x0110</w:t>
            </w:r>
          </w:p>
        </w:tc>
        <w:tc>
          <w:tcPr>
            <w:tcW w:w="1842" w:type="dxa"/>
          </w:tcPr>
          <w:p w14:paraId="32E892C3" w14:textId="07656121" w:rsidR="00A5463E" w:rsidRPr="00A5463E" w:rsidRDefault="008C5982" w:rsidP="00E75303">
            <w:pPr>
              <w:pStyle w:val="TAL"/>
            </w:pPr>
            <w:r>
              <w:t>Clause</w:t>
            </w:r>
            <w:r w:rsidR="00A5463E" w:rsidRPr="00A5463E">
              <w:t> 9.2.13</w:t>
            </w:r>
          </w:p>
        </w:tc>
        <w:tc>
          <w:tcPr>
            <w:tcW w:w="1909" w:type="dxa"/>
          </w:tcPr>
          <w:p w14:paraId="1F53010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7C0FBFB" w14:textId="77777777" w:rsidTr="00E75303">
        <w:trPr>
          <w:jc w:val="center"/>
        </w:trPr>
        <w:tc>
          <w:tcPr>
            <w:tcW w:w="3322" w:type="dxa"/>
          </w:tcPr>
          <w:p w14:paraId="2295E5D7" w14:textId="77777777" w:rsidR="00A5463E" w:rsidRPr="00A5463E" w:rsidRDefault="00A5463E" w:rsidP="00E75303">
            <w:pPr>
              <w:pStyle w:val="TAL"/>
            </w:pPr>
            <w:r w:rsidRPr="00A5463E">
              <w:t>Receive media response</w:t>
            </w:r>
          </w:p>
        </w:tc>
        <w:tc>
          <w:tcPr>
            <w:tcW w:w="1007" w:type="dxa"/>
          </w:tcPr>
          <w:p w14:paraId="6B9F202D" w14:textId="77777777" w:rsidR="00A5463E" w:rsidRPr="00A5463E" w:rsidRDefault="00A5463E" w:rsidP="00E75303">
            <w:pPr>
              <w:pStyle w:val="TAL"/>
            </w:pPr>
            <w:r w:rsidRPr="00A5463E">
              <w:t>x0111</w:t>
            </w:r>
          </w:p>
        </w:tc>
        <w:tc>
          <w:tcPr>
            <w:tcW w:w="1842" w:type="dxa"/>
          </w:tcPr>
          <w:p w14:paraId="52A24B98" w14:textId="12B4FE01" w:rsidR="00A5463E" w:rsidRPr="00A5463E" w:rsidRDefault="008C5982" w:rsidP="00E75303">
            <w:pPr>
              <w:pStyle w:val="TAL"/>
            </w:pPr>
            <w:r>
              <w:t>Clause</w:t>
            </w:r>
            <w:r w:rsidR="00A5463E" w:rsidRPr="00A5463E">
              <w:t> 9.2.15</w:t>
            </w:r>
          </w:p>
        </w:tc>
        <w:tc>
          <w:tcPr>
            <w:tcW w:w="1909" w:type="dxa"/>
          </w:tcPr>
          <w:p w14:paraId="373AD9C4"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F9B0CBC" w14:textId="77777777" w:rsidTr="00E75303">
        <w:trPr>
          <w:jc w:val="center"/>
        </w:trPr>
        <w:tc>
          <w:tcPr>
            <w:tcW w:w="3322" w:type="dxa"/>
          </w:tcPr>
          <w:p w14:paraId="718FCCD5" w14:textId="77777777" w:rsidR="00A5463E" w:rsidRPr="00A5463E" w:rsidRDefault="00A5463E" w:rsidP="00E75303">
            <w:pPr>
              <w:pStyle w:val="TAL"/>
            </w:pPr>
            <w:r w:rsidRPr="00A5463E">
              <w:t>Media reception notification</w:t>
            </w:r>
          </w:p>
        </w:tc>
        <w:tc>
          <w:tcPr>
            <w:tcW w:w="1007" w:type="dxa"/>
          </w:tcPr>
          <w:p w14:paraId="34B202DD" w14:textId="77777777" w:rsidR="00A5463E" w:rsidRPr="00A5463E" w:rsidRDefault="00A5463E" w:rsidP="00E75303">
            <w:pPr>
              <w:pStyle w:val="TAL"/>
            </w:pPr>
            <w:r w:rsidRPr="00A5463E">
              <w:t>x1000</w:t>
            </w:r>
          </w:p>
        </w:tc>
        <w:tc>
          <w:tcPr>
            <w:tcW w:w="1842" w:type="dxa"/>
          </w:tcPr>
          <w:p w14:paraId="2C2498F3" w14:textId="2998224E" w:rsidR="00A5463E" w:rsidRPr="00A5463E" w:rsidRDefault="008C5982" w:rsidP="00E75303">
            <w:pPr>
              <w:pStyle w:val="TAL"/>
            </w:pPr>
            <w:r>
              <w:t>Clause</w:t>
            </w:r>
            <w:r w:rsidR="00A5463E" w:rsidRPr="00A5463E">
              <w:t> 9.2.16</w:t>
            </w:r>
          </w:p>
        </w:tc>
        <w:tc>
          <w:tcPr>
            <w:tcW w:w="1909" w:type="dxa"/>
          </w:tcPr>
          <w:p w14:paraId="130C72C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57B3DD" w14:textId="77777777" w:rsidTr="00E75303">
        <w:trPr>
          <w:jc w:val="center"/>
        </w:trPr>
        <w:tc>
          <w:tcPr>
            <w:tcW w:w="3322" w:type="dxa"/>
          </w:tcPr>
          <w:p w14:paraId="5A447218" w14:textId="77777777" w:rsidR="00A5463E" w:rsidRPr="00A5463E" w:rsidRDefault="002477B2" w:rsidP="00E75303">
            <w:pPr>
              <w:pStyle w:val="TAL"/>
            </w:pPr>
            <w:r>
              <w:t>Transmission</w:t>
            </w:r>
            <w:r w:rsidR="00A5463E" w:rsidRPr="00A5463E">
              <w:t xml:space="preserve"> cancel response</w:t>
            </w:r>
          </w:p>
        </w:tc>
        <w:tc>
          <w:tcPr>
            <w:tcW w:w="1007" w:type="dxa"/>
          </w:tcPr>
          <w:p w14:paraId="0ED9EED8" w14:textId="77777777" w:rsidR="00A5463E" w:rsidRPr="00A5463E" w:rsidRDefault="00A5463E" w:rsidP="00E75303">
            <w:pPr>
              <w:pStyle w:val="TAL"/>
            </w:pPr>
            <w:r w:rsidRPr="00A5463E">
              <w:t>x1001</w:t>
            </w:r>
          </w:p>
        </w:tc>
        <w:tc>
          <w:tcPr>
            <w:tcW w:w="1842" w:type="dxa"/>
          </w:tcPr>
          <w:p w14:paraId="59AC8C10" w14:textId="6AED3339" w:rsidR="00A5463E" w:rsidRPr="00A5463E" w:rsidRDefault="008C5982" w:rsidP="00E75303">
            <w:pPr>
              <w:pStyle w:val="TAL"/>
            </w:pPr>
            <w:r>
              <w:t>Clause</w:t>
            </w:r>
            <w:r w:rsidR="00A5463E" w:rsidRPr="00A5463E">
              <w:t> 9.2.18</w:t>
            </w:r>
          </w:p>
        </w:tc>
        <w:tc>
          <w:tcPr>
            <w:tcW w:w="1909" w:type="dxa"/>
          </w:tcPr>
          <w:p w14:paraId="4B86397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FFBE346" w14:textId="77777777" w:rsidTr="00E75303">
        <w:trPr>
          <w:jc w:val="center"/>
        </w:trPr>
        <w:tc>
          <w:tcPr>
            <w:tcW w:w="3322" w:type="dxa"/>
          </w:tcPr>
          <w:p w14:paraId="7A9C2E7A" w14:textId="77777777" w:rsidR="00A5463E" w:rsidRPr="00A5463E" w:rsidRDefault="002477B2" w:rsidP="00E75303">
            <w:pPr>
              <w:pStyle w:val="TAL"/>
            </w:pPr>
            <w:r>
              <w:t>Transmission</w:t>
            </w:r>
            <w:r w:rsidR="00A5463E" w:rsidRPr="00A5463E">
              <w:t xml:space="preserve"> cancel request notify</w:t>
            </w:r>
          </w:p>
        </w:tc>
        <w:tc>
          <w:tcPr>
            <w:tcW w:w="1007" w:type="dxa"/>
          </w:tcPr>
          <w:p w14:paraId="54AFEEA3" w14:textId="77777777" w:rsidR="00A5463E" w:rsidRPr="00A5463E" w:rsidRDefault="00A5463E" w:rsidP="00E75303">
            <w:pPr>
              <w:pStyle w:val="TAL"/>
            </w:pPr>
            <w:r w:rsidRPr="00A5463E">
              <w:t>x1010</w:t>
            </w:r>
          </w:p>
        </w:tc>
        <w:tc>
          <w:tcPr>
            <w:tcW w:w="1842" w:type="dxa"/>
          </w:tcPr>
          <w:p w14:paraId="7C62C7D7" w14:textId="3FC57E78" w:rsidR="00A5463E" w:rsidRPr="00A5463E" w:rsidRDefault="008C5982" w:rsidP="00E75303">
            <w:pPr>
              <w:pStyle w:val="TAL"/>
            </w:pPr>
            <w:r>
              <w:t>Clause</w:t>
            </w:r>
            <w:r w:rsidR="00A5463E" w:rsidRPr="00A5463E">
              <w:t> 9.2.19</w:t>
            </w:r>
          </w:p>
        </w:tc>
        <w:tc>
          <w:tcPr>
            <w:tcW w:w="1909" w:type="dxa"/>
          </w:tcPr>
          <w:p w14:paraId="7499812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A28389" w14:textId="77777777" w:rsidTr="00E75303">
        <w:trPr>
          <w:jc w:val="center"/>
        </w:trPr>
        <w:tc>
          <w:tcPr>
            <w:tcW w:w="3322" w:type="dxa"/>
          </w:tcPr>
          <w:p w14:paraId="3D4AB9E4"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76CA21E9" w14:textId="77777777" w:rsidR="00A5463E" w:rsidRPr="00A5463E" w:rsidRDefault="00A5463E" w:rsidP="00E75303">
            <w:pPr>
              <w:pStyle w:val="TAL"/>
            </w:pPr>
            <w:r w:rsidRPr="00A5463E">
              <w:t>x1011</w:t>
            </w:r>
          </w:p>
        </w:tc>
        <w:tc>
          <w:tcPr>
            <w:tcW w:w="1842" w:type="dxa"/>
          </w:tcPr>
          <w:p w14:paraId="4383EFCA" w14:textId="6BD0D9D0" w:rsidR="00A5463E" w:rsidRPr="00A5463E" w:rsidRDefault="008C5982" w:rsidP="00E75303">
            <w:pPr>
              <w:pStyle w:val="TAL"/>
            </w:pPr>
            <w:r>
              <w:t>Clause</w:t>
            </w:r>
            <w:r w:rsidR="00A5463E" w:rsidRPr="00A5463E">
              <w:t> 9.2.23</w:t>
            </w:r>
          </w:p>
        </w:tc>
        <w:tc>
          <w:tcPr>
            <w:tcW w:w="1909" w:type="dxa"/>
          </w:tcPr>
          <w:p w14:paraId="3792F3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5608336" w14:textId="77777777" w:rsidTr="00E75303">
        <w:trPr>
          <w:jc w:val="center"/>
        </w:trPr>
        <w:tc>
          <w:tcPr>
            <w:tcW w:w="3322" w:type="dxa"/>
          </w:tcPr>
          <w:p w14:paraId="449CEA3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52D2632C" w14:textId="77777777" w:rsidR="00A5463E" w:rsidRPr="00A5463E" w:rsidRDefault="00A5463E" w:rsidP="00E75303">
            <w:pPr>
              <w:pStyle w:val="TAL"/>
            </w:pPr>
            <w:r w:rsidRPr="00A5463E">
              <w:t>x1100</w:t>
            </w:r>
          </w:p>
        </w:tc>
        <w:tc>
          <w:tcPr>
            <w:tcW w:w="1842" w:type="dxa"/>
          </w:tcPr>
          <w:p w14:paraId="6C338059" w14:textId="431B3B2A" w:rsidR="00A5463E" w:rsidRPr="00A5463E" w:rsidRDefault="008C5982" w:rsidP="00E75303">
            <w:pPr>
              <w:pStyle w:val="TAL"/>
            </w:pPr>
            <w:r>
              <w:t>Clause</w:t>
            </w:r>
            <w:r w:rsidR="00A5463E" w:rsidRPr="00A5463E">
              <w:t> 9.2.25</w:t>
            </w:r>
          </w:p>
        </w:tc>
        <w:tc>
          <w:tcPr>
            <w:tcW w:w="1909" w:type="dxa"/>
          </w:tcPr>
          <w:p w14:paraId="0ECFCFB8"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B816776" w14:textId="77777777" w:rsidTr="00E75303">
        <w:trPr>
          <w:jc w:val="center"/>
        </w:trPr>
        <w:tc>
          <w:tcPr>
            <w:tcW w:w="3322" w:type="dxa"/>
          </w:tcPr>
          <w:p w14:paraId="72967F63" w14:textId="77777777" w:rsidR="00A5463E" w:rsidRPr="00A5463E" w:rsidRDefault="00A5463E" w:rsidP="00E75303">
            <w:pPr>
              <w:pStyle w:val="TAL"/>
            </w:pPr>
            <w:r w:rsidRPr="00A5463E">
              <w:t>Media reception override notification</w:t>
            </w:r>
          </w:p>
        </w:tc>
        <w:tc>
          <w:tcPr>
            <w:tcW w:w="1007" w:type="dxa"/>
          </w:tcPr>
          <w:p w14:paraId="12A1F1D4" w14:textId="77777777" w:rsidR="00A5463E" w:rsidRPr="00A5463E" w:rsidRDefault="00A5463E" w:rsidP="00E75303">
            <w:pPr>
              <w:pStyle w:val="TAL"/>
            </w:pPr>
            <w:r w:rsidRPr="00A5463E">
              <w:t>x1101</w:t>
            </w:r>
          </w:p>
        </w:tc>
        <w:tc>
          <w:tcPr>
            <w:tcW w:w="1842" w:type="dxa"/>
          </w:tcPr>
          <w:p w14:paraId="69C7050A" w14:textId="191CED20" w:rsidR="00A5463E" w:rsidRPr="00A5463E" w:rsidRDefault="008C5982" w:rsidP="00E75303">
            <w:pPr>
              <w:pStyle w:val="TAL"/>
            </w:pPr>
            <w:r>
              <w:t>Clause</w:t>
            </w:r>
            <w:r w:rsidR="00A5463E" w:rsidRPr="00A5463E">
              <w:t> 9.2.28</w:t>
            </w:r>
          </w:p>
        </w:tc>
        <w:tc>
          <w:tcPr>
            <w:tcW w:w="1909" w:type="dxa"/>
          </w:tcPr>
          <w:p w14:paraId="1319453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977548" w14:textId="77777777" w:rsidTr="00E75303">
        <w:trPr>
          <w:jc w:val="center"/>
        </w:trPr>
        <w:tc>
          <w:tcPr>
            <w:tcW w:w="3322" w:type="dxa"/>
          </w:tcPr>
          <w:p w14:paraId="3E6AE5D8"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600705A" w14:textId="77777777" w:rsidR="00A5463E" w:rsidRPr="00A5463E" w:rsidRDefault="00A5463E" w:rsidP="00E75303">
            <w:pPr>
              <w:pStyle w:val="TAL"/>
            </w:pPr>
            <w:r w:rsidRPr="00A5463E">
              <w:t>x1110</w:t>
            </w:r>
          </w:p>
        </w:tc>
        <w:tc>
          <w:tcPr>
            <w:tcW w:w="1842" w:type="dxa"/>
          </w:tcPr>
          <w:p w14:paraId="79E30136" w14:textId="72B2240D" w:rsidR="00A5463E" w:rsidRPr="00A5463E" w:rsidRDefault="008C5982" w:rsidP="00E75303">
            <w:pPr>
              <w:pStyle w:val="TAL"/>
            </w:pPr>
            <w:r>
              <w:t>Clause</w:t>
            </w:r>
            <w:r w:rsidR="00A5463E" w:rsidRPr="00A5463E">
              <w:t> 9.2.29</w:t>
            </w:r>
          </w:p>
        </w:tc>
        <w:tc>
          <w:tcPr>
            <w:tcW w:w="1909" w:type="dxa"/>
          </w:tcPr>
          <w:p w14:paraId="14B270A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036A94C7" w14:textId="77777777" w:rsidTr="00620477">
        <w:trPr>
          <w:jc w:val="center"/>
        </w:trPr>
        <w:tc>
          <w:tcPr>
            <w:tcW w:w="3322" w:type="dxa"/>
          </w:tcPr>
          <w:p w14:paraId="797B05BF" w14:textId="77777777" w:rsidR="008B7004" w:rsidRPr="00443CCC" w:rsidRDefault="008B7004" w:rsidP="00620477">
            <w:pPr>
              <w:pStyle w:val="TAL"/>
            </w:pPr>
            <w:r w:rsidRPr="00443CCC">
              <w:t>Transmi</w:t>
            </w:r>
            <w:r>
              <w:t>ssion</w:t>
            </w:r>
            <w:r w:rsidRPr="00443CCC">
              <w:t xml:space="preserve"> idle</w:t>
            </w:r>
          </w:p>
        </w:tc>
        <w:tc>
          <w:tcPr>
            <w:tcW w:w="1007" w:type="dxa"/>
          </w:tcPr>
          <w:p w14:paraId="7F98723C" w14:textId="77777777" w:rsidR="008B7004" w:rsidRPr="00443CCC" w:rsidRDefault="008B7004" w:rsidP="00620477">
            <w:pPr>
              <w:pStyle w:val="TAL"/>
            </w:pPr>
            <w:r>
              <w:t>0</w:t>
            </w:r>
            <w:r w:rsidRPr="00443CCC">
              <w:t>1111</w:t>
            </w:r>
          </w:p>
        </w:tc>
        <w:tc>
          <w:tcPr>
            <w:tcW w:w="1842" w:type="dxa"/>
          </w:tcPr>
          <w:p w14:paraId="16635FC3" w14:textId="117BD7C8" w:rsidR="008B7004" w:rsidRPr="00443CCC" w:rsidRDefault="008C5982" w:rsidP="00620477">
            <w:pPr>
              <w:pStyle w:val="TAL"/>
            </w:pPr>
            <w:r>
              <w:t>Clause</w:t>
            </w:r>
            <w:r w:rsidR="008B7004" w:rsidRPr="00443CCC">
              <w:t> 9.2.30</w:t>
            </w:r>
          </w:p>
        </w:tc>
        <w:tc>
          <w:tcPr>
            <w:tcW w:w="1909" w:type="dxa"/>
          </w:tcPr>
          <w:p w14:paraId="7D5D67F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083FC50" w14:textId="77777777" w:rsidTr="00E75303">
        <w:trPr>
          <w:jc w:val="center"/>
        </w:trPr>
        <w:tc>
          <w:tcPr>
            <w:tcW w:w="8080" w:type="dxa"/>
            <w:gridSpan w:val="4"/>
          </w:tcPr>
          <w:p w14:paraId="2ADA373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27354AB" w14:textId="77777777" w:rsidR="00A5463E" w:rsidRPr="00A5463E" w:rsidRDefault="00A5463E" w:rsidP="00A5463E"/>
    <w:p w14:paraId="0D83E22A" w14:textId="77777777" w:rsidR="00A5463E" w:rsidRPr="00A5463E" w:rsidRDefault="00A5463E" w:rsidP="00A5463E">
      <w:r w:rsidRPr="00A5463E">
        <w:t>The table 9.2.2.1-3 provides a list of transmission control messages sent by both the transmission control server and transmission control participant.</w:t>
      </w:r>
    </w:p>
    <w:p w14:paraId="17882806" w14:textId="77777777" w:rsidR="00A5463E" w:rsidRPr="00A5463E" w:rsidRDefault="00A5463E" w:rsidP="00A5463E">
      <w:pPr>
        <w:pStyle w:val="TH"/>
      </w:pPr>
    </w:p>
    <w:p w14:paraId="5D741B96"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4A6E320F" w14:textId="77777777" w:rsidTr="00E75303">
        <w:trPr>
          <w:jc w:val="center"/>
        </w:trPr>
        <w:tc>
          <w:tcPr>
            <w:tcW w:w="3322" w:type="dxa"/>
            <w:shd w:val="clear" w:color="auto" w:fill="CCCCCC"/>
          </w:tcPr>
          <w:p w14:paraId="4A53262E" w14:textId="77777777" w:rsidR="00A5463E" w:rsidRPr="00A5463E" w:rsidRDefault="00A5463E" w:rsidP="00E75303">
            <w:pPr>
              <w:pStyle w:val="TAH"/>
            </w:pPr>
            <w:r w:rsidRPr="00A5463E">
              <w:t>Message name</w:t>
            </w:r>
          </w:p>
        </w:tc>
        <w:tc>
          <w:tcPr>
            <w:tcW w:w="1007" w:type="dxa"/>
            <w:shd w:val="clear" w:color="auto" w:fill="CCCCCC"/>
          </w:tcPr>
          <w:p w14:paraId="72EC80A2" w14:textId="77777777" w:rsidR="00A5463E" w:rsidRPr="00A5463E" w:rsidRDefault="00A5463E" w:rsidP="00E75303">
            <w:pPr>
              <w:pStyle w:val="TAH"/>
            </w:pPr>
            <w:r w:rsidRPr="00A5463E">
              <w:t>Subtype</w:t>
            </w:r>
          </w:p>
        </w:tc>
        <w:tc>
          <w:tcPr>
            <w:tcW w:w="1842" w:type="dxa"/>
            <w:shd w:val="clear" w:color="auto" w:fill="CCCCCC"/>
          </w:tcPr>
          <w:p w14:paraId="760FC374" w14:textId="77777777" w:rsidR="00A5463E" w:rsidRPr="00A5463E" w:rsidRDefault="00A5463E" w:rsidP="00E75303">
            <w:pPr>
              <w:pStyle w:val="TAH"/>
            </w:pPr>
            <w:r w:rsidRPr="00A5463E">
              <w:t>Reference</w:t>
            </w:r>
          </w:p>
        </w:tc>
        <w:tc>
          <w:tcPr>
            <w:tcW w:w="1909" w:type="dxa"/>
            <w:shd w:val="clear" w:color="auto" w:fill="CCCCCC"/>
          </w:tcPr>
          <w:p w14:paraId="55CA3C0A" w14:textId="77777777" w:rsidR="00A5463E" w:rsidRPr="00A5463E" w:rsidRDefault="00A5463E" w:rsidP="00E75303">
            <w:pPr>
              <w:pStyle w:val="TAH"/>
            </w:pPr>
            <w:r w:rsidRPr="00A5463E">
              <w:t>Direction</w:t>
            </w:r>
          </w:p>
        </w:tc>
      </w:tr>
      <w:tr w:rsidR="00A5463E" w:rsidRPr="00A5463E" w14:paraId="5EEB3685" w14:textId="77777777" w:rsidTr="00E75303">
        <w:trPr>
          <w:jc w:val="center"/>
        </w:trPr>
        <w:tc>
          <w:tcPr>
            <w:tcW w:w="3322" w:type="dxa"/>
          </w:tcPr>
          <w:p w14:paraId="00834EE8" w14:textId="77777777" w:rsidR="00A5463E" w:rsidRPr="00A5463E" w:rsidRDefault="002477B2" w:rsidP="00E75303">
            <w:pPr>
              <w:pStyle w:val="TAL"/>
            </w:pPr>
            <w:r>
              <w:t>Transmission</w:t>
            </w:r>
            <w:r w:rsidR="00A5463E" w:rsidRPr="00A5463E">
              <w:t xml:space="preserve"> end request</w:t>
            </w:r>
          </w:p>
        </w:tc>
        <w:tc>
          <w:tcPr>
            <w:tcW w:w="1007" w:type="dxa"/>
          </w:tcPr>
          <w:p w14:paraId="4876CB82" w14:textId="77777777" w:rsidR="00A5463E" w:rsidRPr="00A5463E" w:rsidRDefault="00A5463E" w:rsidP="00E75303">
            <w:pPr>
              <w:pStyle w:val="TAL"/>
            </w:pPr>
            <w:r w:rsidRPr="00A5463E">
              <w:t>x0000</w:t>
            </w:r>
          </w:p>
        </w:tc>
        <w:tc>
          <w:tcPr>
            <w:tcW w:w="1842" w:type="dxa"/>
          </w:tcPr>
          <w:p w14:paraId="106A2108" w14:textId="6286B8B3" w:rsidR="00A5463E" w:rsidRPr="00A5463E" w:rsidRDefault="008C5982" w:rsidP="00E75303">
            <w:pPr>
              <w:pStyle w:val="TAL"/>
            </w:pPr>
            <w:r>
              <w:t>Clause</w:t>
            </w:r>
            <w:r w:rsidR="00A5463E" w:rsidRPr="00A5463E">
              <w:t> 9.2.20</w:t>
            </w:r>
          </w:p>
        </w:tc>
        <w:tc>
          <w:tcPr>
            <w:tcW w:w="1909" w:type="dxa"/>
          </w:tcPr>
          <w:p w14:paraId="5281F6F0"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7B0B9157" w14:textId="77777777" w:rsidTr="00E75303">
        <w:trPr>
          <w:jc w:val="center"/>
        </w:trPr>
        <w:tc>
          <w:tcPr>
            <w:tcW w:w="3322" w:type="dxa"/>
          </w:tcPr>
          <w:p w14:paraId="00976449" w14:textId="77777777" w:rsidR="00A5463E" w:rsidRPr="00A5463E" w:rsidRDefault="002477B2" w:rsidP="00E75303">
            <w:pPr>
              <w:pStyle w:val="TAL"/>
            </w:pPr>
            <w:r>
              <w:t>Transmission</w:t>
            </w:r>
            <w:r w:rsidR="00A5463E" w:rsidRPr="00A5463E">
              <w:t xml:space="preserve"> end response</w:t>
            </w:r>
          </w:p>
        </w:tc>
        <w:tc>
          <w:tcPr>
            <w:tcW w:w="1007" w:type="dxa"/>
          </w:tcPr>
          <w:p w14:paraId="4AEF0170" w14:textId="77777777" w:rsidR="00A5463E" w:rsidRPr="00A5463E" w:rsidRDefault="00A5463E" w:rsidP="00E75303">
            <w:pPr>
              <w:pStyle w:val="TAL"/>
            </w:pPr>
            <w:r w:rsidRPr="00A5463E">
              <w:t>x0001</w:t>
            </w:r>
          </w:p>
        </w:tc>
        <w:tc>
          <w:tcPr>
            <w:tcW w:w="1842" w:type="dxa"/>
          </w:tcPr>
          <w:p w14:paraId="4E16F304" w14:textId="78674BAB" w:rsidR="00A5463E" w:rsidRPr="00A5463E" w:rsidRDefault="008C5982" w:rsidP="00E75303">
            <w:pPr>
              <w:pStyle w:val="TAL"/>
            </w:pPr>
            <w:r>
              <w:t>Clause</w:t>
            </w:r>
            <w:r w:rsidR="00A5463E" w:rsidRPr="00A5463E">
              <w:t> 9.2.21</w:t>
            </w:r>
          </w:p>
        </w:tc>
        <w:tc>
          <w:tcPr>
            <w:tcW w:w="1909" w:type="dxa"/>
          </w:tcPr>
          <w:p w14:paraId="6175B0C6"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5BF3765C" w14:textId="77777777" w:rsidTr="00E75303">
        <w:trPr>
          <w:jc w:val="center"/>
        </w:trPr>
        <w:tc>
          <w:tcPr>
            <w:tcW w:w="3322" w:type="dxa"/>
          </w:tcPr>
          <w:p w14:paraId="05D3A8A6" w14:textId="77777777" w:rsidR="00A5463E" w:rsidRPr="00A5463E" w:rsidRDefault="00A5463E" w:rsidP="00E75303">
            <w:pPr>
              <w:pStyle w:val="TAL"/>
            </w:pPr>
            <w:r w:rsidRPr="00A5463E">
              <w:t>Media reception end request</w:t>
            </w:r>
          </w:p>
        </w:tc>
        <w:tc>
          <w:tcPr>
            <w:tcW w:w="1007" w:type="dxa"/>
          </w:tcPr>
          <w:p w14:paraId="23F9AD77" w14:textId="77777777" w:rsidR="00A5463E" w:rsidRPr="00A5463E" w:rsidRDefault="00A5463E" w:rsidP="00E75303">
            <w:pPr>
              <w:pStyle w:val="TAL"/>
            </w:pPr>
            <w:r w:rsidRPr="00A5463E">
              <w:t>x0010</w:t>
            </w:r>
          </w:p>
        </w:tc>
        <w:tc>
          <w:tcPr>
            <w:tcW w:w="1842" w:type="dxa"/>
          </w:tcPr>
          <w:p w14:paraId="3C807ACF" w14:textId="71A58424" w:rsidR="00A5463E" w:rsidRPr="00A5463E" w:rsidRDefault="008C5982" w:rsidP="00E75303">
            <w:pPr>
              <w:pStyle w:val="TAL"/>
            </w:pPr>
            <w:r>
              <w:t>Clause</w:t>
            </w:r>
            <w:r w:rsidR="00A5463E" w:rsidRPr="00A5463E">
              <w:t> 9.2.26</w:t>
            </w:r>
          </w:p>
        </w:tc>
        <w:tc>
          <w:tcPr>
            <w:tcW w:w="1909" w:type="dxa"/>
          </w:tcPr>
          <w:p w14:paraId="27F4231A"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7FA2557D" w14:textId="77777777" w:rsidTr="00E75303">
        <w:trPr>
          <w:jc w:val="center"/>
        </w:trPr>
        <w:tc>
          <w:tcPr>
            <w:tcW w:w="3322" w:type="dxa"/>
          </w:tcPr>
          <w:p w14:paraId="26108010" w14:textId="77777777" w:rsidR="00A5463E" w:rsidRPr="00A5463E" w:rsidRDefault="00A5463E" w:rsidP="00E75303">
            <w:pPr>
              <w:pStyle w:val="TAL"/>
            </w:pPr>
            <w:r w:rsidRPr="00A5463E">
              <w:t>Media reception end response</w:t>
            </w:r>
          </w:p>
        </w:tc>
        <w:tc>
          <w:tcPr>
            <w:tcW w:w="1007" w:type="dxa"/>
          </w:tcPr>
          <w:p w14:paraId="620DBB14" w14:textId="77777777" w:rsidR="00A5463E" w:rsidRPr="00A5463E" w:rsidRDefault="00A5463E" w:rsidP="00E75303">
            <w:pPr>
              <w:pStyle w:val="TAL"/>
            </w:pPr>
            <w:r w:rsidRPr="00A5463E">
              <w:t>x0011</w:t>
            </w:r>
          </w:p>
        </w:tc>
        <w:tc>
          <w:tcPr>
            <w:tcW w:w="1842" w:type="dxa"/>
          </w:tcPr>
          <w:p w14:paraId="43CEE33B" w14:textId="10CEC34A" w:rsidR="00A5463E" w:rsidRPr="00A5463E" w:rsidRDefault="008C5982" w:rsidP="00E75303">
            <w:pPr>
              <w:pStyle w:val="TAL"/>
            </w:pPr>
            <w:r>
              <w:t>Clause</w:t>
            </w:r>
            <w:r w:rsidR="00A5463E" w:rsidRPr="00A5463E">
              <w:t> 9.2.27</w:t>
            </w:r>
          </w:p>
        </w:tc>
        <w:tc>
          <w:tcPr>
            <w:tcW w:w="1909" w:type="dxa"/>
          </w:tcPr>
          <w:p w14:paraId="72F016A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83E9A5B" w14:textId="77777777" w:rsidTr="00620477">
        <w:trPr>
          <w:jc w:val="center"/>
        </w:trPr>
        <w:tc>
          <w:tcPr>
            <w:tcW w:w="3322" w:type="dxa"/>
          </w:tcPr>
          <w:p w14:paraId="11B6A59B"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6FBF544" w14:textId="77777777" w:rsidR="008B7004" w:rsidRPr="00443CCC" w:rsidRDefault="008B7004" w:rsidP="00620477">
            <w:pPr>
              <w:pStyle w:val="TAL"/>
            </w:pPr>
            <w:r>
              <w:t>x</w:t>
            </w:r>
            <w:r w:rsidRPr="00443CCC">
              <w:t>0100</w:t>
            </w:r>
          </w:p>
        </w:tc>
        <w:tc>
          <w:tcPr>
            <w:tcW w:w="1842" w:type="dxa"/>
          </w:tcPr>
          <w:p w14:paraId="2AFCEFE5" w14:textId="50D80EC8" w:rsidR="008B7004" w:rsidRPr="00443CCC" w:rsidRDefault="008C5982" w:rsidP="00620477">
            <w:pPr>
              <w:pStyle w:val="TAL"/>
            </w:pPr>
            <w:r>
              <w:t>Clause</w:t>
            </w:r>
            <w:r w:rsidR="008B7004" w:rsidRPr="00443CCC">
              <w:t> 9.2.31</w:t>
            </w:r>
          </w:p>
        </w:tc>
        <w:tc>
          <w:tcPr>
            <w:tcW w:w="1909" w:type="dxa"/>
          </w:tcPr>
          <w:p w14:paraId="448BF4E4"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39993905" w14:textId="77777777" w:rsidTr="00E75303">
        <w:trPr>
          <w:jc w:val="center"/>
        </w:trPr>
        <w:tc>
          <w:tcPr>
            <w:tcW w:w="8080" w:type="dxa"/>
            <w:gridSpan w:val="4"/>
          </w:tcPr>
          <w:p w14:paraId="24B4727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2D4836" w14:textId="77777777" w:rsidR="00A5463E" w:rsidRPr="00A5463E" w:rsidRDefault="00A5463E" w:rsidP="00A5463E"/>
    <w:p w14:paraId="52381FD3"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4E29C42F" w14:textId="77777777" w:rsidR="00A5463E" w:rsidRPr="00A5463E" w:rsidRDefault="00A5463E" w:rsidP="00A5463E">
      <w:pPr>
        <w:pStyle w:val="B1"/>
      </w:pPr>
      <w:r w:rsidRPr="00A5463E">
        <w:t>'0'</w:t>
      </w:r>
      <w:r w:rsidRPr="00A5463E">
        <w:tab/>
        <w:t>Acknowledgment is not required</w:t>
      </w:r>
    </w:p>
    <w:p w14:paraId="33581372" w14:textId="77777777" w:rsidR="00A5463E" w:rsidRPr="00A5463E" w:rsidRDefault="00A5463E" w:rsidP="00A5463E">
      <w:pPr>
        <w:pStyle w:val="B1"/>
      </w:pPr>
      <w:r w:rsidRPr="00A5463E">
        <w:t>'1'</w:t>
      </w:r>
      <w:r w:rsidRPr="00A5463E">
        <w:tab/>
        <w:t>Acknowledgment is required</w:t>
      </w:r>
    </w:p>
    <w:p w14:paraId="54EEC41F" w14:textId="77777777" w:rsidR="00A5463E" w:rsidRPr="00A5463E" w:rsidRDefault="00A5463E" w:rsidP="00A5463E">
      <w:pPr>
        <w:pStyle w:val="NO"/>
      </w:pPr>
      <w:r w:rsidRPr="00A5463E">
        <w:t>NOTE:</w:t>
      </w:r>
      <w:r w:rsidRPr="00A5463E">
        <w:tab/>
        <w:t>Whether a message needs to be acknowledged or not is described in clause 6.</w:t>
      </w:r>
    </w:p>
    <w:p w14:paraId="66E6AC94"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3A77A95F" w14:textId="77777777" w:rsidR="00A5463E" w:rsidRPr="00A5463E" w:rsidRDefault="00A5463E" w:rsidP="00A5463E">
      <w:pPr>
        <w:pStyle w:val="Heading3"/>
      </w:pPr>
      <w:bookmarkStart w:id="1740" w:name="_Toc11343962"/>
      <w:bookmarkStart w:id="1741" w:name="_Toc45215923"/>
      <w:bookmarkStart w:id="1742" w:name="_Toc51945698"/>
      <w:bookmarkStart w:id="1743" w:name="_Toc99173093"/>
      <w:r w:rsidRPr="00A5463E">
        <w:t>9.2.3</w:t>
      </w:r>
      <w:r w:rsidRPr="00A5463E">
        <w:tab/>
        <w:t>Transmission control specific fields</w:t>
      </w:r>
      <w:bookmarkEnd w:id="1740"/>
      <w:bookmarkEnd w:id="1741"/>
      <w:bookmarkEnd w:id="1742"/>
      <w:bookmarkEnd w:id="1743"/>
    </w:p>
    <w:p w14:paraId="1BA961CE" w14:textId="77777777" w:rsidR="00A5463E" w:rsidRPr="00A5463E" w:rsidRDefault="00A5463E" w:rsidP="00A5463E">
      <w:pPr>
        <w:pStyle w:val="Heading4"/>
      </w:pPr>
      <w:bookmarkStart w:id="1744" w:name="_Toc11343963"/>
      <w:bookmarkStart w:id="1745" w:name="_Toc45215924"/>
      <w:bookmarkStart w:id="1746" w:name="_Toc51945699"/>
      <w:bookmarkStart w:id="1747" w:name="_Toc99173094"/>
      <w:r w:rsidRPr="00A5463E">
        <w:t>9.2.3.1</w:t>
      </w:r>
      <w:r w:rsidRPr="00A5463E">
        <w:tab/>
        <w:t>Introduction</w:t>
      </w:r>
      <w:bookmarkEnd w:id="1744"/>
      <w:bookmarkEnd w:id="1745"/>
      <w:bookmarkEnd w:id="1746"/>
      <w:bookmarkEnd w:id="1747"/>
    </w:p>
    <w:p w14:paraId="4C19C978" w14:textId="4448D0FF" w:rsidR="00A5463E" w:rsidRPr="00A5463E" w:rsidRDefault="00A5463E" w:rsidP="00A5463E">
      <w:r w:rsidRPr="00A5463E">
        <w:t xml:space="preserve">This </w:t>
      </w:r>
      <w:r w:rsidR="008C5982">
        <w:t>clause</w:t>
      </w:r>
      <w:r w:rsidRPr="00A5463E">
        <w:t xml:space="preserve"> describes the transmission control specific data fields.</w:t>
      </w:r>
    </w:p>
    <w:p w14:paraId="1452CBD3" w14:textId="1FE9B871"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8C5982">
        <w:t>clause</w:t>
      </w:r>
      <w:r w:rsidRPr="00A5463E">
        <w:t> 9.1.3.</w:t>
      </w:r>
    </w:p>
    <w:p w14:paraId="47621F37" w14:textId="77777777" w:rsidR="00A5463E" w:rsidRPr="00A5463E" w:rsidRDefault="00A5463E" w:rsidP="00A5463E">
      <w:r w:rsidRPr="00A5463E">
        <w:t>Table 9.2.3.1-1 lists the available transmission control specific data fields including the assigned field ID.</w:t>
      </w:r>
    </w:p>
    <w:p w14:paraId="1A545859"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28412F0B" w14:textId="77777777" w:rsidTr="00E75303">
        <w:trPr>
          <w:jc w:val="center"/>
        </w:trPr>
        <w:tc>
          <w:tcPr>
            <w:tcW w:w="2023" w:type="dxa"/>
            <w:vMerge w:val="restart"/>
            <w:shd w:val="clear" w:color="auto" w:fill="CCCCCC"/>
          </w:tcPr>
          <w:p w14:paraId="30CE203B" w14:textId="77777777" w:rsidR="00A5463E" w:rsidRPr="00A5463E" w:rsidRDefault="00A5463E" w:rsidP="00E75303">
            <w:pPr>
              <w:pStyle w:val="TAH"/>
            </w:pPr>
            <w:r w:rsidRPr="00A5463E">
              <w:t>Field name</w:t>
            </w:r>
          </w:p>
        </w:tc>
        <w:tc>
          <w:tcPr>
            <w:tcW w:w="2878" w:type="dxa"/>
            <w:gridSpan w:val="2"/>
            <w:shd w:val="clear" w:color="auto" w:fill="CCCCCC"/>
          </w:tcPr>
          <w:p w14:paraId="6EB73F5D" w14:textId="77777777" w:rsidR="00A5463E" w:rsidRPr="00A5463E" w:rsidRDefault="00A5463E" w:rsidP="00E75303">
            <w:pPr>
              <w:pStyle w:val="TAH"/>
            </w:pPr>
            <w:r w:rsidRPr="00A5463E">
              <w:t>Field ID</w:t>
            </w:r>
          </w:p>
        </w:tc>
        <w:tc>
          <w:tcPr>
            <w:tcW w:w="2368" w:type="dxa"/>
            <w:vMerge w:val="restart"/>
            <w:shd w:val="clear" w:color="auto" w:fill="CCCCCC"/>
          </w:tcPr>
          <w:p w14:paraId="0706BB04" w14:textId="77777777" w:rsidR="00A5463E" w:rsidRPr="00A5463E" w:rsidRDefault="00A5463E" w:rsidP="00E75303">
            <w:pPr>
              <w:pStyle w:val="TAH"/>
            </w:pPr>
            <w:r w:rsidRPr="00A5463E">
              <w:t>Reference</w:t>
            </w:r>
          </w:p>
        </w:tc>
      </w:tr>
      <w:tr w:rsidR="00A5463E" w:rsidRPr="00A5463E" w14:paraId="0ED24483" w14:textId="77777777" w:rsidTr="00E75303">
        <w:trPr>
          <w:jc w:val="center"/>
        </w:trPr>
        <w:tc>
          <w:tcPr>
            <w:tcW w:w="2023" w:type="dxa"/>
            <w:vMerge/>
            <w:shd w:val="clear" w:color="auto" w:fill="CCCCCC"/>
          </w:tcPr>
          <w:p w14:paraId="67B68160" w14:textId="77777777" w:rsidR="00A5463E" w:rsidRPr="00A5463E" w:rsidRDefault="00A5463E" w:rsidP="00E75303">
            <w:pPr>
              <w:pStyle w:val="TAH"/>
            </w:pPr>
          </w:p>
        </w:tc>
        <w:tc>
          <w:tcPr>
            <w:tcW w:w="1060" w:type="dxa"/>
            <w:shd w:val="clear" w:color="auto" w:fill="CCCCCC"/>
          </w:tcPr>
          <w:p w14:paraId="5F8E2B8C" w14:textId="77777777" w:rsidR="00A5463E" w:rsidRPr="00A5463E" w:rsidRDefault="00A5463E" w:rsidP="00E75303">
            <w:pPr>
              <w:pStyle w:val="TAH"/>
            </w:pPr>
            <w:r w:rsidRPr="00A5463E">
              <w:t>Decimal</w:t>
            </w:r>
          </w:p>
        </w:tc>
        <w:tc>
          <w:tcPr>
            <w:tcW w:w="1818" w:type="dxa"/>
            <w:shd w:val="clear" w:color="auto" w:fill="CCCCCC"/>
          </w:tcPr>
          <w:p w14:paraId="6C29745F" w14:textId="77777777" w:rsidR="00A5463E" w:rsidRPr="00A5463E" w:rsidRDefault="00A5463E" w:rsidP="00E75303">
            <w:pPr>
              <w:pStyle w:val="TAH"/>
            </w:pPr>
            <w:r w:rsidRPr="00A5463E">
              <w:t>Binary</w:t>
            </w:r>
          </w:p>
        </w:tc>
        <w:tc>
          <w:tcPr>
            <w:tcW w:w="2368" w:type="dxa"/>
            <w:vMerge/>
            <w:shd w:val="clear" w:color="auto" w:fill="CCCCCC"/>
          </w:tcPr>
          <w:p w14:paraId="0D624A8A" w14:textId="77777777" w:rsidR="00A5463E" w:rsidRPr="00A5463E" w:rsidRDefault="00A5463E" w:rsidP="00E75303">
            <w:pPr>
              <w:pStyle w:val="TAH"/>
            </w:pPr>
          </w:p>
        </w:tc>
      </w:tr>
      <w:tr w:rsidR="00A5463E" w:rsidRPr="00A5463E" w14:paraId="747E3F4D" w14:textId="77777777" w:rsidTr="00E75303">
        <w:trPr>
          <w:jc w:val="center"/>
        </w:trPr>
        <w:tc>
          <w:tcPr>
            <w:tcW w:w="2023" w:type="dxa"/>
          </w:tcPr>
          <w:p w14:paraId="339B07CB" w14:textId="77777777" w:rsidR="00A5463E" w:rsidRPr="00A5463E" w:rsidRDefault="00A5463E" w:rsidP="00E75303">
            <w:pPr>
              <w:pStyle w:val="TAL"/>
            </w:pPr>
            <w:r w:rsidRPr="00A5463E">
              <w:t>Transmission Priority</w:t>
            </w:r>
          </w:p>
        </w:tc>
        <w:tc>
          <w:tcPr>
            <w:tcW w:w="1060" w:type="dxa"/>
          </w:tcPr>
          <w:p w14:paraId="5D86C50B" w14:textId="77777777" w:rsidR="00A5463E" w:rsidRPr="00A5463E" w:rsidRDefault="00A5463E" w:rsidP="00E75303">
            <w:pPr>
              <w:pStyle w:val="TAL"/>
            </w:pPr>
            <w:r w:rsidRPr="00A5463E">
              <w:t>000</w:t>
            </w:r>
          </w:p>
        </w:tc>
        <w:tc>
          <w:tcPr>
            <w:tcW w:w="1818" w:type="dxa"/>
          </w:tcPr>
          <w:p w14:paraId="16423015" w14:textId="77777777" w:rsidR="00A5463E" w:rsidRPr="00A5463E" w:rsidRDefault="00A5463E" w:rsidP="00E75303">
            <w:pPr>
              <w:pStyle w:val="TAL"/>
            </w:pPr>
            <w:r w:rsidRPr="00A5463E">
              <w:t>00000000</w:t>
            </w:r>
          </w:p>
        </w:tc>
        <w:tc>
          <w:tcPr>
            <w:tcW w:w="2368" w:type="dxa"/>
          </w:tcPr>
          <w:p w14:paraId="043B5D7D" w14:textId="424F706B" w:rsidR="00A5463E" w:rsidRPr="00A5463E" w:rsidRDefault="008C5982" w:rsidP="00E75303">
            <w:pPr>
              <w:pStyle w:val="TAL"/>
            </w:pPr>
            <w:r>
              <w:t>Clause</w:t>
            </w:r>
            <w:r w:rsidR="00A5463E" w:rsidRPr="00A5463E">
              <w:t> 9.2.3.2</w:t>
            </w:r>
          </w:p>
        </w:tc>
      </w:tr>
      <w:tr w:rsidR="00A5463E" w:rsidRPr="00A5463E" w14:paraId="0962961A" w14:textId="77777777" w:rsidTr="00E75303">
        <w:trPr>
          <w:jc w:val="center"/>
        </w:trPr>
        <w:tc>
          <w:tcPr>
            <w:tcW w:w="2023" w:type="dxa"/>
          </w:tcPr>
          <w:p w14:paraId="2A4F6456" w14:textId="77777777" w:rsidR="00A5463E" w:rsidRPr="00A5463E" w:rsidRDefault="00A5463E" w:rsidP="00E75303">
            <w:pPr>
              <w:pStyle w:val="TAL"/>
            </w:pPr>
            <w:r w:rsidRPr="00A5463E">
              <w:t>Duration</w:t>
            </w:r>
          </w:p>
        </w:tc>
        <w:tc>
          <w:tcPr>
            <w:tcW w:w="1060" w:type="dxa"/>
          </w:tcPr>
          <w:p w14:paraId="42C8F85B" w14:textId="77777777" w:rsidR="00A5463E" w:rsidRPr="00A5463E" w:rsidRDefault="00A5463E" w:rsidP="00E75303">
            <w:pPr>
              <w:pStyle w:val="TAL"/>
            </w:pPr>
            <w:r w:rsidRPr="00A5463E">
              <w:t>001</w:t>
            </w:r>
          </w:p>
        </w:tc>
        <w:tc>
          <w:tcPr>
            <w:tcW w:w="1818" w:type="dxa"/>
          </w:tcPr>
          <w:p w14:paraId="32EC8EFB" w14:textId="77777777" w:rsidR="00A5463E" w:rsidRPr="00A5463E" w:rsidRDefault="00A5463E" w:rsidP="00E75303">
            <w:pPr>
              <w:pStyle w:val="TAL"/>
            </w:pPr>
            <w:r w:rsidRPr="00A5463E">
              <w:t>00000001</w:t>
            </w:r>
          </w:p>
        </w:tc>
        <w:tc>
          <w:tcPr>
            <w:tcW w:w="2368" w:type="dxa"/>
          </w:tcPr>
          <w:p w14:paraId="3835F772" w14:textId="018F40D5" w:rsidR="00A5463E" w:rsidRPr="00A5463E" w:rsidRDefault="008C5982" w:rsidP="00E75303">
            <w:pPr>
              <w:pStyle w:val="TAL"/>
            </w:pPr>
            <w:r>
              <w:t>Clause</w:t>
            </w:r>
            <w:r w:rsidR="00A5463E" w:rsidRPr="00A5463E">
              <w:t> 9.2.3.3</w:t>
            </w:r>
          </w:p>
        </w:tc>
      </w:tr>
      <w:tr w:rsidR="00A5463E" w:rsidRPr="00A5463E" w14:paraId="2877E139" w14:textId="77777777" w:rsidTr="00E75303">
        <w:trPr>
          <w:jc w:val="center"/>
        </w:trPr>
        <w:tc>
          <w:tcPr>
            <w:tcW w:w="2023" w:type="dxa"/>
          </w:tcPr>
          <w:p w14:paraId="26251413" w14:textId="77777777" w:rsidR="00A5463E" w:rsidRPr="00A5463E" w:rsidRDefault="00A5463E" w:rsidP="00E75303">
            <w:pPr>
              <w:pStyle w:val="TAL"/>
            </w:pPr>
            <w:r w:rsidRPr="00A5463E">
              <w:t>Reject Cause</w:t>
            </w:r>
          </w:p>
        </w:tc>
        <w:tc>
          <w:tcPr>
            <w:tcW w:w="1060" w:type="dxa"/>
          </w:tcPr>
          <w:p w14:paraId="777FF251" w14:textId="77777777" w:rsidR="00A5463E" w:rsidRPr="00A5463E" w:rsidRDefault="00A5463E" w:rsidP="00E75303">
            <w:pPr>
              <w:pStyle w:val="TAL"/>
            </w:pPr>
            <w:r w:rsidRPr="00A5463E">
              <w:t>002</w:t>
            </w:r>
          </w:p>
        </w:tc>
        <w:tc>
          <w:tcPr>
            <w:tcW w:w="1818" w:type="dxa"/>
          </w:tcPr>
          <w:p w14:paraId="02801054" w14:textId="77777777" w:rsidR="00A5463E" w:rsidRPr="00A5463E" w:rsidRDefault="00A5463E" w:rsidP="00E75303">
            <w:pPr>
              <w:pStyle w:val="TAL"/>
            </w:pPr>
            <w:r w:rsidRPr="00A5463E">
              <w:t>00000010</w:t>
            </w:r>
          </w:p>
        </w:tc>
        <w:tc>
          <w:tcPr>
            <w:tcW w:w="2368" w:type="dxa"/>
          </w:tcPr>
          <w:p w14:paraId="05FF2695" w14:textId="5442D83C" w:rsidR="00A5463E" w:rsidRPr="00A5463E" w:rsidRDefault="008C5982" w:rsidP="00E75303">
            <w:pPr>
              <w:pStyle w:val="TAL"/>
            </w:pPr>
            <w:r>
              <w:t>Clause</w:t>
            </w:r>
            <w:r w:rsidR="00A5463E" w:rsidRPr="00A5463E">
              <w:t> 9.2.3.4</w:t>
            </w:r>
          </w:p>
        </w:tc>
      </w:tr>
      <w:tr w:rsidR="005347D8" w:rsidRPr="00A5463E" w14:paraId="17E83153" w14:textId="77777777" w:rsidTr="005347D8">
        <w:trPr>
          <w:jc w:val="center"/>
        </w:trPr>
        <w:tc>
          <w:tcPr>
            <w:tcW w:w="2023" w:type="dxa"/>
          </w:tcPr>
          <w:p w14:paraId="1A080FEE" w14:textId="77777777" w:rsidR="005347D8" w:rsidRPr="00A5463E" w:rsidRDefault="005347D8" w:rsidP="005347D8">
            <w:pPr>
              <w:pStyle w:val="TAL"/>
            </w:pPr>
            <w:r w:rsidRPr="000B4518">
              <w:t>Queue Info</w:t>
            </w:r>
          </w:p>
        </w:tc>
        <w:tc>
          <w:tcPr>
            <w:tcW w:w="1060" w:type="dxa"/>
          </w:tcPr>
          <w:p w14:paraId="4257EBF3" w14:textId="77777777" w:rsidR="005347D8" w:rsidRPr="00A5463E" w:rsidRDefault="005347D8" w:rsidP="005347D8">
            <w:pPr>
              <w:pStyle w:val="TAL"/>
            </w:pPr>
            <w:r>
              <w:t>003</w:t>
            </w:r>
          </w:p>
        </w:tc>
        <w:tc>
          <w:tcPr>
            <w:tcW w:w="1818" w:type="dxa"/>
          </w:tcPr>
          <w:p w14:paraId="42039A3D" w14:textId="77777777" w:rsidR="005347D8" w:rsidRPr="00A5463E" w:rsidRDefault="005347D8" w:rsidP="005347D8">
            <w:pPr>
              <w:pStyle w:val="TAL"/>
            </w:pPr>
            <w:r>
              <w:t>00000011</w:t>
            </w:r>
          </w:p>
        </w:tc>
        <w:tc>
          <w:tcPr>
            <w:tcW w:w="2368" w:type="dxa"/>
          </w:tcPr>
          <w:p w14:paraId="1F40E6EF" w14:textId="58820270" w:rsidR="005347D8" w:rsidRPr="00A5463E" w:rsidRDefault="008C5982" w:rsidP="005347D8">
            <w:pPr>
              <w:pStyle w:val="TAL"/>
            </w:pPr>
            <w:r>
              <w:t>Clause</w:t>
            </w:r>
            <w:r w:rsidR="005347D8" w:rsidRPr="000B4518">
              <w:t> </w:t>
            </w:r>
            <w:r w:rsidR="005347D8">
              <w:rPr>
                <w:lang w:val="en-US"/>
              </w:rPr>
              <w:t>9</w:t>
            </w:r>
            <w:r w:rsidR="005347D8" w:rsidRPr="000B4518">
              <w:t>.2.3.5</w:t>
            </w:r>
          </w:p>
        </w:tc>
      </w:tr>
      <w:tr w:rsidR="00A5463E" w:rsidRPr="00A5463E" w14:paraId="7F61654B" w14:textId="77777777" w:rsidTr="00E75303">
        <w:trPr>
          <w:jc w:val="center"/>
        </w:trPr>
        <w:tc>
          <w:tcPr>
            <w:tcW w:w="2023" w:type="dxa"/>
          </w:tcPr>
          <w:p w14:paraId="41B8F01B" w14:textId="77777777" w:rsidR="00A5463E" w:rsidRPr="00A5463E" w:rsidRDefault="00A5463E" w:rsidP="00E75303">
            <w:pPr>
              <w:pStyle w:val="TAL"/>
            </w:pPr>
            <w:r w:rsidRPr="00A5463E">
              <w:t>Granted Party's Identity</w:t>
            </w:r>
          </w:p>
        </w:tc>
        <w:tc>
          <w:tcPr>
            <w:tcW w:w="1060" w:type="dxa"/>
          </w:tcPr>
          <w:p w14:paraId="6EE00310" w14:textId="77777777" w:rsidR="00A5463E" w:rsidRPr="00A5463E" w:rsidRDefault="00A5463E" w:rsidP="00E75303">
            <w:pPr>
              <w:pStyle w:val="TAL"/>
            </w:pPr>
            <w:r w:rsidRPr="00A5463E">
              <w:t>004</w:t>
            </w:r>
          </w:p>
        </w:tc>
        <w:tc>
          <w:tcPr>
            <w:tcW w:w="1818" w:type="dxa"/>
          </w:tcPr>
          <w:p w14:paraId="22E2730D" w14:textId="77777777" w:rsidR="00A5463E" w:rsidRPr="00A5463E" w:rsidRDefault="00A5463E" w:rsidP="00E75303">
            <w:pPr>
              <w:pStyle w:val="TAL"/>
            </w:pPr>
            <w:r w:rsidRPr="00A5463E">
              <w:t>00000100</w:t>
            </w:r>
          </w:p>
        </w:tc>
        <w:tc>
          <w:tcPr>
            <w:tcW w:w="2368" w:type="dxa"/>
          </w:tcPr>
          <w:p w14:paraId="64648579" w14:textId="56BD07D4" w:rsidR="00A5463E" w:rsidRPr="00A5463E" w:rsidRDefault="008C5982" w:rsidP="00E75303">
            <w:pPr>
              <w:pStyle w:val="TAL"/>
            </w:pPr>
            <w:r>
              <w:t>Clause</w:t>
            </w:r>
            <w:r w:rsidR="00A5463E" w:rsidRPr="00A5463E">
              <w:t> 9.2.3.6</w:t>
            </w:r>
          </w:p>
        </w:tc>
      </w:tr>
      <w:tr w:rsidR="00A5463E" w:rsidRPr="00A5463E" w14:paraId="3B69A479" w14:textId="77777777" w:rsidTr="00E75303">
        <w:trPr>
          <w:jc w:val="center"/>
        </w:trPr>
        <w:tc>
          <w:tcPr>
            <w:tcW w:w="2023" w:type="dxa"/>
          </w:tcPr>
          <w:p w14:paraId="5677F57E" w14:textId="77777777" w:rsidR="00A5463E" w:rsidRPr="00A5463E" w:rsidRDefault="00A5463E" w:rsidP="00E75303">
            <w:pPr>
              <w:pStyle w:val="TAL"/>
            </w:pPr>
            <w:r w:rsidRPr="00A5463E">
              <w:t>Permission to Request the Transmission</w:t>
            </w:r>
          </w:p>
        </w:tc>
        <w:tc>
          <w:tcPr>
            <w:tcW w:w="1060" w:type="dxa"/>
          </w:tcPr>
          <w:p w14:paraId="5311B75E" w14:textId="77777777" w:rsidR="00A5463E" w:rsidRPr="00A5463E" w:rsidRDefault="00A5463E" w:rsidP="00E75303">
            <w:pPr>
              <w:pStyle w:val="TAL"/>
            </w:pPr>
            <w:r w:rsidRPr="00A5463E">
              <w:t>005</w:t>
            </w:r>
          </w:p>
        </w:tc>
        <w:tc>
          <w:tcPr>
            <w:tcW w:w="1818" w:type="dxa"/>
          </w:tcPr>
          <w:p w14:paraId="69B46DC2" w14:textId="77777777" w:rsidR="00A5463E" w:rsidRPr="00A5463E" w:rsidRDefault="00A5463E" w:rsidP="00E75303">
            <w:pPr>
              <w:pStyle w:val="TAL"/>
            </w:pPr>
            <w:r w:rsidRPr="00A5463E">
              <w:t>00000101</w:t>
            </w:r>
          </w:p>
        </w:tc>
        <w:tc>
          <w:tcPr>
            <w:tcW w:w="2368" w:type="dxa"/>
          </w:tcPr>
          <w:p w14:paraId="49E398CC" w14:textId="7D9FEEE1" w:rsidR="00A5463E" w:rsidRPr="00A5463E" w:rsidRDefault="008C5982" w:rsidP="00E75303">
            <w:pPr>
              <w:pStyle w:val="TAL"/>
            </w:pPr>
            <w:r>
              <w:t>Clause</w:t>
            </w:r>
            <w:r w:rsidR="00A5463E" w:rsidRPr="00A5463E">
              <w:t> 9.2.3.7</w:t>
            </w:r>
          </w:p>
        </w:tc>
      </w:tr>
      <w:tr w:rsidR="00A5463E" w:rsidRPr="00A5463E" w14:paraId="0F850551" w14:textId="77777777" w:rsidTr="00E75303">
        <w:trPr>
          <w:jc w:val="center"/>
        </w:trPr>
        <w:tc>
          <w:tcPr>
            <w:tcW w:w="2023" w:type="dxa"/>
          </w:tcPr>
          <w:p w14:paraId="5ED7920B" w14:textId="77777777" w:rsidR="00A5463E" w:rsidRPr="00A5463E" w:rsidRDefault="00A5463E" w:rsidP="00E75303">
            <w:pPr>
              <w:pStyle w:val="TAL"/>
            </w:pPr>
            <w:r w:rsidRPr="00A5463E">
              <w:t>User ID</w:t>
            </w:r>
          </w:p>
        </w:tc>
        <w:tc>
          <w:tcPr>
            <w:tcW w:w="1060" w:type="dxa"/>
          </w:tcPr>
          <w:p w14:paraId="0F0A92E8" w14:textId="77777777" w:rsidR="00A5463E" w:rsidRPr="00A5463E" w:rsidRDefault="00A5463E" w:rsidP="00E75303">
            <w:pPr>
              <w:pStyle w:val="TAL"/>
            </w:pPr>
            <w:r w:rsidRPr="00A5463E">
              <w:t>006</w:t>
            </w:r>
          </w:p>
        </w:tc>
        <w:tc>
          <w:tcPr>
            <w:tcW w:w="1818" w:type="dxa"/>
          </w:tcPr>
          <w:p w14:paraId="23B278C5" w14:textId="77777777" w:rsidR="00A5463E" w:rsidRPr="00A5463E" w:rsidRDefault="00A5463E" w:rsidP="00E75303">
            <w:pPr>
              <w:pStyle w:val="TAL"/>
            </w:pPr>
            <w:r w:rsidRPr="00A5463E">
              <w:t>00000110</w:t>
            </w:r>
          </w:p>
        </w:tc>
        <w:tc>
          <w:tcPr>
            <w:tcW w:w="2368" w:type="dxa"/>
          </w:tcPr>
          <w:p w14:paraId="10CFD0AC" w14:textId="31398CB2" w:rsidR="00A5463E" w:rsidRPr="00A5463E" w:rsidRDefault="008C5982" w:rsidP="00E75303">
            <w:pPr>
              <w:pStyle w:val="TAL"/>
            </w:pPr>
            <w:r>
              <w:t>Clause</w:t>
            </w:r>
            <w:r w:rsidR="00A5463E" w:rsidRPr="00A5463E">
              <w:t> 9.2.3.8</w:t>
            </w:r>
          </w:p>
        </w:tc>
      </w:tr>
      <w:tr w:rsidR="005347D8" w:rsidRPr="00235CF6" w14:paraId="0F8D0B71" w14:textId="77777777" w:rsidTr="005347D8">
        <w:trPr>
          <w:jc w:val="center"/>
        </w:trPr>
        <w:tc>
          <w:tcPr>
            <w:tcW w:w="2023" w:type="dxa"/>
          </w:tcPr>
          <w:p w14:paraId="7D29BC0E" w14:textId="77777777" w:rsidR="005347D8" w:rsidRPr="00A5463E" w:rsidRDefault="005347D8" w:rsidP="005347D8">
            <w:pPr>
              <w:pStyle w:val="TAL"/>
            </w:pPr>
            <w:r w:rsidRPr="000B4518">
              <w:t>Queue Size</w:t>
            </w:r>
          </w:p>
        </w:tc>
        <w:tc>
          <w:tcPr>
            <w:tcW w:w="1060" w:type="dxa"/>
          </w:tcPr>
          <w:p w14:paraId="452057CD" w14:textId="77777777" w:rsidR="005347D8" w:rsidRPr="00A5463E" w:rsidRDefault="005347D8" w:rsidP="005347D8">
            <w:pPr>
              <w:pStyle w:val="TAL"/>
            </w:pPr>
            <w:r>
              <w:t>007</w:t>
            </w:r>
          </w:p>
        </w:tc>
        <w:tc>
          <w:tcPr>
            <w:tcW w:w="1818" w:type="dxa"/>
          </w:tcPr>
          <w:p w14:paraId="04D530EA" w14:textId="77777777" w:rsidR="005347D8" w:rsidRPr="00A5463E" w:rsidRDefault="005347D8" w:rsidP="005347D8">
            <w:pPr>
              <w:pStyle w:val="TAL"/>
            </w:pPr>
            <w:r>
              <w:t>00000111</w:t>
            </w:r>
          </w:p>
        </w:tc>
        <w:tc>
          <w:tcPr>
            <w:tcW w:w="2368" w:type="dxa"/>
          </w:tcPr>
          <w:p w14:paraId="01C22188" w14:textId="6BE80C2C" w:rsidR="005347D8" w:rsidRPr="00235CF6" w:rsidRDefault="008C5982"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07DD2F88" w14:textId="77777777" w:rsidTr="00E75303">
        <w:trPr>
          <w:jc w:val="center"/>
        </w:trPr>
        <w:tc>
          <w:tcPr>
            <w:tcW w:w="2023" w:type="dxa"/>
          </w:tcPr>
          <w:p w14:paraId="30FCA7E6" w14:textId="77777777" w:rsidR="00A5463E" w:rsidRPr="00A5463E" w:rsidRDefault="00A5463E" w:rsidP="00E75303">
            <w:pPr>
              <w:pStyle w:val="TAL"/>
            </w:pPr>
            <w:r w:rsidRPr="00A5463E">
              <w:t xml:space="preserve">Message Sequence-Number </w:t>
            </w:r>
          </w:p>
        </w:tc>
        <w:tc>
          <w:tcPr>
            <w:tcW w:w="1060" w:type="dxa"/>
          </w:tcPr>
          <w:p w14:paraId="67C1F5B9" w14:textId="77777777" w:rsidR="00A5463E" w:rsidRPr="00A5463E" w:rsidRDefault="00A5463E" w:rsidP="00E75303">
            <w:pPr>
              <w:pStyle w:val="TAL"/>
            </w:pPr>
            <w:r w:rsidRPr="00A5463E">
              <w:t>008</w:t>
            </w:r>
          </w:p>
        </w:tc>
        <w:tc>
          <w:tcPr>
            <w:tcW w:w="1818" w:type="dxa"/>
          </w:tcPr>
          <w:p w14:paraId="16FCABE0" w14:textId="77777777" w:rsidR="00A5463E" w:rsidRPr="00A5463E" w:rsidRDefault="00A5463E" w:rsidP="00E75303">
            <w:pPr>
              <w:pStyle w:val="TAL"/>
            </w:pPr>
            <w:r w:rsidRPr="00A5463E">
              <w:t>00001000</w:t>
            </w:r>
          </w:p>
        </w:tc>
        <w:tc>
          <w:tcPr>
            <w:tcW w:w="2368" w:type="dxa"/>
          </w:tcPr>
          <w:p w14:paraId="765A78E7" w14:textId="55D5BDF2" w:rsidR="00A5463E" w:rsidRPr="00A5463E" w:rsidRDefault="008C5982" w:rsidP="00E75303">
            <w:pPr>
              <w:pStyle w:val="TAL"/>
            </w:pPr>
            <w:r>
              <w:t>Clause</w:t>
            </w:r>
            <w:r w:rsidR="00A5463E" w:rsidRPr="00A5463E">
              <w:t> 9.2.3.9</w:t>
            </w:r>
          </w:p>
        </w:tc>
      </w:tr>
      <w:tr w:rsidR="005347D8" w:rsidRPr="00235CF6" w14:paraId="6471AB4E" w14:textId="77777777" w:rsidTr="005347D8">
        <w:trPr>
          <w:jc w:val="center"/>
        </w:trPr>
        <w:tc>
          <w:tcPr>
            <w:tcW w:w="2023" w:type="dxa"/>
          </w:tcPr>
          <w:p w14:paraId="4B752064" w14:textId="77777777" w:rsidR="005347D8" w:rsidRPr="00A5463E" w:rsidRDefault="005347D8" w:rsidP="005347D8">
            <w:pPr>
              <w:pStyle w:val="TAL"/>
            </w:pPr>
            <w:r w:rsidRPr="000B4518">
              <w:t>Queued User ID</w:t>
            </w:r>
          </w:p>
        </w:tc>
        <w:tc>
          <w:tcPr>
            <w:tcW w:w="1060" w:type="dxa"/>
          </w:tcPr>
          <w:p w14:paraId="676867B4" w14:textId="77777777" w:rsidR="005347D8" w:rsidRPr="00A5463E" w:rsidRDefault="005347D8" w:rsidP="005347D8">
            <w:pPr>
              <w:pStyle w:val="TAL"/>
            </w:pPr>
            <w:r>
              <w:t>009</w:t>
            </w:r>
          </w:p>
        </w:tc>
        <w:tc>
          <w:tcPr>
            <w:tcW w:w="1818" w:type="dxa"/>
          </w:tcPr>
          <w:p w14:paraId="2B5F5A41" w14:textId="77777777" w:rsidR="005347D8" w:rsidRPr="00A5463E" w:rsidRDefault="005347D8" w:rsidP="005347D8">
            <w:pPr>
              <w:pStyle w:val="TAL"/>
            </w:pPr>
            <w:r>
              <w:t>00001001</w:t>
            </w:r>
          </w:p>
        </w:tc>
        <w:tc>
          <w:tcPr>
            <w:tcW w:w="2368" w:type="dxa"/>
          </w:tcPr>
          <w:p w14:paraId="04163EBE" w14:textId="7B19C6BD" w:rsidR="005347D8" w:rsidRPr="00235CF6" w:rsidRDefault="008C5982"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74A4683F" w14:textId="77777777" w:rsidTr="005347D8">
        <w:trPr>
          <w:jc w:val="center"/>
        </w:trPr>
        <w:tc>
          <w:tcPr>
            <w:tcW w:w="2023" w:type="dxa"/>
          </w:tcPr>
          <w:p w14:paraId="77C5B696" w14:textId="77777777" w:rsidR="005347D8" w:rsidRPr="00A5463E" w:rsidRDefault="005347D8" w:rsidP="005347D8">
            <w:pPr>
              <w:pStyle w:val="TAL"/>
            </w:pPr>
            <w:r w:rsidRPr="000B4518">
              <w:t>Source</w:t>
            </w:r>
          </w:p>
        </w:tc>
        <w:tc>
          <w:tcPr>
            <w:tcW w:w="1060" w:type="dxa"/>
          </w:tcPr>
          <w:p w14:paraId="76FA7DDE" w14:textId="77777777" w:rsidR="005347D8" w:rsidRPr="00A5463E" w:rsidRDefault="005347D8" w:rsidP="005347D8">
            <w:pPr>
              <w:pStyle w:val="TAL"/>
            </w:pPr>
            <w:r>
              <w:t>010</w:t>
            </w:r>
          </w:p>
        </w:tc>
        <w:tc>
          <w:tcPr>
            <w:tcW w:w="1818" w:type="dxa"/>
          </w:tcPr>
          <w:p w14:paraId="02BBA4B7" w14:textId="77777777" w:rsidR="005347D8" w:rsidRPr="00A5463E" w:rsidRDefault="005347D8" w:rsidP="005347D8">
            <w:pPr>
              <w:pStyle w:val="TAL"/>
            </w:pPr>
            <w:r>
              <w:t>00001010</w:t>
            </w:r>
          </w:p>
        </w:tc>
        <w:tc>
          <w:tcPr>
            <w:tcW w:w="2368" w:type="dxa"/>
          </w:tcPr>
          <w:p w14:paraId="73AAA5B8" w14:textId="029F1D48" w:rsidR="005347D8" w:rsidRPr="00235CF6" w:rsidRDefault="008C5982"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07677BC2" w14:textId="77777777" w:rsidTr="005347D8">
        <w:trPr>
          <w:jc w:val="center"/>
        </w:trPr>
        <w:tc>
          <w:tcPr>
            <w:tcW w:w="2023" w:type="dxa"/>
          </w:tcPr>
          <w:p w14:paraId="62403916" w14:textId="77777777" w:rsidR="005347D8" w:rsidRPr="00A5463E" w:rsidRDefault="005347D8" w:rsidP="005347D8">
            <w:pPr>
              <w:pStyle w:val="TAL"/>
            </w:pPr>
            <w:r w:rsidRPr="000B4518">
              <w:t>Track Info</w:t>
            </w:r>
          </w:p>
        </w:tc>
        <w:tc>
          <w:tcPr>
            <w:tcW w:w="1060" w:type="dxa"/>
          </w:tcPr>
          <w:p w14:paraId="54DAF91A" w14:textId="77777777" w:rsidR="005347D8" w:rsidRPr="00A5463E" w:rsidRDefault="005347D8" w:rsidP="005347D8">
            <w:pPr>
              <w:pStyle w:val="TAL"/>
            </w:pPr>
            <w:r>
              <w:t>011</w:t>
            </w:r>
          </w:p>
        </w:tc>
        <w:tc>
          <w:tcPr>
            <w:tcW w:w="1818" w:type="dxa"/>
          </w:tcPr>
          <w:p w14:paraId="6F933ACD" w14:textId="77777777" w:rsidR="005347D8" w:rsidRPr="00A5463E" w:rsidRDefault="005347D8" w:rsidP="005347D8">
            <w:pPr>
              <w:pStyle w:val="TAL"/>
            </w:pPr>
            <w:r>
              <w:t>00001011</w:t>
            </w:r>
          </w:p>
        </w:tc>
        <w:tc>
          <w:tcPr>
            <w:tcW w:w="2368" w:type="dxa"/>
          </w:tcPr>
          <w:p w14:paraId="7E43BAF0" w14:textId="19DFE309" w:rsidR="005347D8" w:rsidRPr="00A5463E" w:rsidRDefault="008C5982" w:rsidP="005347D8">
            <w:pPr>
              <w:pStyle w:val="TAL"/>
            </w:pPr>
            <w:r>
              <w:t>Clause</w:t>
            </w:r>
            <w:r w:rsidR="005347D8" w:rsidRPr="000B4518">
              <w:t> 8.2.3.13</w:t>
            </w:r>
          </w:p>
        </w:tc>
      </w:tr>
      <w:tr w:rsidR="00A5463E" w:rsidRPr="00A5463E" w14:paraId="1500DCFC" w14:textId="77777777" w:rsidTr="00E75303">
        <w:trPr>
          <w:jc w:val="center"/>
        </w:trPr>
        <w:tc>
          <w:tcPr>
            <w:tcW w:w="2023" w:type="dxa"/>
          </w:tcPr>
          <w:p w14:paraId="28036A9D" w14:textId="77777777" w:rsidR="00A5463E" w:rsidRPr="00A5463E" w:rsidRDefault="00A5463E" w:rsidP="00E75303">
            <w:pPr>
              <w:pStyle w:val="TAL"/>
            </w:pPr>
            <w:r w:rsidRPr="00A5463E">
              <w:t>Message Type</w:t>
            </w:r>
          </w:p>
        </w:tc>
        <w:tc>
          <w:tcPr>
            <w:tcW w:w="1060" w:type="dxa"/>
          </w:tcPr>
          <w:p w14:paraId="261DD829" w14:textId="77777777" w:rsidR="00A5463E" w:rsidRPr="00A5463E" w:rsidRDefault="00A5463E" w:rsidP="00E75303">
            <w:pPr>
              <w:pStyle w:val="TAL"/>
            </w:pPr>
            <w:r w:rsidRPr="00A5463E">
              <w:t>012</w:t>
            </w:r>
          </w:p>
        </w:tc>
        <w:tc>
          <w:tcPr>
            <w:tcW w:w="1818" w:type="dxa"/>
          </w:tcPr>
          <w:p w14:paraId="61FA6F8A" w14:textId="77777777" w:rsidR="00A5463E" w:rsidRPr="00A5463E" w:rsidRDefault="00A5463E" w:rsidP="00E75303">
            <w:pPr>
              <w:pStyle w:val="TAL"/>
            </w:pPr>
            <w:r w:rsidRPr="00A5463E">
              <w:t>00001100</w:t>
            </w:r>
          </w:p>
        </w:tc>
        <w:tc>
          <w:tcPr>
            <w:tcW w:w="2368" w:type="dxa"/>
          </w:tcPr>
          <w:p w14:paraId="5F95E862" w14:textId="015FDA8A" w:rsidR="00A5463E" w:rsidRPr="00A5463E" w:rsidRDefault="008C5982" w:rsidP="00E75303">
            <w:pPr>
              <w:pStyle w:val="TAL"/>
            </w:pPr>
            <w:r>
              <w:t>Clause</w:t>
            </w:r>
            <w:r w:rsidR="00A5463E" w:rsidRPr="00A5463E">
              <w:t> 9.2.3.10</w:t>
            </w:r>
          </w:p>
        </w:tc>
      </w:tr>
      <w:tr w:rsidR="00A5463E" w:rsidRPr="00A5463E" w14:paraId="023F1637" w14:textId="77777777" w:rsidTr="00E75303">
        <w:trPr>
          <w:jc w:val="center"/>
        </w:trPr>
        <w:tc>
          <w:tcPr>
            <w:tcW w:w="2023" w:type="dxa"/>
          </w:tcPr>
          <w:p w14:paraId="5D2A59CE" w14:textId="77777777" w:rsidR="00A5463E" w:rsidRPr="00A5463E" w:rsidRDefault="00A5463E" w:rsidP="00E75303">
            <w:pPr>
              <w:pStyle w:val="TAL"/>
            </w:pPr>
            <w:r w:rsidRPr="00A5463E">
              <w:t>Transmission Indicator</w:t>
            </w:r>
          </w:p>
        </w:tc>
        <w:tc>
          <w:tcPr>
            <w:tcW w:w="1060" w:type="dxa"/>
          </w:tcPr>
          <w:p w14:paraId="3CC41EC2" w14:textId="77777777" w:rsidR="00A5463E" w:rsidRPr="00A5463E" w:rsidRDefault="00A5463E" w:rsidP="00E75303">
            <w:pPr>
              <w:pStyle w:val="TAL"/>
            </w:pPr>
            <w:r w:rsidRPr="00A5463E">
              <w:t>013</w:t>
            </w:r>
          </w:p>
        </w:tc>
        <w:tc>
          <w:tcPr>
            <w:tcW w:w="1818" w:type="dxa"/>
          </w:tcPr>
          <w:p w14:paraId="4ADCDA08" w14:textId="77777777" w:rsidR="00A5463E" w:rsidRPr="00A5463E" w:rsidRDefault="00A5463E" w:rsidP="00E75303">
            <w:pPr>
              <w:pStyle w:val="TAL"/>
            </w:pPr>
            <w:r w:rsidRPr="00A5463E">
              <w:t>00001101</w:t>
            </w:r>
          </w:p>
        </w:tc>
        <w:tc>
          <w:tcPr>
            <w:tcW w:w="2368" w:type="dxa"/>
          </w:tcPr>
          <w:p w14:paraId="15A551C8" w14:textId="69E14DB4" w:rsidR="00A5463E" w:rsidRPr="00A5463E" w:rsidRDefault="008C5982" w:rsidP="00E75303">
            <w:pPr>
              <w:pStyle w:val="TAL"/>
            </w:pPr>
            <w:r>
              <w:t>Clause</w:t>
            </w:r>
            <w:r w:rsidR="00A5463E" w:rsidRPr="00A5463E">
              <w:t> 9.2.3.11</w:t>
            </w:r>
          </w:p>
        </w:tc>
      </w:tr>
      <w:tr w:rsidR="005347D8" w:rsidRPr="00A5463E" w14:paraId="3633FCA4" w14:textId="77777777" w:rsidTr="005347D8">
        <w:trPr>
          <w:jc w:val="center"/>
        </w:trPr>
        <w:tc>
          <w:tcPr>
            <w:tcW w:w="2023" w:type="dxa"/>
          </w:tcPr>
          <w:p w14:paraId="4943E411" w14:textId="77777777" w:rsidR="005347D8" w:rsidRPr="00A5463E" w:rsidRDefault="005347D8" w:rsidP="005347D8">
            <w:pPr>
              <w:pStyle w:val="TAL"/>
            </w:pPr>
            <w:r>
              <w:t>SSRC</w:t>
            </w:r>
          </w:p>
        </w:tc>
        <w:tc>
          <w:tcPr>
            <w:tcW w:w="1060" w:type="dxa"/>
          </w:tcPr>
          <w:p w14:paraId="4C9140D6" w14:textId="77777777" w:rsidR="005347D8" w:rsidRPr="00A5463E" w:rsidRDefault="005347D8" w:rsidP="005347D8">
            <w:pPr>
              <w:pStyle w:val="TAL"/>
            </w:pPr>
            <w:r>
              <w:t>014</w:t>
            </w:r>
          </w:p>
        </w:tc>
        <w:tc>
          <w:tcPr>
            <w:tcW w:w="1818" w:type="dxa"/>
          </w:tcPr>
          <w:p w14:paraId="7B71285B" w14:textId="77777777" w:rsidR="005347D8" w:rsidRPr="00A5463E" w:rsidRDefault="005347D8" w:rsidP="005347D8">
            <w:pPr>
              <w:pStyle w:val="TAL"/>
            </w:pPr>
            <w:r>
              <w:t>00001110</w:t>
            </w:r>
          </w:p>
        </w:tc>
        <w:tc>
          <w:tcPr>
            <w:tcW w:w="2368" w:type="dxa"/>
          </w:tcPr>
          <w:p w14:paraId="3F262A5D" w14:textId="502CFC1C" w:rsidR="005347D8" w:rsidRPr="00A5463E" w:rsidRDefault="008C5982"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EFF2D8" w14:textId="77777777" w:rsidTr="00620477">
        <w:trPr>
          <w:jc w:val="center"/>
        </w:trPr>
        <w:tc>
          <w:tcPr>
            <w:tcW w:w="2023" w:type="dxa"/>
          </w:tcPr>
          <w:p w14:paraId="036FE4AB" w14:textId="77777777" w:rsidR="008B7004" w:rsidRPr="00443CCC" w:rsidRDefault="008B7004" w:rsidP="00620477">
            <w:pPr>
              <w:pStyle w:val="TAL"/>
            </w:pPr>
            <w:r w:rsidRPr="00443CCC">
              <w:t>Result</w:t>
            </w:r>
          </w:p>
        </w:tc>
        <w:tc>
          <w:tcPr>
            <w:tcW w:w="1060" w:type="dxa"/>
          </w:tcPr>
          <w:p w14:paraId="76A4135D" w14:textId="77777777" w:rsidR="008B7004" w:rsidRPr="00443CCC" w:rsidRDefault="008B7004" w:rsidP="00620477">
            <w:pPr>
              <w:pStyle w:val="TAL"/>
            </w:pPr>
            <w:r w:rsidRPr="00443CCC">
              <w:t>015</w:t>
            </w:r>
          </w:p>
        </w:tc>
        <w:tc>
          <w:tcPr>
            <w:tcW w:w="1818" w:type="dxa"/>
          </w:tcPr>
          <w:p w14:paraId="0F87CD2D" w14:textId="77777777" w:rsidR="008B7004" w:rsidRPr="00443CCC" w:rsidRDefault="008B7004" w:rsidP="00620477">
            <w:pPr>
              <w:pStyle w:val="TAL"/>
            </w:pPr>
            <w:r w:rsidRPr="00443CCC">
              <w:t>00001111</w:t>
            </w:r>
          </w:p>
        </w:tc>
        <w:tc>
          <w:tcPr>
            <w:tcW w:w="2368" w:type="dxa"/>
          </w:tcPr>
          <w:p w14:paraId="67D6EA86" w14:textId="2505A108" w:rsidR="008B7004" w:rsidRPr="00443CCC" w:rsidRDefault="008C5982" w:rsidP="00620477">
            <w:pPr>
              <w:pStyle w:val="TAL"/>
            </w:pPr>
            <w:r>
              <w:t>Clause</w:t>
            </w:r>
            <w:r w:rsidR="008B7004" w:rsidRPr="00443CCC">
              <w:t> </w:t>
            </w:r>
            <w:r w:rsidR="008B7004" w:rsidRPr="00443CCC">
              <w:rPr>
                <w:lang w:val="en-US"/>
              </w:rPr>
              <w:t>9</w:t>
            </w:r>
            <w:r w:rsidR="008B7004" w:rsidRPr="00443CCC">
              <w:t>.2.3.17</w:t>
            </w:r>
          </w:p>
        </w:tc>
      </w:tr>
      <w:tr w:rsidR="008B7004" w:rsidRPr="00443CCC" w14:paraId="25E7663C" w14:textId="77777777" w:rsidTr="00620477">
        <w:trPr>
          <w:jc w:val="center"/>
        </w:trPr>
        <w:tc>
          <w:tcPr>
            <w:tcW w:w="2023" w:type="dxa"/>
          </w:tcPr>
          <w:p w14:paraId="22440BFB" w14:textId="77777777" w:rsidR="008B7004" w:rsidRPr="00443CCC" w:rsidRDefault="008B7004" w:rsidP="00620477">
            <w:pPr>
              <w:pStyle w:val="TAL"/>
            </w:pPr>
            <w:r>
              <w:t>Message Name</w:t>
            </w:r>
          </w:p>
        </w:tc>
        <w:tc>
          <w:tcPr>
            <w:tcW w:w="1060" w:type="dxa"/>
          </w:tcPr>
          <w:p w14:paraId="278C68E9" w14:textId="77777777" w:rsidR="008B7004" w:rsidRPr="00443CCC" w:rsidRDefault="008B7004" w:rsidP="00620477">
            <w:pPr>
              <w:pStyle w:val="TAL"/>
            </w:pPr>
            <w:r>
              <w:t>016</w:t>
            </w:r>
          </w:p>
        </w:tc>
        <w:tc>
          <w:tcPr>
            <w:tcW w:w="1818" w:type="dxa"/>
          </w:tcPr>
          <w:p w14:paraId="50A18C7C" w14:textId="77777777" w:rsidR="008B7004" w:rsidRPr="00443CCC" w:rsidRDefault="008B7004" w:rsidP="00620477">
            <w:pPr>
              <w:pStyle w:val="TAL"/>
            </w:pPr>
            <w:r>
              <w:t>00010000</w:t>
            </w:r>
          </w:p>
        </w:tc>
        <w:tc>
          <w:tcPr>
            <w:tcW w:w="2368" w:type="dxa"/>
          </w:tcPr>
          <w:p w14:paraId="609742B8" w14:textId="5AA534F7" w:rsidR="008B7004" w:rsidRPr="00443CCC" w:rsidRDefault="008C5982"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6B8AF793" w14:textId="77777777" w:rsidTr="00620477">
        <w:trPr>
          <w:jc w:val="center"/>
        </w:trPr>
        <w:tc>
          <w:tcPr>
            <w:tcW w:w="2023" w:type="dxa"/>
          </w:tcPr>
          <w:p w14:paraId="3949DA06"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tcPr>
          <w:p w14:paraId="613DE3EE" w14:textId="77777777" w:rsidR="00620477" w:rsidRDefault="00620477" w:rsidP="00620477">
            <w:pPr>
              <w:pStyle w:val="TAL"/>
              <w:rPr>
                <w:lang w:eastAsia="zh-CN"/>
              </w:rPr>
            </w:pPr>
            <w:r>
              <w:rPr>
                <w:rFonts w:hint="eastAsia"/>
                <w:lang w:eastAsia="zh-CN"/>
              </w:rPr>
              <w:t>0</w:t>
            </w:r>
            <w:r>
              <w:rPr>
                <w:lang w:eastAsia="zh-CN"/>
              </w:rPr>
              <w:t>17</w:t>
            </w:r>
          </w:p>
        </w:tc>
        <w:tc>
          <w:tcPr>
            <w:tcW w:w="1818" w:type="dxa"/>
          </w:tcPr>
          <w:p w14:paraId="1E5E13CE"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1A2A805C" w14:textId="55F643DE" w:rsidR="00620477" w:rsidRPr="000B4518" w:rsidRDefault="008C5982" w:rsidP="00620477">
            <w:pPr>
              <w:pStyle w:val="TAL"/>
            </w:pPr>
            <w:r>
              <w:t>Clause</w:t>
            </w:r>
            <w:r w:rsidR="00620477" w:rsidRPr="000B4518">
              <w:t> </w:t>
            </w:r>
            <w:r w:rsidR="00620477">
              <w:rPr>
                <w:lang w:val="en-US"/>
              </w:rPr>
              <w:t>9</w:t>
            </w:r>
            <w:r w:rsidR="00620477">
              <w:t>.2.3.8</w:t>
            </w:r>
          </w:p>
        </w:tc>
      </w:tr>
      <w:tr w:rsidR="00620477" w:rsidRPr="000B4518" w14:paraId="380A7F86" w14:textId="77777777" w:rsidTr="00620477">
        <w:trPr>
          <w:jc w:val="center"/>
        </w:trPr>
        <w:tc>
          <w:tcPr>
            <w:tcW w:w="2023" w:type="dxa"/>
          </w:tcPr>
          <w:p w14:paraId="4D48BE68" w14:textId="77777777" w:rsidR="00620477" w:rsidRDefault="00620477" w:rsidP="00620477">
            <w:pPr>
              <w:pStyle w:val="TAL"/>
              <w:rPr>
                <w:lang w:eastAsia="zh-CN"/>
              </w:rPr>
            </w:pPr>
            <w:r>
              <w:rPr>
                <w:rFonts w:hint="eastAsia"/>
                <w:lang w:eastAsia="zh-CN"/>
              </w:rPr>
              <w:t>Overridden ID</w:t>
            </w:r>
          </w:p>
        </w:tc>
        <w:tc>
          <w:tcPr>
            <w:tcW w:w="1060" w:type="dxa"/>
          </w:tcPr>
          <w:p w14:paraId="7ABD8D4B" w14:textId="77777777" w:rsidR="00620477" w:rsidRDefault="00620477" w:rsidP="00620477">
            <w:pPr>
              <w:pStyle w:val="TAL"/>
              <w:rPr>
                <w:lang w:eastAsia="zh-CN"/>
              </w:rPr>
            </w:pPr>
            <w:r>
              <w:rPr>
                <w:rFonts w:hint="eastAsia"/>
                <w:lang w:eastAsia="zh-CN"/>
              </w:rPr>
              <w:t>0</w:t>
            </w:r>
            <w:r>
              <w:rPr>
                <w:lang w:eastAsia="zh-CN"/>
              </w:rPr>
              <w:t>18</w:t>
            </w:r>
          </w:p>
        </w:tc>
        <w:tc>
          <w:tcPr>
            <w:tcW w:w="1818" w:type="dxa"/>
          </w:tcPr>
          <w:p w14:paraId="54E27D91" w14:textId="77777777" w:rsidR="00620477" w:rsidRDefault="00620477" w:rsidP="00620477">
            <w:pPr>
              <w:pStyle w:val="TAL"/>
              <w:rPr>
                <w:lang w:eastAsia="zh-CN"/>
              </w:rPr>
            </w:pPr>
            <w:r>
              <w:rPr>
                <w:rFonts w:hint="eastAsia"/>
                <w:lang w:eastAsia="zh-CN"/>
              </w:rPr>
              <w:t>000</w:t>
            </w:r>
            <w:r>
              <w:rPr>
                <w:lang w:eastAsia="zh-CN"/>
              </w:rPr>
              <w:t>10010</w:t>
            </w:r>
          </w:p>
        </w:tc>
        <w:tc>
          <w:tcPr>
            <w:tcW w:w="2368" w:type="dxa"/>
          </w:tcPr>
          <w:p w14:paraId="0FF7FF51" w14:textId="21704831" w:rsidR="00620477" w:rsidRPr="000B4518" w:rsidRDefault="008C5982" w:rsidP="00620477">
            <w:pPr>
              <w:pStyle w:val="TAL"/>
            </w:pPr>
            <w:r>
              <w:t>Clause</w:t>
            </w:r>
            <w:r w:rsidR="00620477" w:rsidRPr="000B4518">
              <w:t> </w:t>
            </w:r>
            <w:r w:rsidR="00620477">
              <w:rPr>
                <w:lang w:val="en-US"/>
              </w:rPr>
              <w:t>9</w:t>
            </w:r>
            <w:r w:rsidR="00620477">
              <w:t>.2.3.8</w:t>
            </w:r>
          </w:p>
        </w:tc>
      </w:tr>
      <w:tr w:rsidR="00062123" w:rsidRPr="000B4518" w14:paraId="288C0DD8" w14:textId="77777777" w:rsidTr="00620477">
        <w:trPr>
          <w:jc w:val="center"/>
        </w:trPr>
        <w:tc>
          <w:tcPr>
            <w:tcW w:w="2023" w:type="dxa"/>
          </w:tcPr>
          <w:p w14:paraId="05CAFAE5" w14:textId="77777777" w:rsidR="00062123" w:rsidRDefault="00062123" w:rsidP="00620477">
            <w:pPr>
              <w:pStyle w:val="TAL"/>
              <w:rPr>
                <w:lang w:eastAsia="zh-CN"/>
              </w:rPr>
            </w:pPr>
            <w:r>
              <w:rPr>
                <w:rFonts w:hint="eastAsia"/>
                <w:lang w:eastAsia="zh-CN"/>
              </w:rPr>
              <w:t>Reception Priority</w:t>
            </w:r>
          </w:p>
        </w:tc>
        <w:tc>
          <w:tcPr>
            <w:tcW w:w="1060" w:type="dxa"/>
          </w:tcPr>
          <w:p w14:paraId="5707D40B" w14:textId="77777777" w:rsidR="00062123" w:rsidRDefault="00062123" w:rsidP="00620477">
            <w:pPr>
              <w:pStyle w:val="TAL"/>
              <w:rPr>
                <w:lang w:eastAsia="zh-CN"/>
              </w:rPr>
            </w:pPr>
            <w:r>
              <w:rPr>
                <w:rFonts w:hint="eastAsia"/>
                <w:lang w:eastAsia="zh-CN"/>
              </w:rPr>
              <w:t>0</w:t>
            </w:r>
            <w:r>
              <w:rPr>
                <w:lang w:eastAsia="zh-CN"/>
              </w:rPr>
              <w:t>19</w:t>
            </w:r>
          </w:p>
        </w:tc>
        <w:tc>
          <w:tcPr>
            <w:tcW w:w="1818" w:type="dxa"/>
          </w:tcPr>
          <w:p w14:paraId="625E9451" w14:textId="77777777" w:rsidR="00062123" w:rsidRDefault="00062123" w:rsidP="00620477">
            <w:pPr>
              <w:pStyle w:val="TAL"/>
              <w:rPr>
                <w:lang w:eastAsia="zh-CN"/>
              </w:rPr>
            </w:pPr>
            <w:r>
              <w:rPr>
                <w:rFonts w:hint="eastAsia"/>
                <w:lang w:eastAsia="zh-CN"/>
              </w:rPr>
              <w:t>000</w:t>
            </w:r>
            <w:r>
              <w:rPr>
                <w:lang w:eastAsia="zh-CN"/>
              </w:rPr>
              <w:t>10011</w:t>
            </w:r>
          </w:p>
        </w:tc>
        <w:tc>
          <w:tcPr>
            <w:tcW w:w="2368" w:type="dxa"/>
          </w:tcPr>
          <w:p w14:paraId="616CDDF6" w14:textId="4C45FA74" w:rsidR="00062123" w:rsidRPr="00D33CAD" w:rsidRDefault="008C5982"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48D8A30B" w14:textId="77777777" w:rsidTr="00620477">
        <w:trPr>
          <w:jc w:val="center"/>
        </w:trPr>
        <w:tc>
          <w:tcPr>
            <w:tcW w:w="2023" w:type="dxa"/>
          </w:tcPr>
          <w:p w14:paraId="1FFBEB64" w14:textId="77777777" w:rsidR="00D33CAD" w:rsidRDefault="00D33CAD" w:rsidP="00620477">
            <w:pPr>
              <w:pStyle w:val="TAL"/>
              <w:rPr>
                <w:lang w:eastAsia="zh-CN"/>
              </w:rPr>
            </w:pPr>
            <w:r w:rsidRPr="0044773C">
              <w:t>MCVideo Group Identity</w:t>
            </w:r>
          </w:p>
        </w:tc>
        <w:tc>
          <w:tcPr>
            <w:tcW w:w="1060" w:type="dxa"/>
          </w:tcPr>
          <w:p w14:paraId="1E821F97" w14:textId="77777777" w:rsidR="00D33CAD" w:rsidRDefault="00D33CAD" w:rsidP="00620477">
            <w:pPr>
              <w:pStyle w:val="TAL"/>
              <w:rPr>
                <w:lang w:eastAsia="zh-CN"/>
              </w:rPr>
            </w:pPr>
            <w:r>
              <w:t>0</w:t>
            </w:r>
            <w:r w:rsidR="00D03A83">
              <w:t>20</w:t>
            </w:r>
          </w:p>
        </w:tc>
        <w:tc>
          <w:tcPr>
            <w:tcW w:w="1818" w:type="dxa"/>
          </w:tcPr>
          <w:p w14:paraId="0102A98B" w14:textId="77777777" w:rsidR="00D33CAD" w:rsidRDefault="00D33CAD" w:rsidP="00620477">
            <w:pPr>
              <w:pStyle w:val="TAL"/>
              <w:rPr>
                <w:lang w:eastAsia="zh-CN"/>
              </w:rPr>
            </w:pPr>
            <w:r>
              <w:t>000</w:t>
            </w:r>
            <w:r w:rsidR="00D03A83">
              <w:t>10</w:t>
            </w:r>
            <w:r>
              <w:t>1</w:t>
            </w:r>
            <w:r w:rsidR="00D03A83">
              <w:t>00</w:t>
            </w:r>
          </w:p>
        </w:tc>
        <w:tc>
          <w:tcPr>
            <w:tcW w:w="2368" w:type="dxa"/>
          </w:tcPr>
          <w:p w14:paraId="5E2EEA1F" w14:textId="02F1F930" w:rsidR="00D33CAD" w:rsidRPr="00D33CAD" w:rsidRDefault="008C5982"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0271D1" w:rsidRPr="000B4518" w14:paraId="711480A6" w14:textId="77777777" w:rsidTr="00665A3A">
        <w:trPr>
          <w:jc w:val="center"/>
        </w:trPr>
        <w:tc>
          <w:tcPr>
            <w:tcW w:w="2023" w:type="dxa"/>
            <w:tcBorders>
              <w:top w:val="single" w:sz="4" w:space="0" w:color="auto"/>
              <w:left w:val="single" w:sz="4" w:space="0" w:color="auto"/>
              <w:bottom w:val="single" w:sz="4" w:space="0" w:color="auto"/>
              <w:right w:val="single" w:sz="4" w:space="0" w:color="auto"/>
            </w:tcBorders>
          </w:tcPr>
          <w:p w14:paraId="1880CB35" w14:textId="77777777" w:rsidR="000271D1" w:rsidRPr="007C0B75" w:rsidRDefault="000271D1" w:rsidP="00665A3A">
            <w:pPr>
              <w:pStyle w:val="TAL"/>
            </w:pPr>
            <w:r>
              <w:t>Reception Mode</w:t>
            </w:r>
          </w:p>
        </w:tc>
        <w:tc>
          <w:tcPr>
            <w:tcW w:w="1060" w:type="dxa"/>
            <w:tcBorders>
              <w:top w:val="single" w:sz="4" w:space="0" w:color="auto"/>
              <w:left w:val="single" w:sz="4" w:space="0" w:color="auto"/>
              <w:bottom w:val="single" w:sz="4" w:space="0" w:color="auto"/>
              <w:right w:val="single" w:sz="4" w:space="0" w:color="auto"/>
            </w:tcBorders>
          </w:tcPr>
          <w:p w14:paraId="20007950" w14:textId="77777777" w:rsidR="000271D1" w:rsidRPr="007C0B75" w:rsidRDefault="000271D1" w:rsidP="00665A3A">
            <w:pPr>
              <w:pStyle w:val="TAL"/>
            </w:pPr>
            <w:r>
              <w:t>022</w:t>
            </w:r>
          </w:p>
        </w:tc>
        <w:tc>
          <w:tcPr>
            <w:tcW w:w="1818" w:type="dxa"/>
            <w:tcBorders>
              <w:top w:val="single" w:sz="4" w:space="0" w:color="auto"/>
              <w:left w:val="single" w:sz="4" w:space="0" w:color="auto"/>
              <w:bottom w:val="single" w:sz="4" w:space="0" w:color="auto"/>
              <w:right w:val="single" w:sz="4" w:space="0" w:color="auto"/>
            </w:tcBorders>
          </w:tcPr>
          <w:p w14:paraId="4D3AA95C" w14:textId="77777777" w:rsidR="000271D1" w:rsidRPr="007C0B75" w:rsidRDefault="000271D1" w:rsidP="00665A3A">
            <w:pPr>
              <w:pStyle w:val="TAL"/>
            </w:pPr>
            <w:r w:rsidRPr="007C0B75">
              <w:t>000101</w:t>
            </w:r>
            <w:r>
              <w:t>10</w:t>
            </w:r>
          </w:p>
        </w:tc>
        <w:tc>
          <w:tcPr>
            <w:tcW w:w="2368" w:type="dxa"/>
            <w:tcBorders>
              <w:top w:val="single" w:sz="4" w:space="0" w:color="auto"/>
              <w:left w:val="single" w:sz="4" w:space="0" w:color="auto"/>
              <w:bottom w:val="single" w:sz="4" w:space="0" w:color="auto"/>
              <w:right w:val="single" w:sz="4" w:space="0" w:color="auto"/>
            </w:tcBorders>
          </w:tcPr>
          <w:p w14:paraId="5E800A35" w14:textId="23469E56" w:rsidR="000271D1" w:rsidRPr="000B4518" w:rsidRDefault="008C5982" w:rsidP="00665A3A">
            <w:pPr>
              <w:pStyle w:val="TAL"/>
            </w:pPr>
            <w:r>
              <w:t>Clause</w:t>
            </w:r>
            <w:r w:rsidR="000271D1" w:rsidRPr="000B4518">
              <w:t> </w:t>
            </w:r>
            <w:r w:rsidR="000271D1" w:rsidRPr="007C0B75">
              <w:t>9</w:t>
            </w:r>
            <w:r w:rsidR="000271D1" w:rsidRPr="000B4518">
              <w:t>.2.3.</w:t>
            </w:r>
            <w:r w:rsidR="000271D1" w:rsidRPr="007C0B75">
              <w:t>2</w:t>
            </w:r>
            <w:r w:rsidR="000271D1">
              <w:t>1</w:t>
            </w:r>
          </w:p>
        </w:tc>
      </w:tr>
    </w:tbl>
    <w:p w14:paraId="39F3C4FF" w14:textId="77777777" w:rsidR="00A5463E" w:rsidRPr="00A5463E" w:rsidRDefault="00A5463E" w:rsidP="00A5463E"/>
    <w:p w14:paraId="57D948F8" w14:textId="2FAF72B3" w:rsidR="00A5463E" w:rsidRPr="00A5463E" w:rsidRDefault="00A5463E" w:rsidP="00A5463E">
      <w:r w:rsidRPr="00A5463E">
        <w:t xml:space="preserve">The following </w:t>
      </w:r>
      <w:r w:rsidR="008C5982">
        <w:t>clause</w:t>
      </w:r>
      <w:r w:rsidRPr="00A5463E">
        <w:t>s describe the coding of each field.</w:t>
      </w:r>
    </w:p>
    <w:p w14:paraId="45D1463C" w14:textId="77777777" w:rsidR="00A5463E" w:rsidRPr="00A5463E" w:rsidRDefault="00A5463E" w:rsidP="00A5463E">
      <w:pPr>
        <w:pStyle w:val="Heading4"/>
      </w:pPr>
      <w:bookmarkStart w:id="1748" w:name="_Toc11343964"/>
      <w:bookmarkStart w:id="1749" w:name="_Toc45215925"/>
      <w:bookmarkStart w:id="1750" w:name="_Toc51945700"/>
      <w:bookmarkStart w:id="1751" w:name="_Toc99173095"/>
      <w:r w:rsidRPr="00A5463E">
        <w:t>9.2.3.2</w:t>
      </w:r>
      <w:r w:rsidRPr="00A5463E">
        <w:tab/>
        <w:t>Transmission Priority field</w:t>
      </w:r>
      <w:bookmarkEnd w:id="1748"/>
      <w:bookmarkEnd w:id="1749"/>
      <w:bookmarkEnd w:id="1750"/>
      <w:bookmarkEnd w:id="1751"/>
    </w:p>
    <w:p w14:paraId="0880341B"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w:t>
      </w:r>
      <w:proofErr w:type="spellStart"/>
      <w:r w:rsidRPr="00A5463E">
        <w:t>mc_priority</w:t>
      </w:r>
      <w:proofErr w:type="spellEnd"/>
      <w:r w:rsidRPr="00A5463E">
        <w:t xml:space="preserve">" </w:t>
      </w:r>
      <w:proofErr w:type="spellStart"/>
      <w:r w:rsidRPr="00A5463E">
        <w:t>fmtp</w:t>
      </w:r>
      <w:proofErr w:type="spellEnd"/>
      <w:r w:rsidRPr="00A5463E">
        <w:t xml:space="preserve"> parameter as specified in clause 14.</w:t>
      </w:r>
    </w:p>
    <w:p w14:paraId="395BAE26" w14:textId="77777777" w:rsidR="00A5463E" w:rsidRPr="00A5463E" w:rsidRDefault="00A5463E" w:rsidP="00A5463E">
      <w:r w:rsidRPr="00A5463E">
        <w:t>Table 9.2.3.2-1 describes the coding of the Transmission Priority field.</w:t>
      </w:r>
    </w:p>
    <w:p w14:paraId="0D34C671" w14:textId="77777777" w:rsidR="00A5463E" w:rsidRPr="00A5463E" w:rsidRDefault="00A5463E" w:rsidP="00A5463E">
      <w:pPr>
        <w:pStyle w:val="TH"/>
      </w:pPr>
      <w:r w:rsidRPr="00A5463E">
        <w:t>Table 9.2.3.2-1: Transmission Priority field coding</w:t>
      </w:r>
    </w:p>
    <w:p w14:paraId="3CADA056" w14:textId="77777777" w:rsidR="00A5463E" w:rsidRPr="00A5463E" w:rsidRDefault="00A5463E" w:rsidP="00A5463E">
      <w:pPr>
        <w:pStyle w:val="PL"/>
        <w:jc w:val="center"/>
        <w:rPr>
          <w:noProof w:val="0"/>
        </w:rPr>
      </w:pPr>
      <w:r w:rsidRPr="00A5463E">
        <w:rPr>
          <w:noProof w:val="0"/>
        </w:rPr>
        <w:t>0                   1                   2                   3</w:t>
      </w:r>
    </w:p>
    <w:p w14:paraId="6BECE16D"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7990F8CC" w14:textId="77777777" w:rsidR="00A5463E" w:rsidRPr="00A5463E" w:rsidRDefault="00A5463E" w:rsidP="00A5463E">
      <w:pPr>
        <w:pStyle w:val="PL"/>
        <w:jc w:val="center"/>
        <w:rPr>
          <w:noProof w:val="0"/>
        </w:rPr>
      </w:pPr>
      <w:r w:rsidRPr="00A5463E">
        <w:rPr>
          <w:noProof w:val="0"/>
        </w:rPr>
        <w:t>+-+-+-+-+-+-+-+-+-+-+-+-+-+-+-+-+-+-+-+-+-+-+-+-+-+-+-+-+-+-+-+-+</w:t>
      </w:r>
    </w:p>
    <w:p w14:paraId="49A5A105" w14:textId="77777777" w:rsidR="00A5463E" w:rsidRPr="00A5463E" w:rsidRDefault="00A5463E" w:rsidP="00A5463E">
      <w:pPr>
        <w:pStyle w:val="PL"/>
        <w:jc w:val="center"/>
      </w:pPr>
      <w:r w:rsidRPr="00A5463E">
        <w:t>|Transmission   |Transmission   |Transmission   |spare          |</w:t>
      </w:r>
    </w:p>
    <w:p w14:paraId="721F20D8" w14:textId="77777777" w:rsidR="00A5463E" w:rsidRPr="00A5463E" w:rsidRDefault="00A5463E" w:rsidP="00A5463E">
      <w:pPr>
        <w:pStyle w:val="PL"/>
        <w:jc w:val="center"/>
      </w:pPr>
      <w:r w:rsidRPr="00A5463E">
        <w:t>|Priority       |Priority       |Priority       |               |</w:t>
      </w:r>
    </w:p>
    <w:p w14:paraId="2F3BEB1E" w14:textId="77777777" w:rsidR="00A5463E" w:rsidRPr="00A5463E" w:rsidRDefault="00A5463E" w:rsidP="00A5463E">
      <w:pPr>
        <w:pStyle w:val="PL"/>
        <w:jc w:val="center"/>
      </w:pPr>
      <w:r w:rsidRPr="00A5463E">
        <w:t>|field ID value |Length value   |value          |               |</w:t>
      </w:r>
    </w:p>
    <w:p w14:paraId="28B7A010" w14:textId="77777777" w:rsidR="00A5463E" w:rsidRPr="00A5463E" w:rsidRDefault="00A5463E" w:rsidP="00A5463E">
      <w:pPr>
        <w:pStyle w:val="PL"/>
        <w:jc w:val="center"/>
      </w:pPr>
      <w:r w:rsidRPr="00A5463E">
        <w:t>+-+-+-+-+-+-+-+-+-+-+-+-+-+-+-+-+-+-+-+-+-+-+-+-+-+-+-+-+-+-+-+-+</w:t>
      </w:r>
    </w:p>
    <w:p w14:paraId="27844833" w14:textId="77777777" w:rsidR="00A5463E" w:rsidRPr="00A5463E" w:rsidRDefault="00A5463E" w:rsidP="00A5463E"/>
    <w:p w14:paraId="18D2A3D2" w14:textId="77777777" w:rsidR="00A5463E" w:rsidRPr="00A5463E" w:rsidRDefault="00A5463E" w:rsidP="00A5463E">
      <w:r w:rsidRPr="00A5463E">
        <w:t>The &lt;Transmission Priority field ID&gt; value is a binary value and is set according to table 9.2.3.1-1.</w:t>
      </w:r>
    </w:p>
    <w:p w14:paraId="63E37A37"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8D48266"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7B9B448A" w14:textId="61AB3896" w:rsidR="00A5463E" w:rsidRPr="00A5463E" w:rsidRDefault="00A5463E" w:rsidP="00A5463E">
      <w:pPr>
        <w:pStyle w:val="B1"/>
      </w:pPr>
      <w:r w:rsidRPr="00A5463E">
        <w:t>1.</w:t>
      </w:r>
      <w:r w:rsidRPr="00A5463E">
        <w:tab/>
        <w:t xml:space="preserve">for on-network by the transmission control server as described in </w:t>
      </w:r>
      <w:r w:rsidR="008C5982">
        <w:t>clause</w:t>
      </w:r>
      <w:r w:rsidRPr="00A5463E">
        <w:t> </w:t>
      </w:r>
      <w:proofErr w:type="spellStart"/>
      <w:r w:rsidRPr="00A5463E">
        <w:t>x.y</w:t>
      </w:r>
      <w:proofErr w:type="spellEnd"/>
      <w:r w:rsidRPr="00A5463E">
        <w:t>; and</w:t>
      </w:r>
    </w:p>
    <w:p w14:paraId="0EA158E6" w14:textId="1841A71E" w:rsidR="00A5463E" w:rsidRPr="00A5463E" w:rsidRDefault="00A5463E" w:rsidP="00A5463E">
      <w:pPr>
        <w:pStyle w:val="B1"/>
      </w:pPr>
      <w:r w:rsidRPr="00A5463E">
        <w:t>2.</w:t>
      </w:r>
      <w:r w:rsidRPr="00A5463E">
        <w:tab/>
        <w:t xml:space="preserve">for off-network by the transmission arbitrator as described in </w:t>
      </w:r>
      <w:r w:rsidR="008C5982">
        <w:t>clause</w:t>
      </w:r>
      <w:r w:rsidRPr="00A5463E">
        <w:t> </w:t>
      </w:r>
      <w:proofErr w:type="spellStart"/>
      <w:r w:rsidRPr="00A5463E">
        <w:t>y.z</w:t>
      </w:r>
      <w:proofErr w:type="spellEnd"/>
      <w:r w:rsidRPr="00A5463E">
        <w:t>.</w:t>
      </w:r>
    </w:p>
    <w:p w14:paraId="5EDC1F48" w14:textId="77777777" w:rsidR="00A5463E" w:rsidRPr="00A5463E" w:rsidRDefault="00A5463E" w:rsidP="00A5463E">
      <w:r w:rsidRPr="00A5463E">
        <w:t>The spare bits are set to zero.</w:t>
      </w:r>
    </w:p>
    <w:p w14:paraId="3DA9020B" w14:textId="77777777" w:rsidR="00A5463E" w:rsidRPr="00A5463E" w:rsidRDefault="00A5463E" w:rsidP="00A5463E">
      <w:pPr>
        <w:pStyle w:val="Heading4"/>
      </w:pPr>
      <w:bookmarkStart w:id="1752" w:name="_Toc11343965"/>
      <w:bookmarkStart w:id="1753" w:name="_Toc45215926"/>
      <w:bookmarkStart w:id="1754" w:name="_Toc51945701"/>
      <w:bookmarkStart w:id="1755" w:name="_Toc99173096"/>
      <w:r w:rsidRPr="00A5463E">
        <w:t>9.2.3.3</w:t>
      </w:r>
      <w:r w:rsidRPr="00A5463E">
        <w:tab/>
        <w:t>Duration field</w:t>
      </w:r>
      <w:bookmarkEnd w:id="1752"/>
      <w:bookmarkEnd w:id="1753"/>
      <w:bookmarkEnd w:id="1754"/>
      <w:bookmarkEnd w:id="1755"/>
    </w:p>
    <w:p w14:paraId="17C047A0" w14:textId="77777777" w:rsidR="00A5463E" w:rsidRPr="00A5463E" w:rsidRDefault="00A5463E" w:rsidP="00A5463E">
      <w:r w:rsidRPr="00A5463E">
        <w:t xml:space="preserve">The Duration field describes the time in seconds for which the granted party is allowed to transmit. </w:t>
      </w:r>
    </w:p>
    <w:p w14:paraId="4688809E" w14:textId="77777777" w:rsidR="00A5463E" w:rsidRPr="00A5463E" w:rsidRDefault="00A5463E" w:rsidP="00A5463E">
      <w:r w:rsidRPr="00A5463E">
        <w:t>Table 9.2.3.3-1 describes the coding of the Duration field.</w:t>
      </w:r>
    </w:p>
    <w:p w14:paraId="7DBB0FC7" w14:textId="77777777" w:rsidR="00A5463E" w:rsidRPr="00A5463E" w:rsidRDefault="00A5463E" w:rsidP="00A5463E">
      <w:pPr>
        <w:pStyle w:val="TH"/>
      </w:pPr>
      <w:r w:rsidRPr="00A5463E">
        <w:t>Table 9.2.3.3-1: Duration field coding</w:t>
      </w:r>
    </w:p>
    <w:p w14:paraId="0C593218" w14:textId="77777777" w:rsidR="00A5463E" w:rsidRPr="00A5463E" w:rsidRDefault="00A5463E" w:rsidP="00A5463E">
      <w:pPr>
        <w:pStyle w:val="PL"/>
        <w:keepNext/>
        <w:keepLines/>
        <w:jc w:val="center"/>
      </w:pPr>
      <w:r w:rsidRPr="00A5463E">
        <w:t>0                   1                   2                   3</w:t>
      </w:r>
    </w:p>
    <w:p w14:paraId="54E36C4E" w14:textId="77777777" w:rsidR="00A5463E" w:rsidRPr="00A5463E" w:rsidRDefault="00A5463E" w:rsidP="00A5463E">
      <w:pPr>
        <w:pStyle w:val="PL"/>
        <w:keepNext/>
        <w:keepLines/>
        <w:jc w:val="center"/>
      </w:pPr>
      <w:r w:rsidRPr="00A5463E">
        <w:t>0 1 2 3 4 5 6 7 8 9 0 1 2 3 4 5 6 7 8 9 0 1 2 3 4 5 6 7 8 9 0 1</w:t>
      </w:r>
    </w:p>
    <w:p w14:paraId="33BEBEE8" w14:textId="77777777" w:rsidR="00A5463E" w:rsidRPr="00A5463E" w:rsidRDefault="00A5463E" w:rsidP="00A5463E">
      <w:pPr>
        <w:pStyle w:val="PL"/>
        <w:keepNext/>
        <w:keepLines/>
        <w:jc w:val="center"/>
      </w:pPr>
      <w:r w:rsidRPr="00A5463E">
        <w:t>+-+-+-+-+-+-+-+-+-+-+-+-+-+-+-+-+-+-+-+-+-+-+-+-+-+-+-+-+-+-+-+-+</w:t>
      </w:r>
    </w:p>
    <w:p w14:paraId="37AEAA91" w14:textId="77777777" w:rsidR="00A5463E" w:rsidRPr="00A5463E" w:rsidRDefault="00A5463E" w:rsidP="00A5463E">
      <w:pPr>
        <w:pStyle w:val="PL"/>
        <w:keepNext/>
        <w:keepLines/>
        <w:jc w:val="center"/>
      </w:pPr>
      <w:r w:rsidRPr="00A5463E">
        <w:t>|Duration       |Duration       |Duration value                 |</w:t>
      </w:r>
    </w:p>
    <w:p w14:paraId="42D23FD0" w14:textId="77777777" w:rsidR="00A5463E" w:rsidRPr="00A5463E" w:rsidRDefault="00A5463E" w:rsidP="00A5463E">
      <w:pPr>
        <w:pStyle w:val="PL"/>
        <w:keepNext/>
        <w:keepLines/>
        <w:jc w:val="center"/>
      </w:pPr>
      <w:r w:rsidRPr="00A5463E">
        <w:t>|field ID value |length value   |                               |</w:t>
      </w:r>
    </w:p>
    <w:p w14:paraId="16E6DED0" w14:textId="77777777" w:rsidR="00A5463E" w:rsidRPr="00A5463E" w:rsidRDefault="00A5463E" w:rsidP="00A5463E">
      <w:pPr>
        <w:pStyle w:val="PL"/>
        <w:keepNext/>
        <w:keepLines/>
        <w:jc w:val="center"/>
      </w:pPr>
      <w:r w:rsidRPr="00A5463E">
        <w:t>+-+-+-+-+-+-+-+-+-+-+-+-+-+-+-+-+-+-+-+-+-+-+-+-+-+-+-+-+-+-+-+-+</w:t>
      </w:r>
    </w:p>
    <w:p w14:paraId="31FE99A5" w14:textId="77777777" w:rsidR="00A5463E" w:rsidRPr="00A5463E" w:rsidRDefault="00A5463E" w:rsidP="00A5463E"/>
    <w:p w14:paraId="0F591EBE" w14:textId="77777777" w:rsidR="00A5463E" w:rsidRPr="00A5463E" w:rsidRDefault="00A5463E" w:rsidP="00A5463E">
      <w:r w:rsidRPr="00A5463E">
        <w:t>The &lt;Duration field ID&gt; value is a binary value and is set according to table 9.2.3.1-1.</w:t>
      </w:r>
    </w:p>
    <w:p w14:paraId="68FD23A8" w14:textId="77777777" w:rsidR="00A5463E" w:rsidRPr="00A5463E" w:rsidRDefault="00A5463E" w:rsidP="00A5463E">
      <w:r w:rsidRPr="00A5463E">
        <w:t>The &lt;Duration length&gt; value is a binary value and has the value '2' indicating the total length in octets of the &lt;Duration&gt; value item.</w:t>
      </w:r>
    </w:p>
    <w:p w14:paraId="524DCC8E" w14:textId="77777777" w:rsidR="00A5463E" w:rsidRPr="00A5463E" w:rsidRDefault="00A5463E" w:rsidP="00A5463E">
      <w:r w:rsidRPr="00A5463E">
        <w:t>The &lt;Duration&gt; value is a binary value in seconds.</w:t>
      </w:r>
    </w:p>
    <w:p w14:paraId="0DAD4C57" w14:textId="77777777" w:rsidR="00A5463E" w:rsidRPr="00A5463E" w:rsidRDefault="00A5463E" w:rsidP="00A5463E">
      <w:pPr>
        <w:pStyle w:val="Heading4"/>
      </w:pPr>
      <w:bookmarkStart w:id="1756" w:name="_Toc11343966"/>
      <w:bookmarkStart w:id="1757" w:name="_Toc45215927"/>
      <w:bookmarkStart w:id="1758" w:name="_Toc51945702"/>
      <w:bookmarkStart w:id="1759" w:name="_Toc99173097"/>
      <w:r w:rsidRPr="00A5463E">
        <w:t>9.2.3.4</w:t>
      </w:r>
      <w:r w:rsidRPr="00A5463E">
        <w:tab/>
        <w:t>Reject Cause field</w:t>
      </w:r>
      <w:bookmarkEnd w:id="1756"/>
      <w:bookmarkEnd w:id="1757"/>
      <w:bookmarkEnd w:id="1758"/>
      <w:bookmarkEnd w:id="1759"/>
    </w:p>
    <w:p w14:paraId="4C565689"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74290B3" w14:textId="77777777" w:rsidR="00A5463E" w:rsidRPr="00A5463E" w:rsidRDefault="00A5463E" w:rsidP="00A5463E">
      <w:r w:rsidRPr="00A5463E">
        <w:t>Table 9.2.3.4-1 describes the coding of the Reject Cause field.</w:t>
      </w:r>
    </w:p>
    <w:p w14:paraId="3FB5EF14" w14:textId="77777777" w:rsidR="00A5463E" w:rsidRPr="00A5463E" w:rsidRDefault="00A5463E" w:rsidP="00A5463E">
      <w:pPr>
        <w:pStyle w:val="TH"/>
      </w:pPr>
      <w:r w:rsidRPr="00A5463E">
        <w:t>Table 9.2.3.4-1: Reject Cause field coding</w:t>
      </w:r>
    </w:p>
    <w:p w14:paraId="41A1BA1E" w14:textId="77777777" w:rsidR="00A5463E" w:rsidRPr="00A5463E" w:rsidRDefault="00A5463E" w:rsidP="00A5463E">
      <w:pPr>
        <w:pStyle w:val="PL"/>
        <w:keepNext/>
        <w:keepLines/>
        <w:jc w:val="center"/>
      </w:pPr>
      <w:r w:rsidRPr="00A5463E">
        <w:t>0                   1                   2                   3</w:t>
      </w:r>
    </w:p>
    <w:p w14:paraId="746DE14B"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3668F6A1" w14:textId="77777777" w:rsidR="00A5463E" w:rsidRPr="00037BD2" w:rsidRDefault="00A5463E" w:rsidP="00A5463E">
      <w:pPr>
        <w:pStyle w:val="PL"/>
        <w:jc w:val="center"/>
        <w:rPr>
          <w:noProof w:val="0"/>
          <w:lang w:val="fr-FR"/>
        </w:rPr>
      </w:pPr>
      <w:r w:rsidRPr="00037BD2">
        <w:rPr>
          <w:noProof w:val="0"/>
          <w:lang w:val="fr-FR"/>
        </w:rPr>
        <w:t>+-+-+-+-+-+-+-+-+-+-+-+-+-+-+-+-+-+-+-+-+-+-+-+-+-+-+-+-+-+-+-+-+</w:t>
      </w:r>
    </w:p>
    <w:p w14:paraId="73CA460B"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31EDFFBF"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1278FDA8" w14:textId="77777777" w:rsidR="00A5463E" w:rsidRPr="00A5463E" w:rsidRDefault="00A5463E" w:rsidP="00A5463E">
      <w:pPr>
        <w:pStyle w:val="PL"/>
        <w:jc w:val="center"/>
      </w:pPr>
      <w:r w:rsidRPr="00A5463E">
        <w:t>+-+-+-+-+-+-+-+-+-+-+-+-+-+-+-+-+</w:t>
      </w:r>
      <w:r w:rsidRPr="00A5463E">
        <w:rPr>
          <w:noProof w:val="0"/>
        </w:rPr>
        <w:t>-+-+-+-+-+-+-+-+-+-+-+-+-+-+-+-</w:t>
      </w:r>
      <w:r w:rsidRPr="00A5463E">
        <w:t>+</w:t>
      </w:r>
    </w:p>
    <w:p w14:paraId="46A7E382"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1CFC506"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0AC64602" w14:textId="77777777" w:rsidR="00A5463E" w:rsidRPr="00A5463E" w:rsidRDefault="00A5463E" w:rsidP="00A5463E">
      <w:pPr>
        <w:pStyle w:val="PL"/>
        <w:jc w:val="center"/>
        <w:rPr>
          <w:color w:val="000000"/>
          <w:lang w:eastAsia="ko-KR"/>
        </w:rPr>
      </w:pPr>
      <w:r w:rsidRPr="00A5463E">
        <w:rPr>
          <w:color w:val="000000"/>
        </w:rPr>
        <w:t>|                                       (Padding)               |</w:t>
      </w:r>
    </w:p>
    <w:p w14:paraId="7378717F" w14:textId="77777777" w:rsidR="00A5463E" w:rsidRPr="00A5463E" w:rsidRDefault="00A5463E" w:rsidP="00A5463E">
      <w:pPr>
        <w:pStyle w:val="PL"/>
        <w:jc w:val="center"/>
        <w:rPr>
          <w:noProof w:val="0"/>
        </w:rPr>
      </w:pPr>
      <w:r w:rsidRPr="00A5463E">
        <w:rPr>
          <w:noProof w:val="0"/>
        </w:rPr>
        <w:t>+-+-+-+-+-+-+-+-+-+-+-+-+-+-+-+-+-+-+-+-+-+-+-+-+-+-+-+-+-+-+-+-+</w:t>
      </w:r>
    </w:p>
    <w:p w14:paraId="6EA70CDF" w14:textId="77777777" w:rsidR="00A5463E" w:rsidRPr="00A5463E" w:rsidRDefault="00A5463E" w:rsidP="00A5463E"/>
    <w:p w14:paraId="19A5AB0B" w14:textId="77777777" w:rsidR="00A5463E" w:rsidRPr="00A5463E" w:rsidRDefault="00A5463E" w:rsidP="00A5463E">
      <w:r w:rsidRPr="00A5463E">
        <w:t>The &lt;Reject Cause field ID&gt; value is a binary value and is set according to table 9.2.3.1-1.</w:t>
      </w:r>
    </w:p>
    <w:p w14:paraId="039F8B5C"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1AB1EB0B" w14:textId="31AA0647" w:rsidR="00A5463E" w:rsidRPr="00A5463E" w:rsidRDefault="00A5463E" w:rsidP="00A5463E">
      <w:r w:rsidRPr="00A5463E">
        <w:t xml:space="preserve">The &lt;Reject Cause&gt; value is a 16 bit binary value as defined in </w:t>
      </w:r>
      <w:r w:rsidR="008C5982">
        <w:t>clause</w:t>
      </w:r>
      <w:r w:rsidRPr="00A5463E">
        <w:t xml:space="preserve"> 9.2.6.2 for Transmission Rejected message and as defined in </w:t>
      </w:r>
      <w:r w:rsidR="008C5982">
        <w:t>clause</w:t>
      </w:r>
      <w:r w:rsidRPr="00A5463E">
        <w:t> 9.2.10.2 for Transmission Revoked message.</w:t>
      </w:r>
    </w:p>
    <w:p w14:paraId="3692B553"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35431110"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8F25978" w14:textId="77777777" w:rsidR="00A5463E" w:rsidRPr="00A5463E" w:rsidRDefault="00A5463E" w:rsidP="005347D8">
      <w:pPr>
        <w:pStyle w:val="Heading4"/>
      </w:pPr>
      <w:bookmarkStart w:id="1760" w:name="_Toc11343967"/>
      <w:bookmarkStart w:id="1761" w:name="_Toc45215928"/>
      <w:bookmarkStart w:id="1762" w:name="_Toc51945703"/>
      <w:bookmarkStart w:id="1763" w:name="_Toc99173098"/>
      <w:r w:rsidRPr="00A5463E">
        <w:t>9.2.3.5</w:t>
      </w:r>
      <w:r w:rsidRPr="00A5463E">
        <w:tab/>
      </w:r>
      <w:r w:rsidR="005347D8" w:rsidRPr="000B4518">
        <w:t>Queue Info field</w:t>
      </w:r>
      <w:bookmarkEnd w:id="1760"/>
      <w:bookmarkEnd w:id="1761"/>
      <w:bookmarkEnd w:id="1762"/>
      <w:bookmarkEnd w:id="1763"/>
    </w:p>
    <w:p w14:paraId="345F3573"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439242FC" w14:textId="77777777" w:rsidR="005347D8" w:rsidRPr="000B4518" w:rsidRDefault="005347D8" w:rsidP="005347D8">
      <w:r w:rsidRPr="000B4518">
        <w:t>Table </w:t>
      </w:r>
      <w:r>
        <w:t>9</w:t>
      </w:r>
      <w:r w:rsidRPr="000B4518">
        <w:t>.2.3.5-1 describes the coding of the Queue Info field.</w:t>
      </w:r>
    </w:p>
    <w:p w14:paraId="5D209EF4" w14:textId="77777777" w:rsidR="005347D8" w:rsidRPr="000B4518" w:rsidRDefault="005347D8" w:rsidP="005347D8">
      <w:pPr>
        <w:pStyle w:val="TH"/>
      </w:pPr>
      <w:r w:rsidRPr="000B4518">
        <w:t>Table </w:t>
      </w:r>
      <w:r>
        <w:rPr>
          <w:lang w:val="en-US"/>
        </w:rPr>
        <w:t>9.</w:t>
      </w:r>
      <w:r w:rsidRPr="000B4518">
        <w:t>2.3.5-1: Queue Info field coding</w:t>
      </w:r>
    </w:p>
    <w:p w14:paraId="477ED593" w14:textId="77777777" w:rsidR="005347D8" w:rsidRPr="000B4518" w:rsidRDefault="005347D8" w:rsidP="005347D8">
      <w:pPr>
        <w:pStyle w:val="PL"/>
        <w:keepNext/>
        <w:keepLines/>
        <w:jc w:val="center"/>
      </w:pPr>
      <w:r w:rsidRPr="000B4518">
        <w:t>0                   1                   2                   3</w:t>
      </w:r>
    </w:p>
    <w:p w14:paraId="67D4478F"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55CA2D03" w14:textId="77777777" w:rsidR="005347D8" w:rsidRPr="006C48EC" w:rsidRDefault="005347D8" w:rsidP="005347D8">
      <w:pPr>
        <w:pStyle w:val="PL"/>
        <w:keepNext/>
        <w:keepLines/>
        <w:jc w:val="center"/>
        <w:rPr>
          <w:lang w:val="fr-FR"/>
        </w:rPr>
      </w:pPr>
      <w:r w:rsidRPr="006C48EC">
        <w:rPr>
          <w:lang w:val="fr-FR"/>
        </w:rPr>
        <w:t>+-+-+-+-+-+-+-+-+-+-+-+-+-+-+-+-+-+-+-+-+-+-+-+-+-+-+-+-+-+-+-+-+</w:t>
      </w:r>
    </w:p>
    <w:p w14:paraId="482DB3C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1C573536" w14:textId="77777777" w:rsidR="005347D8" w:rsidRPr="000B4518" w:rsidRDefault="005347D8" w:rsidP="005347D8">
      <w:pPr>
        <w:pStyle w:val="PL"/>
        <w:keepNext/>
        <w:keepLines/>
        <w:jc w:val="center"/>
      </w:pPr>
      <w:r w:rsidRPr="000B4518">
        <w:t>|field ID       |length         |Info           | Level         |</w:t>
      </w:r>
    </w:p>
    <w:p w14:paraId="58A11083" w14:textId="77777777" w:rsidR="005347D8" w:rsidRPr="000B4518" w:rsidRDefault="005347D8" w:rsidP="005347D8">
      <w:pPr>
        <w:pStyle w:val="PL"/>
        <w:keepNext/>
        <w:keepLines/>
        <w:jc w:val="center"/>
      </w:pPr>
      <w:r w:rsidRPr="000B4518">
        <w:t>+-+-+-+-+-+-+-+-+-+-+-+-+-+-+-+-+-+-+-+-+-+-+-+-+-+-+-+-+-+-+-+-+</w:t>
      </w:r>
    </w:p>
    <w:p w14:paraId="36035EC3" w14:textId="77777777" w:rsidR="005347D8" w:rsidRPr="000B4518" w:rsidRDefault="005347D8" w:rsidP="005347D8">
      <w:pPr>
        <w:keepNext/>
        <w:keepLines/>
      </w:pPr>
    </w:p>
    <w:p w14:paraId="3A572B44"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3D23B408"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1DBE791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2F3732B4" w14:textId="6E843362" w:rsidR="005347D8" w:rsidRPr="000B4518" w:rsidRDefault="005347D8" w:rsidP="005347D8">
      <w:r w:rsidRPr="000B4518">
        <w:t>The &lt;Queue Priority Level&gt; value is coded as the &lt;</w:t>
      </w:r>
      <w:r>
        <w:t>Transmission</w:t>
      </w:r>
      <w:r w:rsidRPr="000B4518">
        <w:t xml:space="preserve"> Priority&gt; value in </w:t>
      </w:r>
      <w:r w:rsidR="008C5982">
        <w:t>clause</w:t>
      </w:r>
      <w:r w:rsidRPr="000B4518">
        <w:t> </w:t>
      </w:r>
      <w:r>
        <w:t>9</w:t>
      </w:r>
      <w:r w:rsidRPr="000B4518">
        <w:t>.2.3.2.</w:t>
      </w:r>
    </w:p>
    <w:p w14:paraId="73A0FFB3" w14:textId="77777777" w:rsidR="00A5463E" w:rsidRPr="00A5463E" w:rsidRDefault="00A5463E" w:rsidP="00A5463E">
      <w:pPr>
        <w:pStyle w:val="Heading4"/>
      </w:pPr>
      <w:bookmarkStart w:id="1764" w:name="_Toc11343968"/>
      <w:bookmarkStart w:id="1765" w:name="_Toc45215929"/>
      <w:bookmarkStart w:id="1766" w:name="_Toc51945704"/>
      <w:bookmarkStart w:id="1767" w:name="_Toc99173099"/>
      <w:r w:rsidRPr="00A5463E">
        <w:t>9.2.3.6</w:t>
      </w:r>
      <w:r w:rsidRPr="00A5463E">
        <w:tab/>
        <w:t>Granted Party's Identity field</w:t>
      </w:r>
      <w:bookmarkEnd w:id="1764"/>
      <w:bookmarkEnd w:id="1765"/>
      <w:bookmarkEnd w:id="1766"/>
      <w:bookmarkEnd w:id="1767"/>
    </w:p>
    <w:p w14:paraId="027E6DD7" w14:textId="77777777" w:rsidR="00A5463E" w:rsidRPr="00A5463E" w:rsidRDefault="00A5463E" w:rsidP="00A5463E">
      <w:r w:rsidRPr="00A5463E">
        <w:t>The Granted Party's Identity field identifies the MCVideo user that is granted to send media.</w:t>
      </w:r>
    </w:p>
    <w:p w14:paraId="474895AA" w14:textId="77777777" w:rsidR="00A5463E" w:rsidRPr="00A5463E" w:rsidRDefault="00A5463E" w:rsidP="00A5463E">
      <w:r w:rsidRPr="00A5463E">
        <w:t>Table 9.2.3.6-1 describes the coding of the Granted Party's Identity field.</w:t>
      </w:r>
    </w:p>
    <w:p w14:paraId="46A27C51" w14:textId="77777777" w:rsidR="00A5463E" w:rsidRPr="00A5463E" w:rsidRDefault="00A5463E" w:rsidP="00A5463E">
      <w:pPr>
        <w:pStyle w:val="TH"/>
      </w:pPr>
      <w:r w:rsidRPr="00A5463E">
        <w:t>Table 9.2.3.6-1: Granted Party's Identity field coding</w:t>
      </w:r>
    </w:p>
    <w:p w14:paraId="62880CEF" w14:textId="77777777" w:rsidR="00A5463E" w:rsidRPr="00A5463E" w:rsidRDefault="00A5463E" w:rsidP="00A5463E">
      <w:pPr>
        <w:pStyle w:val="PL"/>
        <w:keepNext/>
        <w:keepLines/>
        <w:jc w:val="center"/>
        <w:rPr>
          <w:noProof w:val="0"/>
        </w:rPr>
      </w:pPr>
      <w:r w:rsidRPr="00A5463E">
        <w:rPr>
          <w:noProof w:val="0"/>
        </w:rPr>
        <w:t>0                   1                   2                   3</w:t>
      </w:r>
    </w:p>
    <w:p w14:paraId="1865210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B14BE7" w14:textId="77777777" w:rsidR="00A5463E" w:rsidRPr="00A5463E" w:rsidRDefault="00A5463E" w:rsidP="00A5463E">
      <w:pPr>
        <w:pStyle w:val="PL"/>
        <w:keepNext/>
        <w:keepLines/>
        <w:jc w:val="center"/>
        <w:rPr>
          <w:noProof w:val="0"/>
        </w:rPr>
      </w:pPr>
      <w:r w:rsidRPr="00A5463E">
        <w:rPr>
          <w:noProof w:val="0"/>
        </w:rPr>
        <w:t>+-+-+-+-+-+-+-+-+-+-+-+-+-+-+-+-+-+-+-+-+-+-+-+-+-+-+-+-+-+-+-+-+</w:t>
      </w:r>
    </w:p>
    <w:p w14:paraId="7EB9E3DC"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3C67745F"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67E8275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394137" w14:textId="77777777" w:rsidR="00A5463E" w:rsidRPr="00A5463E" w:rsidRDefault="00A5463E" w:rsidP="00A5463E">
      <w:pPr>
        <w:pStyle w:val="PL"/>
        <w:keepNext/>
        <w:keepLines/>
        <w:jc w:val="center"/>
        <w:rPr>
          <w:noProof w:val="0"/>
        </w:rPr>
      </w:pPr>
      <w:r w:rsidRPr="00A5463E">
        <w:rPr>
          <w:noProof w:val="0"/>
        </w:rPr>
        <w:t>+-+-+-+-+-+-+-+-+-+-+-+-+-+-+-+-+                               :</w:t>
      </w:r>
    </w:p>
    <w:p w14:paraId="3F87BF4F" w14:textId="77777777" w:rsidR="00A5463E" w:rsidRPr="00A5463E" w:rsidRDefault="00A5463E" w:rsidP="00A5463E">
      <w:pPr>
        <w:pStyle w:val="PL"/>
        <w:keepNext/>
        <w:keepLines/>
        <w:jc w:val="center"/>
        <w:rPr>
          <w:noProof w:val="0"/>
        </w:rPr>
      </w:pPr>
      <w:r w:rsidRPr="00A5463E">
        <w:rPr>
          <w:noProof w:val="0"/>
        </w:rPr>
        <w:t>:                                                               :</w:t>
      </w:r>
    </w:p>
    <w:p w14:paraId="55C31BDB" w14:textId="77777777" w:rsidR="00A5463E" w:rsidRPr="00A5463E" w:rsidRDefault="00A5463E" w:rsidP="00A5463E">
      <w:pPr>
        <w:pStyle w:val="PL"/>
        <w:keepNext/>
        <w:keepLines/>
        <w:jc w:val="center"/>
        <w:rPr>
          <w:noProof w:val="0"/>
        </w:rPr>
      </w:pPr>
      <w:r w:rsidRPr="00A5463E">
        <w:rPr>
          <w:noProof w:val="0"/>
        </w:rPr>
        <w:t>+-+-+-+-+-+-+-+-+-+-+-+-+-+-+-+-+-+-+-+-+-+-+-+-+-+-+-+-+-+-+-+-+</w:t>
      </w:r>
    </w:p>
    <w:p w14:paraId="39107873" w14:textId="77777777" w:rsidR="00A5463E" w:rsidRPr="00A5463E" w:rsidRDefault="00A5463E" w:rsidP="00A5463E"/>
    <w:p w14:paraId="47E9B017" w14:textId="77777777" w:rsidR="00A5463E" w:rsidRPr="00A5463E" w:rsidRDefault="00A5463E" w:rsidP="00A5463E">
      <w:r w:rsidRPr="00A5463E">
        <w:t>The &lt;Granted Party's Identity field ID&gt; value is a binary value and is set according to table 9.2.3.1-1.</w:t>
      </w:r>
    </w:p>
    <w:p w14:paraId="6B1533CD" w14:textId="7A122C53" w:rsidR="00A5463E" w:rsidRPr="00A5463E" w:rsidRDefault="00A5463E" w:rsidP="00A5463E">
      <w:r w:rsidRPr="00A5463E">
        <w:t xml:space="preserve">The &lt;Granted Party's Identity length&gt; value is coded as the &lt;User ID length&gt; value in </w:t>
      </w:r>
      <w:r w:rsidR="008C5982">
        <w:t>clause</w:t>
      </w:r>
      <w:r w:rsidRPr="00A5463E">
        <w:t> 9.2.3.8.</w:t>
      </w:r>
    </w:p>
    <w:p w14:paraId="27712A52" w14:textId="500398E1" w:rsidR="00A5463E" w:rsidRPr="00A5463E" w:rsidRDefault="00A5463E" w:rsidP="00A5463E">
      <w:r w:rsidRPr="00A5463E">
        <w:t xml:space="preserve">The &lt;Granted Party's Identity&gt; value is coded as the &lt;User ID&gt; value in </w:t>
      </w:r>
      <w:r w:rsidR="008C5982">
        <w:t>clause</w:t>
      </w:r>
      <w:r w:rsidRPr="00A5463E">
        <w:t> 9.2.3.8.</w:t>
      </w:r>
    </w:p>
    <w:p w14:paraId="3B71668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0877219D" w14:textId="77777777" w:rsidR="00A5463E" w:rsidRPr="00A5463E" w:rsidRDefault="00A5463E" w:rsidP="00A5463E">
      <w:pPr>
        <w:pStyle w:val="Heading4"/>
      </w:pPr>
      <w:bookmarkStart w:id="1768" w:name="_Toc11343969"/>
      <w:bookmarkStart w:id="1769" w:name="_Toc45215930"/>
      <w:bookmarkStart w:id="1770" w:name="_Toc51945705"/>
      <w:bookmarkStart w:id="1771" w:name="_Toc99173100"/>
      <w:r w:rsidRPr="00A5463E">
        <w:t>9.2.3.7</w:t>
      </w:r>
      <w:r w:rsidRPr="00A5463E">
        <w:tab/>
        <w:t>Permission to Request the Transmission field</w:t>
      </w:r>
      <w:bookmarkEnd w:id="1768"/>
      <w:bookmarkEnd w:id="1769"/>
      <w:bookmarkEnd w:id="1770"/>
      <w:bookmarkEnd w:id="1771"/>
    </w:p>
    <w:p w14:paraId="5D512BF8" w14:textId="77777777" w:rsidR="00A5463E" w:rsidRPr="00A5463E" w:rsidRDefault="00A5463E" w:rsidP="00A5463E">
      <w:r w:rsidRPr="00A5463E">
        <w:t>The Permission to Request the Transmission field indicates whether receiving parties are allowed to request the transmission or not.</w:t>
      </w:r>
    </w:p>
    <w:p w14:paraId="0E10C22E" w14:textId="77777777" w:rsidR="00A5463E" w:rsidRPr="00A5463E" w:rsidRDefault="00A5463E" w:rsidP="00A5463E">
      <w:r w:rsidRPr="00A5463E">
        <w:t>Table 9.2.3.7-1 describes the coding of the Permission to Request the Transmission field.</w:t>
      </w:r>
    </w:p>
    <w:p w14:paraId="33F62691" w14:textId="77777777" w:rsidR="00A5463E" w:rsidRPr="00A5463E" w:rsidRDefault="00A5463E" w:rsidP="00A5463E">
      <w:pPr>
        <w:pStyle w:val="TH"/>
      </w:pPr>
      <w:r w:rsidRPr="00A5463E">
        <w:lastRenderedPageBreak/>
        <w:t>Table 9.2.3.7-1: Permission to Request the Transmission field coding</w:t>
      </w:r>
    </w:p>
    <w:p w14:paraId="053269F0" w14:textId="77777777" w:rsidR="00A5463E" w:rsidRPr="00A5463E" w:rsidRDefault="00A5463E" w:rsidP="00A5463E">
      <w:pPr>
        <w:pStyle w:val="PL"/>
        <w:keepNext/>
        <w:keepLines/>
        <w:jc w:val="center"/>
        <w:rPr>
          <w:noProof w:val="0"/>
        </w:rPr>
      </w:pPr>
      <w:r w:rsidRPr="00A5463E">
        <w:rPr>
          <w:noProof w:val="0"/>
        </w:rPr>
        <w:t>0                   1                   2                   3</w:t>
      </w:r>
    </w:p>
    <w:p w14:paraId="7A16C6D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D64DB0" w14:textId="77777777" w:rsidR="00A5463E" w:rsidRPr="00A5463E" w:rsidRDefault="00A5463E" w:rsidP="00A5463E">
      <w:pPr>
        <w:pStyle w:val="PL"/>
        <w:keepNext/>
        <w:keepLines/>
        <w:jc w:val="center"/>
        <w:rPr>
          <w:noProof w:val="0"/>
        </w:rPr>
      </w:pPr>
      <w:r w:rsidRPr="00A5463E">
        <w:rPr>
          <w:noProof w:val="0"/>
        </w:rPr>
        <w:t>+-+-+-+-+-+-+-+-+-+-+-+-+-+-+-+-+-+-+-+-+-+-+-+-+-+-+-+-+-+-+-+-+</w:t>
      </w:r>
    </w:p>
    <w:p w14:paraId="766F4C40"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26CD21F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69DF919"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569F62C" w14:textId="77777777" w:rsidR="00A5463E" w:rsidRPr="00A5463E" w:rsidRDefault="00A5463E" w:rsidP="00A5463E">
      <w:pPr>
        <w:pStyle w:val="PL"/>
        <w:keepNext/>
        <w:keepLines/>
        <w:jc w:val="center"/>
        <w:rPr>
          <w:noProof w:val="0"/>
        </w:rPr>
      </w:pPr>
      <w:r w:rsidRPr="00A5463E">
        <w:rPr>
          <w:noProof w:val="0"/>
        </w:rPr>
        <w:t>|               |value          |                               |</w:t>
      </w:r>
    </w:p>
    <w:p w14:paraId="1D15B168" w14:textId="77777777" w:rsidR="00A5463E" w:rsidRPr="00A5463E" w:rsidRDefault="00A5463E" w:rsidP="00A5463E">
      <w:pPr>
        <w:pStyle w:val="PL"/>
        <w:keepNext/>
        <w:keepLines/>
        <w:jc w:val="center"/>
        <w:rPr>
          <w:noProof w:val="0"/>
        </w:rPr>
      </w:pPr>
      <w:r w:rsidRPr="00A5463E">
        <w:rPr>
          <w:noProof w:val="0"/>
        </w:rPr>
        <w:t>+-+-+-+-+-+-+-+-+-+-+-+-+-+-+-+-+-+-+-+-+-+-+-+-+-+-+-+-+-+-+-+-+</w:t>
      </w:r>
    </w:p>
    <w:p w14:paraId="644397D4" w14:textId="77777777" w:rsidR="00A5463E" w:rsidRPr="00A5463E" w:rsidRDefault="00A5463E" w:rsidP="00A5463E"/>
    <w:p w14:paraId="102490F0" w14:textId="77777777" w:rsidR="00A5463E" w:rsidRPr="00A5463E" w:rsidRDefault="00A5463E" w:rsidP="00A5463E">
      <w:r w:rsidRPr="00A5463E">
        <w:t>The &lt;Permission to Request the Transmission field ID&gt; value is a binary value and is set according to table 9.2.3.1-1.</w:t>
      </w:r>
    </w:p>
    <w:p w14:paraId="65D8F065"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4E8B4F26" w14:textId="77777777" w:rsidR="00A5463E" w:rsidRPr="00A5463E" w:rsidRDefault="00A5463E" w:rsidP="00A5463E">
      <w:r w:rsidRPr="00A5463E">
        <w:t>The &lt;Permission to Request the Transmission&gt; value is binary and coded as follows:</w:t>
      </w:r>
    </w:p>
    <w:p w14:paraId="51683354" w14:textId="77777777" w:rsidR="00A5463E" w:rsidRPr="00A5463E" w:rsidRDefault="00A5463E" w:rsidP="00A5463E">
      <w:pPr>
        <w:pStyle w:val="B1"/>
      </w:pPr>
      <w:r w:rsidRPr="00A5463E">
        <w:t>0</w:t>
      </w:r>
      <w:r w:rsidRPr="00A5463E">
        <w:tab/>
        <w:t>The receiver is not permitted to request transmission.</w:t>
      </w:r>
    </w:p>
    <w:p w14:paraId="25860525" w14:textId="77777777" w:rsidR="00A5463E" w:rsidRPr="00A5463E" w:rsidRDefault="00A5463E" w:rsidP="00A5463E">
      <w:pPr>
        <w:pStyle w:val="B1"/>
      </w:pPr>
      <w:r w:rsidRPr="00A5463E">
        <w:t>1</w:t>
      </w:r>
      <w:r w:rsidRPr="00A5463E">
        <w:tab/>
        <w:t>The receiver is permitted to request transmission.</w:t>
      </w:r>
    </w:p>
    <w:p w14:paraId="218017F0" w14:textId="77777777" w:rsidR="00A5463E" w:rsidRPr="00A5463E" w:rsidRDefault="00A5463E" w:rsidP="00A5463E">
      <w:pPr>
        <w:pStyle w:val="Heading4"/>
      </w:pPr>
      <w:bookmarkStart w:id="1772" w:name="_Toc11343970"/>
      <w:bookmarkStart w:id="1773" w:name="_Toc45215931"/>
      <w:bookmarkStart w:id="1774" w:name="_Toc51945706"/>
      <w:bookmarkStart w:id="1775" w:name="_Toc99173101"/>
      <w:r w:rsidRPr="00A5463E">
        <w:t>9.2.3.8</w:t>
      </w:r>
      <w:r w:rsidRPr="00A5463E">
        <w:tab/>
        <w:t>User ID field</w:t>
      </w:r>
      <w:bookmarkEnd w:id="1772"/>
      <w:bookmarkEnd w:id="1773"/>
      <w:bookmarkEnd w:id="1774"/>
      <w:bookmarkEnd w:id="1775"/>
    </w:p>
    <w:p w14:paraId="4A230E34" w14:textId="77777777" w:rsidR="00A5463E" w:rsidRPr="00A5463E" w:rsidRDefault="00A5463E" w:rsidP="00A5463E">
      <w:r w:rsidRPr="00A5463E">
        <w:t>The User ID field contains the MCVideo ID of an MCVideo user.</w:t>
      </w:r>
    </w:p>
    <w:p w14:paraId="3DE4CDB0" w14:textId="77777777" w:rsidR="00A5463E" w:rsidRPr="00A5463E" w:rsidRDefault="00A5463E" w:rsidP="00A5463E">
      <w:r w:rsidRPr="00A5463E">
        <w:t>Table 9.2.3.8-1 describes the coding of the User ID field.</w:t>
      </w:r>
    </w:p>
    <w:p w14:paraId="0DB3A8E4" w14:textId="77777777" w:rsidR="00A5463E" w:rsidRPr="00A5463E" w:rsidRDefault="00A5463E" w:rsidP="00A5463E">
      <w:pPr>
        <w:pStyle w:val="TH"/>
      </w:pPr>
      <w:r w:rsidRPr="00A5463E">
        <w:t>Table 9.2.3.8-1: User ID field coding</w:t>
      </w:r>
    </w:p>
    <w:p w14:paraId="4062DF09" w14:textId="77777777" w:rsidR="00A5463E" w:rsidRPr="00A5463E" w:rsidRDefault="00A5463E" w:rsidP="00A5463E">
      <w:pPr>
        <w:pStyle w:val="PL"/>
        <w:keepNext/>
        <w:keepLines/>
        <w:jc w:val="center"/>
        <w:rPr>
          <w:noProof w:val="0"/>
        </w:rPr>
      </w:pPr>
      <w:r w:rsidRPr="00A5463E">
        <w:rPr>
          <w:noProof w:val="0"/>
        </w:rPr>
        <w:t>0                   1                   2                   3</w:t>
      </w:r>
    </w:p>
    <w:p w14:paraId="2C133C8E"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7906D6B8" w14:textId="77777777" w:rsidR="00A5463E" w:rsidRPr="00A5463E" w:rsidRDefault="00A5463E" w:rsidP="00A5463E">
      <w:pPr>
        <w:pStyle w:val="PL"/>
        <w:keepNext/>
        <w:keepLines/>
        <w:jc w:val="center"/>
        <w:rPr>
          <w:noProof w:val="0"/>
          <w:lang w:val="nb-NO"/>
        </w:rPr>
      </w:pPr>
      <w:r w:rsidRPr="00A5463E">
        <w:rPr>
          <w:noProof w:val="0"/>
          <w:lang w:val="nb-NO"/>
        </w:rPr>
        <w:t>+-+-+-+-+-+-+-+-+-+-+-+-+-+-+-+-+-+-+-+-+-+-+-+-+-+-+-+-+-+-+-+-+</w:t>
      </w:r>
    </w:p>
    <w:p w14:paraId="16684775"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98A1BA9"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253F92A" w14:textId="77777777" w:rsidR="00A5463E" w:rsidRPr="00A5463E" w:rsidRDefault="00A5463E" w:rsidP="00A5463E">
      <w:pPr>
        <w:pStyle w:val="PL"/>
        <w:jc w:val="center"/>
        <w:rPr>
          <w:color w:val="000000"/>
        </w:rPr>
      </w:pPr>
      <w:r w:rsidRPr="00A5463E">
        <w:rPr>
          <w:color w:val="000000"/>
        </w:rPr>
        <w:t>+-+-+-+-+-+-+-+-+-+-+-+-+-+-+-+-+                               :</w:t>
      </w:r>
    </w:p>
    <w:p w14:paraId="6A8A80C5" w14:textId="77777777" w:rsidR="00A5463E" w:rsidRPr="00A5463E" w:rsidRDefault="00A5463E" w:rsidP="00A5463E">
      <w:pPr>
        <w:pStyle w:val="PL"/>
        <w:jc w:val="center"/>
        <w:rPr>
          <w:color w:val="000000"/>
        </w:rPr>
      </w:pPr>
      <w:r w:rsidRPr="00A5463E">
        <w:rPr>
          <w:color w:val="000000"/>
        </w:rPr>
        <w:t>:                                                               :</w:t>
      </w:r>
    </w:p>
    <w:p w14:paraId="5E7AEE78"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D1B4777" w14:textId="77777777" w:rsidR="00A5463E" w:rsidRPr="00A5463E" w:rsidRDefault="00A5463E" w:rsidP="00A5463E">
      <w:pPr>
        <w:pStyle w:val="PL"/>
        <w:jc w:val="center"/>
        <w:rPr>
          <w:color w:val="000000"/>
          <w:lang w:eastAsia="ko-KR"/>
        </w:rPr>
      </w:pPr>
      <w:r w:rsidRPr="00A5463E">
        <w:rPr>
          <w:color w:val="000000"/>
        </w:rPr>
        <w:t>|                                        Padding                |</w:t>
      </w:r>
    </w:p>
    <w:p w14:paraId="0A9159DB" w14:textId="77777777" w:rsidR="00A5463E" w:rsidRPr="00A5463E" w:rsidRDefault="00A5463E" w:rsidP="00A5463E">
      <w:pPr>
        <w:pStyle w:val="PL"/>
        <w:keepNext/>
        <w:keepLines/>
        <w:jc w:val="center"/>
        <w:rPr>
          <w:noProof w:val="0"/>
        </w:rPr>
      </w:pPr>
      <w:r w:rsidRPr="00A5463E">
        <w:rPr>
          <w:noProof w:val="0"/>
        </w:rPr>
        <w:t>+-+-+-+-+-+-+-+-+-+-+-+-+-+-+-+-+-+-+-+-+-+-+-+-+-+-+-+-+-+-+-+-+</w:t>
      </w:r>
    </w:p>
    <w:p w14:paraId="0530CDD3" w14:textId="77777777" w:rsidR="00A5463E" w:rsidRPr="00A5463E" w:rsidRDefault="00A5463E" w:rsidP="00A5463E"/>
    <w:p w14:paraId="3C54D206" w14:textId="77777777" w:rsidR="00A5463E" w:rsidRPr="00A5463E" w:rsidRDefault="00A5463E" w:rsidP="00A5463E">
      <w:r w:rsidRPr="00A5463E">
        <w:t>The &lt;User ID field ID&gt; value is a binary value and is set according to table 9.2.3.1-1.</w:t>
      </w:r>
    </w:p>
    <w:p w14:paraId="1D09F6C4" w14:textId="77777777" w:rsidR="00A5463E" w:rsidRPr="00A5463E" w:rsidRDefault="00A5463E" w:rsidP="00A5463E">
      <w:r w:rsidRPr="00A5463E">
        <w:t>The &lt;User ID length&gt; value is a binary value and includes the value indicating the length in octets of the &lt;User ID&gt; value item except padding.</w:t>
      </w:r>
    </w:p>
    <w:p w14:paraId="224C74BA" w14:textId="77777777" w:rsidR="00A5463E" w:rsidRPr="00A5463E" w:rsidRDefault="00A5463E" w:rsidP="00A5463E">
      <w:r w:rsidRPr="00A5463E">
        <w:t>The &lt;User ID&gt; value is coded as described in table 9.2.3.8-2.</w:t>
      </w:r>
    </w:p>
    <w:p w14:paraId="6A26CDE6" w14:textId="77777777" w:rsidR="00A5463E" w:rsidRPr="00A5463E" w:rsidRDefault="00A5463E" w:rsidP="00A5463E">
      <w:pPr>
        <w:pStyle w:val="TH"/>
      </w:pPr>
      <w:r w:rsidRPr="00A5463E">
        <w:t>Table 9.2.3.8-2: ABNF syntax of string values of the &lt;User ID&gt; value</w:t>
      </w:r>
    </w:p>
    <w:p w14:paraId="6DB5D196"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733649F2" w14:textId="77777777" w:rsidR="00A5463E" w:rsidRPr="00A5463E" w:rsidRDefault="00A5463E" w:rsidP="00A5463E"/>
    <w:p w14:paraId="04BFBCD5"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4ABBEADB" w14:textId="77777777" w:rsidR="00A5463E" w:rsidRPr="00A5463E" w:rsidRDefault="00A5463E" w:rsidP="00A5463E">
      <w:pPr>
        <w:pStyle w:val="Heading4"/>
      </w:pPr>
      <w:bookmarkStart w:id="1776" w:name="_Toc11343971"/>
      <w:bookmarkStart w:id="1777" w:name="_Toc45215932"/>
      <w:bookmarkStart w:id="1778" w:name="_Toc51945707"/>
      <w:bookmarkStart w:id="1779" w:name="_Toc99173102"/>
      <w:r w:rsidRPr="00A5463E">
        <w:t>9.2.3.9</w:t>
      </w:r>
      <w:r w:rsidRPr="00A5463E">
        <w:tab/>
        <w:t>Message Sequence Number field</w:t>
      </w:r>
      <w:bookmarkEnd w:id="1776"/>
      <w:bookmarkEnd w:id="1777"/>
      <w:bookmarkEnd w:id="1778"/>
      <w:bookmarkEnd w:id="1779"/>
    </w:p>
    <w:p w14:paraId="262DA53B" w14:textId="77777777" w:rsidR="00A5463E" w:rsidRPr="00A5463E" w:rsidRDefault="00A5463E" w:rsidP="00A5463E">
      <w:r w:rsidRPr="00A5463E">
        <w:t>The Message Sequence Number field is used to bind a number of Transmission Arbitration Taken or bind a number of Transmission Idle messages together.</w:t>
      </w:r>
    </w:p>
    <w:p w14:paraId="4028A1D3" w14:textId="77777777" w:rsidR="00A5463E" w:rsidRPr="00A5463E" w:rsidRDefault="00A5463E" w:rsidP="00A5463E">
      <w:r w:rsidRPr="00A5463E">
        <w:t>Table 9.2.3.9-1 describes the coding of the Message Sequence Number field.</w:t>
      </w:r>
    </w:p>
    <w:p w14:paraId="71D4E9E0" w14:textId="77777777" w:rsidR="00A5463E" w:rsidRPr="00A5463E" w:rsidRDefault="00A5463E" w:rsidP="00A5463E">
      <w:pPr>
        <w:pStyle w:val="TH"/>
      </w:pPr>
      <w:r w:rsidRPr="00A5463E">
        <w:lastRenderedPageBreak/>
        <w:t>Table 9.2.3.9-1: Message Sequence Number field coding</w:t>
      </w:r>
    </w:p>
    <w:p w14:paraId="101D287E" w14:textId="77777777" w:rsidR="00A5463E" w:rsidRPr="00A5463E" w:rsidRDefault="00A5463E" w:rsidP="00A5463E">
      <w:pPr>
        <w:pStyle w:val="PL"/>
        <w:keepNext/>
        <w:keepLines/>
        <w:jc w:val="center"/>
      </w:pPr>
      <w:r w:rsidRPr="00A5463E">
        <w:t>0                   1                   2                   3</w:t>
      </w:r>
    </w:p>
    <w:p w14:paraId="49A735D3" w14:textId="77777777" w:rsidR="00A5463E" w:rsidRPr="00A5463E" w:rsidRDefault="00A5463E" w:rsidP="00A5463E">
      <w:pPr>
        <w:pStyle w:val="PL"/>
        <w:keepNext/>
        <w:keepLines/>
        <w:jc w:val="center"/>
      </w:pPr>
      <w:r w:rsidRPr="00A5463E">
        <w:t>0 1 2 3 4 5 6 7 8 9 0 1 2 3 4 5 6 7 8 9 0 1 2 3 4 5 6 7 8 9 0 1</w:t>
      </w:r>
    </w:p>
    <w:p w14:paraId="2EC8C781" w14:textId="77777777" w:rsidR="00A5463E" w:rsidRPr="00A5463E" w:rsidRDefault="00A5463E" w:rsidP="00A5463E">
      <w:pPr>
        <w:pStyle w:val="PL"/>
        <w:keepNext/>
        <w:keepLines/>
        <w:jc w:val="center"/>
      </w:pPr>
      <w:r w:rsidRPr="00A5463E">
        <w:t>+-+-+-+-+-+-+-+-+-+-+-+-+-+-+-+-+-+-+-+-+-+-+-+-+-+-+-+-+-+-+-+-+</w:t>
      </w:r>
    </w:p>
    <w:p w14:paraId="679A7042" w14:textId="77777777" w:rsidR="00A5463E" w:rsidRPr="00A5463E" w:rsidRDefault="00A5463E" w:rsidP="00A5463E">
      <w:pPr>
        <w:pStyle w:val="PL"/>
        <w:keepNext/>
        <w:keepLines/>
        <w:jc w:val="center"/>
      </w:pPr>
      <w:r w:rsidRPr="00A5463E">
        <w:t>|Message        |Message        |Message Sequence Number value  |</w:t>
      </w:r>
    </w:p>
    <w:p w14:paraId="2AD1905C" w14:textId="77777777" w:rsidR="00A5463E" w:rsidRPr="00A5463E" w:rsidRDefault="00A5463E" w:rsidP="00A5463E">
      <w:pPr>
        <w:pStyle w:val="PL"/>
        <w:keepNext/>
        <w:keepLines/>
        <w:jc w:val="center"/>
      </w:pPr>
      <w:r w:rsidRPr="00A5463E">
        <w:t>|Sequence Number|Sequence Number|                               |</w:t>
      </w:r>
    </w:p>
    <w:p w14:paraId="449BE0FA" w14:textId="77777777" w:rsidR="00A5463E" w:rsidRPr="00A5463E" w:rsidRDefault="00A5463E" w:rsidP="00A5463E">
      <w:pPr>
        <w:pStyle w:val="PL"/>
        <w:keepNext/>
        <w:keepLines/>
        <w:jc w:val="center"/>
      </w:pPr>
      <w:r w:rsidRPr="00A5463E">
        <w:t>|field ID value |length value   |                               |</w:t>
      </w:r>
    </w:p>
    <w:p w14:paraId="2B12C292" w14:textId="77777777" w:rsidR="00A5463E" w:rsidRPr="00A5463E" w:rsidRDefault="00A5463E" w:rsidP="00A5463E">
      <w:pPr>
        <w:pStyle w:val="PL"/>
        <w:keepNext/>
        <w:keepLines/>
        <w:jc w:val="center"/>
      </w:pPr>
      <w:r w:rsidRPr="00A5463E">
        <w:t>+-+-+-+-+-+-+-+-+-+-+-+-+-+-+-+-+-+-+-+-+-+-+-+-+-+-+-+-+-+-+-+-+</w:t>
      </w:r>
    </w:p>
    <w:p w14:paraId="09BF1629" w14:textId="77777777" w:rsidR="00A5463E" w:rsidRPr="00A5463E" w:rsidRDefault="00A5463E" w:rsidP="00A5463E"/>
    <w:p w14:paraId="02C1E270" w14:textId="77777777" w:rsidR="00A5463E" w:rsidRPr="00A5463E" w:rsidRDefault="00A5463E" w:rsidP="00A5463E">
      <w:r w:rsidRPr="00A5463E">
        <w:t>The &lt;Message Sequence Number field ID&gt; value is a binary value and is set according to table 9.2.3.1-1.</w:t>
      </w:r>
    </w:p>
    <w:p w14:paraId="6318975C"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417398DD"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0ABC2B1C" w14:textId="77777777" w:rsidR="00A5463E" w:rsidRPr="00A5463E" w:rsidRDefault="00A5463E" w:rsidP="00A5463E">
      <w:pPr>
        <w:pStyle w:val="Heading4"/>
      </w:pPr>
      <w:bookmarkStart w:id="1780" w:name="_Toc11343972"/>
      <w:bookmarkStart w:id="1781" w:name="_Toc45215933"/>
      <w:bookmarkStart w:id="1782" w:name="_Toc51945708"/>
      <w:bookmarkStart w:id="1783" w:name="_Toc99173103"/>
      <w:r w:rsidRPr="00A5463E">
        <w:t>9.2.3.10</w:t>
      </w:r>
      <w:r w:rsidRPr="00A5463E">
        <w:tab/>
        <w:t>Message Type field</w:t>
      </w:r>
      <w:bookmarkEnd w:id="1780"/>
      <w:bookmarkEnd w:id="1781"/>
      <w:bookmarkEnd w:id="1782"/>
      <w:bookmarkEnd w:id="1783"/>
    </w:p>
    <w:p w14:paraId="6FCE75F6"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E903F53" w14:textId="77777777" w:rsidR="00A5463E" w:rsidRPr="00A5463E" w:rsidRDefault="00A5463E" w:rsidP="00A5463E">
      <w:r w:rsidRPr="00A5463E">
        <w:t>Table 9.2.3.10-1 describes the coding of the Message Type field.</w:t>
      </w:r>
    </w:p>
    <w:p w14:paraId="5EDA2ECA" w14:textId="77777777" w:rsidR="00A5463E" w:rsidRPr="00A5463E" w:rsidRDefault="00A5463E" w:rsidP="00A5463E">
      <w:pPr>
        <w:pStyle w:val="TH"/>
      </w:pPr>
      <w:r w:rsidRPr="00A5463E">
        <w:t>Table 9.2.3.10-1: Message Type field coding</w:t>
      </w:r>
    </w:p>
    <w:p w14:paraId="7341DAD7" w14:textId="77777777" w:rsidR="00A5463E" w:rsidRPr="00A5463E" w:rsidRDefault="00A5463E" w:rsidP="00A5463E">
      <w:pPr>
        <w:pStyle w:val="PL"/>
        <w:keepNext/>
        <w:keepLines/>
        <w:jc w:val="center"/>
      </w:pPr>
      <w:r w:rsidRPr="00A5463E">
        <w:t>0                   1                   2                   3</w:t>
      </w:r>
    </w:p>
    <w:p w14:paraId="407553AE" w14:textId="77777777" w:rsidR="00A5463E" w:rsidRPr="00A5463E" w:rsidRDefault="00A5463E" w:rsidP="00A5463E">
      <w:pPr>
        <w:pStyle w:val="PL"/>
        <w:keepNext/>
        <w:keepLines/>
        <w:jc w:val="center"/>
      </w:pPr>
      <w:r w:rsidRPr="00A5463E">
        <w:t>0 1 2 3 4 5 6 7 8 9 0 1 2 3 4 5 6 7 8 9 0 1 2 3 4 5 6 7 8 9 0 1</w:t>
      </w:r>
    </w:p>
    <w:p w14:paraId="70181180" w14:textId="77777777" w:rsidR="00A5463E" w:rsidRPr="00A5463E" w:rsidRDefault="00A5463E" w:rsidP="00A5463E">
      <w:pPr>
        <w:pStyle w:val="PL"/>
        <w:keepNext/>
        <w:keepLines/>
        <w:jc w:val="center"/>
        <w:rPr>
          <w:noProof w:val="0"/>
        </w:rPr>
      </w:pPr>
      <w:r w:rsidRPr="00A5463E">
        <w:rPr>
          <w:noProof w:val="0"/>
        </w:rPr>
        <w:t>+-+-+-+-+-+-+-+-+-+-+-+-+-+-+-+-+-+-+-+-+-+-+-+-+-+-+-+-+-+-+-+-+</w:t>
      </w:r>
    </w:p>
    <w:p w14:paraId="66644CCA"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30E2D3CD"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8E420F7" w14:textId="77777777" w:rsidR="00A5463E" w:rsidRPr="00A5463E" w:rsidRDefault="00A5463E" w:rsidP="00A5463E">
      <w:pPr>
        <w:pStyle w:val="PL"/>
        <w:jc w:val="center"/>
      </w:pPr>
      <w:r w:rsidRPr="00A5463E">
        <w:t>+-+-+-+-+-+-+-+-+-+-+-+-+-+-+-+-+</w:t>
      </w:r>
      <w:r w:rsidRPr="00A5463E">
        <w:rPr>
          <w:noProof w:val="0"/>
        </w:rPr>
        <w:t>-+-+-+-+-+-+-+-+-+-+-+-+-+-+-+-</w:t>
      </w:r>
      <w:r w:rsidRPr="00A5463E">
        <w:t>+</w:t>
      </w:r>
    </w:p>
    <w:p w14:paraId="32D14DC4" w14:textId="77777777" w:rsidR="00A5463E" w:rsidRPr="00A5463E" w:rsidRDefault="00A5463E" w:rsidP="00A5463E"/>
    <w:p w14:paraId="22A12E39" w14:textId="77777777" w:rsidR="00A5463E" w:rsidRPr="00A5463E" w:rsidRDefault="00A5463E" w:rsidP="00A5463E">
      <w:r w:rsidRPr="00A5463E">
        <w:t>The &lt;Message Type field ID&gt; value is a binary value and is set according to table 9.2.3.1-1.</w:t>
      </w:r>
    </w:p>
    <w:p w14:paraId="1C770844" w14:textId="77777777" w:rsidR="00A5463E" w:rsidRPr="00A5463E" w:rsidRDefault="00A5463E" w:rsidP="00A5463E">
      <w:r w:rsidRPr="00A5463E">
        <w:t>The &lt;Message Type Length&gt; value is a binary value and has the value '2'.</w:t>
      </w:r>
    </w:p>
    <w:p w14:paraId="1D84DE17"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proofErr w:type="spellStart"/>
      <w:r w:rsidR="00062123">
        <w:t>preceeded</w:t>
      </w:r>
      <w:proofErr w:type="spellEnd"/>
      <w:r w:rsidR="00062123">
        <w:t xml:space="preserve"> by "000"</w:t>
      </w:r>
      <w:r w:rsidRPr="00A5463E">
        <w:t>.</w:t>
      </w:r>
    </w:p>
    <w:p w14:paraId="0D48D37A" w14:textId="77777777" w:rsidR="00A5463E" w:rsidRPr="00A5463E" w:rsidRDefault="00A5463E" w:rsidP="00A5463E">
      <w:r w:rsidRPr="00A5463E">
        <w:t>The spare bits are set to zero.</w:t>
      </w:r>
    </w:p>
    <w:p w14:paraId="3DE5AEDC" w14:textId="77777777" w:rsidR="00A5463E" w:rsidRPr="00A5463E" w:rsidRDefault="00A5463E" w:rsidP="00A5463E">
      <w:pPr>
        <w:pStyle w:val="Heading4"/>
      </w:pPr>
      <w:bookmarkStart w:id="1784" w:name="_Toc11343973"/>
      <w:bookmarkStart w:id="1785" w:name="_Toc45215934"/>
      <w:bookmarkStart w:id="1786" w:name="_Toc51945709"/>
      <w:bookmarkStart w:id="1787" w:name="_Toc99173104"/>
      <w:r w:rsidRPr="00A5463E">
        <w:t>9.2.3.11</w:t>
      </w:r>
      <w:r w:rsidRPr="00A5463E">
        <w:tab/>
        <w:t>Transmission Indicator field</w:t>
      </w:r>
      <w:bookmarkEnd w:id="1784"/>
      <w:bookmarkEnd w:id="1785"/>
      <w:bookmarkEnd w:id="1786"/>
      <w:bookmarkEnd w:id="1787"/>
    </w:p>
    <w:p w14:paraId="2F7208F6"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44CE9371" w14:textId="77777777" w:rsidR="00A5463E" w:rsidRPr="00A5463E" w:rsidRDefault="00A5463E" w:rsidP="00A5463E">
      <w:r w:rsidRPr="00A5463E">
        <w:t>Table 9.2.3.11-1 describes the coding of the Transmission Indicator field.</w:t>
      </w:r>
    </w:p>
    <w:p w14:paraId="43FB3A3B" w14:textId="77777777" w:rsidR="00A5463E" w:rsidRPr="00A5463E" w:rsidRDefault="00A5463E" w:rsidP="00A5463E">
      <w:pPr>
        <w:pStyle w:val="TH"/>
      </w:pPr>
      <w:r w:rsidRPr="00A5463E">
        <w:t>Table 9.2.3.11-1: Transmission Indicator field coding</w:t>
      </w:r>
    </w:p>
    <w:p w14:paraId="17F5BDA8" w14:textId="77777777" w:rsidR="00A5463E" w:rsidRPr="00A5463E" w:rsidRDefault="00A5463E" w:rsidP="00A5463E">
      <w:pPr>
        <w:pStyle w:val="PL"/>
        <w:keepNext/>
        <w:keepLines/>
        <w:jc w:val="center"/>
      </w:pPr>
      <w:r w:rsidRPr="00A5463E">
        <w:t>0                   1                   2                   3</w:t>
      </w:r>
    </w:p>
    <w:p w14:paraId="49798FCD" w14:textId="77777777" w:rsidR="00A5463E" w:rsidRPr="00A5463E" w:rsidRDefault="00A5463E" w:rsidP="00A5463E">
      <w:pPr>
        <w:pStyle w:val="PL"/>
        <w:keepNext/>
        <w:keepLines/>
        <w:jc w:val="center"/>
      </w:pPr>
      <w:r w:rsidRPr="00A5463E">
        <w:t>0 1 2 3 4 5 6 7 8 9 0 1 2 3 4 5 6 7 8 9 0 1 2 3 4 5 6 7 8 9 0 1</w:t>
      </w:r>
    </w:p>
    <w:p w14:paraId="578E8709" w14:textId="77777777" w:rsidR="00A5463E" w:rsidRPr="00A5463E" w:rsidRDefault="00A5463E" w:rsidP="00A5463E">
      <w:pPr>
        <w:pStyle w:val="PL"/>
        <w:keepNext/>
        <w:keepLines/>
        <w:jc w:val="center"/>
        <w:rPr>
          <w:noProof w:val="0"/>
        </w:rPr>
      </w:pPr>
      <w:r w:rsidRPr="00A5463E">
        <w:rPr>
          <w:noProof w:val="0"/>
        </w:rPr>
        <w:t>+-+-+-+-+-+-+-+-+-+-+-+-+-+-+-+-+-+-+-+-+-+-+-+-+-+-+-+-+-+-+-+-+</w:t>
      </w:r>
    </w:p>
    <w:p w14:paraId="11DF3CC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3C2ACC2C" w14:textId="77777777" w:rsidR="00A5463E" w:rsidRPr="00A5463E" w:rsidRDefault="00A5463E" w:rsidP="00A5463E">
      <w:pPr>
        <w:pStyle w:val="PL"/>
        <w:jc w:val="center"/>
        <w:rPr>
          <w:color w:val="000000"/>
        </w:rPr>
      </w:pPr>
      <w:r w:rsidRPr="00A5463E">
        <w:rPr>
          <w:color w:val="000000"/>
        </w:rPr>
        <w:t>|Indicator      |Indicator      |                               |</w:t>
      </w:r>
    </w:p>
    <w:p w14:paraId="50E78AD3" w14:textId="77777777" w:rsidR="00A5463E" w:rsidRPr="00A5463E" w:rsidRDefault="00A5463E" w:rsidP="00A5463E">
      <w:pPr>
        <w:pStyle w:val="PL"/>
        <w:jc w:val="center"/>
        <w:rPr>
          <w:color w:val="000000"/>
        </w:rPr>
      </w:pPr>
      <w:r w:rsidRPr="00A5463E">
        <w:rPr>
          <w:color w:val="000000"/>
        </w:rPr>
        <w:t>|field ID value |Length value   |                               |</w:t>
      </w:r>
    </w:p>
    <w:p w14:paraId="5DC5AE7F" w14:textId="77777777" w:rsidR="00A5463E" w:rsidRPr="00A5463E" w:rsidRDefault="00A5463E" w:rsidP="00A5463E">
      <w:pPr>
        <w:pStyle w:val="PL"/>
        <w:keepNext/>
        <w:keepLines/>
        <w:jc w:val="center"/>
      </w:pPr>
      <w:r w:rsidRPr="00A5463E">
        <w:t>+-+-+-+-+-+-+-+-+-+-+-+-+-+-+-+-+</w:t>
      </w:r>
      <w:r w:rsidRPr="00A5463E">
        <w:rPr>
          <w:noProof w:val="0"/>
        </w:rPr>
        <w:t>-+-+-+-+-+-+-+-+-+-+-+-+-+-+-+-</w:t>
      </w:r>
      <w:r w:rsidRPr="00A5463E">
        <w:t>+</w:t>
      </w:r>
    </w:p>
    <w:p w14:paraId="03C422EB" w14:textId="77777777" w:rsidR="00A5463E" w:rsidRPr="00A5463E" w:rsidRDefault="00A5463E" w:rsidP="00A5463E"/>
    <w:p w14:paraId="167C509D" w14:textId="77777777" w:rsidR="00A5463E" w:rsidRPr="00A5463E" w:rsidRDefault="00A5463E" w:rsidP="00A5463E">
      <w:r w:rsidRPr="00A5463E">
        <w:t>The &lt;Transmission Indicator field ID&gt; value is a binary value and is set according to table 9.2.3.1-1.</w:t>
      </w:r>
    </w:p>
    <w:p w14:paraId="3A2D5633" w14:textId="77777777" w:rsidR="00A5463E" w:rsidRPr="00A5463E" w:rsidRDefault="00A5463E" w:rsidP="00A5463E">
      <w:r w:rsidRPr="00A5463E">
        <w:t>The &lt;Transmission Indicator Length&gt; value is a binary value and has the value '2'.</w:t>
      </w:r>
    </w:p>
    <w:p w14:paraId="7850C115" w14:textId="77777777" w:rsidR="00A5463E" w:rsidRPr="00A5463E" w:rsidRDefault="00A5463E" w:rsidP="00A5463E">
      <w:r w:rsidRPr="00A5463E">
        <w:t>The &lt;Transmission Indicator&gt; value is a 16 bit bit-map named as shown in table 9.2.3.11-2:</w:t>
      </w:r>
    </w:p>
    <w:p w14:paraId="4D0C4BAC" w14:textId="77777777" w:rsidR="00A5463E" w:rsidRPr="00A5463E" w:rsidRDefault="00A5463E" w:rsidP="00A5463E">
      <w:pPr>
        <w:pStyle w:val="TH"/>
      </w:pPr>
      <w:r w:rsidRPr="00A5463E">
        <w:lastRenderedPageBreak/>
        <w:t>Table 9.2.3.11-2: Transmission Indicator bit marking</w:t>
      </w:r>
    </w:p>
    <w:p w14:paraId="6BBFE7DD" w14:textId="77777777" w:rsidR="00A5463E" w:rsidRPr="00A5463E" w:rsidRDefault="00A5463E" w:rsidP="00A5463E">
      <w:pPr>
        <w:pStyle w:val="PL"/>
      </w:pPr>
      <w:r w:rsidRPr="00A5463E">
        <w:t>+</w:t>
      </w:r>
      <w:r w:rsidRPr="00A5463E">
        <w:rPr>
          <w:noProof w:val="0"/>
        </w:rPr>
        <w:t>-+-+-+-+-+-+-+-+-+-+-+-+-+-+-+-</w:t>
      </w:r>
      <w:r w:rsidRPr="00A5463E">
        <w:t>+</w:t>
      </w:r>
    </w:p>
    <w:p w14:paraId="3C2EF615" w14:textId="77777777" w:rsidR="00A5463E" w:rsidRPr="00A5463E" w:rsidRDefault="00A5463E" w:rsidP="00A5463E">
      <w:pPr>
        <w:pStyle w:val="PL"/>
      </w:pPr>
      <w:r w:rsidRPr="00A5463E">
        <w:t>|A|B|C|D|E|F|G|H|I|J|K|L|M|N|O|P|</w:t>
      </w:r>
    </w:p>
    <w:p w14:paraId="70A35393" w14:textId="77777777" w:rsidR="00A5463E" w:rsidRPr="00A5463E" w:rsidRDefault="00A5463E" w:rsidP="00A5463E">
      <w:pPr>
        <w:pStyle w:val="PL"/>
      </w:pPr>
      <w:r w:rsidRPr="00A5463E">
        <w:t>+</w:t>
      </w:r>
      <w:r w:rsidRPr="00A5463E">
        <w:rPr>
          <w:noProof w:val="0"/>
        </w:rPr>
        <w:t>-+-+-+-+-+-+-+-+-+-+-+-+-+-+-+-</w:t>
      </w:r>
      <w:r w:rsidRPr="00A5463E">
        <w:t>+</w:t>
      </w:r>
    </w:p>
    <w:p w14:paraId="44CA2756" w14:textId="77777777" w:rsidR="00A5463E" w:rsidRPr="00A5463E" w:rsidRDefault="00A5463E" w:rsidP="00A5463E"/>
    <w:p w14:paraId="1A53EEAD" w14:textId="77777777" w:rsidR="00A5463E" w:rsidRPr="00A5463E" w:rsidRDefault="00A5463E" w:rsidP="00A5463E">
      <w:r w:rsidRPr="00A5463E">
        <w:t>When set to 1, the bit has the following meaning:</w:t>
      </w:r>
    </w:p>
    <w:p w14:paraId="20F833EC" w14:textId="77777777" w:rsidR="00A5463E" w:rsidRPr="00A5463E" w:rsidRDefault="00A5463E" w:rsidP="00A5463E">
      <w:pPr>
        <w:pStyle w:val="B1"/>
      </w:pPr>
      <w:r w:rsidRPr="00A5463E">
        <w:t>A</w:t>
      </w:r>
      <w:r w:rsidRPr="00A5463E">
        <w:tab/>
        <w:t>=</w:t>
      </w:r>
      <w:r w:rsidRPr="00A5463E">
        <w:tab/>
        <w:t>Normal call</w:t>
      </w:r>
    </w:p>
    <w:p w14:paraId="6CECACBD" w14:textId="77777777" w:rsidR="00A5463E" w:rsidRPr="00A5463E" w:rsidRDefault="00A5463E" w:rsidP="00A5463E">
      <w:pPr>
        <w:pStyle w:val="B1"/>
      </w:pPr>
      <w:r w:rsidRPr="00A5463E">
        <w:t>B</w:t>
      </w:r>
      <w:r w:rsidRPr="00A5463E">
        <w:tab/>
        <w:t>=</w:t>
      </w:r>
      <w:r w:rsidRPr="00A5463E">
        <w:tab/>
        <w:t>Broadcast group call</w:t>
      </w:r>
    </w:p>
    <w:p w14:paraId="4EABBDDA" w14:textId="77777777" w:rsidR="00A5463E" w:rsidRPr="00A5463E" w:rsidRDefault="00A5463E" w:rsidP="00A5463E">
      <w:pPr>
        <w:pStyle w:val="B1"/>
      </w:pPr>
      <w:r w:rsidRPr="00A5463E">
        <w:t>C</w:t>
      </w:r>
      <w:r w:rsidRPr="00A5463E">
        <w:tab/>
        <w:t>=</w:t>
      </w:r>
      <w:r w:rsidRPr="00A5463E">
        <w:tab/>
        <w:t>System call</w:t>
      </w:r>
    </w:p>
    <w:p w14:paraId="2D9F4351" w14:textId="77777777" w:rsidR="00A5463E" w:rsidRPr="00A5463E" w:rsidRDefault="00A5463E" w:rsidP="00A5463E">
      <w:pPr>
        <w:pStyle w:val="B1"/>
      </w:pPr>
      <w:r w:rsidRPr="00A5463E">
        <w:t>D</w:t>
      </w:r>
      <w:r w:rsidRPr="00A5463E">
        <w:tab/>
        <w:t>=</w:t>
      </w:r>
      <w:r w:rsidRPr="00A5463E">
        <w:tab/>
        <w:t>Emergency call</w:t>
      </w:r>
    </w:p>
    <w:p w14:paraId="51E63C36" w14:textId="77777777" w:rsidR="00A5463E" w:rsidRPr="00A5463E" w:rsidRDefault="00A5463E" w:rsidP="00A5463E">
      <w:pPr>
        <w:pStyle w:val="B1"/>
      </w:pPr>
      <w:r w:rsidRPr="00A5463E">
        <w:t>E</w:t>
      </w:r>
      <w:r w:rsidRPr="00A5463E">
        <w:tab/>
        <w:t>=</w:t>
      </w:r>
      <w:r w:rsidRPr="00A5463E">
        <w:tab/>
        <w:t>Imminent peril call</w:t>
      </w:r>
    </w:p>
    <w:p w14:paraId="08A0CFE4"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1C54235D" w14:textId="77777777" w:rsidR="00A5463E" w:rsidRPr="00A5463E" w:rsidRDefault="00A5463E" w:rsidP="00A5463E">
      <w:pPr>
        <w:rPr>
          <w:lang w:eastAsia="x-none"/>
        </w:rPr>
      </w:pPr>
      <w:r w:rsidRPr="00A5463E">
        <w:rPr>
          <w:lang w:eastAsia="x-none"/>
        </w:rPr>
        <w:t xml:space="preserve">Bits F to </w:t>
      </w:r>
      <w:proofErr w:type="spellStart"/>
      <w:r w:rsidRPr="00A5463E">
        <w:rPr>
          <w:lang w:eastAsia="x-none"/>
        </w:rPr>
        <w:t>P are</w:t>
      </w:r>
      <w:proofErr w:type="spellEnd"/>
      <w:r w:rsidRPr="00A5463E">
        <w:rPr>
          <w:lang w:eastAsia="x-none"/>
        </w:rPr>
        <w:t xml:space="preserve"> reserved for future use and are set to 0.</w:t>
      </w:r>
    </w:p>
    <w:p w14:paraId="62DD6FD7"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641868C4" w14:textId="77777777" w:rsidR="005347D8" w:rsidRPr="000B4518" w:rsidRDefault="005347D8" w:rsidP="005347D8">
      <w:pPr>
        <w:pStyle w:val="Heading4"/>
      </w:pPr>
      <w:bookmarkStart w:id="1788" w:name="_Toc11343974"/>
      <w:bookmarkStart w:id="1789" w:name="_Toc45215935"/>
      <w:bookmarkStart w:id="1790" w:name="_Toc51945710"/>
      <w:bookmarkStart w:id="1791" w:name="_Toc99173105"/>
      <w:r>
        <w:rPr>
          <w:lang w:val="en-US"/>
        </w:rPr>
        <w:t>9</w:t>
      </w:r>
      <w:r w:rsidRPr="000B4518">
        <w:t>.2.3.12</w:t>
      </w:r>
      <w:r w:rsidRPr="000B4518">
        <w:tab/>
        <w:t>Source field</w:t>
      </w:r>
      <w:bookmarkEnd w:id="1788"/>
      <w:bookmarkEnd w:id="1789"/>
      <w:bookmarkEnd w:id="1790"/>
      <w:bookmarkEnd w:id="1791"/>
    </w:p>
    <w:p w14:paraId="177802FE" w14:textId="77777777" w:rsidR="005347D8" w:rsidRPr="000B4518" w:rsidRDefault="005347D8" w:rsidP="005347D8">
      <w:r w:rsidRPr="000B4518">
        <w:t>The Source field contains the source of the message.</w:t>
      </w:r>
    </w:p>
    <w:p w14:paraId="7217914D" w14:textId="77777777" w:rsidR="005347D8" w:rsidRPr="000B4518" w:rsidRDefault="005347D8" w:rsidP="005347D8">
      <w:r>
        <w:t>Table 9</w:t>
      </w:r>
      <w:r w:rsidRPr="000B4518">
        <w:t>.2.3.12-1 describes the coding of the Source field.</w:t>
      </w:r>
    </w:p>
    <w:p w14:paraId="0D2E3EAC" w14:textId="77777777" w:rsidR="005347D8" w:rsidRPr="000B4518" w:rsidRDefault="005347D8" w:rsidP="005347D8">
      <w:pPr>
        <w:pStyle w:val="TH"/>
      </w:pPr>
      <w:r w:rsidRPr="000B4518">
        <w:t>Table </w:t>
      </w:r>
      <w:r>
        <w:rPr>
          <w:lang w:val="en-US"/>
        </w:rPr>
        <w:t>9</w:t>
      </w:r>
      <w:r w:rsidRPr="000B4518">
        <w:t>.2.3.12-1: Source field coding</w:t>
      </w:r>
    </w:p>
    <w:p w14:paraId="4226FE29" w14:textId="77777777" w:rsidR="005347D8" w:rsidRPr="000B4518" w:rsidRDefault="005347D8" w:rsidP="005347D8">
      <w:pPr>
        <w:pStyle w:val="PL"/>
        <w:keepNext/>
        <w:keepLines/>
        <w:jc w:val="center"/>
      </w:pPr>
      <w:r w:rsidRPr="000B4518">
        <w:t>0                   1                   2                   3</w:t>
      </w:r>
    </w:p>
    <w:p w14:paraId="6CF15524" w14:textId="77777777" w:rsidR="005347D8" w:rsidRPr="000B4518" w:rsidRDefault="005347D8" w:rsidP="005347D8">
      <w:pPr>
        <w:pStyle w:val="PL"/>
        <w:keepNext/>
        <w:keepLines/>
        <w:jc w:val="center"/>
      </w:pPr>
      <w:r w:rsidRPr="000B4518">
        <w:t>0 1 2 3 4 5 6 7 8 9 0 1 2 3 4 5 6 7 8 9 0 1 2 3 4 5 6 7 8 9 0 1</w:t>
      </w:r>
    </w:p>
    <w:p w14:paraId="015C35A7" w14:textId="77777777" w:rsidR="005347D8" w:rsidRPr="000B4518" w:rsidRDefault="005347D8" w:rsidP="005347D8">
      <w:pPr>
        <w:pStyle w:val="PL"/>
        <w:keepNext/>
        <w:keepLines/>
        <w:jc w:val="center"/>
        <w:rPr>
          <w:noProof w:val="0"/>
        </w:rPr>
      </w:pPr>
      <w:r w:rsidRPr="000B4518">
        <w:rPr>
          <w:noProof w:val="0"/>
        </w:rPr>
        <w:t>+-+-+-+-+-+-+-+-+-+-+-+-+-+-+-+-+-+-+-+-+-+-+-+-+-+-+-+-+-+-+-+-+</w:t>
      </w:r>
    </w:p>
    <w:p w14:paraId="4982E69D"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3DD5EF8D" w14:textId="77777777" w:rsidR="005347D8" w:rsidRPr="000B4518" w:rsidRDefault="005347D8" w:rsidP="005347D8">
      <w:pPr>
        <w:pStyle w:val="PL"/>
        <w:jc w:val="center"/>
      </w:pPr>
      <w:r w:rsidRPr="000B4518">
        <w:t>|field ID       |length         |                               |</w:t>
      </w:r>
    </w:p>
    <w:p w14:paraId="5353C359" w14:textId="77777777" w:rsidR="005347D8" w:rsidRPr="0012300F" w:rsidRDefault="005347D8" w:rsidP="005347D8">
      <w:pPr>
        <w:pStyle w:val="PL"/>
        <w:jc w:val="center"/>
      </w:pPr>
      <w:r w:rsidRPr="000B4518">
        <w:t>+-+-+-+-+-+-+-+-+-+-+-+-+-+-+-+-+</w:t>
      </w:r>
      <w:r w:rsidRPr="000B4518">
        <w:rPr>
          <w:noProof w:val="0"/>
        </w:rPr>
        <w:t>-+-+-+-+-+-+-+-+-+-+-+-+-+-+-+-</w:t>
      </w:r>
      <w:r w:rsidRPr="0012300F">
        <w:t>+</w:t>
      </w:r>
    </w:p>
    <w:p w14:paraId="4F79FFFA" w14:textId="77777777" w:rsidR="005347D8" w:rsidRPr="000B4518" w:rsidRDefault="005347D8" w:rsidP="005347D8"/>
    <w:p w14:paraId="165E0113"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F5BF4EB"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CFABFE" w14:textId="77777777" w:rsidR="005347D8" w:rsidRPr="000B4518" w:rsidRDefault="005347D8" w:rsidP="005347D8">
      <w:r w:rsidRPr="000B4518">
        <w:t>The &lt;</w:t>
      </w:r>
      <w:r w:rsidRPr="000C3959">
        <w:t>Source</w:t>
      </w:r>
      <w:r w:rsidRPr="000B4518">
        <w:t>&gt; value is a 16 bit binary value where:</w:t>
      </w:r>
    </w:p>
    <w:p w14:paraId="3B061A32"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427D1CB"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36A84C96"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718EE96F"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29E4A74" w14:textId="77777777" w:rsidR="005347D8" w:rsidRPr="000B4518" w:rsidRDefault="005347D8" w:rsidP="005347D8">
      <w:r w:rsidRPr="000B4518">
        <w:t>All other values are reserved for future use.</w:t>
      </w:r>
    </w:p>
    <w:p w14:paraId="5D9AF2D2" w14:textId="77777777" w:rsidR="005347D8" w:rsidRPr="000B4518" w:rsidRDefault="005347D8" w:rsidP="005347D8">
      <w:pPr>
        <w:pStyle w:val="Heading4"/>
      </w:pPr>
      <w:bookmarkStart w:id="1792" w:name="_Toc11343975"/>
      <w:bookmarkStart w:id="1793" w:name="_Toc45215936"/>
      <w:bookmarkStart w:id="1794" w:name="_Toc51945711"/>
      <w:bookmarkStart w:id="1795" w:name="_Toc99173106"/>
      <w:r>
        <w:rPr>
          <w:lang w:val="en-US"/>
        </w:rPr>
        <w:t>9</w:t>
      </w:r>
      <w:r w:rsidRPr="000B4518">
        <w:t>.2.3.13</w:t>
      </w:r>
      <w:r w:rsidRPr="000B4518">
        <w:tab/>
        <w:t>Track Info field</w:t>
      </w:r>
      <w:bookmarkEnd w:id="1792"/>
      <w:bookmarkEnd w:id="1793"/>
      <w:bookmarkEnd w:id="1794"/>
      <w:bookmarkEnd w:id="1795"/>
    </w:p>
    <w:p w14:paraId="1C62425A"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009824EE" w14:textId="77777777" w:rsidR="005347D8" w:rsidRPr="000B4518" w:rsidRDefault="005347D8" w:rsidP="005347D8">
      <w:r w:rsidRPr="000B4518">
        <w:t>Table </w:t>
      </w:r>
      <w:r>
        <w:t>9</w:t>
      </w:r>
      <w:r w:rsidRPr="000B4518">
        <w:t>.2.3.13-1 describes the coding of the Track Info field.</w:t>
      </w:r>
    </w:p>
    <w:p w14:paraId="67CD74B5" w14:textId="77777777" w:rsidR="005347D8" w:rsidRPr="000B4518" w:rsidRDefault="005347D8" w:rsidP="005347D8">
      <w:pPr>
        <w:pStyle w:val="TH"/>
      </w:pPr>
      <w:r w:rsidRPr="000B4518">
        <w:lastRenderedPageBreak/>
        <w:t>Table </w:t>
      </w:r>
      <w:r>
        <w:rPr>
          <w:lang w:val="en-US"/>
        </w:rPr>
        <w:t>9</w:t>
      </w:r>
      <w:r w:rsidRPr="000B4518">
        <w:t>.2.3.13-1: Track Info field coding</w:t>
      </w:r>
    </w:p>
    <w:p w14:paraId="50033113" w14:textId="77777777" w:rsidR="005347D8" w:rsidRPr="000B4518" w:rsidRDefault="005347D8" w:rsidP="005347D8">
      <w:pPr>
        <w:pStyle w:val="PL"/>
        <w:keepNext/>
        <w:keepLines/>
        <w:jc w:val="center"/>
      </w:pPr>
      <w:r w:rsidRPr="000B4518">
        <w:t>0                   1                   2                   3</w:t>
      </w:r>
    </w:p>
    <w:p w14:paraId="257E8BBB" w14:textId="77777777" w:rsidR="005347D8" w:rsidRPr="000B4518" w:rsidRDefault="005347D8" w:rsidP="005347D8">
      <w:pPr>
        <w:pStyle w:val="PL"/>
        <w:keepNext/>
        <w:keepLines/>
        <w:jc w:val="center"/>
      </w:pPr>
      <w:r w:rsidRPr="000B4518">
        <w:t>0 1 2 3 4 5 6 7 8 9 0 1 2 3 4 5 6 7 8 9 0 1 2 3 4 5 6 7 8 9 0 1</w:t>
      </w:r>
    </w:p>
    <w:p w14:paraId="02C35902" w14:textId="77777777" w:rsidR="005347D8" w:rsidRPr="000B4518" w:rsidRDefault="005347D8" w:rsidP="005347D8">
      <w:pPr>
        <w:pStyle w:val="PL"/>
        <w:keepNext/>
        <w:keepLines/>
        <w:jc w:val="center"/>
        <w:rPr>
          <w:noProof w:val="0"/>
        </w:rPr>
      </w:pPr>
      <w:r w:rsidRPr="000B4518">
        <w:rPr>
          <w:noProof w:val="0"/>
        </w:rPr>
        <w:t>+-+-+-+-+-+-+-+-+-+-+-+-+-+-+-+-+-+-+-+-+-+-+-+-+-+-+-+-+-+-+-+-+</w:t>
      </w:r>
    </w:p>
    <w:p w14:paraId="1B3A4D90"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6BE4AC2"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6D46BCDB" w14:textId="77777777" w:rsidR="005347D8" w:rsidRPr="0012300F" w:rsidRDefault="005347D8" w:rsidP="005347D8">
      <w:pPr>
        <w:pStyle w:val="PL"/>
        <w:keepNext/>
        <w:keepLines/>
        <w:jc w:val="center"/>
      </w:pPr>
      <w:r w:rsidRPr="0012300F">
        <w:t>+-+-+-+-+-+-+-+-+-+-+-+-+-+-+-+-+</w:t>
      </w:r>
      <w:r w:rsidRPr="000B4518">
        <w:rPr>
          <w:noProof w:val="0"/>
        </w:rPr>
        <w:t>-+-+-+-+-+-+-+-+-+-+-+-+-+-+-+-</w:t>
      </w:r>
      <w:r w:rsidRPr="0012300F">
        <w:t>+</w:t>
      </w:r>
    </w:p>
    <w:p w14:paraId="4DC8093B"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0E16F706" w14:textId="77777777" w:rsidR="005347D8" w:rsidRPr="000B4518" w:rsidRDefault="005347D8" w:rsidP="005347D8">
      <w:pPr>
        <w:pStyle w:val="PL"/>
        <w:jc w:val="center"/>
        <w:rPr>
          <w:color w:val="000000"/>
        </w:rPr>
      </w:pPr>
      <w:r w:rsidRPr="000B4518">
        <w:rPr>
          <w:color w:val="000000"/>
        </w:rPr>
        <w:t>:                                                               :</w:t>
      </w:r>
    </w:p>
    <w:p w14:paraId="220F6BCF" w14:textId="77777777" w:rsidR="005347D8" w:rsidRPr="0012300F" w:rsidRDefault="005347D8" w:rsidP="005347D8">
      <w:pPr>
        <w:pStyle w:val="PL"/>
        <w:keepNext/>
        <w:keepLines/>
        <w:jc w:val="center"/>
      </w:pPr>
      <w:r w:rsidRPr="0012300F">
        <w:t>+-+-+-+-+-+-+-+-+-+-+-+-+-+-+-+-+</w:t>
      </w:r>
      <w:r w:rsidRPr="000B4518">
        <w:rPr>
          <w:noProof w:val="0"/>
        </w:rPr>
        <w:t>-+-+-+-+-+-+-+-+-+-+-+-+-+-+-+-</w:t>
      </w:r>
      <w:r w:rsidRPr="0012300F">
        <w:t>+</w:t>
      </w:r>
    </w:p>
    <w:p w14:paraId="44A7BABE"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1B3DCFE" w14:textId="77777777" w:rsidR="005347D8" w:rsidRPr="000B4518" w:rsidRDefault="005347D8" w:rsidP="005347D8">
      <w:pPr>
        <w:pStyle w:val="PL"/>
        <w:jc w:val="center"/>
        <w:rPr>
          <w:color w:val="000000"/>
        </w:rPr>
      </w:pPr>
      <w:r w:rsidRPr="000B4518">
        <w:rPr>
          <w:color w:val="000000"/>
        </w:rPr>
        <w:t>:                               |                               :</w:t>
      </w:r>
    </w:p>
    <w:p w14:paraId="1C31F18A"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30BF8F3" w14:textId="77777777" w:rsidR="005347D8" w:rsidRPr="0012300F" w:rsidRDefault="005347D8" w:rsidP="005347D8">
      <w:pPr>
        <w:pStyle w:val="PL"/>
        <w:keepNext/>
        <w:keepLines/>
        <w:jc w:val="center"/>
      </w:pPr>
      <w:r w:rsidRPr="0012300F">
        <w:t>+-+-+-+-+-+-+-+-+-+-+-+-+-+-+-+-+</w:t>
      </w:r>
      <w:r w:rsidRPr="000B4518">
        <w:rPr>
          <w:noProof w:val="0"/>
        </w:rPr>
        <w:t>-+-+-+-+-+-+-+-+-+-+-+-+-+-+-+-</w:t>
      </w:r>
      <w:r w:rsidRPr="0012300F">
        <w:t>+</w:t>
      </w:r>
    </w:p>
    <w:p w14:paraId="3D5A567F" w14:textId="77777777" w:rsidR="005347D8" w:rsidRPr="000B4518" w:rsidRDefault="005347D8" w:rsidP="005347D8">
      <w:pPr>
        <w:keepNext/>
        <w:keepLines/>
      </w:pPr>
    </w:p>
    <w:p w14:paraId="4DB52645"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398A00A1"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7E46F8FA" w14:textId="77777777" w:rsidR="005347D8" w:rsidRPr="000B4518" w:rsidRDefault="005347D8" w:rsidP="005347D8">
      <w:r w:rsidRPr="000B4518">
        <w:t>The &lt;</w:t>
      </w:r>
      <w:r w:rsidRPr="000C3959">
        <w:t>Queueing Capability</w:t>
      </w:r>
      <w:r w:rsidRPr="000B4518">
        <w:t>&gt; value is an 8 bit binary value where:</w:t>
      </w:r>
    </w:p>
    <w:p w14:paraId="03CA7C85"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0A17AACC"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49001B97" w14:textId="77777777" w:rsidR="005347D8" w:rsidRPr="000B4518" w:rsidRDefault="005347D8" w:rsidP="005347D8">
      <w:r w:rsidRPr="000B4518">
        <w:t>All other values are reserved for future use.</w:t>
      </w:r>
    </w:p>
    <w:p w14:paraId="242F54A3" w14:textId="77777777" w:rsidR="005347D8" w:rsidRPr="000B4518" w:rsidRDefault="005347D8" w:rsidP="005347D8">
      <w:r w:rsidRPr="000B4518">
        <w:t>The &lt;Participant Type Length&gt; value is 8 bit binary value set to the length of the &lt;Participant Type&gt; value.</w:t>
      </w:r>
    </w:p>
    <w:p w14:paraId="46CEB074"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025437AC"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73E879AE"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3890EAE5" w14:textId="77777777" w:rsidR="005347D8" w:rsidRPr="006C48EC" w:rsidRDefault="005347D8" w:rsidP="005347D8">
      <w:pPr>
        <w:rPr>
          <w:lang w:val="fr-FR"/>
        </w:rPr>
      </w:pPr>
    </w:p>
    <w:p w14:paraId="2A90262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713E979"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1F0C237"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1C578A2E"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655CC426" w14:textId="77777777" w:rsidR="005347D8" w:rsidRPr="000B4518" w:rsidRDefault="005347D8" w:rsidP="005347D8">
      <w:pPr>
        <w:pStyle w:val="Heading4"/>
      </w:pPr>
      <w:bookmarkStart w:id="1796" w:name="_Toc11343976"/>
      <w:bookmarkStart w:id="1797" w:name="_Toc45215937"/>
      <w:bookmarkStart w:id="1798" w:name="_Toc51945712"/>
      <w:bookmarkStart w:id="1799" w:name="_Toc99173107"/>
      <w:r>
        <w:rPr>
          <w:lang w:val="en-US"/>
        </w:rPr>
        <w:t>9</w:t>
      </w:r>
      <w:r w:rsidRPr="000B4518">
        <w:t>.2.3.1</w:t>
      </w:r>
      <w:r>
        <w:rPr>
          <w:lang w:val="en-US"/>
        </w:rPr>
        <w:t>4</w:t>
      </w:r>
      <w:r w:rsidRPr="000B4518">
        <w:tab/>
        <w:t>Queued User ID field</w:t>
      </w:r>
      <w:bookmarkEnd w:id="1796"/>
      <w:bookmarkEnd w:id="1797"/>
      <w:bookmarkEnd w:id="1798"/>
      <w:bookmarkEnd w:id="1799"/>
    </w:p>
    <w:p w14:paraId="32DDE3E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57D3006" w14:textId="77777777" w:rsidR="005347D8" w:rsidRPr="000B4518" w:rsidRDefault="005347D8" w:rsidP="005347D8">
      <w:r w:rsidRPr="000B4518">
        <w:t>Table </w:t>
      </w:r>
      <w:r>
        <w:t>9</w:t>
      </w:r>
      <w:r w:rsidRPr="000B4518">
        <w:t>.2.3.1</w:t>
      </w:r>
      <w:r>
        <w:t>4</w:t>
      </w:r>
      <w:r w:rsidRPr="000B4518">
        <w:t>-1 describes the coding of the Queued User ID field.</w:t>
      </w:r>
    </w:p>
    <w:p w14:paraId="2EA80982"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7F8183F5" w14:textId="77777777" w:rsidR="005347D8" w:rsidRPr="000B4518" w:rsidRDefault="005347D8" w:rsidP="005347D8">
      <w:pPr>
        <w:pStyle w:val="PL"/>
        <w:keepNext/>
        <w:keepLines/>
        <w:jc w:val="center"/>
      </w:pPr>
      <w:r w:rsidRPr="000B4518">
        <w:t>0                   1                   2                   3</w:t>
      </w:r>
    </w:p>
    <w:p w14:paraId="26B05600" w14:textId="77777777" w:rsidR="005347D8" w:rsidRPr="000B4518" w:rsidRDefault="005347D8" w:rsidP="005347D8">
      <w:pPr>
        <w:pStyle w:val="PL"/>
        <w:keepNext/>
        <w:keepLines/>
        <w:jc w:val="center"/>
      </w:pPr>
      <w:r w:rsidRPr="000B4518">
        <w:t>0 1 2 3 4 5 6 7 8 9 0 1 2 3 4 5 6 7 8 9 0 1 2 3 4 5 6 7 8 9 0 1</w:t>
      </w:r>
    </w:p>
    <w:p w14:paraId="55E00B8D" w14:textId="77777777" w:rsidR="005347D8" w:rsidRPr="000B4518" w:rsidRDefault="005347D8" w:rsidP="005347D8">
      <w:pPr>
        <w:pStyle w:val="PL"/>
        <w:keepNext/>
        <w:keepLines/>
        <w:jc w:val="center"/>
        <w:rPr>
          <w:noProof w:val="0"/>
        </w:rPr>
      </w:pPr>
      <w:r w:rsidRPr="000B4518">
        <w:rPr>
          <w:noProof w:val="0"/>
        </w:rPr>
        <w:t>+-+-+-+-+-+-+-+-+-+-+-+-+-+-+-+-+-+-+-+-+-+-+-+-+-+-+-+-+-+-+-+-+</w:t>
      </w:r>
    </w:p>
    <w:p w14:paraId="0F27F9FD"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0BAE299E"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337F498C" w14:textId="77777777" w:rsidR="005347D8" w:rsidRPr="000B4518" w:rsidRDefault="005347D8" w:rsidP="005347D8">
      <w:pPr>
        <w:pStyle w:val="PL"/>
        <w:jc w:val="center"/>
        <w:rPr>
          <w:color w:val="000000"/>
        </w:rPr>
      </w:pPr>
      <w:r w:rsidRPr="000B4518">
        <w:rPr>
          <w:color w:val="000000"/>
        </w:rPr>
        <w:t>+-+-+-+-+-+-+-+-+-+-+-+-+-+-+-+-+                               :</w:t>
      </w:r>
    </w:p>
    <w:p w14:paraId="35354DB6" w14:textId="77777777" w:rsidR="005347D8" w:rsidRPr="000B4518" w:rsidRDefault="005347D8" w:rsidP="005347D8">
      <w:pPr>
        <w:pStyle w:val="PL"/>
        <w:jc w:val="center"/>
        <w:rPr>
          <w:color w:val="000000"/>
          <w:lang w:eastAsia="ko-KR"/>
        </w:rPr>
      </w:pPr>
      <w:r w:rsidRPr="000B4518">
        <w:rPr>
          <w:color w:val="000000"/>
        </w:rPr>
        <w:t>:                                                               :</w:t>
      </w:r>
    </w:p>
    <w:p w14:paraId="58F30E64" w14:textId="77777777" w:rsidR="005347D8" w:rsidRPr="000B4518" w:rsidRDefault="005347D8" w:rsidP="005347D8">
      <w:pPr>
        <w:pStyle w:val="PL"/>
        <w:keepNext/>
        <w:keepLines/>
        <w:jc w:val="center"/>
        <w:rPr>
          <w:noProof w:val="0"/>
        </w:rPr>
      </w:pPr>
      <w:r w:rsidRPr="000B4518">
        <w:rPr>
          <w:noProof w:val="0"/>
        </w:rPr>
        <w:t>+-+-+-+-+-+-+-+-+-+-+-+-+-+-+-+-+-+-+-+-+-+-+-+-+-+-+-+-+-+-+-+-+</w:t>
      </w:r>
    </w:p>
    <w:p w14:paraId="7F7BF2E8" w14:textId="77777777" w:rsidR="005347D8" w:rsidRPr="000B4518" w:rsidRDefault="005347D8" w:rsidP="005347D8"/>
    <w:p w14:paraId="5122B3A7"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3B52F3CC" w14:textId="4536B49A"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8C5982">
        <w:t>clause</w:t>
      </w:r>
      <w:r w:rsidRPr="000B4518">
        <w:t> </w:t>
      </w:r>
      <w:r>
        <w:t>9</w:t>
      </w:r>
      <w:r w:rsidRPr="000B4518">
        <w:t>.2.3.</w:t>
      </w:r>
      <w:r>
        <w:t>8</w:t>
      </w:r>
      <w:r w:rsidRPr="000C3959">
        <w:t>.</w:t>
      </w:r>
    </w:p>
    <w:p w14:paraId="785FA2B0" w14:textId="55A1A225" w:rsidR="005347D8" w:rsidRPr="000B4518" w:rsidRDefault="005347D8" w:rsidP="005347D8">
      <w:r w:rsidRPr="000B4518">
        <w:t>The &lt;</w:t>
      </w:r>
      <w:r w:rsidRPr="000C3959">
        <w:t>Queued User ID</w:t>
      </w:r>
      <w:r w:rsidRPr="000B4518">
        <w:t>&gt; value is coded as th</w:t>
      </w:r>
      <w:r>
        <w:t xml:space="preserve">e &lt;User ID&gt; value in </w:t>
      </w:r>
      <w:r w:rsidR="008C5982">
        <w:t>clause</w:t>
      </w:r>
      <w:r>
        <w:t> 9</w:t>
      </w:r>
      <w:r w:rsidRPr="000B4518">
        <w:t>.2.3.</w:t>
      </w:r>
      <w:r>
        <w:t>8</w:t>
      </w:r>
      <w:r w:rsidRPr="000B4518">
        <w:t>.</w:t>
      </w:r>
    </w:p>
    <w:p w14:paraId="07F12204"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48B2B278" w14:textId="77777777" w:rsidR="005347D8" w:rsidRPr="000B4518" w:rsidRDefault="005347D8" w:rsidP="005347D8">
      <w:pPr>
        <w:pStyle w:val="Heading4"/>
      </w:pPr>
      <w:bookmarkStart w:id="1800" w:name="_Toc11343977"/>
      <w:bookmarkStart w:id="1801" w:name="_Toc45215938"/>
      <w:bookmarkStart w:id="1802" w:name="_Toc51945713"/>
      <w:bookmarkStart w:id="1803" w:name="_Toc99173108"/>
      <w:r>
        <w:rPr>
          <w:lang w:val="en-US"/>
        </w:rPr>
        <w:t>9</w:t>
      </w:r>
      <w:r w:rsidRPr="000B4518">
        <w:t>.2.3.</w:t>
      </w:r>
      <w:r>
        <w:rPr>
          <w:lang w:val="en-US"/>
        </w:rPr>
        <w:t>15</w:t>
      </w:r>
      <w:r w:rsidRPr="000B4518">
        <w:tab/>
        <w:t>Queue Size field</w:t>
      </w:r>
      <w:bookmarkEnd w:id="1800"/>
      <w:bookmarkEnd w:id="1801"/>
      <w:bookmarkEnd w:id="1802"/>
      <w:bookmarkEnd w:id="1803"/>
    </w:p>
    <w:p w14:paraId="0A757638"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74506E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E26AD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7CD9E7D3" w14:textId="77777777" w:rsidR="005347D8" w:rsidRPr="000B4518" w:rsidRDefault="005347D8" w:rsidP="005347D8">
      <w:pPr>
        <w:pStyle w:val="PL"/>
        <w:keepNext/>
        <w:keepLines/>
        <w:jc w:val="center"/>
      </w:pPr>
      <w:r w:rsidRPr="000B4518">
        <w:t>0                   1                   2                   3</w:t>
      </w:r>
    </w:p>
    <w:p w14:paraId="4E9F86EF" w14:textId="77777777" w:rsidR="005347D8" w:rsidRPr="000B4518" w:rsidRDefault="005347D8" w:rsidP="005347D8">
      <w:pPr>
        <w:pStyle w:val="PL"/>
        <w:keepNext/>
        <w:keepLines/>
        <w:jc w:val="center"/>
      </w:pPr>
      <w:r w:rsidRPr="000B4518">
        <w:t>0 1 2 3 4 5 6 7 8 9 0 1 2 3 4 5 6 7 8 9 0 1 2 3 4 5 6 7 8 9 0 1</w:t>
      </w:r>
    </w:p>
    <w:p w14:paraId="59084D46" w14:textId="77777777" w:rsidR="005347D8" w:rsidRPr="000B4518" w:rsidRDefault="005347D8" w:rsidP="005347D8">
      <w:pPr>
        <w:pStyle w:val="PL"/>
        <w:keepNext/>
        <w:keepLines/>
        <w:jc w:val="center"/>
      </w:pPr>
      <w:r w:rsidRPr="000B4518">
        <w:t>+-+-+-+-+-+-+-+-+-+-+-+-+-+-+-+-+-+-+-+-+-+-+-+-+-+-+-+-+-+-+-+-+</w:t>
      </w:r>
    </w:p>
    <w:p w14:paraId="2E895717" w14:textId="77777777" w:rsidR="005347D8" w:rsidRPr="000B4518" w:rsidRDefault="005347D8" w:rsidP="005347D8">
      <w:pPr>
        <w:pStyle w:val="PL"/>
        <w:keepNext/>
        <w:keepLines/>
        <w:jc w:val="center"/>
      </w:pPr>
      <w:r w:rsidRPr="000B4518">
        <w:t>|Queue Size     |Queue Size     |Queue Size                     |</w:t>
      </w:r>
    </w:p>
    <w:p w14:paraId="65DECCF8" w14:textId="77777777" w:rsidR="005347D8" w:rsidRPr="000B4518" w:rsidRDefault="005347D8" w:rsidP="005347D8">
      <w:pPr>
        <w:pStyle w:val="PL"/>
        <w:keepNext/>
        <w:keepLines/>
        <w:jc w:val="center"/>
      </w:pPr>
      <w:r w:rsidRPr="000B4518">
        <w:t>|field ID       |length         |                               |</w:t>
      </w:r>
    </w:p>
    <w:p w14:paraId="2F6A281A" w14:textId="77777777" w:rsidR="005347D8" w:rsidRPr="000B4518" w:rsidRDefault="005347D8" w:rsidP="005347D8">
      <w:pPr>
        <w:pStyle w:val="PL"/>
        <w:keepNext/>
        <w:keepLines/>
        <w:jc w:val="center"/>
      </w:pPr>
      <w:r w:rsidRPr="000B4518">
        <w:t>+-+-+-+-+-+-+-+-+-+-+-+-+-+-+-+-+-+-+-+-+-+-+-+-+-+-+-+-+-+-+-+-+</w:t>
      </w:r>
    </w:p>
    <w:p w14:paraId="16913767" w14:textId="77777777" w:rsidR="005347D8" w:rsidRDefault="005347D8" w:rsidP="005347D8"/>
    <w:p w14:paraId="5C07289B"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9ADB95F"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8AD3D0A" w14:textId="77777777" w:rsidR="005347D8" w:rsidRPr="000B4518" w:rsidRDefault="005347D8" w:rsidP="005347D8">
      <w:r w:rsidRPr="000B4518">
        <w:t xml:space="preserve">The &lt;Queue Size&gt; value is a </w:t>
      </w:r>
      <w:r>
        <w:t xml:space="preserve">16 bit </w:t>
      </w:r>
      <w:r w:rsidRPr="000B4518">
        <w:t>binary value.</w:t>
      </w:r>
    </w:p>
    <w:p w14:paraId="690B8611" w14:textId="77777777" w:rsidR="005347D8" w:rsidRDefault="005347D8" w:rsidP="005347D8">
      <w:pPr>
        <w:pStyle w:val="Heading4"/>
      </w:pPr>
      <w:bookmarkStart w:id="1804" w:name="_Toc11343978"/>
      <w:bookmarkStart w:id="1805" w:name="_Toc45215939"/>
      <w:bookmarkStart w:id="1806" w:name="_Toc51945714"/>
      <w:bookmarkStart w:id="1807" w:name="_Toc99173109"/>
      <w:r>
        <w:rPr>
          <w:lang w:val="en-US"/>
        </w:rPr>
        <w:t>9</w:t>
      </w:r>
      <w:r>
        <w:t>.2.3.16</w:t>
      </w:r>
      <w:r>
        <w:tab/>
        <w:t>SSRC field</w:t>
      </w:r>
      <w:bookmarkEnd w:id="1804"/>
      <w:bookmarkEnd w:id="1805"/>
      <w:bookmarkEnd w:id="1806"/>
      <w:bookmarkEnd w:id="1807"/>
    </w:p>
    <w:p w14:paraId="7A23276B" w14:textId="1AE497B8"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8C5982">
        <w:t>clause</w:t>
      </w:r>
      <w:r>
        <w:t xml:space="preserve"> specifies an SSRC field including a Field ID and a length value. </w:t>
      </w:r>
    </w:p>
    <w:p w14:paraId="31AC2DA1"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355F59C6" w14:textId="77777777" w:rsidR="005347D8" w:rsidRPr="000B4518" w:rsidRDefault="005347D8" w:rsidP="005347D8">
      <w:pPr>
        <w:pStyle w:val="PL"/>
        <w:keepNext/>
        <w:keepLines/>
        <w:jc w:val="center"/>
      </w:pPr>
      <w:r w:rsidRPr="000B4518">
        <w:t>0                   1                   2                   3</w:t>
      </w:r>
    </w:p>
    <w:p w14:paraId="2603C411" w14:textId="77777777" w:rsidR="005347D8" w:rsidRPr="000B4518" w:rsidRDefault="005347D8" w:rsidP="005347D8">
      <w:pPr>
        <w:pStyle w:val="PL"/>
        <w:keepNext/>
        <w:keepLines/>
        <w:jc w:val="center"/>
      </w:pPr>
      <w:r w:rsidRPr="000B4518">
        <w:t>0 1 2 3 4 5 6 7 8 9 0 1 2 3 4 5 6 7 8 9 0 1 2 3 4 5 6 7 8 9 0 1</w:t>
      </w:r>
    </w:p>
    <w:p w14:paraId="7985906C" w14:textId="77777777" w:rsidR="005347D8" w:rsidRPr="000B4518" w:rsidRDefault="005347D8" w:rsidP="005347D8">
      <w:pPr>
        <w:pStyle w:val="PL"/>
        <w:keepNext/>
        <w:keepLines/>
        <w:jc w:val="center"/>
        <w:rPr>
          <w:noProof w:val="0"/>
        </w:rPr>
      </w:pPr>
      <w:r w:rsidRPr="000B4518">
        <w:rPr>
          <w:noProof w:val="0"/>
        </w:rPr>
        <w:t>+-+-+-+-+-+-+-+-+-+-+-+-+-+-+-+-+-+-+-+-+-+-+-+-+-+-+-+-+-+-+-+-+</w:t>
      </w:r>
    </w:p>
    <w:p w14:paraId="14026DAF"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3C367C29"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11460378" w14:textId="77777777" w:rsidR="005347D8" w:rsidRDefault="005347D8" w:rsidP="005347D8">
      <w:pPr>
        <w:pStyle w:val="PL"/>
        <w:jc w:val="center"/>
        <w:rPr>
          <w:color w:val="000000"/>
        </w:rPr>
      </w:pPr>
      <w:r>
        <w:rPr>
          <w:color w:val="000000"/>
        </w:rPr>
        <w:t>+-+-+-+-+-+-+-+-+-+-+-+-+-+-+-+-+-+-+-+-+-+-+-+-+-+-+-+-+-+-+-+-+</w:t>
      </w:r>
    </w:p>
    <w:p w14:paraId="45FFCC83"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0155A718" w14:textId="77777777" w:rsidR="005347D8" w:rsidRPr="000B4518" w:rsidRDefault="005347D8" w:rsidP="005347D8">
      <w:pPr>
        <w:pStyle w:val="PL"/>
        <w:jc w:val="center"/>
        <w:rPr>
          <w:color w:val="000000"/>
        </w:rPr>
      </w:pPr>
      <w:r>
        <w:rPr>
          <w:color w:val="000000"/>
        </w:rPr>
        <w:t>|                                                               |</w:t>
      </w:r>
    </w:p>
    <w:p w14:paraId="4DF7ED9A" w14:textId="77777777" w:rsidR="005347D8" w:rsidRPr="0012300F" w:rsidRDefault="005347D8" w:rsidP="005347D8">
      <w:pPr>
        <w:pStyle w:val="PL"/>
        <w:keepNext/>
        <w:keepLines/>
        <w:jc w:val="center"/>
      </w:pPr>
      <w:r w:rsidRPr="0012300F">
        <w:t>+-+-+-+-+-+-+-+-+-+-+-+-+-+-+-+-+</w:t>
      </w:r>
      <w:r w:rsidRPr="000B4518">
        <w:rPr>
          <w:noProof w:val="0"/>
        </w:rPr>
        <w:t>-+-+-+-+-+-+-+-+-+-+-+-+-+-+-+-</w:t>
      </w:r>
      <w:r w:rsidRPr="0012300F">
        <w:t>+</w:t>
      </w:r>
    </w:p>
    <w:p w14:paraId="3B631B64" w14:textId="77777777" w:rsidR="005347D8" w:rsidRDefault="005347D8" w:rsidP="005347D8">
      <w:pPr>
        <w:rPr>
          <w:lang w:eastAsia="x-none"/>
        </w:rPr>
      </w:pPr>
    </w:p>
    <w:p w14:paraId="641EA697" w14:textId="77777777" w:rsidR="005347D8" w:rsidRDefault="005347D8" w:rsidP="005347D8">
      <w:pPr>
        <w:rPr>
          <w:lang w:eastAsia="x-none"/>
        </w:rPr>
      </w:pPr>
      <w:r>
        <w:rPr>
          <w:lang w:eastAsia="x-none"/>
        </w:rPr>
        <w:t>The &lt;SSRC field ID&gt; value is a binary value and is set according to table 9.2.3.1-1.</w:t>
      </w:r>
    </w:p>
    <w:p w14:paraId="06E9D1D7" w14:textId="77777777" w:rsidR="005347D8" w:rsidRDefault="005347D8" w:rsidP="005347D8">
      <w:pPr>
        <w:rPr>
          <w:lang w:eastAsia="x-none"/>
        </w:rPr>
      </w:pPr>
      <w:r>
        <w:rPr>
          <w:lang w:eastAsia="x-none"/>
        </w:rPr>
        <w:t>The &lt;SSRC length&gt; value is a binary value and has the value '6'.</w:t>
      </w:r>
    </w:p>
    <w:p w14:paraId="5323D68F"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20EB014B" w14:textId="77777777" w:rsidR="005347D8" w:rsidRDefault="005347D8" w:rsidP="005347D8">
      <w:pPr>
        <w:rPr>
          <w:lang w:eastAsia="x-none"/>
        </w:rPr>
      </w:pPr>
      <w:r>
        <w:rPr>
          <w:lang w:eastAsia="x-none"/>
        </w:rPr>
        <w:t>The spare bits are set to zero.</w:t>
      </w:r>
    </w:p>
    <w:p w14:paraId="729D6FD0" w14:textId="77777777" w:rsidR="008B7004" w:rsidRDefault="008B7004" w:rsidP="008B7004">
      <w:pPr>
        <w:pStyle w:val="Heading4"/>
        <w:ind w:left="0" w:firstLine="0"/>
        <w:rPr>
          <w:noProof/>
        </w:rPr>
      </w:pPr>
      <w:bookmarkStart w:id="1808" w:name="_Toc11343979"/>
      <w:bookmarkStart w:id="1809" w:name="_Toc45215940"/>
      <w:bookmarkStart w:id="1810" w:name="_Toc51945715"/>
      <w:bookmarkStart w:id="1811" w:name="_Toc99173110"/>
      <w:r>
        <w:rPr>
          <w:noProof/>
        </w:rPr>
        <w:t>9.2.3.17</w:t>
      </w:r>
      <w:r>
        <w:rPr>
          <w:noProof/>
        </w:rPr>
        <w:tab/>
        <w:t>Result</w:t>
      </w:r>
      <w:bookmarkEnd w:id="1808"/>
      <w:bookmarkEnd w:id="1809"/>
      <w:bookmarkEnd w:id="1810"/>
      <w:bookmarkEnd w:id="1811"/>
    </w:p>
    <w:p w14:paraId="1CD7690A" w14:textId="77777777" w:rsidR="008B7004" w:rsidRPr="00A5463E" w:rsidRDefault="008B7004" w:rsidP="008B7004">
      <w:r w:rsidRPr="00A5463E">
        <w:t xml:space="preserve">The </w:t>
      </w:r>
      <w:r>
        <w:t>Result field conveys the result of the operation (e.g. success, failure).</w:t>
      </w:r>
    </w:p>
    <w:p w14:paraId="0EE55C75" w14:textId="77777777" w:rsidR="008B7004" w:rsidRPr="00A5463E" w:rsidRDefault="008B7004" w:rsidP="008B7004">
      <w:r>
        <w:t>Table 9.2.3.17</w:t>
      </w:r>
      <w:r w:rsidRPr="00A5463E">
        <w:t xml:space="preserve">-1 describes the coding of the </w:t>
      </w:r>
      <w:r>
        <w:t>Result</w:t>
      </w:r>
      <w:r w:rsidRPr="00A5463E">
        <w:t xml:space="preserve"> field.</w:t>
      </w:r>
    </w:p>
    <w:p w14:paraId="1018B459"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CB6485" w14:textId="77777777" w:rsidR="008B7004" w:rsidRPr="00A5463E" w:rsidRDefault="008B7004" w:rsidP="008B7004">
      <w:pPr>
        <w:pStyle w:val="PL"/>
        <w:jc w:val="center"/>
        <w:rPr>
          <w:noProof w:val="0"/>
        </w:rPr>
      </w:pPr>
      <w:r w:rsidRPr="00A5463E">
        <w:rPr>
          <w:noProof w:val="0"/>
        </w:rPr>
        <w:t>0                   1                   2                   3</w:t>
      </w:r>
    </w:p>
    <w:p w14:paraId="7BDBFFE7"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1F54CF6" w14:textId="77777777" w:rsidR="008B7004" w:rsidRPr="00A5463E" w:rsidRDefault="008B7004" w:rsidP="008B7004">
      <w:pPr>
        <w:pStyle w:val="PL"/>
        <w:jc w:val="center"/>
        <w:rPr>
          <w:noProof w:val="0"/>
        </w:rPr>
      </w:pPr>
      <w:r w:rsidRPr="00A5463E">
        <w:rPr>
          <w:noProof w:val="0"/>
        </w:rPr>
        <w:lastRenderedPageBreak/>
        <w:t>+-+-+-+-+-+-+-+-+-+-+-+-+-+-+-+-+-+-+-+-+-+-+-+-+-+-+-+-+-+-+-+-+</w:t>
      </w:r>
    </w:p>
    <w:p w14:paraId="7A963F9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111CBCE"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52C4A322" w14:textId="77777777" w:rsidR="008B7004" w:rsidRPr="00A5463E" w:rsidRDefault="008B7004" w:rsidP="008B7004">
      <w:pPr>
        <w:pStyle w:val="PL"/>
        <w:jc w:val="center"/>
      </w:pPr>
      <w:r w:rsidRPr="00A5463E">
        <w:t>+-+-+-+-+-+-+-+-+-+-+-+-+-+-+-+-+-+-+-+-+-+-+-+-+-+-+-+-+-+-+-+-+</w:t>
      </w:r>
    </w:p>
    <w:p w14:paraId="5CB32E96" w14:textId="77777777" w:rsidR="008B7004" w:rsidRPr="00A5463E" w:rsidRDefault="008B7004" w:rsidP="008B7004"/>
    <w:p w14:paraId="610F0529" w14:textId="77777777" w:rsidR="008B7004" w:rsidRPr="00A5463E" w:rsidRDefault="008B7004" w:rsidP="008B7004">
      <w:r w:rsidRPr="00A5463E">
        <w:t>The &lt;</w:t>
      </w:r>
      <w:r>
        <w:t>Result</w:t>
      </w:r>
      <w:r w:rsidRPr="00A5463E">
        <w:t xml:space="preserve"> field ID&gt; value is a binary value and is set according to table 9.2.3.1-1.</w:t>
      </w:r>
    </w:p>
    <w:p w14:paraId="1845D97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4AB4E028"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8083946"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E89E4A3"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5B14E926" w14:textId="77777777" w:rsidR="008B7004" w:rsidRPr="00A5463E" w:rsidRDefault="008B7004" w:rsidP="008B7004">
      <w:pPr>
        <w:pStyle w:val="Heading4"/>
      </w:pPr>
      <w:bookmarkStart w:id="1812" w:name="_Toc11343980"/>
      <w:bookmarkStart w:id="1813" w:name="_Toc45215941"/>
      <w:bookmarkStart w:id="1814" w:name="_Toc51945716"/>
      <w:bookmarkStart w:id="1815" w:name="_Toc99173111"/>
      <w:r>
        <w:t>9.2.3.18</w:t>
      </w:r>
      <w:r w:rsidRPr="00A5463E">
        <w:tab/>
        <w:t xml:space="preserve">Message </w:t>
      </w:r>
      <w:r>
        <w:t>Name</w:t>
      </w:r>
      <w:r w:rsidRPr="00A5463E">
        <w:t xml:space="preserve"> field</w:t>
      </w:r>
      <w:bookmarkEnd w:id="1812"/>
      <w:bookmarkEnd w:id="1813"/>
      <w:bookmarkEnd w:id="1814"/>
      <w:bookmarkEnd w:id="1815"/>
    </w:p>
    <w:p w14:paraId="4C414FE3"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00A2A5B0" w14:textId="77777777" w:rsidR="008B7004" w:rsidRPr="00A5463E" w:rsidRDefault="008B7004" w:rsidP="008B7004">
      <w:r>
        <w:t>Table 9.2.3.18</w:t>
      </w:r>
      <w:r w:rsidRPr="00A5463E">
        <w:t xml:space="preserve">-1 describes the coding of the Message </w:t>
      </w:r>
      <w:r>
        <w:t>Name</w:t>
      </w:r>
      <w:r w:rsidRPr="00A5463E">
        <w:t xml:space="preserve"> field.</w:t>
      </w:r>
    </w:p>
    <w:p w14:paraId="7ABB0BD4" w14:textId="77777777" w:rsidR="008B7004" w:rsidRPr="00A5463E" w:rsidRDefault="008B7004" w:rsidP="008B7004">
      <w:pPr>
        <w:pStyle w:val="TH"/>
      </w:pPr>
      <w:r>
        <w:t>Table 9.2.3.18</w:t>
      </w:r>
      <w:r w:rsidRPr="00A5463E">
        <w:t xml:space="preserve">-1: Message </w:t>
      </w:r>
      <w:r>
        <w:t>Name</w:t>
      </w:r>
      <w:r w:rsidRPr="00A5463E">
        <w:t xml:space="preserve"> field coding</w:t>
      </w:r>
    </w:p>
    <w:p w14:paraId="74C1BB60" w14:textId="77777777" w:rsidR="008B7004" w:rsidRPr="00A5463E" w:rsidRDefault="008B7004" w:rsidP="008B7004">
      <w:pPr>
        <w:pStyle w:val="PL"/>
        <w:keepNext/>
        <w:keepLines/>
        <w:jc w:val="center"/>
      </w:pPr>
      <w:r w:rsidRPr="00A5463E">
        <w:t>0                   1                   2                   3</w:t>
      </w:r>
    </w:p>
    <w:p w14:paraId="473E44E4" w14:textId="77777777" w:rsidR="008B7004" w:rsidRPr="00A5463E" w:rsidRDefault="008B7004" w:rsidP="008B7004">
      <w:pPr>
        <w:pStyle w:val="PL"/>
        <w:keepNext/>
        <w:keepLines/>
        <w:jc w:val="center"/>
      </w:pPr>
      <w:r w:rsidRPr="00A5463E">
        <w:t>0 1 2 3 4 5 6 7 8 9 0 1 2 3 4 5 6 7 8 9 0 1 2 3 4 5 6 7 8 9 0 1</w:t>
      </w:r>
    </w:p>
    <w:p w14:paraId="3AE5B1C6" w14:textId="77777777" w:rsidR="008B7004" w:rsidRPr="00A5463E" w:rsidRDefault="008B7004" w:rsidP="008B7004">
      <w:pPr>
        <w:pStyle w:val="PL"/>
        <w:keepNext/>
        <w:keepLines/>
        <w:jc w:val="center"/>
        <w:rPr>
          <w:noProof w:val="0"/>
        </w:rPr>
      </w:pPr>
      <w:r w:rsidRPr="00A5463E">
        <w:rPr>
          <w:noProof w:val="0"/>
        </w:rPr>
        <w:t>+-+-+-+-+-+-+-+-+-+-+-+-+-+-+-+-+-+-+-+-+-+-+-+-+-+-+-+-+-+-+-+-+</w:t>
      </w:r>
    </w:p>
    <w:p w14:paraId="18E1D5B2"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2ACFBC32"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E739C48" w14:textId="77777777" w:rsidR="008B7004" w:rsidRPr="00A5463E" w:rsidRDefault="008B7004" w:rsidP="008B7004">
      <w:pPr>
        <w:pStyle w:val="PL"/>
        <w:jc w:val="center"/>
      </w:pPr>
      <w:r w:rsidRPr="00A5463E">
        <w:t>+-+-+-+-+-+-+-+-+-+-+-+-+-+-+-+-+</w:t>
      </w:r>
      <w:r w:rsidRPr="00A5463E">
        <w:rPr>
          <w:noProof w:val="0"/>
        </w:rPr>
        <w:t>-+-+-+-+-+-+-+-+-+-+-+-+-+-+-+-</w:t>
      </w:r>
      <w:r w:rsidRPr="00A5463E">
        <w:t>+</w:t>
      </w:r>
    </w:p>
    <w:p w14:paraId="343F795B"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21F7400" w14:textId="77777777" w:rsidR="008B7004" w:rsidRPr="00A5463E" w:rsidRDefault="008B7004" w:rsidP="008B7004">
      <w:pPr>
        <w:pStyle w:val="PL"/>
        <w:jc w:val="center"/>
      </w:pPr>
      <w:r w:rsidRPr="00A5463E">
        <w:t>+-+-+-+-+-+-+-+-+-+-+-+-+-+-+-+-+</w:t>
      </w:r>
      <w:r w:rsidRPr="00A5463E">
        <w:rPr>
          <w:noProof w:val="0"/>
        </w:rPr>
        <w:t>-+-+-+-+-+-+-+-+-+-+-+-+-+-+-+-</w:t>
      </w:r>
      <w:r w:rsidRPr="00A5463E">
        <w:t>+</w:t>
      </w:r>
    </w:p>
    <w:p w14:paraId="0BB1D29C" w14:textId="77777777" w:rsidR="008B7004" w:rsidRPr="00A5463E" w:rsidRDefault="008B7004" w:rsidP="008B7004"/>
    <w:p w14:paraId="3FE95D67" w14:textId="77777777" w:rsidR="008B7004" w:rsidRPr="00A5463E" w:rsidRDefault="008B7004" w:rsidP="008B7004">
      <w:r>
        <w:t>The &lt;Message Name</w:t>
      </w:r>
      <w:r w:rsidRPr="00A5463E">
        <w:t xml:space="preserve"> field ID&gt; value is a binary value and is set according to table 9.2.3.1-1.</w:t>
      </w:r>
    </w:p>
    <w:p w14:paraId="76B101C3" w14:textId="77777777" w:rsidR="008B7004" w:rsidRPr="00A5463E" w:rsidRDefault="008B7004" w:rsidP="008B7004">
      <w:r>
        <w:t>The &lt;Message Name</w:t>
      </w:r>
      <w:r w:rsidRPr="00A5463E">
        <w:t xml:space="preserve"> Length&gt; value is a binary value and has the value '</w:t>
      </w:r>
      <w:r>
        <w:t>6</w:t>
      </w:r>
      <w:r w:rsidRPr="00A5463E">
        <w:t>'.</w:t>
      </w:r>
    </w:p>
    <w:p w14:paraId="7F9D8016" w14:textId="77777777" w:rsidR="008B7004" w:rsidRPr="00A5463E" w:rsidRDefault="008B7004" w:rsidP="008B7004">
      <w:r>
        <w:t>The &lt;Message Name</w:t>
      </w:r>
      <w:r w:rsidRPr="00A5463E">
        <w:t xml:space="preserve">&gt; value is as coded </w:t>
      </w:r>
      <w:r>
        <w:t>as the ascii name field in t</w:t>
      </w:r>
      <w:r w:rsidRPr="00A5463E">
        <w:t>able 9.1.2-1.</w:t>
      </w:r>
    </w:p>
    <w:p w14:paraId="5847BBB6" w14:textId="77777777" w:rsidR="008B7004" w:rsidRPr="00A5463E" w:rsidRDefault="008B7004" w:rsidP="008B7004">
      <w:r w:rsidRPr="00A5463E">
        <w:t>The spare bits are set to zero.</w:t>
      </w:r>
    </w:p>
    <w:p w14:paraId="52F9085D" w14:textId="77777777" w:rsidR="00062123" w:rsidRPr="00A5463E" w:rsidRDefault="00062123" w:rsidP="00062123">
      <w:pPr>
        <w:pStyle w:val="Heading4"/>
      </w:pPr>
      <w:bookmarkStart w:id="1816" w:name="_Toc11343981"/>
      <w:bookmarkStart w:id="1817" w:name="_Toc45215942"/>
      <w:bookmarkStart w:id="1818" w:name="_Toc51945717"/>
      <w:bookmarkStart w:id="1819" w:name="_Toc99173112"/>
      <w:r>
        <w:t>9.2.3.19</w:t>
      </w:r>
      <w:r w:rsidRPr="00A5463E">
        <w:tab/>
      </w:r>
      <w:r>
        <w:t xml:space="preserve">Reception </w:t>
      </w:r>
      <w:r w:rsidRPr="00A5463E">
        <w:t>Priority field</w:t>
      </w:r>
      <w:bookmarkEnd w:id="1816"/>
      <w:bookmarkEnd w:id="1817"/>
      <w:bookmarkEnd w:id="1818"/>
      <w:bookmarkEnd w:id="1819"/>
    </w:p>
    <w:p w14:paraId="36C2AA0F" w14:textId="7D89F32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8C5982">
        <w:t>clause</w:t>
      </w:r>
      <w:r w:rsidRPr="00A5463E">
        <w:t> 14.</w:t>
      </w:r>
    </w:p>
    <w:p w14:paraId="6502C5DB"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366D5C8B"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C840F40" w14:textId="77777777" w:rsidR="00062123" w:rsidRPr="00A5463E" w:rsidRDefault="00062123" w:rsidP="00062123">
      <w:pPr>
        <w:pStyle w:val="PL"/>
        <w:jc w:val="center"/>
        <w:rPr>
          <w:noProof w:val="0"/>
        </w:rPr>
      </w:pPr>
      <w:r w:rsidRPr="00A5463E">
        <w:rPr>
          <w:noProof w:val="0"/>
        </w:rPr>
        <w:t>0                   1                   2                   3</w:t>
      </w:r>
    </w:p>
    <w:p w14:paraId="1149BA0F"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4738094" w14:textId="77777777" w:rsidR="00062123" w:rsidRPr="00A5463E" w:rsidRDefault="00062123" w:rsidP="00062123">
      <w:pPr>
        <w:pStyle w:val="PL"/>
        <w:jc w:val="center"/>
        <w:rPr>
          <w:noProof w:val="0"/>
        </w:rPr>
      </w:pPr>
      <w:r w:rsidRPr="00A5463E">
        <w:rPr>
          <w:noProof w:val="0"/>
        </w:rPr>
        <w:t>+-+-+-+-+-+-+-+-+-+-+-+-+-+-+-+-+-+-+-+-+-+-+-+-+-+-+-+-+-+-+-+-+</w:t>
      </w:r>
    </w:p>
    <w:p w14:paraId="6E189145"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3F89E64C" w14:textId="77777777" w:rsidR="00062123" w:rsidRPr="00A5463E" w:rsidRDefault="00062123" w:rsidP="00062123">
      <w:pPr>
        <w:pStyle w:val="PL"/>
        <w:jc w:val="center"/>
      </w:pPr>
      <w:r w:rsidRPr="00A5463E">
        <w:t>|Priority       |Priority       |Priority       |               |</w:t>
      </w:r>
    </w:p>
    <w:p w14:paraId="2854D08C" w14:textId="77777777" w:rsidR="00062123" w:rsidRPr="00A5463E" w:rsidRDefault="00062123" w:rsidP="00062123">
      <w:pPr>
        <w:pStyle w:val="PL"/>
        <w:jc w:val="center"/>
      </w:pPr>
      <w:r w:rsidRPr="00A5463E">
        <w:t>|field ID value |Length value   |value          |               |</w:t>
      </w:r>
    </w:p>
    <w:p w14:paraId="58D143A7" w14:textId="77777777" w:rsidR="00062123" w:rsidRPr="00A5463E" w:rsidRDefault="00062123" w:rsidP="00062123">
      <w:pPr>
        <w:pStyle w:val="PL"/>
        <w:jc w:val="center"/>
      </w:pPr>
      <w:r w:rsidRPr="00A5463E">
        <w:t>+-+-+-+-+-+-+-+-+-+-+-+-+-+-+-+-+-+-+-+-+-+-+-+-+-+-+-+-+-+-+-+-+</w:t>
      </w:r>
    </w:p>
    <w:p w14:paraId="6F1D51BB" w14:textId="77777777" w:rsidR="00062123" w:rsidRPr="00A5463E" w:rsidRDefault="00062123" w:rsidP="00062123"/>
    <w:p w14:paraId="52D55AA2"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E02E1AD"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2F98881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09AA60FC" w14:textId="77777777" w:rsidR="00062123" w:rsidRPr="00617507" w:rsidRDefault="00062123" w:rsidP="00062123">
      <w:pPr>
        <w:rPr>
          <w:noProof/>
        </w:rPr>
      </w:pPr>
      <w:r w:rsidRPr="00A5463E">
        <w:t>The spare bits are set to zero.</w:t>
      </w:r>
    </w:p>
    <w:p w14:paraId="6857499C" w14:textId="77777777" w:rsidR="00D33CAD" w:rsidRPr="000B4518" w:rsidRDefault="00D33CAD" w:rsidP="00D33CAD">
      <w:pPr>
        <w:pStyle w:val="Heading4"/>
      </w:pPr>
      <w:bookmarkStart w:id="1820" w:name="_Toc11343982"/>
      <w:bookmarkStart w:id="1821" w:name="_Toc45215943"/>
      <w:bookmarkStart w:id="1822" w:name="_Toc51945718"/>
      <w:bookmarkStart w:id="1823" w:name="_Toc99173113"/>
      <w:r>
        <w:t>9.2.3.</w:t>
      </w:r>
      <w:r w:rsidRPr="009559DD">
        <w:rPr>
          <w:lang w:val="en-GB"/>
        </w:rPr>
        <w:t>20</w:t>
      </w:r>
      <w:r w:rsidRPr="000B4518">
        <w:tab/>
        <w:t>MC</w:t>
      </w:r>
      <w:r>
        <w:t>Video</w:t>
      </w:r>
      <w:r w:rsidRPr="000B4518">
        <w:t xml:space="preserve"> Group Identity field</w:t>
      </w:r>
      <w:bookmarkEnd w:id="1820"/>
      <w:bookmarkEnd w:id="1821"/>
      <w:bookmarkEnd w:id="1822"/>
      <w:bookmarkEnd w:id="1823"/>
    </w:p>
    <w:p w14:paraId="77AFC9FF"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DE54428"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4F748A92"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44F4ED4A" w14:textId="77777777" w:rsidR="00D33CAD" w:rsidRPr="000B4518" w:rsidRDefault="00D33CAD" w:rsidP="00D33CAD">
      <w:pPr>
        <w:pStyle w:val="PL"/>
        <w:keepNext/>
        <w:keepLines/>
        <w:jc w:val="center"/>
        <w:rPr>
          <w:noProof w:val="0"/>
        </w:rPr>
      </w:pPr>
      <w:r w:rsidRPr="000B4518">
        <w:rPr>
          <w:noProof w:val="0"/>
        </w:rPr>
        <w:t>0                   1                   2                   3</w:t>
      </w:r>
    </w:p>
    <w:p w14:paraId="033FF917"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4843AC97" w14:textId="77777777" w:rsidR="00D33CAD" w:rsidRPr="000B4518" w:rsidRDefault="00D33CAD" w:rsidP="00D33CAD">
      <w:pPr>
        <w:pStyle w:val="PL"/>
        <w:keepNext/>
        <w:keepLines/>
        <w:jc w:val="center"/>
        <w:rPr>
          <w:noProof w:val="0"/>
        </w:rPr>
      </w:pPr>
      <w:r w:rsidRPr="000B4518">
        <w:rPr>
          <w:noProof w:val="0"/>
        </w:rPr>
        <w:t>+-+-+-+-+-+-+-+-+-+-+-+-+-+-+-+-+-+-+-+-+-+-+-+-+-+-+-+-+-+-+-+-+</w:t>
      </w:r>
    </w:p>
    <w:p w14:paraId="6740F067"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41537E34" w14:textId="77777777" w:rsidR="00D33CAD" w:rsidRPr="000B4518" w:rsidRDefault="00D33CAD" w:rsidP="00D33CAD">
      <w:pPr>
        <w:pStyle w:val="PL"/>
        <w:keepNext/>
        <w:keepLines/>
        <w:jc w:val="center"/>
      </w:pPr>
      <w:r w:rsidRPr="000B4518">
        <w:t>|identity field |identity field |                               |</w:t>
      </w:r>
    </w:p>
    <w:p w14:paraId="3B1D621D"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7149C87A" w14:textId="77777777" w:rsidR="00D33CAD" w:rsidRPr="000B4518" w:rsidRDefault="00D33CAD" w:rsidP="00D33CAD">
      <w:pPr>
        <w:pStyle w:val="PL"/>
        <w:keepNext/>
        <w:keepLines/>
        <w:jc w:val="center"/>
      </w:pPr>
      <w:r w:rsidRPr="000B4518">
        <w:t>+-+-+-+-+-+-+-+-+-+-+-+-+-+-+-+-+                               :</w:t>
      </w:r>
    </w:p>
    <w:p w14:paraId="369CD746" w14:textId="77777777" w:rsidR="00D33CAD" w:rsidRPr="000B4518" w:rsidRDefault="00D33CAD" w:rsidP="00D33CAD">
      <w:pPr>
        <w:pStyle w:val="PL"/>
        <w:keepNext/>
        <w:keepLines/>
        <w:jc w:val="center"/>
      </w:pPr>
      <w:r w:rsidRPr="000B4518">
        <w:t>:                                            (Padding)          :</w:t>
      </w:r>
    </w:p>
    <w:p w14:paraId="39FB6216" w14:textId="77777777" w:rsidR="00D33CAD" w:rsidRPr="000B4518" w:rsidRDefault="00D33CAD" w:rsidP="00D33CAD">
      <w:pPr>
        <w:pStyle w:val="PL"/>
        <w:keepNext/>
        <w:keepLines/>
        <w:jc w:val="center"/>
      </w:pPr>
      <w:r w:rsidRPr="000B4518">
        <w:t>+-+-+-+-+-+-+-+-+-+-+-+-+-+-+-+-+-+-+-+-+-+-+-+-+-+-+-+-+-+-+-+-+</w:t>
      </w:r>
    </w:p>
    <w:p w14:paraId="7BEEAEAB" w14:textId="77777777" w:rsidR="00D33CAD" w:rsidRPr="000B4518" w:rsidRDefault="00D33CAD" w:rsidP="00D33CAD">
      <w:pPr>
        <w:rPr>
          <w:lang w:eastAsia="x-none"/>
        </w:rPr>
      </w:pPr>
    </w:p>
    <w:p w14:paraId="0EAFDDAB"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0BD7B33B"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6D038432"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3AF360FC"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25DC6FE7"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14BDA7EB" w14:textId="77777777" w:rsidR="00D33CAD" w:rsidRPr="000B4518" w:rsidRDefault="00D33CAD" w:rsidP="00D33CAD"/>
    <w:p w14:paraId="4ADFA249"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30FB9A35" w14:textId="77777777" w:rsidR="000271D1" w:rsidRPr="00A5463E" w:rsidRDefault="000271D1" w:rsidP="000271D1">
      <w:pPr>
        <w:pStyle w:val="Heading4"/>
      </w:pPr>
      <w:bookmarkStart w:id="1824" w:name="_Toc11343983"/>
      <w:bookmarkStart w:id="1825" w:name="_Toc45215944"/>
      <w:bookmarkStart w:id="1826" w:name="_Toc51945719"/>
      <w:bookmarkStart w:id="1827" w:name="_Toc99173114"/>
      <w:r w:rsidRPr="00A5463E">
        <w:t>9.2.3.</w:t>
      </w:r>
      <w:r>
        <w:t>21</w:t>
      </w:r>
      <w:r w:rsidRPr="00A5463E">
        <w:tab/>
      </w:r>
      <w:r w:rsidRPr="001879C2">
        <w:t>Reception Mode</w:t>
      </w:r>
      <w:r>
        <w:t xml:space="preserve"> Field</w:t>
      </w:r>
      <w:bookmarkEnd w:id="1827"/>
    </w:p>
    <w:p w14:paraId="3F57AC76" w14:textId="77777777" w:rsidR="000271D1" w:rsidRPr="00A5463E" w:rsidRDefault="000271D1" w:rsidP="000271D1">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17FF01A" w14:textId="77777777" w:rsidR="000271D1" w:rsidRPr="00A5463E" w:rsidRDefault="000271D1" w:rsidP="000271D1">
      <w:r w:rsidRPr="00A5463E">
        <w:t>Table 9.2.3.</w:t>
      </w:r>
      <w:r>
        <w:t>21</w:t>
      </w:r>
      <w:r w:rsidRPr="00A5463E">
        <w:t>-1 describes the coding of the Permission to Request the Transmission field.</w:t>
      </w:r>
    </w:p>
    <w:p w14:paraId="442AE8FE" w14:textId="77777777" w:rsidR="000271D1" w:rsidRDefault="000271D1" w:rsidP="000271D1">
      <w:pPr>
        <w:pStyle w:val="TH"/>
      </w:pPr>
      <w:r w:rsidRPr="00A5463E">
        <w:t>Table 9.2.3.</w:t>
      </w:r>
      <w:r>
        <w:t>21</w:t>
      </w:r>
      <w:r w:rsidRPr="00A5463E">
        <w:t xml:space="preserve">-1: </w:t>
      </w:r>
      <w:r>
        <w:t>Reception Mode</w:t>
      </w:r>
      <w:r w:rsidRPr="00A5463E">
        <w:t xml:space="preserve"> field coding</w:t>
      </w:r>
    </w:p>
    <w:p w14:paraId="3D39200E" w14:textId="77777777" w:rsidR="000271D1" w:rsidRPr="00A5463E" w:rsidRDefault="000271D1" w:rsidP="000271D1">
      <w:pPr>
        <w:pStyle w:val="PL"/>
        <w:keepNext/>
        <w:keepLines/>
        <w:jc w:val="center"/>
      </w:pPr>
      <w:r w:rsidRPr="00A5463E">
        <w:t>0                   1                   2                   3</w:t>
      </w:r>
    </w:p>
    <w:p w14:paraId="538F9360" w14:textId="77777777" w:rsidR="000271D1" w:rsidRPr="00A5463E" w:rsidRDefault="000271D1" w:rsidP="000271D1">
      <w:pPr>
        <w:pStyle w:val="PL"/>
        <w:keepNext/>
        <w:keepLines/>
        <w:jc w:val="center"/>
      </w:pPr>
      <w:r w:rsidRPr="00A5463E">
        <w:t>0 1 2 3 4 5 6 7 8 9 0 1 2 3 4 5 6 7 8 9 0 1 2 3 4 5 6 7 8 9 0 1</w:t>
      </w:r>
    </w:p>
    <w:p w14:paraId="46159EFE" w14:textId="77777777" w:rsidR="000271D1" w:rsidRPr="00A5463E" w:rsidRDefault="000271D1" w:rsidP="000271D1">
      <w:pPr>
        <w:pStyle w:val="PL"/>
        <w:keepNext/>
        <w:keepLines/>
        <w:jc w:val="center"/>
        <w:rPr>
          <w:noProof w:val="0"/>
        </w:rPr>
      </w:pPr>
      <w:r w:rsidRPr="00A5463E">
        <w:rPr>
          <w:noProof w:val="0"/>
        </w:rPr>
        <w:t>+-+-+-+-+-+-+-+-+-+-+-+-+-+-+-+-+-+-+-+-+-+-+-+-+-+-+-+-+-+-+-+-+</w:t>
      </w:r>
    </w:p>
    <w:p w14:paraId="46815D4D" w14:textId="77777777" w:rsidR="000271D1" w:rsidRPr="00A5463E" w:rsidRDefault="000271D1" w:rsidP="000271D1">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6BE52371" w14:textId="77777777" w:rsidR="000271D1" w:rsidRPr="00A5463E" w:rsidRDefault="000271D1" w:rsidP="000271D1">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508DA966" w14:textId="77777777" w:rsidR="000271D1" w:rsidRPr="00A5463E" w:rsidRDefault="000271D1" w:rsidP="000271D1">
      <w:pPr>
        <w:pStyle w:val="PL"/>
        <w:jc w:val="center"/>
        <w:rPr>
          <w:color w:val="000000"/>
        </w:rPr>
      </w:pPr>
      <w:r w:rsidRPr="00A5463E">
        <w:rPr>
          <w:color w:val="000000"/>
        </w:rPr>
        <w:t>|field ID value |Length value   |                               |</w:t>
      </w:r>
    </w:p>
    <w:p w14:paraId="65A897ED" w14:textId="77777777" w:rsidR="000271D1" w:rsidRDefault="000271D1" w:rsidP="000271D1">
      <w:pPr>
        <w:pStyle w:val="PL"/>
        <w:keepNext/>
        <w:keepLines/>
        <w:jc w:val="center"/>
      </w:pPr>
      <w:r w:rsidRPr="00A5463E">
        <w:t>+-+-+-+-+-+-+-+-+-+-+-+-+-+-+-+-+</w:t>
      </w:r>
      <w:r w:rsidRPr="00A5463E">
        <w:rPr>
          <w:noProof w:val="0"/>
        </w:rPr>
        <w:t>-+-+-+-+-+-+-+-+-+-+-+-+-+-+-+-</w:t>
      </w:r>
      <w:r w:rsidRPr="00A5463E">
        <w:t>+</w:t>
      </w:r>
    </w:p>
    <w:p w14:paraId="0FD95231" w14:textId="77777777" w:rsidR="000271D1" w:rsidRDefault="000271D1" w:rsidP="000271D1">
      <w:pPr>
        <w:pStyle w:val="PL"/>
        <w:keepNext/>
        <w:keepLines/>
        <w:jc w:val="center"/>
      </w:pPr>
    </w:p>
    <w:p w14:paraId="1F32D547" w14:textId="77777777" w:rsidR="000271D1" w:rsidRPr="00A5463E" w:rsidRDefault="000271D1" w:rsidP="000271D1">
      <w:r w:rsidRPr="00A5463E">
        <w:t>The &lt;</w:t>
      </w:r>
      <w:r>
        <w:t>Reception Mode</w:t>
      </w:r>
      <w:r w:rsidRPr="00A5463E">
        <w:t xml:space="preserve"> field ID&gt; value is a binary value and is set according to table 9.2.3.1-1.</w:t>
      </w:r>
    </w:p>
    <w:p w14:paraId="7C2CD676" w14:textId="77777777" w:rsidR="000271D1" w:rsidRPr="00A5463E" w:rsidRDefault="000271D1" w:rsidP="000271D1">
      <w:r w:rsidRPr="00A5463E">
        <w:t>The &lt;</w:t>
      </w:r>
      <w:r>
        <w:t>Reception Mode Length</w:t>
      </w:r>
      <w:r w:rsidRPr="00A5463E">
        <w:t>&gt; value is a binary value and has the value '2' indicating the total length in octets of the &lt;</w:t>
      </w:r>
      <w:r>
        <w:t>Reception Mode</w:t>
      </w:r>
      <w:r w:rsidRPr="00A5463E">
        <w:t>&gt; value item.</w:t>
      </w:r>
    </w:p>
    <w:p w14:paraId="5F2C6C9E" w14:textId="77777777" w:rsidR="000271D1" w:rsidRPr="00A5463E" w:rsidRDefault="000271D1" w:rsidP="000271D1">
      <w:r w:rsidRPr="00A5463E">
        <w:t>The &lt;</w:t>
      </w:r>
      <w:r w:rsidRPr="00CC3BD0">
        <w:t xml:space="preserve"> </w:t>
      </w:r>
      <w:r>
        <w:t>Reception Mode</w:t>
      </w:r>
      <w:r w:rsidRPr="00A5463E">
        <w:t xml:space="preserve"> &gt; value is binary and coded as follows:</w:t>
      </w:r>
    </w:p>
    <w:p w14:paraId="464FDE10" w14:textId="77777777" w:rsidR="000271D1" w:rsidRPr="00A5463E" w:rsidRDefault="000271D1" w:rsidP="000271D1">
      <w:pPr>
        <w:pStyle w:val="B1"/>
      </w:pPr>
      <w:r w:rsidRPr="00A5463E">
        <w:lastRenderedPageBreak/>
        <w:t>0</w:t>
      </w:r>
      <w:r w:rsidRPr="00A5463E">
        <w:tab/>
        <w:t xml:space="preserve">The receiver </w:t>
      </w:r>
      <w:r>
        <w:t>is granted permission</w:t>
      </w:r>
      <w:r w:rsidRPr="00A5463E">
        <w:t xml:space="preserve"> to </w:t>
      </w:r>
      <w:r>
        <w:t>automatically receive media</w:t>
      </w:r>
      <w:r w:rsidRPr="00A5463E">
        <w:t>.</w:t>
      </w:r>
    </w:p>
    <w:p w14:paraId="0106DE8A" w14:textId="77777777" w:rsidR="000271D1" w:rsidRPr="00A5463E" w:rsidRDefault="000271D1" w:rsidP="000271D1">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0061A20A" w14:textId="77777777" w:rsidR="00A5463E" w:rsidRPr="00A5463E" w:rsidRDefault="00A5463E" w:rsidP="00A5463E">
      <w:pPr>
        <w:pStyle w:val="Heading3"/>
      </w:pPr>
      <w:bookmarkStart w:id="1828" w:name="_Toc99173115"/>
      <w:r w:rsidRPr="00A5463E">
        <w:t>9.2.4</w:t>
      </w:r>
      <w:r w:rsidRPr="00A5463E">
        <w:tab/>
        <w:t>Transmission Request message</w:t>
      </w:r>
      <w:bookmarkEnd w:id="1824"/>
      <w:bookmarkEnd w:id="1825"/>
      <w:bookmarkEnd w:id="1826"/>
      <w:bookmarkEnd w:id="1828"/>
    </w:p>
    <w:p w14:paraId="3C92131A" w14:textId="77777777" w:rsidR="00A5463E" w:rsidRPr="00A5463E" w:rsidRDefault="00A5463E" w:rsidP="00A5463E">
      <w:r w:rsidRPr="00A5463E">
        <w:t xml:space="preserve">The Transmission Request message is a request from a transmission participant to get permission to send media. </w:t>
      </w:r>
    </w:p>
    <w:p w14:paraId="4AF3B280" w14:textId="77777777" w:rsidR="00A5463E" w:rsidRPr="00A5463E" w:rsidRDefault="00A5463E" w:rsidP="00A5463E">
      <w:r w:rsidRPr="00A5463E">
        <w:t>Table 9.2.4-1 shows the content of the Transmission Request message.</w:t>
      </w:r>
    </w:p>
    <w:p w14:paraId="0213A980" w14:textId="77777777" w:rsidR="00A5463E" w:rsidRPr="00A5463E" w:rsidRDefault="00A5463E" w:rsidP="00A5463E">
      <w:pPr>
        <w:pStyle w:val="TH"/>
      </w:pPr>
      <w:r w:rsidRPr="00A5463E">
        <w:t>Table 9.2.4-1: Transmission Request message</w:t>
      </w:r>
    </w:p>
    <w:p w14:paraId="475A548A" w14:textId="77777777" w:rsidR="00A5463E" w:rsidRPr="00A5463E" w:rsidRDefault="00A5463E" w:rsidP="00A5463E">
      <w:pPr>
        <w:pStyle w:val="PL"/>
        <w:keepNext/>
        <w:keepLines/>
        <w:jc w:val="center"/>
        <w:rPr>
          <w:noProof w:val="0"/>
        </w:rPr>
      </w:pPr>
      <w:r w:rsidRPr="00A5463E">
        <w:rPr>
          <w:noProof w:val="0"/>
        </w:rPr>
        <w:t>0                   1                   2                   3</w:t>
      </w:r>
    </w:p>
    <w:p w14:paraId="6F69FF1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6BCE60" w14:textId="77777777" w:rsidR="00A5463E" w:rsidRPr="00A5463E" w:rsidRDefault="00A5463E" w:rsidP="00A5463E">
      <w:pPr>
        <w:pStyle w:val="PL"/>
        <w:keepNext/>
        <w:keepLines/>
        <w:jc w:val="center"/>
        <w:rPr>
          <w:noProof w:val="0"/>
        </w:rPr>
      </w:pPr>
      <w:r w:rsidRPr="00A5463E">
        <w:rPr>
          <w:noProof w:val="0"/>
        </w:rPr>
        <w:t>+-+-+-+-+-+-+-+-+-+-+-+-+-+-+-+-+-+-+-+-+-+-+-+-+-+-+-+-+-+-+-+-+</w:t>
      </w:r>
    </w:p>
    <w:p w14:paraId="52D91B8E" w14:textId="77777777" w:rsidR="00A5463E" w:rsidRPr="00A5463E" w:rsidRDefault="00A5463E" w:rsidP="00A5463E">
      <w:pPr>
        <w:pStyle w:val="PL"/>
        <w:keepNext/>
        <w:keepLines/>
        <w:jc w:val="center"/>
        <w:rPr>
          <w:noProof w:val="0"/>
        </w:rPr>
      </w:pPr>
      <w:r w:rsidRPr="00A5463E">
        <w:rPr>
          <w:noProof w:val="0"/>
        </w:rPr>
        <w:t>|V=2|P| Subtype |   PT=APP=204  |          length               |</w:t>
      </w:r>
    </w:p>
    <w:p w14:paraId="6E02F8E4" w14:textId="77777777" w:rsidR="00A5463E" w:rsidRPr="00A5463E" w:rsidRDefault="00A5463E" w:rsidP="00A5463E">
      <w:pPr>
        <w:pStyle w:val="PL"/>
        <w:keepNext/>
        <w:keepLines/>
        <w:jc w:val="center"/>
        <w:rPr>
          <w:noProof w:val="0"/>
        </w:rPr>
      </w:pPr>
      <w:r w:rsidRPr="00A5463E">
        <w:rPr>
          <w:noProof w:val="0"/>
        </w:rPr>
        <w:t>+-+-+-+-+-+-+-+-+-+-+-+-+-+-+-+-+-+-+-+-+-+-+-+-+-+-+-+-+-+-+-+-+</w:t>
      </w:r>
    </w:p>
    <w:p w14:paraId="031328A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110B892E" w14:textId="77777777" w:rsidR="00A5463E" w:rsidRPr="00A5463E" w:rsidRDefault="00A5463E" w:rsidP="00A5463E">
      <w:pPr>
        <w:pStyle w:val="PL"/>
        <w:keepNext/>
        <w:keepLines/>
        <w:jc w:val="center"/>
        <w:rPr>
          <w:noProof w:val="0"/>
        </w:rPr>
      </w:pPr>
      <w:r w:rsidRPr="00A5463E">
        <w:rPr>
          <w:noProof w:val="0"/>
        </w:rPr>
        <w:t>+-+-+-+-+-+-+-+-+-+-+-+-+-+-+-+-+-+-+-+-+-+-+-+-+-+-+-+-+-+-+-+-+</w:t>
      </w:r>
    </w:p>
    <w:p w14:paraId="029A5C8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6DC0446" w14:textId="77777777" w:rsidR="00A5463E" w:rsidRPr="00A5463E" w:rsidRDefault="00A5463E" w:rsidP="00A5463E">
      <w:pPr>
        <w:pStyle w:val="PL"/>
        <w:keepNext/>
        <w:keepLines/>
        <w:jc w:val="center"/>
        <w:rPr>
          <w:noProof w:val="0"/>
        </w:rPr>
      </w:pPr>
      <w:r w:rsidRPr="00A5463E">
        <w:rPr>
          <w:noProof w:val="0"/>
        </w:rPr>
        <w:t>+-+-+-+-+-+-+-+-+-+-+-+-+-+-+-+-+-+-+-+-+-+-+-+-+-+-+-+-+-+-+-+-+</w:t>
      </w:r>
    </w:p>
    <w:p w14:paraId="719CE6D8" w14:textId="77777777" w:rsidR="00A5463E" w:rsidRPr="00A5463E" w:rsidRDefault="00A5463E" w:rsidP="00A5463E">
      <w:pPr>
        <w:pStyle w:val="PL"/>
        <w:keepNext/>
        <w:keepLines/>
        <w:jc w:val="center"/>
        <w:rPr>
          <w:noProof w:val="0"/>
        </w:rPr>
      </w:pPr>
      <w:r w:rsidRPr="00A5463E">
        <w:rPr>
          <w:noProof w:val="0"/>
        </w:rPr>
        <w:t>|                Transmission Priority field                    |</w:t>
      </w:r>
    </w:p>
    <w:p w14:paraId="2B50CF27" w14:textId="77777777" w:rsidR="00A5463E" w:rsidRPr="00A5463E" w:rsidRDefault="00A5463E" w:rsidP="00A5463E">
      <w:pPr>
        <w:pStyle w:val="PL"/>
        <w:keepNext/>
        <w:keepLines/>
        <w:jc w:val="center"/>
        <w:rPr>
          <w:noProof w:val="0"/>
        </w:rPr>
      </w:pPr>
      <w:r w:rsidRPr="00A5463E">
        <w:rPr>
          <w:noProof w:val="0"/>
        </w:rPr>
        <w:t>+-+-+-+-+-+-+-+-+-+-+-+-+-+-+-+-+-+-+-+-+-+-+-+-+-+-+-+-+-+-+-+-+</w:t>
      </w:r>
    </w:p>
    <w:p w14:paraId="5627C72F" w14:textId="77777777" w:rsidR="00A5463E" w:rsidRPr="00A5463E" w:rsidRDefault="00A5463E" w:rsidP="00A5463E">
      <w:pPr>
        <w:pStyle w:val="PL"/>
        <w:keepNext/>
        <w:keepLines/>
        <w:jc w:val="center"/>
        <w:rPr>
          <w:noProof w:val="0"/>
        </w:rPr>
      </w:pPr>
      <w:r w:rsidRPr="00A5463E">
        <w:rPr>
          <w:noProof w:val="0"/>
        </w:rPr>
        <w:t>:                       User ID field                           :</w:t>
      </w:r>
    </w:p>
    <w:p w14:paraId="4F1142DF" w14:textId="77777777" w:rsidR="00A5463E" w:rsidRPr="00A5463E" w:rsidRDefault="00A5463E" w:rsidP="00A5463E">
      <w:pPr>
        <w:pStyle w:val="PL"/>
        <w:keepNext/>
        <w:keepLines/>
        <w:jc w:val="center"/>
        <w:rPr>
          <w:noProof w:val="0"/>
        </w:rPr>
      </w:pPr>
      <w:r w:rsidRPr="00A5463E">
        <w:rPr>
          <w:noProof w:val="0"/>
        </w:rPr>
        <w:t>+-+-+-+-+-+-+-+-+-+-+-+-+-+-+-+-+-+-+-+-+-+-+-+-+-+-+-+-+-+-+-+-+</w:t>
      </w:r>
    </w:p>
    <w:p w14:paraId="643F34F5" w14:textId="77777777" w:rsidR="00A5463E" w:rsidRPr="00A5463E" w:rsidRDefault="00A5463E" w:rsidP="00A5463E">
      <w:pPr>
        <w:pStyle w:val="PL"/>
        <w:keepNext/>
        <w:keepLines/>
        <w:jc w:val="center"/>
        <w:rPr>
          <w:noProof w:val="0"/>
        </w:rPr>
      </w:pPr>
      <w:r w:rsidRPr="00A5463E">
        <w:rPr>
          <w:noProof w:val="0"/>
        </w:rPr>
        <w:t>|                Transmission Indicator field                   |</w:t>
      </w:r>
    </w:p>
    <w:p w14:paraId="67DF93F0" w14:textId="77777777" w:rsidR="00A5463E" w:rsidRPr="00A5463E" w:rsidRDefault="00A5463E" w:rsidP="00A5463E">
      <w:pPr>
        <w:pStyle w:val="PL"/>
        <w:keepNext/>
        <w:keepLines/>
        <w:jc w:val="center"/>
        <w:rPr>
          <w:noProof w:val="0"/>
        </w:rPr>
      </w:pPr>
      <w:r w:rsidRPr="00A5463E">
        <w:rPr>
          <w:noProof w:val="0"/>
        </w:rPr>
        <w:t>+-+-+-+-+-+-+-+-+-+-+-+-+-+-+-+-+-+-+-+-+-+-+-+-+-+-+-+-+-+-+-+-+</w:t>
      </w:r>
    </w:p>
    <w:p w14:paraId="073B3E79" w14:textId="77777777" w:rsidR="00A5463E" w:rsidRPr="00A5463E" w:rsidRDefault="00A5463E" w:rsidP="00A5463E"/>
    <w:p w14:paraId="06D86B19" w14:textId="77777777" w:rsidR="00A5463E" w:rsidRPr="00A5463E" w:rsidRDefault="00A5463E" w:rsidP="00A5463E">
      <w:r w:rsidRPr="00A5463E">
        <w:t>With the exception of the three first 32-bit words the order of the fields are irrelevant.</w:t>
      </w:r>
    </w:p>
    <w:p w14:paraId="379147F8" w14:textId="77777777" w:rsidR="00A5463E" w:rsidRPr="00A5463E" w:rsidRDefault="00A5463E" w:rsidP="00A5463E">
      <w:pPr>
        <w:rPr>
          <w:b/>
          <w:u w:val="single"/>
        </w:rPr>
      </w:pPr>
      <w:r w:rsidRPr="00A5463E">
        <w:rPr>
          <w:b/>
          <w:u w:val="single"/>
        </w:rPr>
        <w:t>Subtype:</w:t>
      </w:r>
    </w:p>
    <w:p w14:paraId="5B82BD2C" w14:textId="77777777" w:rsidR="00A5463E" w:rsidRPr="00A5463E" w:rsidRDefault="00A5463E" w:rsidP="00A5463E">
      <w:r w:rsidRPr="00A5463E">
        <w:t>The subtype is coded according to table 9.2.2</w:t>
      </w:r>
      <w:r w:rsidR="00037BD2">
        <w:t>.1</w:t>
      </w:r>
      <w:r w:rsidRPr="00A5463E">
        <w:t>-1.</w:t>
      </w:r>
    </w:p>
    <w:p w14:paraId="41A03726" w14:textId="77777777" w:rsidR="00A5463E" w:rsidRPr="00A5463E" w:rsidRDefault="00A5463E" w:rsidP="00A5463E">
      <w:pPr>
        <w:rPr>
          <w:b/>
          <w:u w:val="single"/>
        </w:rPr>
      </w:pPr>
      <w:r w:rsidRPr="00A5463E">
        <w:rPr>
          <w:b/>
          <w:u w:val="single"/>
        </w:rPr>
        <w:t>Length:</w:t>
      </w:r>
    </w:p>
    <w:p w14:paraId="3A707171" w14:textId="7715CAA9" w:rsidR="00A5463E" w:rsidRPr="00A5463E" w:rsidRDefault="00A5463E" w:rsidP="00A5463E">
      <w:r w:rsidRPr="00A5463E">
        <w:t xml:space="preserve">The length is coded as specified in to </w:t>
      </w:r>
      <w:r w:rsidR="008C5982">
        <w:t>clause</w:t>
      </w:r>
      <w:r w:rsidRPr="00A5463E">
        <w:t> 9.1.2.</w:t>
      </w:r>
    </w:p>
    <w:p w14:paraId="06BCBE37" w14:textId="77777777" w:rsidR="00A5463E" w:rsidRPr="00A5463E" w:rsidRDefault="00A5463E" w:rsidP="00A5463E">
      <w:pPr>
        <w:rPr>
          <w:b/>
          <w:u w:val="single"/>
        </w:rPr>
      </w:pPr>
      <w:r w:rsidRPr="00A5463E">
        <w:rPr>
          <w:b/>
          <w:u w:val="single"/>
        </w:rPr>
        <w:t>SSRC:</w:t>
      </w:r>
    </w:p>
    <w:p w14:paraId="11DA065F" w14:textId="77777777" w:rsidR="00A5463E" w:rsidRPr="00A5463E" w:rsidRDefault="00A5463E" w:rsidP="00A5463E">
      <w:r w:rsidRPr="00A5463E">
        <w:t>The SSRC field carries the SSRC of the transmission participant sending the Transmission Request message.</w:t>
      </w:r>
    </w:p>
    <w:p w14:paraId="74331B70" w14:textId="77777777" w:rsidR="00A5463E" w:rsidRPr="00A5463E" w:rsidRDefault="00A5463E" w:rsidP="00A5463E">
      <w:r w:rsidRPr="00A5463E">
        <w:t>The content of the SSRC field is coded as specified in IETF RFC 3550 </w:t>
      </w:r>
      <w:r>
        <w:t>[3]</w:t>
      </w:r>
      <w:r w:rsidRPr="00A5463E">
        <w:t>.</w:t>
      </w:r>
    </w:p>
    <w:p w14:paraId="67B088FA" w14:textId="77777777" w:rsidR="00A5463E" w:rsidRPr="00A5463E" w:rsidRDefault="00A5463E" w:rsidP="00A5463E">
      <w:pPr>
        <w:rPr>
          <w:b/>
          <w:u w:val="single"/>
        </w:rPr>
      </w:pPr>
      <w:r w:rsidRPr="00A5463E">
        <w:rPr>
          <w:b/>
          <w:u w:val="single"/>
        </w:rPr>
        <w:t>Transmission priority:</w:t>
      </w:r>
    </w:p>
    <w:p w14:paraId="7A83D13C" w14:textId="75F59103" w:rsidR="00A5463E" w:rsidRPr="00A5463E" w:rsidRDefault="00A5463E" w:rsidP="00A5463E">
      <w:r w:rsidRPr="00A5463E">
        <w:t xml:space="preserve">The Transmission Priority field is coded as described in </w:t>
      </w:r>
      <w:r w:rsidR="008C5982">
        <w:t>clause</w:t>
      </w:r>
      <w:r w:rsidRPr="00A5463E">
        <w:t> 9.2.3.2.</w:t>
      </w:r>
    </w:p>
    <w:p w14:paraId="2DFED2A6" w14:textId="77777777" w:rsidR="00A5463E" w:rsidRPr="00A5463E" w:rsidRDefault="00A5463E" w:rsidP="00A5463E">
      <w:pPr>
        <w:rPr>
          <w:b/>
          <w:color w:val="000000"/>
          <w:u w:val="single"/>
        </w:rPr>
      </w:pPr>
      <w:r w:rsidRPr="00A5463E">
        <w:rPr>
          <w:b/>
          <w:color w:val="000000"/>
          <w:u w:val="single"/>
        </w:rPr>
        <w:t>User ID:</w:t>
      </w:r>
    </w:p>
    <w:p w14:paraId="23E3FADB" w14:textId="046D6BA7" w:rsidR="00A5463E" w:rsidRPr="00A5463E" w:rsidRDefault="00A5463E" w:rsidP="00A5463E">
      <w:r w:rsidRPr="00A5463E">
        <w:t xml:space="preserve">The User ID field is used in off-network only and is coded as described in </w:t>
      </w:r>
      <w:r w:rsidR="008C5982">
        <w:t>clause</w:t>
      </w:r>
      <w:r w:rsidRPr="00A5463E">
        <w:t> 9.2.3.8.</w:t>
      </w:r>
    </w:p>
    <w:p w14:paraId="7C1B6125" w14:textId="77777777" w:rsidR="00A5463E" w:rsidRPr="00A5463E" w:rsidRDefault="00A5463E" w:rsidP="00A5463E">
      <w:pPr>
        <w:rPr>
          <w:b/>
          <w:u w:val="single"/>
        </w:rPr>
      </w:pPr>
      <w:r w:rsidRPr="00A5463E">
        <w:rPr>
          <w:b/>
          <w:u w:val="single"/>
        </w:rPr>
        <w:t>Transmission Indicator:</w:t>
      </w:r>
    </w:p>
    <w:p w14:paraId="416AD47C" w14:textId="28D20C09" w:rsidR="00A5463E" w:rsidRPr="00A5463E" w:rsidRDefault="00A5463E" w:rsidP="00A5463E">
      <w:r w:rsidRPr="00A5463E">
        <w:t xml:space="preserve">The Transmission Indicator field is coded as described in </w:t>
      </w:r>
      <w:r w:rsidR="008C5982">
        <w:t>clause</w:t>
      </w:r>
      <w:r w:rsidRPr="00A5463E">
        <w:t> 9.2.3.11.</w:t>
      </w:r>
    </w:p>
    <w:p w14:paraId="3A665F41" w14:textId="77777777" w:rsidR="00A5463E" w:rsidRPr="00A5463E" w:rsidRDefault="00A5463E" w:rsidP="00A5463E">
      <w:pPr>
        <w:pStyle w:val="Heading3"/>
      </w:pPr>
      <w:bookmarkStart w:id="1829" w:name="_Toc11343984"/>
      <w:bookmarkStart w:id="1830" w:name="_Toc45215945"/>
      <w:bookmarkStart w:id="1831" w:name="_Toc51945720"/>
      <w:bookmarkStart w:id="1832" w:name="_Toc99173116"/>
      <w:r w:rsidRPr="00A5463E">
        <w:t>9.2.5</w:t>
      </w:r>
      <w:r w:rsidRPr="00A5463E">
        <w:tab/>
        <w:t>Transmission Granted message</w:t>
      </w:r>
      <w:bookmarkEnd w:id="1829"/>
      <w:bookmarkEnd w:id="1830"/>
      <w:bookmarkEnd w:id="1831"/>
      <w:bookmarkEnd w:id="1832"/>
    </w:p>
    <w:p w14:paraId="04612206"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1D62F8C1" w14:textId="77777777" w:rsidR="00A5463E" w:rsidRPr="00A5463E" w:rsidRDefault="00A5463E" w:rsidP="00A5463E">
      <w:r w:rsidRPr="00A5463E">
        <w:t>Table 9.2.5-1 shows the content of the Transmission Granted message.</w:t>
      </w:r>
    </w:p>
    <w:p w14:paraId="78EDBCE8" w14:textId="77777777" w:rsidR="00A5463E" w:rsidRPr="00A5463E" w:rsidRDefault="00A5463E" w:rsidP="00A5463E">
      <w:pPr>
        <w:pStyle w:val="TH"/>
      </w:pPr>
      <w:r w:rsidRPr="00A5463E">
        <w:lastRenderedPageBreak/>
        <w:t>Table 9.2.5-1: Transmission Granted message</w:t>
      </w:r>
    </w:p>
    <w:p w14:paraId="53750458" w14:textId="77777777" w:rsidR="00A5463E" w:rsidRPr="00A5463E" w:rsidRDefault="00A5463E" w:rsidP="00A5463E">
      <w:pPr>
        <w:pStyle w:val="PL"/>
        <w:keepNext/>
        <w:keepLines/>
        <w:jc w:val="center"/>
        <w:rPr>
          <w:noProof w:val="0"/>
        </w:rPr>
      </w:pPr>
      <w:r w:rsidRPr="00A5463E">
        <w:rPr>
          <w:noProof w:val="0"/>
        </w:rPr>
        <w:t>0                   1                   2                   3</w:t>
      </w:r>
    </w:p>
    <w:p w14:paraId="4B348B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9E1E7D1" w14:textId="77777777" w:rsidR="00A5463E" w:rsidRPr="00A5463E" w:rsidRDefault="00A5463E" w:rsidP="00A5463E">
      <w:pPr>
        <w:pStyle w:val="PL"/>
        <w:keepNext/>
        <w:keepLines/>
        <w:jc w:val="center"/>
        <w:rPr>
          <w:noProof w:val="0"/>
        </w:rPr>
      </w:pPr>
      <w:r w:rsidRPr="00A5463E">
        <w:rPr>
          <w:noProof w:val="0"/>
        </w:rPr>
        <w:t>+-+-+-+-+-+-+-+-+-+-+-+-+-+-+-+-+-+-+-+-+-+-+-+-+-+-+-+-+-+-+-+-+</w:t>
      </w:r>
    </w:p>
    <w:p w14:paraId="2A871711" w14:textId="77777777" w:rsidR="00A5463E" w:rsidRPr="00A5463E" w:rsidRDefault="00A5463E" w:rsidP="00A5463E">
      <w:pPr>
        <w:pStyle w:val="PL"/>
        <w:keepNext/>
        <w:keepLines/>
        <w:jc w:val="center"/>
        <w:rPr>
          <w:noProof w:val="0"/>
        </w:rPr>
      </w:pPr>
      <w:r w:rsidRPr="00A5463E">
        <w:rPr>
          <w:noProof w:val="0"/>
        </w:rPr>
        <w:t>|V=2|P| Subtype |   PT=APP=204  |          length               |</w:t>
      </w:r>
    </w:p>
    <w:p w14:paraId="1B8CAE5C" w14:textId="77777777" w:rsidR="00A5463E" w:rsidRPr="00A5463E" w:rsidRDefault="00A5463E" w:rsidP="00A5463E">
      <w:pPr>
        <w:pStyle w:val="PL"/>
        <w:keepNext/>
        <w:keepLines/>
        <w:jc w:val="center"/>
        <w:rPr>
          <w:noProof w:val="0"/>
        </w:rPr>
      </w:pPr>
      <w:r w:rsidRPr="00A5463E">
        <w:rPr>
          <w:noProof w:val="0"/>
        </w:rPr>
        <w:t>+-+-+-+-+-+-+-+-+-+-+-+-+-+-+-+-+-+-+-+-+-+-+-+-+-+-+-+-+-+-+-+-+</w:t>
      </w:r>
    </w:p>
    <w:p w14:paraId="7F09C8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570E3E" w14:textId="77777777" w:rsidR="00A5463E" w:rsidRPr="00A5463E" w:rsidRDefault="00A5463E" w:rsidP="00A5463E">
      <w:pPr>
        <w:pStyle w:val="PL"/>
        <w:keepNext/>
        <w:keepLines/>
        <w:jc w:val="center"/>
        <w:rPr>
          <w:noProof w:val="0"/>
        </w:rPr>
      </w:pPr>
      <w:r w:rsidRPr="00A5463E">
        <w:rPr>
          <w:noProof w:val="0"/>
        </w:rPr>
        <w:t>+-+-+-+-+-+-+-+-+-+-+-+-+-+-+-+-+-+-+-+-+-+-+-+-+-+-+-+-+-+-+-+-+</w:t>
      </w:r>
    </w:p>
    <w:p w14:paraId="67CA1E3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FF50415" w14:textId="77777777" w:rsidR="00A5463E" w:rsidRPr="00A5463E" w:rsidRDefault="00A5463E" w:rsidP="00A5463E">
      <w:pPr>
        <w:pStyle w:val="PL"/>
        <w:keepNext/>
        <w:keepLines/>
        <w:jc w:val="center"/>
        <w:rPr>
          <w:noProof w:val="0"/>
        </w:rPr>
      </w:pPr>
      <w:r w:rsidRPr="00A5463E">
        <w:rPr>
          <w:noProof w:val="0"/>
        </w:rPr>
        <w:t>+-+-+-+-+-+-+-+-+-+-+-+-+-+-+-+-+-+-+-+-+-+-+-+-+-+-+-+-+-+-+-+-+</w:t>
      </w:r>
    </w:p>
    <w:p w14:paraId="05AA8202" w14:textId="77777777" w:rsidR="00A5463E" w:rsidRPr="00A5463E" w:rsidRDefault="00A5463E" w:rsidP="00A5463E">
      <w:pPr>
        <w:pStyle w:val="PL"/>
        <w:keepNext/>
        <w:keepLines/>
        <w:jc w:val="center"/>
        <w:rPr>
          <w:noProof w:val="0"/>
        </w:rPr>
      </w:pPr>
      <w:r w:rsidRPr="00A5463E">
        <w:rPr>
          <w:noProof w:val="0"/>
        </w:rPr>
        <w:t>|                         Duration field                        |</w:t>
      </w:r>
    </w:p>
    <w:p w14:paraId="794A3B2C" w14:textId="77777777" w:rsidR="00A5463E" w:rsidRPr="00A5463E" w:rsidRDefault="00A5463E" w:rsidP="00A5463E">
      <w:pPr>
        <w:pStyle w:val="PL"/>
        <w:keepNext/>
        <w:keepLines/>
        <w:jc w:val="center"/>
        <w:rPr>
          <w:noProof w:val="0"/>
        </w:rPr>
      </w:pPr>
      <w:r w:rsidRPr="00A5463E">
        <w:rPr>
          <w:noProof w:val="0"/>
        </w:rPr>
        <w:t>+-+-+-+-+-+-+-+-+-+-+-+-+-+-+-+-+-+-+-+-+-+-+-+-+-+-+-+-+-+-+-+-+</w:t>
      </w:r>
    </w:p>
    <w:p w14:paraId="2FCD0CE2"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6874045A" w14:textId="77777777" w:rsidR="00A5463E" w:rsidRPr="00A5463E" w:rsidRDefault="00A5463E" w:rsidP="00A5463E">
      <w:pPr>
        <w:pStyle w:val="PL"/>
        <w:jc w:val="center"/>
        <w:rPr>
          <w:color w:val="000000"/>
          <w:lang w:eastAsia="ko-KR"/>
        </w:rPr>
      </w:pPr>
      <w:r w:rsidRPr="00A5463E">
        <w:rPr>
          <w:color w:val="000000"/>
        </w:rPr>
        <w:t>+-+-+-+-+-+-+-+-+-+-+-+-+-+-+-+-+-+-+-+-+-+-+-+-+-+-+-+-+-+-+-+-+</w:t>
      </w:r>
    </w:p>
    <w:p w14:paraId="45D7F11F" w14:textId="77777777" w:rsidR="00A5463E" w:rsidRPr="00A5463E" w:rsidRDefault="00A5463E" w:rsidP="00A5463E">
      <w:pPr>
        <w:pStyle w:val="PL"/>
        <w:keepNext/>
        <w:keepLines/>
        <w:jc w:val="center"/>
      </w:pPr>
      <w:r w:rsidRPr="00A5463E">
        <w:t>|                  Transmission Priority field                  |</w:t>
      </w:r>
    </w:p>
    <w:p w14:paraId="084A18D8" w14:textId="77777777" w:rsidR="00A5463E" w:rsidRPr="00A5463E" w:rsidRDefault="00A5463E" w:rsidP="00A5463E">
      <w:pPr>
        <w:pStyle w:val="PL"/>
        <w:keepNext/>
        <w:keepLines/>
        <w:jc w:val="center"/>
      </w:pPr>
      <w:r w:rsidRPr="00A5463E">
        <w:t>+-+-+-+-+-+-+-+-+-+-+-+-+-+-+-+-+-+-+-+-+-+-+-+-+-+-+-+-+-+-+-+-+</w:t>
      </w:r>
    </w:p>
    <w:p w14:paraId="1DA7BD22"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470F90B3" w14:textId="77777777" w:rsidR="00A5463E" w:rsidRPr="00A5463E" w:rsidRDefault="00A5463E" w:rsidP="00A5463E">
      <w:pPr>
        <w:pStyle w:val="PL"/>
        <w:jc w:val="center"/>
        <w:rPr>
          <w:color w:val="000000"/>
          <w:lang w:eastAsia="ko-KR"/>
        </w:rPr>
      </w:pPr>
      <w:r w:rsidRPr="00A5463E">
        <w:rPr>
          <w:color w:val="000000"/>
        </w:rPr>
        <w:t>+-+-+-+-+-+-+-+-+-+-+-+-+-+-+-+-+-+-+-+-+-+-+-+-+-+-+-+-+-+-+-+-+</w:t>
      </w:r>
    </w:p>
    <w:p w14:paraId="3B2F0A94"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16B5AAA8" w14:textId="77777777" w:rsidR="00A5463E" w:rsidRPr="00A5463E" w:rsidRDefault="00A5463E" w:rsidP="00A5463E">
      <w:pPr>
        <w:pStyle w:val="PL"/>
        <w:jc w:val="center"/>
        <w:rPr>
          <w:color w:val="000000"/>
          <w:lang w:eastAsia="ko-KR"/>
        </w:rPr>
      </w:pPr>
      <w:r w:rsidRPr="00A5463E">
        <w:rPr>
          <w:color w:val="000000"/>
        </w:rPr>
        <w:t>+-+-+-+-+-+-+-+-+-+-+-+-+-+-+-+-+-+-+-+-+-+-+-+-+-+-+-+-+-+-+-+-+</w:t>
      </w:r>
    </w:p>
    <w:p w14:paraId="5260AF2B"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622CF10A" w14:textId="77777777" w:rsidR="00A5463E" w:rsidRPr="00A5463E" w:rsidRDefault="00A5463E" w:rsidP="00A5463E">
      <w:pPr>
        <w:pStyle w:val="PL"/>
        <w:keepNext/>
        <w:keepLines/>
        <w:jc w:val="center"/>
        <w:rPr>
          <w:noProof w:val="0"/>
        </w:rPr>
      </w:pPr>
      <w:r w:rsidRPr="00A5463E">
        <w:rPr>
          <w:noProof w:val="0"/>
        </w:rPr>
        <w:t>+-+-+-+-+-+-+-+-+-+-+-+-+-+-+-+-+-+-+-+-+-+-+-+-+-+-+-+-+-+-+-+-+</w:t>
      </w:r>
    </w:p>
    <w:p w14:paraId="71280677" w14:textId="77777777" w:rsidR="00A5463E" w:rsidRPr="00A5463E" w:rsidRDefault="00A5463E" w:rsidP="00A5463E">
      <w:pPr>
        <w:pStyle w:val="PL"/>
        <w:keepNext/>
        <w:keepLines/>
        <w:jc w:val="center"/>
        <w:rPr>
          <w:noProof w:val="0"/>
        </w:rPr>
      </w:pPr>
      <w:r w:rsidRPr="00A5463E">
        <w:rPr>
          <w:noProof w:val="0"/>
        </w:rPr>
        <w:t>|                     Queued User ID field                      |</w:t>
      </w:r>
    </w:p>
    <w:p w14:paraId="278CEA69" w14:textId="77777777" w:rsidR="00A5463E" w:rsidRPr="00A5463E" w:rsidRDefault="00A5463E" w:rsidP="00A5463E">
      <w:pPr>
        <w:pStyle w:val="PL"/>
        <w:keepNext/>
        <w:keepLines/>
        <w:jc w:val="center"/>
        <w:rPr>
          <w:noProof w:val="0"/>
        </w:rPr>
      </w:pPr>
      <w:r w:rsidRPr="00A5463E">
        <w:rPr>
          <w:noProof w:val="0"/>
        </w:rPr>
        <w:t>+-+-+-+-+-+-+-+-+-+-+-+-+-+-+-+-+-+-+-+-+-+-+-+-+-+-+-+-+-+-+-+-+</w:t>
      </w:r>
    </w:p>
    <w:p w14:paraId="64097644" w14:textId="77777777" w:rsidR="00A5463E" w:rsidRPr="00A5463E" w:rsidRDefault="00A5463E" w:rsidP="00A5463E">
      <w:pPr>
        <w:pStyle w:val="PL"/>
        <w:jc w:val="center"/>
        <w:rPr>
          <w:color w:val="000000"/>
        </w:rPr>
      </w:pPr>
      <w:r w:rsidRPr="00A5463E">
        <w:rPr>
          <w:color w:val="000000"/>
        </w:rPr>
        <w:t>|                        Queue Info field                       |</w:t>
      </w:r>
    </w:p>
    <w:p w14:paraId="5A0AEA6A" w14:textId="77777777" w:rsidR="00A5463E" w:rsidRPr="00A5463E" w:rsidRDefault="00A5463E" w:rsidP="00A5463E">
      <w:pPr>
        <w:pStyle w:val="PL"/>
        <w:keepNext/>
        <w:keepLines/>
        <w:jc w:val="center"/>
        <w:rPr>
          <w:noProof w:val="0"/>
        </w:rPr>
      </w:pPr>
      <w:r w:rsidRPr="00A5463E">
        <w:rPr>
          <w:noProof w:val="0"/>
        </w:rPr>
        <w:t>+-+-+-+-+-+-+-+-+-+-+-+-+-+-+-+-+-+-+-+-+-+-+-+-+-+-+-+-+-+-+-+-+</w:t>
      </w:r>
    </w:p>
    <w:p w14:paraId="6FCFCAEF" w14:textId="77777777" w:rsidR="00A5463E" w:rsidRPr="00A5463E" w:rsidRDefault="00A5463E" w:rsidP="00A5463E">
      <w:pPr>
        <w:pStyle w:val="PL"/>
        <w:keepNext/>
        <w:keepLines/>
        <w:jc w:val="center"/>
        <w:rPr>
          <w:noProof w:val="0"/>
        </w:rPr>
      </w:pPr>
      <w:r w:rsidRPr="00A5463E">
        <w:rPr>
          <w:noProof w:val="0"/>
        </w:rPr>
        <w:t>|                Transmission Indicator field                   |</w:t>
      </w:r>
    </w:p>
    <w:p w14:paraId="11A91848" w14:textId="77777777" w:rsidR="00A5463E" w:rsidRPr="00A5463E" w:rsidRDefault="00A5463E" w:rsidP="00A5463E">
      <w:pPr>
        <w:pStyle w:val="PL"/>
        <w:keepNext/>
        <w:keepLines/>
        <w:jc w:val="center"/>
        <w:rPr>
          <w:noProof w:val="0"/>
        </w:rPr>
      </w:pPr>
      <w:r w:rsidRPr="00A5463E">
        <w:rPr>
          <w:noProof w:val="0"/>
        </w:rPr>
        <w:t>+-+-+-+-+-+-+-+-+-+-+-+-+-+-+-+-+-+-+-+-+-+-+-+-+-+-+-+-+-+-+-+-+</w:t>
      </w:r>
    </w:p>
    <w:p w14:paraId="1F153389" w14:textId="77777777" w:rsidR="00A5463E" w:rsidRPr="00A5463E" w:rsidRDefault="00A5463E" w:rsidP="00A5463E"/>
    <w:p w14:paraId="0B66DD26"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043EAE22" w14:textId="77777777" w:rsidR="00A5463E" w:rsidRPr="00A5463E" w:rsidRDefault="00A5463E" w:rsidP="00A5463E">
      <w:pPr>
        <w:rPr>
          <w:b/>
          <w:u w:val="single"/>
        </w:rPr>
      </w:pPr>
      <w:r w:rsidRPr="00A5463E">
        <w:rPr>
          <w:b/>
          <w:u w:val="single"/>
        </w:rPr>
        <w:t>Subtype:</w:t>
      </w:r>
    </w:p>
    <w:p w14:paraId="73AB1215" w14:textId="77777777" w:rsidR="00A5463E" w:rsidRPr="00A5463E" w:rsidRDefault="00A5463E" w:rsidP="00A5463E">
      <w:r w:rsidRPr="00A5463E">
        <w:t>The subtype is coded according to table 9.2.2</w:t>
      </w:r>
      <w:r w:rsidR="00037BD2">
        <w:t>.1</w:t>
      </w:r>
      <w:r w:rsidRPr="00A5463E">
        <w:t>-2.</w:t>
      </w:r>
    </w:p>
    <w:p w14:paraId="04E1B7A1" w14:textId="77777777" w:rsidR="00A5463E" w:rsidRPr="00A5463E" w:rsidRDefault="00A5463E" w:rsidP="00A5463E">
      <w:pPr>
        <w:rPr>
          <w:b/>
          <w:u w:val="single"/>
        </w:rPr>
      </w:pPr>
      <w:r w:rsidRPr="00A5463E">
        <w:rPr>
          <w:b/>
          <w:u w:val="single"/>
        </w:rPr>
        <w:t>Length:</w:t>
      </w:r>
    </w:p>
    <w:p w14:paraId="624E42AD" w14:textId="1E3CBABA" w:rsidR="00A5463E" w:rsidRPr="00A5463E" w:rsidRDefault="00A5463E" w:rsidP="00A5463E">
      <w:r w:rsidRPr="00A5463E">
        <w:t xml:space="preserve">The length is coded as specified in to </w:t>
      </w:r>
      <w:r w:rsidR="008C5982">
        <w:t>clause</w:t>
      </w:r>
      <w:r w:rsidRPr="00A5463E">
        <w:t> 9.1.2.</w:t>
      </w:r>
    </w:p>
    <w:p w14:paraId="6F60C09C" w14:textId="77777777" w:rsidR="00A5463E" w:rsidRPr="00A5463E" w:rsidRDefault="00A5463E" w:rsidP="00A5463E">
      <w:pPr>
        <w:rPr>
          <w:b/>
          <w:u w:val="single"/>
        </w:rPr>
      </w:pPr>
      <w:r w:rsidRPr="00A5463E">
        <w:rPr>
          <w:b/>
          <w:u w:val="single"/>
        </w:rPr>
        <w:t>SSRC:</w:t>
      </w:r>
    </w:p>
    <w:p w14:paraId="6DCA11BC" w14:textId="77777777" w:rsidR="00A5463E" w:rsidRPr="00A5463E" w:rsidRDefault="00A5463E" w:rsidP="00A5463E">
      <w:r w:rsidRPr="00A5463E">
        <w:t>The SSRC field shall carries the SSRC of the transmission control server.</w:t>
      </w:r>
    </w:p>
    <w:p w14:paraId="7C175D3E" w14:textId="77777777" w:rsidR="00A5463E" w:rsidRPr="00A5463E" w:rsidRDefault="00A5463E" w:rsidP="00A5463E">
      <w:r w:rsidRPr="00A5463E">
        <w:t>The content of the SSRC field is coded as specified in IETF RFC 3550 </w:t>
      </w:r>
      <w:r>
        <w:t>[3]</w:t>
      </w:r>
      <w:r w:rsidRPr="00A5463E">
        <w:t>.</w:t>
      </w:r>
    </w:p>
    <w:p w14:paraId="27610EC8" w14:textId="77777777" w:rsidR="00A5463E" w:rsidRPr="00A5463E" w:rsidRDefault="00A5463E" w:rsidP="00A5463E">
      <w:pPr>
        <w:rPr>
          <w:b/>
          <w:u w:val="single"/>
        </w:rPr>
      </w:pPr>
      <w:r w:rsidRPr="00A5463E">
        <w:rPr>
          <w:b/>
          <w:u w:val="single"/>
        </w:rPr>
        <w:t>Duration:</w:t>
      </w:r>
    </w:p>
    <w:p w14:paraId="5180E0DA" w14:textId="58D48110" w:rsidR="00A5463E" w:rsidRPr="00A5463E" w:rsidRDefault="00A5463E" w:rsidP="00A5463E">
      <w:r w:rsidRPr="00A5463E">
        <w:t xml:space="preserve">The Duration field is coded as specified in </w:t>
      </w:r>
      <w:r w:rsidR="008C5982">
        <w:t>clause</w:t>
      </w:r>
      <w:r w:rsidRPr="00A5463E">
        <w:t> 9.2.3.3.</w:t>
      </w:r>
    </w:p>
    <w:p w14:paraId="583EEF00"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0163AABF"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679A0965" w14:textId="77777777" w:rsidR="00A5463E" w:rsidRPr="00A5463E" w:rsidRDefault="00A5463E" w:rsidP="00A5463E">
      <w:pPr>
        <w:rPr>
          <w:b/>
          <w:u w:val="single"/>
        </w:rPr>
      </w:pPr>
      <w:r w:rsidRPr="00A5463E">
        <w:rPr>
          <w:b/>
          <w:u w:val="single"/>
        </w:rPr>
        <w:t>Transmission Priority:</w:t>
      </w:r>
    </w:p>
    <w:p w14:paraId="1B6767BF" w14:textId="16592ABC" w:rsidR="00A5463E" w:rsidRPr="00A5463E" w:rsidRDefault="00A5463E" w:rsidP="00A5463E">
      <w:r w:rsidRPr="00A5463E">
        <w:t xml:space="preserve">The Transmission Priority field contains the granted transmission priority and is coded as specified in </w:t>
      </w:r>
      <w:r w:rsidR="008C5982">
        <w:t>clause</w:t>
      </w:r>
      <w:r w:rsidRPr="00A5463E">
        <w:t> 9.2.3.2.</w:t>
      </w:r>
    </w:p>
    <w:p w14:paraId="6903D995" w14:textId="77777777" w:rsidR="00A5463E" w:rsidRPr="00A5463E" w:rsidRDefault="00A5463E" w:rsidP="00A5463E">
      <w:pPr>
        <w:rPr>
          <w:b/>
          <w:color w:val="000000"/>
          <w:u w:val="single"/>
        </w:rPr>
      </w:pPr>
      <w:r w:rsidRPr="00A5463E">
        <w:rPr>
          <w:b/>
          <w:color w:val="000000"/>
          <w:u w:val="single"/>
        </w:rPr>
        <w:t>User ID:</w:t>
      </w:r>
    </w:p>
    <w:p w14:paraId="53BF291B" w14:textId="44434B02"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8C5982">
        <w:t>clause</w:t>
      </w:r>
      <w:r w:rsidRPr="00A5463E">
        <w:t> 9.2.3.8.</w:t>
      </w:r>
    </w:p>
    <w:p w14:paraId="6798D3F0" w14:textId="77777777" w:rsidR="00F51230" w:rsidRPr="00C446B4" w:rsidRDefault="00F51230" w:rsidP="00F51230">
      <w:pPr>
        <w:rPr>
          <w:b/>
          <w:color w:val="000000"/>
          <w:u w:val="single"/>
        </w:rPr>
      </w:pPr>
      <w:r w:rsidRPr="00C446B4">
        <w:rPr>
          <w:b/>
          <w:color w:val="000000"/>
          <w:u w:val="single"/>
        </w:rPr>
        <w:t>Queue Size:</w:t>
      </w:r>
    </w:p>
    <w:p w14:paraId="6D0783F0"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45D81A7" w14:textId="21689ED4" w:rsidR="00F51230" w:rsidRDefault="00F51230" w:rsidP="00F51230">
      <w:r>
        <w:rPr>
          <w:lang w:eastAsia="zh-CN"/>
        </w:rPr>
        <w:t xml:space="preserve">The Queue Size field is coded as specified in </w:t>
      </w:r>
      <w:r w:rsidR="008C5982">
        <w:rPr>
          <w:lang w:eastAsia="zh-CN"/>
        </w:rPr>
        <w:t>clause</w:t>
      </w:r>
      <w:r w:rsidRPr="000B4518">
        <w:t> </w:t>
      </w:r>
      <w:r>
        <w:t>9.2.3.15.</w:t>
      </w:r>
    </w:p>
    <w:p w14:paraId="2243BA10" w14:textId="77777777" w:rsidR="00F51230" w:rsidRDefault="00F51230" w:rsidP="00F51230">
      <w:r>
        <w:lastRenderedPageBreak/>
        <w:t>For each waiting transmission participant the following set of fields are included:</w:t>
      </w:r>
    </w:p>
    <w:p w14:paraId="1B45BBDA"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5D444AF9"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FFD15D0"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4B3AA0DB"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2339D8A9" w14:textId="77777777" w:rsidR="00A5463E" w:rsidRPr="00A5463E" w:rsidRDefault="00A5463E" w:rsidP="00A5463E">
      <w:r w:rsidRPr="00A5463E">
        <w:t>The SSRC of queued transmission participant is only applicable in off-network and carries the SSRC of the transmission participant in the queue.</w:t>
      </w:r>
    </w:p>
    <w:p w14:paraId="7D39A2D5" w14:textId="77777777" w:rsidR="00A5463E" w:rsidRPr="00A5463E" w:rsidRDefault="00A5463E" w:rsidP="00A5463E">
      <w:r w:rsidRPr="00A5463E">
        <w:t>The content of the SSRC of queued transmission participant is coded as the SSRC specified in IETF RFC 3550 </w:t>
      </w:r>
      <w:r>
        <w:t>[3]</w:t>
      </w:r>
      <w:r w:rsidRPr="00A5463E">
        <w:t>.</w:t>
      </w:r>
    </w:p>
    <w:p w14:paraId="2728C49C" w14:textId="77777777" w:rsidR="00F51230" w:rsidRPr="000B4518" w:rsidRDefault="00F51230" w:rsidP="00F51230">
      <w:pPr>
        <w:rPr>
          <w:b/>
          <w:color w:val="000000"/>
          <w:u w:val="single"/>
        </w:rPr>
      </w:pPr>
      <w:r w:rsidRPr="000B4518">
        <w:rPr>
          <w:b/>
          <w:color w:val="000000"/>
          <w:u w:val="single"/>
        </w:rPr>
        <w:t>Queued User ID:</w:t>
      </w:r>
    </w:p>
    <w:p w14:paraId="620B58A1"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8540F06" w14:textId="718A6F48" w:rsidR="00F51230" w:rsidRPr="000B4518" w:rsidRDefault="00F51230" w:rsidP="00F51230">
      <w:r w:rsidRPr="000B4518">
        <w:t xml:space="preserve">The Queued User ID field </w:t>
      </w:r>
      <w:r>
        <w:t>is</w:t>
      </w:r>
      <w:r w:rsidRPr="000B4518">
        <w:t xml:space="preserve"> coded as specified in </w:t>
      </w:r>
      <w:r w:rsidR="008C5982">
        <w:t>clause</w:t>
      </w:r>
      <w:r w:rsidRPr="000B4518">
        <w:t> </w:t>
      </w:r>
      <w:r>
        <w:t>9</w:t>
      </w:r>
      <w:r w:rsidRPr="000B4518">
        <w:t>.2.3.1</w:t>
      </w:r>
      <w:r>
        <w:t>4</w:t>
      </w:r>
      <w:r w:rsidRPr="000B4518">
        <w:t>.</w:t>
      </w:r>
    </w:p>
    <w:p w14:paraId="7BD140A7"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25AA40F4"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0F8A94E7" w14:textId="2531263D" w:rsidR="00F51230" w:rsidRPr="000B4518" w:rsidRDefault="00F51230" w:rsidP="00F51230">
      <w:r w:rsidRPr="000B4518">
        <w:t xml:space="preserve">The Queue Info field </w:t>
      </w:r>
      <w:r>
        <w:t xml:space="preserve">is </w:t>
      </w:r>
      <w:r w:rsidRPr="000B4518">
        <w:t xml:space="preserve">coded as specified in </w:t>
      </w:r>
      <w:r w:rsidR="008C5982">
        <w:t>clause</w:t>
      </w:r>
      <w:r w:rsidRPr="000B4518">
        <w:t> </w:t>
      </w:r>
      <w:r>
        <w:t>9</w:t>
      </w:r>
      <w:r w:rsidRPr="000B4518">
        <w:t>.2.3.5.</w:t>
      </w:r>
    </w:p>
    <w:p w14:paraId="527F279A" w14:textId="77777777" w:rsidR="00A5463E" w:rsidRPr="00A5463E" w:rsidRDefault="00A5463E" w:rsidP="00A5463E">
      <w:pPr>
        <w:rPr>
          <w:b/>
          <w:u w:val="single"/>
        </w:rPr>
      </w:pPr>
      <w:r w:rsidRPr="00A5463E">
        <w:rPr>
          <w:b/>
          <w:u w:val="single"/>
        </w:rPr>
        <w:t>Transmission Indicator:</w:t>
      </w:r>
    </w:p>
    <w:p w14:paraId="731F15EF" w14:textId="0BBF150C" w:rsidR="00A5463E" w:rsidRPr="00A5463E" w:rsidRDefault="00A5463E" w:rsidP="00A5463E">
      <w:r w:rsidRPr="00A5463E">
        <w:t xml:space="preserve">The Transmission Indicator field is coded as described in </w:t>
      </w:r>
      <w:r w:rsidR="008C5982">
        <w:t>clause</w:t>
      </w:r>
      <w:r w:rsidRPr="00A5463E">
        <w:t> 9.2.3.11.</w:t>
      </w:r>
    </w:p>
    <w:p w14:paraId="0A996D9C" w14:textId="77777777" w:rsidR="00A5463E" w:rsidRPr="00A5463E" w:rsidRDefault="00A5463E" w:rsidP="00A5463E">
      <w:pPr>
        <w:pStyle w:val="Heading3"/>
      </w:pPr>
      <w:bookmarkStart w:id="1833" w:name="_Toc11343985"/>
      <w:bookmarkStart w:id="1834" w:name="_Toc45215946"/>
      <w:bookmarkStart w:id="1835" w:name="_Toc51945721"/>
      <w:bookmarkStart w:id="1836" w:name="_Toc99173117"/>
      <w:r w:rsidRPr="00A5463E">
        <w:t>9.2.6</w:t>
      </w:r>
      <w:r w:rsidRPr="00A5463E">
        <w:tab/>
        <w:t>Transmission Rejected message</w:t>
      </w:r>
      <w:bookmarkEnd w:id="1833"/>
      <w:bookmarkEnd w:id="1834"/>
      <w:bookmarkEnd w:id="1835"/>
      <w:bookmarkEnd w:id="1836"/>
    </w:p>
    <w:p w14:paraId="3B0EAFD8" w14:textId="77777777" w:rsidR="00A5463E" w:rsidRPr="00A5463E" w:rsidRDefault="00A5463E" w:rsidP="00A5463E">
      <w:pPr>
        <w:pStyle w:val="Heading4"/>
      </w:pPr>
      <w:bookmarkStart w:id="1837" w:name="_Toc11343986"/>
      <w:bookmarkStart w:id="1838" w:name="_Toc45215947"/>
      <w:bookmarkStart w:id="1839" w:name="_Toc51945722"/>
      <w:bookmarkStart w:id="1840" w:name="_Toc99173118"/>
      <w:r w:rsidRPr="00A5463E">
        <w:t>9.2.6.1</w:t>
      </w:r>
      <w:r w:rsidRPr="00A5463E">
        <w:tab/>
        <w:t>General</w:t>
      </w:r>
      <w:bookmarkEnd w:id="1837"/>
      <w:bookmarkEnd w:id="1838"/>
      <w:bookmarkEnd w:id="1839"/>
      <w:bookmarkEnd w:id="1840"/>
    </w:p>
    <w:p w14:paraId="3D7CD7D2"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797071C5" w14:textId="77777777" w:rsidR="00A5463E" w:rsidRPr="00A5463E" w:rsidRDefault="00A5463E" w:rsidP="00A5463E">
      <w:r w:rsidRPr="00A5463E">
        <w:t>Table 9.2.6.1-1 shows the content of the Transmission Rejected message.</w:t>
      </w:r>
    </w:p>
    <w:p w14:paraId="69C994A4" w14:textId="77777777" w:rsidR="00A5463E" w:rsidRPr="00A5463E" w:rsidRDefault="00A5463E" w:rsidP="00A5463E">
      <w:pPr>
        <w:pStyle w:val="TH"/>
      </w:pPr>
      <w:r w:rsidRPr="00A5463E">
        <w:t>Table 9.2.6.1-1: Transmission Rejected message</w:t>
      </w:r>
    </w:p>
    <w:p w14:paraId="75583E01" w14:textId="77777777" w:rsidR="00A5463E" w:rsidRPr="00A5463E" w:rsidRDefault="00A5463E" w:rsidP="00A5463E">
      <w:pPr>
        <w:pStyle w:val="PL"/>
        <w:keepNext/>
        <w:keepLines/>
        <w:jc w:val="center"/>
        <w:rPr>
          <w:noProof w:val="0"/>
        </w:rPr>
      </w:pPr>
      <w:r w:rsidRPr="00A5463E">
        <w:rPr>
          <w:noProof w:val="0"/>
        </w:rPr>
        <w:t>0                   1                   2                   3</w:t>
      </w:r>
    </w:p>
    <w:p w14:paraId="554F9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99D6AA" w14:textId="77777777" w:rsidR="00A5463E" w:rsidRPr="00A5463E" w:rsidRDefault="00A5463E" w:rsidP="00A5463E">
      <w:pPr>
        <w:pStyle w:val="PL"/>
        <w:keepNext/>
        <w:keepLines/>
        <w:jc w:val="center"/>
        <w:rPr>
          <w:noProof w:val="0"/>
        </w:rPr>
      </w:pPr>
      <w:r w:rsidRPr="00A5463E">
        <w:rPr>
          <w:noProof w:val="0"/>
        </w:rPr>
        <w:t>+-+-+-+-+-+-+-+-+-+-+-+-+-+-+-+-+-+-+-+-+-+-+-+-+-+-+-+-+-+-+-+-+</w:t>
      </w:r>
    </w:p>
    <w:p w14:paraId="70CD2C7E" w14:textId="77777777" w:rsidR="00A5463E" w:rsidRPr="00A5463E" w:rsidRDefault="00A5463E" w:rsidP="00A5463E">
      <w:pPr>
        <w:pStyle w:val="PL"/>
        <w:keepNext/>
        <w:keepLines/>
        <w:jc w:val="center"/>
        <w:rPr>
          <w:noProof w:val="0"/>
        </w:rPr>
      </w:pPr>
      <w:r w:rsidRPr="00A5463E">
        <w:rPr>
          <w:noProof w:val="0"/>
        </w:rPr>
        <w:t>|V=2|P| Subtype |   PT=APP=204  |            length             |</w:t>
      </w:r>
    </w:p>
    <w:p w14:paraId="0A30DDD4" w14:textId="77777777" w:rsidR="00A5463E" w:rsidRPr="00A5463E" w:rsidRDefault="00A5463E" w:rsidP="00A5463E">
      <w:pPr>
        <w:pStyle w:val="PL"/>
        <w:keepNext/>
        <w:keepLines/>
        <w:jc w:val="center"/>
        <w:rPr>
          <w:noProof w:val="0"/>
        </w:rPr>
      </w:pPr>
      <w:r w:rsidRPr="00A5463E">
        <w:rPr>
          <w:noProof w:val="0"/>
        </w:rPr>
        <w:t>+-+-+-+-+-+-+-+-+-+-+-+-+-+-+-+-+-+-+-+-+-+-+-+-+-+-+-+-+-+-+-+-+</w:t>
      </w:r>
    </w:p>
    <w:p w14:paraId="0FBAD1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107441" w14:textId="77777777" w:rsidR="00A5463E" w:rsidRPr="00A5463E" w:rsidRDefault="00A5463E" w:rsidP="00A5463E">
      <w:pPr>
        <w:pStyle w:val="PL"/>
        <w:keepNext/>
        <w:keepLines/>
        <w:jc w:val="center"/>
        <w:rPr>
          <w:noProof w:val="0"/>
        </w:rPr>
      </w:pPr>
      <w:r w:rsidRPr="00A5463E">
        <w:rPr>
          <w:noProof w:val="0"/>
        </w:rPr>
        <w:t>+-+-+-+-+-+-+-+-+-+-+-+-+-+-+-+-+-+-+-+-+-+-+-+-+-+-+-+-+-+-+-+-+</w:t>
      </w:r>
    </w:p>
    <w:p w14:paraId="4B48AAF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DD3BF44" w14:textId="77777777" w:rsidR="00A5463E" w:rsidRPr="00A5463E" w:rsidRDefault="00A5463E" w:rsidP="00A5463E">
      <w:pPr>
        <w:pStyle w:val="PL"/>
        <w:keepNext/>
        <w:keepLines/>
        <w:jc w:val="center"/>
        <w:rPr>
          <w:noProof w:val="0"/>
        </w:rPr>
      </w:pPr>
      <w:r w:rsidRPr="00A5463E">
        <w:rPr>
          <w:noProof w:val="0"/>
        </w:rPr>
        <w:t>+-+-+-+-+-+-+-+-+-+-+-+-+-+-+-+-+-+-+-+-+-+-+-+-+-+-+-+-+-+-+-+-+</w:t>
      </w:r>
    </w:p>
    <w:p w14:paraId="7F5D5F01" w14:textId="77777777" w:rsidR="00A5463E" w:rsidRPr="00A5463E" w:rsidRDefault="00A5463E" w:rsidP="00A5463E">
      <w:pPr>
        <w:pStyle w:val="PL"/>
        <w:keepNext/>
        <w:keepLines/>
        <w:jc w:val="center"/>
        <w:rPr>
          <w:noProof w:val="0"/>
        </w:rPr>
      </w:pPr>
      <w:r w:rsidRPr="00A5463E">
        <w:rPr>
          <w:noProof w:val="0"/>
        </w:rPr>
        <w:t>|                      Reject Cause field                       |</w:t>
      </w:r>
    </w:p>
    <w:p w14:paraId="3C129842" w14:textId="77777777" w:rsidR="00A5463E" w:rsidRPr="00A5463E" w:rsidRDefault="00A5463E" w:rsidP="00A5463E">
      <w:pPr>
        <w:pStyle w:val="PL"/>
        <w:keepNext/>
        <w:keepLines/>
        <w:jc w:val="center"/>
        <w:rPr>
          <w:noProof w:val="0"/>
        </w:rPr>
      </w:pPr>
      <w:r w:rsidRPr="00A5463E">
        <w:rPr>
          <w:noProof w:val="0"/>
        </w:rPr>
        <w:t>+-+-+-+-+-+-+-+-+-+-+-+-+-+-+-+-+-+-+-+-+-+-+-+-+-+-+-+-+-+-+-+-+</w:t>
      </w:r>
    </w:p>
    <w:p w14:paraId="3067EF39"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E512FFB" w14:textId="77777777" w:rsidR="00A5463E" w:rsidRPr="00A5463E" w:rsidRDefault="00A5463E" w:rsidP="00A5463E">
      <w:pPr>
        <w:pStyle w:val="PL"/>
        <w:keepNext/>
        <w:keepLines/>
        <w:jc w:val="center"/>
        <w:rPr>
          <w:noProof w:val="0"/>
        </w:rPr>
      </w:pPr>
      <w:r w:rsidRPr="00A5463E">
        <w:rPr>
          <w:noProof w:val="0"/>
        </w:rPr>
        <w:t>+-+-+-+-+-+-+-+-+-+-+-+-+-+-+-+-+-+-+-+-+-+-+-+-+-+-+-+-+-+-+-+-+</w:t>
      </w:r>
    </w:p>
    <w:p w14:paraId="2BAA7498" w14:textId="77777777" w:rsidR="00A5463E" w:rsidRPr="00A5463E" w:rsidRDefault="00A5463E" w:rsidP="00A5463E">
      <w:pPr>
        <w:pStyle w:val="PL"/>
        <w:keepNext/>
        <w:keepLines/>
        <w:jc w:val="center"/>
        <w:rPr>
          <w:noProof w:val="0"/>
        </w:rPr>
      </w:pPr>
      <w:r w:rsidRPr="00A5463E">
        <w:rPr>
          <w:noProof w:val="0"/>
        </w:rPr>
        <w:t>|                Transmission Indicator field                   |</w:t>
      </w:r>
    </w:p>
    <w:p w14:paraId="4547BED7" w14:textId="77777777" w:rsidR="00A5463E" w:rsidRPr="00A5463E" w:rsidRDefault="00A5463E" w:rsidP="00A5463E">
      <w:pPr>
        <w:pStyle w:val="PL"/>
        <w:keepNext/>
        <w:keepLines/>
        <w:jc w:val="center"/>
        <w:rPr>
          <w:noProof w:val="0"/>
        </w:rPr>
      </w:pPr>
      <w:r w:rsidRPr="00A5463E">
        <w:rPr>
          <w:noProof w:val="0"/>
        </w:rPr>
        <w:t>+-+-+-+-+-+-+-+-+-+-+-+-+-+-+-+-+-+-+-+-+-+-+-+-+-+-+-+-+-+-+-+-+</w:t>
      </w:r>
    </w:p>
    <w:p w14:paraId="6C710CDA" w14:textId="77777777" w:rsidR="00A5463E" w:rsidRPr="00A5463E" w:rsidRDefault="00A5463E" w:rsidP="00A5463E"/>
    <w:p w14:paraId="480703BA" w14:textId="77777777" w:rsidR="00A5463E" w:rsidRPr="00A5463E" w:rsidRDefault="00A5463E" w:rsidP="00A5463E">
      <w:r w:rsidRPr="00A5463E">
        <w:t>With the exception of the three first 32-bit words the order of the fields are irrelevant.</w:t>
      </w:r>
    </w:p>
    <w:p w14:paraId="5026CC36" w14:textId="77777777" w:rsidR="00A5463E" w:rsidRPr="00A5463E" w:rsidRDefault="00A5463E" w:rsidP="00A5463E">
      <w:pPr>
        <w:rPr>
          <w:b/>
          <w:u w:val="single"/>
        </w:rPr>
      </w:pPr>
      <w:r w:rsidRPr="00A5463E">
        <w:rPr>
          <w:b/>
          <w:u w:val="single"/>
        </w:rPr>
        <w:t>Subtype:</w:t>
      </w:r>
    </w:p>
    <w:p w14:paraId="7B75250E" w14:textId="77777777" w:rsidR="00A5463E" w:rsidRPr="00A5463E" w:rsidRDefault="00A5463E" w:rsidP="00A5463E">
      <w:r w:rsidRPr="00A5463E">
        <w:t>The subtype is coded according to table </w:t>
      </w:r>
      <w:r w:rsidR="00037BD2">
        <w:t>9.2.2.1-</w:t>
      </w:r>
      <w:r w:rsidRPr="00A5463E">
        <w:t>2.</w:t>
      </w:r>
    </w:p>
    <w:p w14:paraId="581B8A70" w14:textId="77777777" w:rsidR="00A5463E" w:rsidRPr="00A5463E" w:rsidRDefault="00A5463E" w:rsidP="00A5463E">
      <w:r w:rsidRPr="00A5463E">
        <w:t>Length:</w:t>
      </w:r>
    </w:p>
    <w:p w14:paraId="339ACA5F" w14:textId="0D775C0C" w:rsidR="00A5463E" w:rsidRPr="00A5463E" w:rsidRDefault="00A5463E" w:rsidP="00A5463E">
      <w:r w:rsidRPr="00A5463E">
        <w:lastRenderedPageBreak/>
        <w:t xml:space="preserve">The length is coded as specified in to </w:t>
      </w:r>
      <w:r w:rsidR="008C5982">
        <w:t>clause</w:t>
      </w:r>
      <w:r w:rsidRPr="00A5463E">
        <w:t> 9.1.2.</w:t>
      </w:r>
    </w:p>
    <w:p w14:paraId="545276A0" w14:textId="77777777" w:rsidR="00A5463E" w:rsidRPr="00A5463E" w:rsidRDefault="00A5463E" w:rsidP="00A5463E">
      <w:pPr>
        <w:rPr>
          <w:b/>
          <w:u w:val="single"/>
        </w:rPr>
      </w:pPr>
      <w:r w:rsidRPr="00A5463E">
        <w:rPr>
          <w:b/>
          <w:u w:val="single"/>
        </w:rPr>
        <w:t>SSRC:</w:t>
      </w:r>
    </w:p>
    <w:p w14:paraId="7A9DC957" w14:textId="77777777" w:rsidR="00A5463E" w:rsidRPr="00A5463E" w:rsidRDefault="00A5463E" w:rsidP="00A5463E">
      <w:r w:rsidRPr="00A5463E">
        <w:t>The SSRC field carries the SSRC of the transmission control server.</w:t>
      </w:r>
    </w:p>
    <w:p w14:paraId="1241FA0E" w14:textId="77777777" w:rsidR="00A5463E" w:rsidRPr="00A5463E" w:rsidRDefault="00A5463E" w:rsidP="00A5463E">
      <w:r w:rsidRPr="00A5463E">
        <w:t>The content of the SSRC field is coded as specified in IETF RFC 3550 </w:t>
      </w:r>
      <w:r>
        <w:t>[3]</w:t>
      </w:r>
      <w:r w:rsidRPr="00A5463E">
        <w:t>.</w:t>
      </w:r>
    </w:p>
    <w:p w14:paraId="0822B0D9" w14:textId="77777777" w:rsidR="00A5463E" w:rsidRPr="00A5463E" w:rsidRDefault="00A5463E" w:rsidP="00A5463E">
      <w:pPr>
        <w:rPr>
          <w:b/>
          <w:u w:val="single"/>
        </w:rPr>
      </w:pPr>
      <w:r w:rsidRPr="00A5463E">
        <w:rPr>
          <w:b/>
          <w:u w:val="single"/>
        </w:rPr>
        <w:t>Reject Cause:</w:t>
      </w:r>
    </w:p>
    <w:p w14:paraId="35E72C6E"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0A04943" w14:textId="77777777" w:rsidR="00A5463E" w:rsidRPr="00A5463E" w:rsidRDefault="00A5463E" w:rsidP="00A5463E">
      <w:r w:rsidRPr="00A5463E">
        <w:t>The Reject Cause field contains:</w:t>
      </w:r>
    </w:p>
    <w:p w14:paraId="202745E4" w14:textId="77777777" w:rsidR="00A5463E" w:rsidRPr="00A5463E" w:rsidRDefault="00A5463E" w:rsidP="00A5463E">
      <w:pPr>
        <w:pStyle w:val="B1"/>
      </w:pPr>
      <w:r w:rsidRPr="00A5463E">
        <w:t>1.</w:t>
      </w:r>
      <w:r w:rsidRPr="00A5463E">
        <w:tab/>
        <w:t>a &lt;Reject Cause&gt; value; and</w:t>
      </w:r>
    </w:p>
    <w:p w14:paraId="1DB0F84D" w14:textId="77777777" w:rsidR="00A5463E" w:rsidRPr="00A5463E" w:rsidRDefault="00A5463E" w:rsidP="00A5463E">
      <w:pPr>
        <w:pStyle w:val="B1"/>
      </w:pPr>
      <w:r w:rsidRPr="00A5463E">
        <w:t>2.</w:t>
      </w:r>
      <w:r w:rsidRPr="00A5463E">
        <w:tab/>
        <w:t>a &lt;Reject Phrase&gt; value.</w:t>
      </w:r>
    </w:p>
    <w:p w14:paraId="293250FE" w14:textId="379B68CA" w:rsidR="00A5463E" w:rsidRPr="00A5463E" w:rsidRDefault="00A5463E" w:rsidP="00A5463E">
      <w:r w:rsidRPr="00A5463E">
        <w:t xml:space="preserve">Available &lt;Reject Cause&gt; values are listed in </w:t>
      </w:r>
      <w:r w:rsidR="008C5982">
        <w:t>clause</w:t>
      </w:r>
      <w:r w:rsidRPr="00A5463E">
        <w:t xml:space="preserve"> 9.2.6.2. The Reject Cause field is coded as described in </w:t>
      </w:r>
      <w:r w:rsidR="008C5982">
        <w:t>clause</w:t>
      </w:r>
      <w:r w:rsidRPr="00A5463E">
        <w:t> 9.2.3.4.</w:t>
      </w:r>
    </w:p>
    <w:p w14:paraId="0A59E626" w14:textId="77777777" w:rsidR="00A5463E" w:rsidRPr="00A5463E" w:rsidRDefault="00A5463E" w:rsidP="00A5463E">
      <w:pPr>
        <w:rPr>
          <w:b/>
          <w:color w:val="000000"/>
          <w:u w:val="single"/>
        </w:rPr>
      </w:pPr>
      <w:r w:rsidRPr="00A5463E">
        <w:rPr>
          <w:b/>
          <w:color w:val="000000"/>
          <w:u w:val="single"/>
        </w:rPr>
        <w:t>User ID:</w:t>
      </w:r>
    </w:p>
    <w:p w14:paraId="35DEEEAC"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44771AC8" w14:textId="5CF84972" w:rsidR="00A5463E" w:rsidRPr="00A5463E" w:rsidRDefault="00A5463E" w:rsidP="00A5463E">
      <w:r w:rsidRPr="00A5463E">
        <w:t xml:space="preserve">The User ID field is coded as specified in </w:t>
      </w:r>
      <w:r w:rsidR="008C5982">
        <w:t>clause</w:t>
      </w:r>
      <w:r w:rsidRPr="00A5463E">
        <w:t> 9.2.3.8.</w:t>
      </w:r>
    </w:p>
    <w:p w14:paraId="284B482B" w14:textId="77777777" w:rsidR="00A5463E" w:rsidRPr="00A5463E" w:rsidRDefault="00A5463E" w:rsidP="00A5463E">
      <w:pPr>
        <w:rPr>
          <w:b/>
          <w:u w:val="single"/>
        </w:rPr>
      </w:pPr>
      <w:r w:rsidRPr="00A5463E">
        <w:rPr>
          <w:b/>
          <w:u w:val="single"/>
        </w:rPr>
        <w:t>Transmission Indicator:</w:t>
      </w:r>
    </w:p>
    <w:p w14:paraId="6B1C6778" w14:textId="2E574478" w:rsidR="00A5463E" w:rsidRPr="00A5463E" w:rsidRDefault="00A5463E" w:rsidP="00A5463E">
      <w:r w:rsidRPr="00A5463E">
        <w:t xml:space="preserve">The Transmission Indicator field is coded as described in </w:t>
      </w:r>
      <w:r w:rsidR="008C5982">
        <w:t>clause</w:t>
      </w:r>
      <w:r w:rsidRPr="00A5463E">
        <w:t> 9.2.3.11.</w:t>
      </w:r>
    </w:p>
    <w:p w14:paraId="3BBA5C3B" w14:textId="77777777" w:rsidR="00A5463E" w:rsidRPr="00A5463E" w:rsidRDefault="00A5463E" w:rsidP="00A5463E">
      <w:pPr>
        <w:pStyle w:val="Heading4"/>
        <w:rPr>
          <w:lang w:val="fr-FR"/>
        </w:rPr>
      </w:pPr>
      <w:bookmarkStart w:id="1841" w:name="_Toc11343987"/>
      <w:bookmarkStart w:id="1842" w:name="_Toc45215948"/>
      <w:bookmarkStart w:id="1843" w:name="_Toc51945723"/>
      <w:bookmarkStart w:id="1844" w:name="_Toc99173119"/>
      <w:r w:rsidRPr="00A5463E">
        <w:rPr>
          <w:lang w:val="fr-FR"/>
        </w:rPr>
        <w:t>9.2.6.2</w:t>
      </w:r>
      <w:r w:rsidRPr="00A5463E">
        <w:rPr>
          <w:lang w:val="fr-FR"/>
        </w:rPr>
        <w:tab/>
        <w:t>Rejection cause codes and rejection cause phrase</w:t>
      </w:r>
      <w:bookmarkEnd w:id="1841"/>
      <w:bookmarkEnd w:id="1842"/>
      <w:bookmarkEnd w:id="1843"/>
      <w:bookmarkEnd w:id="1844"/>
    </w:p>
    <w:p w14:paraId="7771242A" w14:textId="77777777" w:rsidR="00BC79D8" w:rsidRPr="000B4518" w:rsidRDefault="00BC79D8" w:rsidP="00BC79D8">
      <w:r>
        <w:t>Cause #1 - Transmission limit reached</w:t>
      </w:r>
    </w:p>
    <w:p w14:paraId="4A854C34"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76C944EC" w14:textId="77777777" w:rsidR="00A5463E" w:rsidRPr="00A5463E" w:rsidRDefault="00A5463E" w:rsidP="00A5463E">
      <w:r w:rsidRPr="00A5463E">
        <w:t>Cause #2 - Internal transmission control server error</w:t>
      </w:r>
    </w:p>
    <w:p w14:paraId="2266105E"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408E98BA" w14:textId="77777777" w:rsidR="00A5463E" w:rsidRPr="00A5463E" w:rsidRDefault="00A5463E" w:rsidP="00A5463E">
      <w:r w:rsidRPr="00A5463E">
        <w:t>Cause #3 - Only one participant</w:t>
      </w:r>
    </w:p>
    <w:p w14:paraId="3985E259"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604954CF" w14:textId="77777777" w:rsidR="00A5463E" w:rsidRPr="00A5463E" w:rsidRDefault="00A5463E" w:rsidP="00A5463E">
      <w:r w:rsidRPr="00A5463E">
        <w:t>Cause #4 - Retry-after timer has not expired</w:t>
      </w:r>
    </w:p>
    <w:p w14:paraId="7847794A"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690501E5" w14:textId="77777777" w:rsidR="00A5463E" w:rsidRPr="00A5463E" w:rsidRDefault="00A5463E" w:rsidP="00A5463E">
      <w:r w:rsidRPr="00A5463E">
        <w:t>Cause #5 - Receive only</w:t>
      </w:r>
    </w:p>
    <w:p w14:paraId="00268B55"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61BBE6E3" w14:textId="77777777" w:rsidR="00A5463E" w:rsidRPr="00A5463E" w:rsidRDefault="00A5463E" w:rsidP="00BC79D8">
      <w:r w:rsidRPr="00A5463E">
        <w:t>Cause #6 - No resources available</w:t>
      </w:r>
    </w:p>
    <w:p w14:paraId="0095765A"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00E9FB12" w14:textId="77777777" w:rsidR="00A5463E" w:rsidRPr="00A5463E" w:rsidRDefault="00A5463E" w:rsidP="00BC79D8">
      <w:r w:rsidRPr="00A5463E">
        <w:t>Cause #255 - Other reason</w:t>
      </w:r>
    </w:p>
    <w:p w14:paraId="2B5180A3"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70C0BACC" w14:textId="77777777" w:rsidR="00A5463E" w:rsidRPr="00A5463E" w:rsidRDefault="00A5463E" w:rsidP="00A5463E">
      <w:pPr>
        <w:pStyle w:val="Heading3"/>
      </w:pPr>
      <w:bookmarkStart w:id="1845" w:name="_Toc11343988"/>
      <w:bookmarkStart w:id="1846" w:name="_Toc45215949"/>
      <w:bookmarkStart w:id="1847" w:name="_Toc51945724"/>
      <w:bookmarkStart w:id="1848" w:name="_Toc99173120"/>
      <w:r w:rsidRPr="00A5463E">
        <w:t>9.2.7</w:t>
      </w:r>
      <w:r w:rsidRPr="00A5463E">
        <w:tab/>
        <w:t>Transmission Release message</w:t>
      </w:r>
      <w:bookmarkEnd w:id="1845"/>
      <w:bookmarkEnd w:id="1846"/>
      <w:bookmarkEnd w:id="1847"/>
      <w:bookmarkEnd w:id="1848"/>
    </w:p>
    <w:p w14:paraId="2CCB23E7"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082D137D"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44514939" w14:textId="77777777" w:rsidR="00A5463E" w:rsidRPr="00A5463E" w:rsidRDefault="00A5463E" w:rsidP="00A5463E">
      <w:r w:rsidRPr="00A5463E">
        <w:t>Table 9.2.7-1 shows the content of the Transmission Release message.</w:t>
      </w:r>
    </w:p>
    <w:p w14:paraId="7D72ECFD" w14:textId="77777777" w:rsidR="00A5463E" w:rsidRPr="00A5463E" w:rsidRDefault="00A5463E" w:rsidP="00A5463E">
      <w:pPr>
        <w:pStyle w:val="TH"/>
      </w:pPr>
      <w:r w:rsidRPr="00A5463E">
        <w:t>Table 9.2.7-1: Transmission Release message</w:t>
      </w:r>
    </w:p>
    <w:p w14:paraId="3CFAAB95" w14:textId="77777777" w:rsidR="00A5463E" w:rsidRPr="00A5463E" w:rsidRDefault="00A5463E" w:rsidP="00A5463E">
      <w:pPr>
        <w:pStyle w:val="PL"/>
        <w:keepNext/>
        <w:keepLines/>
        <w:jc w:val="center"/>
        <w:rPr>
          <w:noProof w:val="0"/>
        </w:rPr>
      </w:pPr>
      <w:r w:rsidRPr="00A5463E">
        <w:rPr>
          <w:noProof w:val="0"/>
        </w:rPr>
        <w:t>0                   1                   2                   3</w:t>
      </w:r>
    </w:p>
    <w:p w14:paraId="77954E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FB94AA" w14:textId="77777777" w:rsidR="00A5463E" w:rsidRPr="00A5463E" w:rsidRDefault="00A5463E" w:rsidP="00A5463E">
      <w:pPr>
        <w:pStyle w:val="PL"/>
        <w:keepNext/>
        <w:keepLines/>
        <w:jc w:val="center"/>
        <w:rPr>
          <w:noProof w:val="0"/>
        </w:rPr>
      </w:pPr>
      <w:r w:rsidRPr="00A5463E">
        <w:rPr>
          <w:noProof w:val="0"/>
        </w:rPr>
        <w:t>+-+-+-+-+-+-+-+-+-+-+-+-+-+-+-+-+-+-+-+-+-+-+-+-+-+-+-+-+-+-+-+-+</w:t>
      </w:r>
    </w:p>
    <w:p w14:paraId="0F83011F" w14:textId="77777777" w:rsidR="00A5463E" w:rsidRPr="00A5463E" w:rsidRDefault="00A5463E" w:rsidP="00A5463E">
      <w:pPr>
        <w:pStyle w:val="PL"/>
        <w:keepNext/>
        <w:keepLines/>
        <w:jc w:val="center"/>
        <w:rPr>
          <w:noProof w:val="0"/>
        </w:rPr>
      </w:pPr>
      <w:r w:rsidRPr="00A5463E">
        <w:rPr>
          <w:noProof w:val="0"/>
        </w:rPr>
        <w:t>|V=2|P| Subtype |   PT=APP=204  |          length               |</w:t>
      </w:r>
    </w:p>
    <w:p w14:paraId="2FCEC10E" w14:textId="77777777" w:rsidR="00A5463E" w:rsidRPr="00A5463E" w:rsidRDefault="00A5463E" w:rsidP="00A5463E">
      <w:pPr>
        <w:pStyle w:val="PL"/>
        <w:keepNext/>
        <w:keepLines/>
        <w:jc w:val="center"/>
        <w:rPr>
          <w:noProof w:val="0"/>
        </w:rPr>
      </w:pPr>
      <w:r w:rsidRPr="00A5463E">
        <w:rPr>
          <w:noProof w:val="0"/>
        </w:rPr>
        <w:t>+-+-+-+-+-+-+-+-+-+-+-+-+-+-+-+-+-+-+-+-+-+-+-+-+-+-+-+-+-+-+-+-+</w:t>
      </w:r>
    </w:p>
    <w:p w14:paraId="29D0F1CE"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4FD93CC2" w14:textId="77777777" w:rsidR="00A5463E" w:rsidRPr="00A5463E" w:rsidRDefault="00A5463E" w:rsidP="00A5463E">
      <w:pPr>
        <w:pStyle w:val="PL"/>
        <w:keepNext/>
        <w:keepLines/>
        <w:jc w:val="center"/>
        <w:rPr>
          <w:noProof w:val="0"/>
        </w:rPr>
      </w:pPr>
      <w:r w:rsidRPr="00A5463E">
        <w:rPr>
          <w:noProof w:val="0"/>
        </w:rPr>
        <w:t>+-+-+-+-+-+-+-+-+-+-+-+-+-+-+-+-+-+-+-+-+-+-+-+-+-+-+-+-+-+-+-+-+</w:t>
      </w:r>
    </w:p>
    <w:p w14:paraId="5BFCBEE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A34C1B8" w14:textId="77777777" w:rsidR="00A5463E" w:rsidRPr="00A5463E" w:rsidRDefault="00A5463E" w:rsidP="00A5463E">
      <w:pPr>
        <w:pStyle w:val="PL"/>
        <w:keepNext/>
        <w:keepLines/>
        <w:jc w:val="center"/>
        <w:rPr>
          <w:noProof w:val="0"/>
        </w:rPr>
      </w:pPr>
      <w:r w:rsidRPr="00A5463E">
        <w:rPr>
          <w:noProof w:val="0"/>
        </w:rPr>
        <w:t>+-+-+-+-+-+-+-+-+-+-+-+-+-+-+-+-+-+-+-+-+-+-+-+-+-+-+-+-+-+-+-+-+</w:t>
      </w:r>
    </w:p>
    <w:p w14:paraId="24F877D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B1AAF06" w14:textId="77777777" w:rsidR="00A5463E" w:rsidRPr="00A5463E" w:rsidRDefault="00A5463E" w:rsidP="00A5463E">
      <w:pPr>
        <w:pStyle w:val="PL"/>
        <w:keepNext/>
        <w:keepLines/>
        <w:jc w:val="center"/>
        <w:rPr>
          <w:noProof w:val="0"/>
        </w:rPr>
      </w:pPr>
      <w:r w:rsidRPr="00A5463E">
        <w:rPr>
          <w:noProof w:val="0"/>
        </w:rPr>
        <w:t>+-+-+-+-+-+-+-+-+-+-+-+-+-+-+-+-+-+-+-+-+-+-+-+-+-+-+-+-+-+-+-+-+</w:t>
      </w:r>
    </w:p>
    <w:p w14:paraId="79B9684C" w14:textId="77777777" w:rsidR="00A5463E" w:rsidRPr="00A5463E" w:rsidRDefault="00A5463E" w:rsidP="00A5463E">
      <w:pPr>
        <w:pStyle w:val="PL"/>
        <w:keepNext/>
        <w:keepLines/>
        <w:jc w:val="center"/>
        <w:rPr>
          <w:noProof w:val="0"/>
        </w:rPr>
      </w:pPr>
      <w:r w:rsidRPr="00A5463E">
        <w:rPr>
          <w:noProof w:val="0"/>
        </w:rPr>
        <w:t>|                Transmission Indicator field                   |</w:t>
      </w:r>
    </w:p>
    <w:p w14:paraId="58E313D5" w14:textId="77777777" w:rsidR="00A5463E" w:rsidRPr="00A5463E" w:rsidRDefault="00A5463E" w:rsidP="00A5463E">
      <w:pPr>
        <w:pStyle w:val="PL"/>
        <w:keepNext/>
        <w:keepLines/>
        <w:jc w:val="center"/>
        <w:rPr>
          <w:noProof w:val="0"/>
        </w:rPr>
      </w:pPr>
      <w:r w:rsidRPr="00A5463E">
        <w:rPr>
          <w:noProof w:val="0"/>
        </w:rPr>
        <w:t>+-+-+-+-+-+-+-+-+-+-+-+-+-+-+-+-+-+-+-+-+-+-+-+-+-+-+-+-+-+-+-+-+</w:t>
      </w:r>
    </w:p>
    <w:p w14:paraId="1A7CC5B2" w14:textId="77777777" w:rsidR="00A5463E" w:rsidRPr="00A5463E" w:rsidRDefault="00A5463E" w:rsidP="00A5463E"/>
    <w:p w14:paraId="3FB9060C" w14:textId="77777777" w:rsidR="00A5463E" w:rsidRPr="00A5463E" w:rsidRDefault="00A5463E" w:rsidP="00A5463E">
      <w:r w:rsidRPr="00A5463E">
        <w:t>With the exception of the three first 32-bit words the order of the fields are irrelevant.</w:t>
      </w:r>
    </w:p>
    <w:p w14:paraId="3829BFAB" w14:textId="77777777" w:rsidR="00A5463E" w:rsidRPr="00A5463E" w:rsidRDefault="00A5463E" w:rsidP="00A5463E">
      <w:pPr>
        <w:rPr>
          <w:b/>
          <w:u w:val="single"/>
        </w:rPr>
      </w:pPr>
      <w:r w:rsidRPr="00A5463E">
        <w:rPr>
          <w:b/>
          <w:u w:val="single"/>
        </w:rPr>
        <w:t>Subtype:</w:t>
      </w:r>
    </w:p>
    <w:p w14:paraId="34AADDA3" w14:textId="77777777" w:rsidR="00A5463E" w:rsidRPr="00A5463E" w:rsidRDefault="00A5463E" w:rsidP="00A5463E">
      <w:r w:rsidRPr="00A5463E">
        <w:t>The subtype is coded according to table </w:t>
      </w:r>
      <w:r w:rsidR="00037BD2">
        <w:t>9.2.2.1-</w:t>
      </w:r>
      <w:r w:rsidRPr="00A5463E">
        <w:t>1.</w:t>
      </w:r>
    </w:p>
    <w:p w14:paraId="1A0579E1" w14:textId="77777777" w:rsidR="00A5463E" w:rsidRPr="00A5463E" w:rsidRDefault="00A5463E" w:rsidP="00A5463E">
      <w:pPr>
        <w:rPr>
          <w:b/>
          <w:u w:val="single"/>
        </w:rPr>
      </w:pPr>
      <w:r w:rsidRPr="00A5463E">
        <w:rPr>
          <w:b/>
          <w:u w:val="single"/>
        </w:rPr>
        <w:t>Length:</w:t>
      </w:r>
    </w:p>
    <w:p w14:paraId="5F216109" w14:textId="153CB246" w:rsidR="00A5463E" w:rsidRPr="00A5463E" w:rsidRDefault="00A5463E" w:rsidP="00A5463E">
      <w:r w:rsidRPr="00A5463E">
        <w:t xml:space="preserve">The length is coded as specified in to </w:t>
      </w:r>
      <w:r w:rsidR="008C5982">
        <w:t>clause</w:t>
      </w:r>
      <w:r w:rsidRPr="00A5463E">
        <w:t> 9.1.2.</w:t>
      </w:r>
    </w:p>
    <w:p w14:paraId="1E948E3B" w14:textId="77777777" w:rsidR="00A5463E" w:rsidRPr="00A5463E" w:rsidRDefault="00A5463E" w:rsidP="00A5463E">
      <w:pPr>
        <w:rPr>
          <w:b/>
          <w:u w:val="single"/>
        </w:rPr>
      </w:pPr>
      <w:r w:rsidRPr="00A5463E">
        <w:rPr>
          <w:b/>
          <w:u w:val="single"/>
        </w:rPr>
        <w:t>SSRC:</w:t>
      </w:r>
    </w:p>
    <w:p w14:paraId="44213FDB" w14:textId="77777777" w:rsidR="00A5463E" w:rsidRPr="00A5463E" w:rsidRDefault="00A5463E" w:rsidP="00A5463E">
      <w:r w:rsidRPr="00A5463E">
        <w:t>The SSRC field carries the SSRC of the transmission participant with permission to send media.</w:t>
      </w:r>
    </w:p>
    <w:p w14:paraId="4A9B86E8" w14:textId="77777777" w:rsidR="00A5463E" w:rsidRPr="00A5463E" w:rsidRDefault="00A5463E" w:rsidP="00A5463E">
      <w:r w:rsidRPr="00A5463E">
        <w:t>The content of the SSRC field is coded as specified in IETF RFC 3550 </w:t>
      </w:r>
      <w:r>
        <w:t>[3]</w:t>
      </w:r>
      <w:r w:rsidRPr="00A5463E">
        <w:t>.</w:t>
      </w:r>
    </w:p>
    <w:p w14:paraId="4B933DA9" w14:textId="77777777" w:rsidR="00A5463E" w:rsidRPr="00A5463E" w:rsidRDefault="00A5463E" w:rsidP="00A5463E">
      <w:pPr>
        <w:rPr>
          <w:b/>
          <w:color w:val="000000"/>
          <w:u w:val="single"/>
        </w:rPr>
      </w:pPr>
      <w:r w:rsidRPr="00A5463E">
        <w:rPr>
          <w:b/>
          <w:color w:val="000000"/>
          <w:u w:val="single"/>
        </w:rPr>
        <w:t>User ID:</w:t>
      </w:r>
    </w:p>
    <w:p w14:paraId="6AB14BE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2EB95F51" w14:textId="301DED50" w:rsidR="00A5463E" w:rsidRPr="00A5463E" w:rsidRDefault="00A5463E" w:rsidP="00A5463E">
      <w:r w:rsidRPr="00A5463E">
        <w:t xml:space="preserve">The User ID field is coded as specified in </w:t>
      </w:r>
      <w:r w:rsidR="008C5982">
        <w:t>clause</w:t>
      </w:r>
      <w:r w:rsidRPr="00A5463E">
        <w:t> 9.2.3.8.</w:t>
      </w:r>
    </w:p>
    <w:p w14:paraId="188A7913" w14:textId="77777777" w:rsidR="00A5463E" w:rsidRPr="00A5463E" w:rsidRDefault="00A5463E" w:rsidP="00A5463E">
      <w:pPr>
        <w:rPr>
          <w:b/>
          <w:u w:val="single"/>
        </w:rPr>
      </w:pPr>
      <w:r w:rsidRPr="00A5463E">
        <w:rPr>
          <w:b/>
          <w:u w:val="single"/>
        </w:rPr>
        <w:t>Transmission Indicator:</w:t>
      </w:r>
    </w:p>
    <w:p w14:paraId="13538ECB" w14:textId="54A24BE6" w:rsidR="00A5463E" w:rsidRPr="00A5463E" w:rsidRDefault="00A5463E" w:rsidP="00A5463E">
      <w:r w:rsidRPr="00A5463E">
        <w:t xml:space="preserve">The Transmission Indicator field is coded as described in </w:t>
      </w:r>
      <w:r w:rsidR="008C5982">
        <w:t>clause</w:t>
      </w:r>
      <w:r w:rsidRPr="00A5463E">
        <w:t> 9.2.3.11.</w:t>
      </w:r>
    </w:p>
    <w:p w14:paraId="0799C0C4" w14:textId="77777777" w:rsidR="00A5463E" w:rsidRPr="00A5463E" w:rsidRDefault="00A5463E" w:rsidP="00A5463E">
      <w:pPr>
        <w:pStyle w:val="Heading3"/>
      </w:pPr>
      <w:bookmarkStart w:id="1849" w:name="_Toc11343989"/>
      <w:bookmarkStart w:id="1850" w:name="_Toc45215950"/>
      <w:bookmarkStart w:id="1851" w:name="_Toc51945725"/>
      <w:bookmarkStart w:id="1852" w:name="_Toc99173121"/>
      <w:r w:rsidRPr="00A5463E">
        <w:t>9.2.8</w:t>
      </w:r>
      <w:r w:rsidRPr="00A5463E">
        <w:tab/>
        <w:t>Transmission Arbitration Taken message</w:t>
      </w:r>
      <w:bookmarkEnd w:id="1849"/>
      <w:bookmarkEnd w:id="1850"/>
      <w:bookmarkEnd w:id="1851"/>
      <w:bookmarkEnd w:id="1852"/>
    </w:p>
    <w:p w14:paraId="3084C977"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71319ECA" w14:textId="77777777" w:rsidR="00A5463E" w:rsidRPr="00A5463E" w:rsidRDefault="00620477" w:rsidP="00620477">
      <w:r>
        <w:rPr>
          <w:color w:val="FF0000"/>
        </w:rPr>
        <w:t>In case of off-network, the transmission arbitrator acts as the transmission control server.</w:t>
      </w:r>
    </w:p>
    <w:p w14:paraId="17A58CF1" w14:textId="77777777" w:rsidR="00A5463E" w:rsidRPr="00A5463E" w:rsidRDefault="00A5463E" w:rsidP="00A5463E">
      <w:r w:rsidRPr="00A5463E">
        <w:t>Table 9.2.8-1 shows the content of the Transmission Arbitration Taken message.</w:t>
      </w:r>
    </w:p>
    <w:p w14:paraId="451CC035" w14:textId="77777777" w:rsidR="00A5463E" w:rsidRPr="00A5463E" w:rsidRDefault="00A5463E" w:rsidP="00A5463E">
      <w:pPr>
        <w:pStyle w:val="TH"/>
      </w:pPr>
      <w:r w:rsidRPr="00A5463E">
        <w:lastRenderedPageBreak/>
        <w:t>Table 9.2.8-1: Transmission Arbitration Taken message</w:t>
      </w:r>
    </w:p>
    <w:p w14:paraId="7B06961B" w14:textId="77777777" w:rsidR="00A5463E" w:rsidRPr="00A5463E" w:rsidRDefault="00A5463E" w:rsidP="00A5463E">
      <w:pPr>
        <w:pStyle w:val="PL"/>
        <w:keepNext/>
        <w:keepLines/>
        <w:jc w:val="center"/>
        <w:rPr>
          <w:noProof w:val="0"/>
        </w:rPr>
      </w:pPr>
      <w:r w:rsidRPr="00A5463E">
        <w:rPr>
          <w:noProof w:val="0"/>
        </w:rPr>
        <w:t>0                   1                   2                   3</w:t>
      </w:r>
    </w:p>
    <w:p w14:paraId="46B9766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FF48B8" w14:textId="77777777" w:rsidR="00A5463E" w:rsidRPr="00A5463E" w:rsidRDefault="00A5463E" w:rsidP="00A5463E">
      <w:pPr>
        <w:pStyle w:val="PL"/>
        <w:keepNext/>
        <w:keepLines/>
        <w:jc w:val="center"/>
        <w:rPr>
          <w:noProof w:val="0"/>
        </w:rPr>
      </w:pPr>
      <w:r w:rsidRPr="00A5463E">
        <w:rPr>
          <w:noProof w:val="0"/>
        </w:rPr>
        <w:t>+-+-+-+-+-+-+-+-+-+-+-+-+-+-+-+-+-+-+-+-+-+-+-+-+-+-+-+-+-+-+-+-+</w:t>
      </w:r>
    </w:p>
    <w:p w14:paraId="0395A0C0" w14:textId="77777777" w:rsidR="00A5463E" w:rsidRPr="00A5463E" w:rsidRDefault="00A5463E" w:rsidP="00A5463E">
      <w:pPr>
        <w:pStyle w:val="PL"/>
        <w:keepNext/>
        <w:keepLines/>
        <w:jc w:val="center"/>
        <w:rPr>
          <w:noProof w:val="0"/>
        </w:rPr>
      </w:pPr>
      <w:r w:rsidRPr="00A5463E">
        <w:rPr>
          <w:noProof w:val="0"/>
        </w:rPr>
        <w:t>|V=2|P| Subtype |   PT=APP=204  |           length              |</w:t>
      </w:r>
    </w:p>
    <w:p w14:paraId="1E449A6D" w14:textId="77777777" w:rsidR="00A5463E" w:rsidRPr="00A5463E" w:rsidRDefault="00A5463E" w:rsidP="00A5463E">
      <w:pPr>
        <w:pStyle w:val="PL"/>
        <w:keepNext/>
        <w:keepLines/>
        <w:jc w:val="center"/>
        <w:rPr>
          <w:noProof w:val="0"/>
        </w:rPr>
      </w:pPr>
      <w:r w:rsidRPr="00A5463E">
        <w:rPr>
          <w:noProof w:val="0"/>
        </w:rPr>
        <w:t>+-+-+-+-+-+-+-+-+-+-+-+-+-+-+-+-+-+-+-+-+-+-+-+-+-+-+-+-+-+-+-+-+</w:t>
      </w:r>
    </w:p>
    <w:p w14:paraId="48E515A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77D4BAB" w14:textId="77777777" w:rsidR="00A5463E" w:rsidRPr="00A5463E" w:rsidRDefault="00A5463E" w:rsidP="00A5463E">
      <w:pPr>
        <w:pStyle w:val="PL"/>
        <w:keepNext/>
        <w:keepLines/>
        <w:jc w:val="center"/>
        <w:rPr>
          <w:noProof w:val="0"/>
        </w:rPr>
      </w:pPr>
      <w:r w:rsidRPr="00A5463E">
        <w:rPr>
          <w:noProof w:val="0"/>
        </w:rPr>
        <w:t>+-+-+-+-+-+-+-+-+-+-+-+-+-+-+-+-+-+-+-+-+-+-+-+-+-+-+-+-+-+-+-+-+</w:t>
      </w:r>
    </w:p>
    <w:p w14:paraId="3CCC8CF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E4932F5" w14:textId="77777777" w:rsidR="00A5463E" w:rsidRPr="00A5463E" w:rsidRDefault="00A5463E" w:rsidP="00A5463E">
      <w:pPr>
        <w:pStyle w:val="PL"/>
        <w:keepNext/>
        <w:keepLines/>
        <w:jc w:val="center"/>
        <w:rPr>
          <w:noProof w:val="0"/>
        </w:rPr>
      </w:pPr>
      <w:r w:rsidRPr="00A5463E">
        <w:rPr>
          <w:noProof w:val="0"/>
        </w:rPr>
        <w:t>+-+-+-+-+-+-+-+-+-+-+-+-+-+-+-+-+-+-+-+-+-+-+-+-+-+-+-+-+-+-+-+-+</w:t>
      </w:r>
    </w:p>
    <w:p w14:paraId="29349634" w14:textId="77777777" w:rsidR="00A5463E" w:rsidRPr="00A5463E" w:rsidRDefault="00A5463E" w:rsidP="00A5463E">
      <w:pPr>
        <w:pStyle w:val="PL"/>
        <w:keepNext/>
        <w:keepLines/>
        <w:jc w:val="center"/>
        <w:rPr>
          <w:noProof w:val="0"/>
        </w:rPr>
      </w:pPr>
      <w:r w:rsidRPr="00A5463E">
        <w:rPr>
          <w:noProof w:val="0"/>
        </w:rPr>
        <w:t>|                  Granted Party's Identity field               |</w:t>
      </w:r>
    </w:p>
    <w:p w14:paraId="61732161" w14:textId="77777777" w:rsidR="00A5463E" w:rsidRPr="00A5463E" w:rsidRDefault="00A5463E" w:rsidP="00A5463E">
      <w:pPr>
        <w:pStyle w:val="PL"/>
        <w:keepNext/>
        <w:keepLines/>
        <w:jc w:val="center"/>
        <w:rPr>
          <w:noProof w:val="0"/>
        </w:rPr>
      </w:pPr>
      <w:r w:rsidRPr="00A5463E">
        <w:rPr>
          <w:noProof w:val="0"/>
        </w:rPr>
        <w:t>+-+-+-+-+-+-+-+-+-+-+-+-+-+-+-+-+-+-+-+-+-+-+-+-+-+-+-+-+-+-+-+-+</w:t>
      </w:r>
    </w:p>
    <w:p w14:paraId="18D473F0"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9706EAB" w14:textId="77777777" w:rsidR="00A5463E" w:rsidRPr="00A5463E" w:rsidRDefault="00A5463E" w:rsidP="00A5463E">
      <w:pPr>
        <w:pStyle w:val="PL"/>
        <w:keepNext/>
        <w:keepLines/>
        <w:jc w:val="center"/>
        <w:rPr>
          <w:noProof w:val="0"/>
        </w:rPr>
      </w:pPr>
      <w:r w:rsidRPr="00A5463E">
        <w:rPr>
          <w:noProof w:val="0"/>
        </w:rPr>
        <w:t>+-+-+-+-+-+-+-+-+-+-+-+-+-+-+-+-+-+-+-+-+-+-+-+-+-+-+-+-+-+-+-+-+</w:t>
      </w:r>
    </w:p>
    <w:p w14:paraId="59525D9A"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7DDC1B9" w14:textId="77777777" w:rsidR="00A5463E" w:rsidRPr="00A5463E" w:rsidRDefault="00A5463E" w:rsidP="00A5463E">
      <w:pPr>
        <w:pStyle w:val="PL"/>
        <w:keepNext/>
        <w:keepLines/>
        <w:jc w:val="center"/>
        <w:rPr>
          <w:noProof w:val="0"/>
        </w:rPr>
      </w:pPr>
      <w:r w:rsidRPr="00A5463E">
        <w:rPr>
          <w:noProof w:val="0"/>
        </w:rPr>
        <w:t>+-+-+-+-+-+-+-+-+-+-+-+-+-+-+-+-+-+-+-+-+-+-+-+-+-+-+-+-+-+-+-+-+</w:t>
      </w:r>
    </w:p>
    <w:p w14:paraId="215DBBD0" w14:textId="77777777" w:rsidR="00A5463E" w:rsidRPr="00A5463E" w:rsidRDefault="00A5463E" w:rsidP="00A5463E">
      <w:pPr>
        <w:pStyle w:val="PL"/>
        <w:keepNext/>
        <w:keepLines/>
        <w:jc w:val="center"/>
      </w:pPr>
      <w:r w:rsidRPr="00A5463E">
        <w:t>|                 Message Sequence Number field                 |</w:t>
      </w:r>
    </w:p>
    <w:p w14:paraId="23FAD9BB" w14:textId="77777777" w:rsidR="00A5463E" w:rsidRPr="00A5463E" w:rsidRDefault="00A5463E" w:rsidP="00A5463E">
      <w:pPr>
        <w:pStyle w:val="PL"/>
        <w:keepNext/>
        <w:keepLines/>
        <w:jc w:val="center"/>
        <w:rPr>
          <w:noProof w:val="0"/>
        </w:rPr>
      </w:pPr>
      <w:r w:rsidRPr="00A5463E">
        <w:rPr>
          <w:noProof w:val="0"/>
        </w:rPr>
        <w:t>+-+-+-+-+-+-+-+-+-+-+-+-+-+-+-+-+-+-+-+-+-+-+-+-+-+-+-+-+-+-+-+-+</w:t>
      </w:r>
    </w:p>
    <w:p w14:paraId="697F9321" w14:textId="77777777" w:rsidR="00A5463E" w:rsidRPr="00A5463E" w:rsidRDefault="00A5463E" w:rsidP="00A5463E">
      <w:pPr>
        <w:pStyle w:val="PL"/>
        <w:keepNext/>
        <w:keepLines/>
        <w:jc w:val="center"/>
        <w:rPr>
          <w:noProof w:val="0"/>
        </w:rPr>
      </w:pPr>
      <w:r w:rsidRPr="00A5463E">
        <w:rPr>
          <w:noProof w:val="0"/>
        </w:rPr>
        <w:t>|                Transmission Indicator field                   |</w:t>
      </w:r>
    </w:p>
    <w:p w14:paraId="5E3C3BAB" w14:textId="77777777" w:rsidR="00A5463E" w:rsidRPr="00A5463E" w:rsidRDefault="00A5463E" w:rsidP="00A5463E">
      <w:pPr>
        <w:pStyle w:val="PL"/>
        <w:keepNext/>
        <w:keepLines/>
        <w:jc w:val="center"/>
        <w:rPr>
          <w:noProof w:val="0"/>
        </w:rPr>
      </w:pPr>
      <w:r w:rsidRPr="00A5463E">
        <w:rPr>
          <w:noProof w:val="0"/>
        </w:rPr>
        <w:t>+-+-+-+-+-+-+-+-+-+-+-+-+-+-+-+-+-+-+-+-+-+-+-+-+-+-+-+-+-+-+-+-+</w:t>
      </w:r>
    </w:p>
    <w:p w14:paraId="47C9F16D"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293FC86D" w14:textId="77777777" w:rsidR="00A5463E" w:rsidRPr="00A5463E" w:rsidRDefault="00A5463E" w:rsidP="00A5463E">
      <w:pPr>
        <w:pStyle w:val="PL"/>
        <w:keepNext/>
        <w:keepLines/>
        <w:jc w:val="center"/>
        <w:rPr>
          <w:noProof w:val="0"/>
        </w:rPr>
      </w:pPr>
      <w:r w:rsidRPr="00A5463E">
        <w:rPr>
          <w:noProof w:val="0"/>
        </w:rPr>
        <w:t>+-+-+-+-+-+-+-+-+-+-+-+-+-+-+-+-+-+-+-+-+-+-+-+-+-+-+-+-+-+-+-+-+</w:t>
      </w:r>
    </w:p>
    <w:p w14:paraId="0EF8D1AC" w14:textId="77777777" w:rsidR="00A5463E" w:rsidRPr="00A5463E" w:rsidRDefault="00A5463E" w:rsidP="00A5463E"/>
    <w:p w14:paraId="7A905F50" w14:textId="77777777" w:rsidR="00A5463E" w:rsidRPr="00A5463E" w:rsidRDefault="00A5463E" w:rsidP="00A5463E">
      <w:r w:rsidRPr="00A5463E">
        <w:t>With the exception of the three first 32-bit words the order of the fields are irrelevant.</w:t>
      </w:r>
    </w:p>
    <w:p w14:paraId="0FA58A3C" w14:textId="77777777" w:rsidR="00A5463E" w:rsidRPr="00A5463E" w:rsidRDefault="00A5463E" w:rsidP="00A5463E">
      <w:pPr>
        <w:rPr>
          <w:b/>
          <w:u w:val="single"/>
        </w:rPr>
      </w:pPr>
      <w:r w:rsidRPr="00A5463E">
        <w:rPr>
          <w:b/>
          <w:u w:val="single"/>
        </w:rPr>
        <w:t>Subtype:</w:t>
      </w:r>
    </w:p>
    <w:p w14:paraId="5CB4D12C" w14:textId="77777777" w:rsidR="00A5463E" w:rsidRPr="00A5463E" w:rsidRDefault="00A5463E" w:rsidP="00A5463E">
      <w:r w:rsidRPr="00A5463E">
        <w:t>The subtype is coded according to table </w:t>
      </w:r>
      <w:r w:rsidR="00037BD2">
        <w:t>9.2.2.1-</w:t>
      </w:r>
      <w:r w:rsidRPr="00A5463E">
        <w:t>2.</w:t>
      </w:r>
    </w:p>
    <w:p w14:paraId="1FC979BA" w14:textId="77777777" w:rsidR="00A5463E" w:rsidRPr="00A5463E" w:rsidRDefault="00A5463E" w:rsidP="00A5463E">
      <w:pPr>
        <w:rPr>
          <w:b/>
          <w:u w:val="single"/>
        </w:rPr>
      </w:pPr>
      <w:r w:rsidRPr="00A5463E">
        <w:rPr>
          <w:b/>
          <w:u w:val="single"/>
        </w:rPr>
        <w:t>Length:</w:t>
      </w:r>
    </w:p>
    <w:p w14:paraId="0F4F87E6" w14:textId="3F45D483" w:rsidR="00A5463E" w:rsidRPr="00A5463E" w:rsidRDefault="00A5463E" w:rsidP="00A5463E">
      <w:r w:rsidRPr="00A5463E">
        <w:t xml:space="preserve">The length is coded as specified in to </w:t>
      </w:r>
      <w:r w:rsidR="008C5982">
        <w:t>clause</w:t>
      </w:r>
      <w:r w:rsidRPr="00A5463E">
        <w:t> 9.1.2.</w:t>
      </w:r>
    </w:p>
    <w:p w14:paraId="791D4649" w14:textId="77777777" w:rsidR="00A5463E" w:rsidRPr="00A5463E" w:rsidRDefault="00A5463E" w:rsidP="00A5463E">
      <w:pPr>
        <w:rPr>
          <w:b/>
          <w:u w:val="single"/>
        </w:rPr>
      </w:pPr>
      <w:r w:rsidRPr="00A5463E">
        <w:rPr>
          <w:b/>
          <w:u w:val="single"/>
        </w:rPr>
        <w:t>SSRC:</w:t>
      </w:r>
    </w:p>
    <w:p w14:paraId="731E6683" w14:textId="77777777" w:rsidR="00A5463E" w:rsidRPr="00A5463E" w:rsidRDefault="00A5463E" w:rsidP="00A5463E">
      <w:r w:rsidRPr="00A5463E">
        <w:t>The SSRC field carries the SSRC of the transmission control server.</w:t>
      </w:r>
    </w:p>
    <w:p w14:paraId="704FA380" w14:textId="77777777" w:rsidR="00A5463E" w:rsidRPr="00A5463E" w:rsidRDefault="00A5463E" w:rsidP="00A5463E">
      <w:r w:rsidRPr="00A5463E">
        <w:t>The content of the SSRC field is coded as specified in IETF RFC 3550 </w:t>
      </w:r>
      <w:r>
        <w:t>[3]</w:t>
      </w:r>
      <w:r w:rsidRPr="00A5463E">
        <w:t>.</w:t>
      </w:r>
    </w:p>
    <w:p w14:paraId="3A4065B4"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538A7C23" w14:textId="30E7E099" w:rsidR="00A5463E" w:rsidRPr="00A5463E" w:rsidRDefault="00A5463E" w:rsidP="00A5463E">
      <w:r w:rsidRPr="00A5463E">
        <w:t>The Granted Party</w:t>
      </w:r>
      <w:r w:rsidR="004A367E">
        <w:t>'</w:t>
      </w:r>
      <w:r w:rsidRPr="00A5463E">
        <w:t xml:space="preserve">s Identity field is coded as specified in </w:t>
      </w:r>
      <w:r w:rsidR="008C5982">
        <w:t>clause</w:t>
      </w:r>
      <w:r w:rsidRPr="00A5463E">
        <w:t> 9.2.3.6.</w:t>
      </w:r>
    </w:p>
    <w:p w14:paraId="02C92B14" w14:textId="77777777" w:rsidR="00A5463E" w:rsidRPr="00A5463E" w:rsidRDefault="00A5463E" w:rsidP="00A5463E">
      <w:pPr>
        <w:rPr>
          <w:b/>
          <w:u w:val="single"/>
        </w:rPr>
      </w:pPr>
      <w:r w:rsidRPr="00A5463E">
        <w:rPr>
          <w:b/>
          <w:u w:val="single"/>
        </w:rPr>
        <w:t>Permission to request the transmission:</w:t>
      </w:r>
    </w:p>
    <w:p w14:paraId="7A864201" w14:textId="7B3241A1" w:rsidR="00A5463E" w:rsidRPr="00A5463E" w:rsidRDefault="00A5463E" w:rsidP="00A5463E">
      <w:r w:rsidRPr="00A5463E">
        <w:t xml:space="preserve">The Permission to Request the Transmission field is coded as specified in </w:t>
      </w:r>
      <w:r w:rsidR="008C5982">
        <w:t>clause</w:t>
      </w:r>
      <w:r w:rsidRPr="00A5463E">
        <w:t> 9.2.3.7.</w:t>
      </w:r>
    </w:p>
    <w:p w14:paraId="0B9F12DC" w14:textId="77777777" w:rsidR="00A5463E" w:rsidRPr="00A5463E" w:rsidRDefault="00A5463E" w:rsidP="00A5463E">
      <w:pPr>
        <w:rPr>
          <w:b/>
          <w:color w:val="000000"/>
          <w:u w:val="single"/>
        </w:rPr>
      </w:pPr>
      <w:r w:rsidRPr="00A5463E">
        <w:rPr>
          <w:b/>
          <w:color w:val="000000"/>
          <w:u w:val="single"/>
        </w:rPr>
        <w:t>User ID:</w:t>
      </w:r>
    </w:p>
    <w:p w14:paraId="70A33B17"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411ED1E6" w14:textId="4E09BEB8" w:rsidR="00A5463E" w:rsidRPr="00A5463E" w:rsidRDefault="00A5463E" w:rsidP="00A5463E">
      <w:r w:rsidRPr="00A5463E">
        <w:t xml:space="preserve">The User ID field is coded as specified in </w:t>
      </w:r>
      <w:r w:rsidR="008C5982">
        <w:t>clause</w:t>
      </w:r>
      <w:r w:rsidRPr="00A5463E">
        <w:t> 9.2.3.8.</w:t>
      </w:r>
    </w:p>
    <w:p w14:paraId="566737CD"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0D485BE" w14:textId="33264599" w:rsidR="00A5463E" w:rsidRPr="00A5463E" w:rsidRDefault="00A5463E" w:rsidP="00A5463E">
      <w:r w:rsidRPr="00A5463E">
        <w:t xml:space="preserve">The Message Sequence Number field is coded as specified in to </w:t>
      </w:r>
      <w:r w:rsidR="008C5982">
        <w:t>clause</w:t>
      </w:r>
      <w:r w:rsidRPr="00A5463E">
        <w:t> 9.2.3.9.</w:t>
      </w:r>
    </w:p>
    <w:p w14:paraId="041BB4CD" w14:textId="77777777" w:rsidR="00A5463E" w:rsidRPr="00A5463E" w:rsidRDefault="00A5463E" w:rsidP="00A5463E">
      <w:pPr>
        <w:rPr>
          <w:b/>
          <w:u w:val="single"/>
        </w:rPr>
      </w:pPr>
      <w:r w:rsidRPr="00A5463E">
        <w:rPr>
          <w:b/>
          <w:u w:val="single"/>
        </w:rPr>
        <w:t>Transmission Indicator:</w:t>
      </w:r>
    </w:p>
    <w:p w14:paraId="35F3C9BB" w14:textId="2B95198E" w:rsidR="00A5463E" w:rsidRPr="00A5463E" w:rsidRDefault="00A5463E" w:rsidP="00A5463E">
      <w:r w:rsidRPr="00A5463E">
        <w:t xml:space="preserve">The Transmission Indicator field is coded as described in </w:t>
      </w:r>
      <w:r w:rsidR="008C5982">
        <w:t>clause</w:t>
      </w:r>
      <w:r w:rsidRPr="00A5463E">
        <w:t> 9.2.3.11.</w:t>
      </w:r>
    </w:p>
    <w:p w14:paraId="648ED9AE"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741E4B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5F12285" w14:textId="77777777" w:rsidR="00A5463E" w:rsidRPr="00A5463E" w:rsidRDefault="00A5463E" w:rsidP="00A5463E">
      <w:pPr>
        <w:pStyle w:val="Heading3"/>
      </w:pPr>
      <w:bookmarkStart w:id="1853" w:name="_Toc11343990"/>
      <w:bookmarkStart w:id="1854" w:name="_Toc45215951"/>
      <w:bookmarkStart w:id="1855" w:name="_Toc51945726"/>
      <w:bookmarkStart w:id="1856" w:name="_Toc99173122"/>
      <w:r w:rsidRPr="00A5463E">
        <w:lastRenderedPageBreak/>
        <w:t>9.2.9</w:t>
      </w:r>
      <w:r w:rsidRPr="00A5463E">
        <w:tab/>
        <w:t>Transmission Arbitration Released message</w:t>
      </w:r>
      <w:bookmarkEnd w:id="1853"/>
      <w:bookmarkEnd w:id="1854"/>
      <w:bookmarkEnd w:id="1855"/>
      <w:bookmarkEnd w:id="1856"/>
    </w:p>
    <w:p w14:paraId="5EC60575"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6DCC3BBC" w14:textId="77777777" w:rsidR="00A5463E" w:rsidRPr="00A5463E" w:rsidRDefault="00620477" w:rsidP="00620477">
      <w:r>
        <w:rPr>
          <w:color w:val="FF0000"/>
        </w:rPr>
        <w:t>In case of off-network, the transmission arbitrator acts as the transmission control server.</w:t>
      </w:r>
    </w:p>
    <w:p w14:paraId="4F1C7A28" w14:textId="77777777" w:rsidR="00A5463E" w:rsidRPr="00A5463E" w:rsidRDefault="00A5463E" w:rsidP="00A5463E">
      <w:r w:rsidRPr="00A5463E">
        <w:t>The Transmission Arbitration Released message is used in the off-network mode</w:t>
      </w:r>
    </w:p>
    <w:p w14:paraId="128728E0" w14:textId="77777777" w:rsidR="00A5463E" w:rsidRPr="00A5463E" w:rsidRDefault="00A5463E" w:rsidP="00A5463E">
      <w:r w:rsidRPr="00A5463E">
        <w:t>Table 9.2.9-1 shows the content of the Transmission Arbitration Released message.</w:t>
      </w:r>
    </w:p>
    <w:p w14:paraId="6637D2C5" w14:textId="77777777" w:rsidR="00A5463E" w:rsidRPr="00A5463E" w:rsidRDefault="00A5463E" w:rsidP="00A5463E">
      <w:pPr>
        <w:pStyle w:val="TH"/>
      </w:pPr>
      <w:r w:rsidRPr="00A5463E">
        <w:t>Table 9.2.9-1: Transmission Arbitration Released message</w:t>
      </w:r>
    </w:p>
    <w:p w14:paraId="069DAEA7" w14:textId="77777777" w:rsidR="00A5463E" w:rsidRPr="00A5463E" w:rsidRDefault="00A5463E" w:rsidP="00A5463E">
      <w:pPr>
        <w:pStyle w:val="PL"/>
        <w:keepNext/>
        <w:keepLines/>
        <w:jc w:val="center"/>
        <w:rPr>
          <w:noProof w:val="0"/>
        </w:rPr>
      </w:pPr>
      <w:r w:rsidRPr="00A5463E">
        <w:rPr>
          <w:noProof w:val="0"/>
        </w:rPr>
        <w:t>0                   1                   2                   3</w:t>
      </w:r>
    </w:p>
    <w:p w14:paraId="6A42036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1894BE1" w14:textId="77777777" w:rsidR="00A5463E" w:rsidRPr="00A5463E" w:rsidRDefault="00A5463E" w:rsidP="00A5463E">
      <w:pPr>
        <w:pStyle w:val="PL"/>
        <w:keepNext/>
        <w:keepLines/>
        <w:jc w:val="center"/>
        <w:rPr>
          <w:noProof w:val="0"/>
        </w:rPr>
      </w:pPr>
      <w:r w:rsidRPr="00A5463E">
        <w:rPr>
          <w:noProof w:val="0"/>
        </w:rPr>
        <w:t>+-+-+-+-+-+-+-+-+-+-+-+-+-+-+-+-+-+-+-+-+-+-+-+-+-+-+-+-+-+-+-+-+</w:t>
      </w:r>
    </w:p>
    <w:p w14:paraId="0B30B8D4" w14:textId="77777777" w:rsidR="00A5463E" w:rsidRPr="00A5463E" w:rsidRDefault="00A5463E" w:rsidP="00A5463E">
      <w:pPr>
        <w:pStyle w:val="PL"/>
        <w:keepNext/>
        <w:keepLines/>
        <w:jc w:val="center"/>
        <w:rPr>
          <w:noProof w:val="0"/>
        </w:rPr>
      </w:pPr>
      <w:r w:rsidRPr="00A5463E">
        <w:rPr>
          <w:noProof w:val="0"/>
        </w:rPr>
        <w:t>|V=2|P| Subtype |   PT=APP=204  |           length              |</w:t>
      </w:r>
    </w:p>
    <w:p w14:paraId="672F586F" w14:textId="77777777" w:rsidR="00A5463E" w:rsidRPr="00A5463E" w:rsidRDefault="00A5463E" w:rsidP="00A5463E">
      <w:pPr>
        <w:pStyle w:val="PL"/>
        <w:keepNext/>
        <w:keepLines/>
        <w:jc w:val="center"/>
        <w:rPr>
          <w:noProof w:val="0"/>
        </w:rPr>
      </w:pPr>
      <w:r w:rsidRPr="00A5463E">
        <w:rPr>
          <w:noProof w:val="0"/>
        </w:rPr>
        <w:t>+-+-+-+-+-+-+-+-+-+-+-+-+-+-+-+-+-+-+-+-+-+-+-+-+-+-+-+-+-+-+-+-+</w:t>
      </w:r>
    </w:p>
    <w:p w14:paraId="1E60813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74ADA52" w14:textId="77777777" w:rsidR="00A5463E" w:rsidRPr="00A5463E" w:rsidRDefault="00A5463E" w:rsidP="00A5463E">
      <w:pPr>
        <w:pStyle w:val="PL"/>
        <w:keepNext/>
        <w:keepLines/>
        <w:jc w:val="center"/>
        <w:rPr>
          <w:noProof w:val="0"/>
        </w:rPr>
      </w:pPr>
      <w:r w:rsidRPr="00A5463E">
        <w:rPr>
          <w:noProof w:val="0"/>
        </w:rPr>
        <w:t>+-+-+-+-+-+-+-+-+-+-+-+-+-+-+-+-+-+-+-+-+-+-+-+-+-+-+-+-+-+-+-+-+</w:t>
      </w:r>
    </w:p>
    <w:p w14:paraId="0DA681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7CFC6EF" w14:textId="77777777" w:rsidR="00A5463E" w:rsidRPr="00A5463E" w:rsidRDefault="00A5463E" w:rsidP="00A5463E">
      <w:pPr>
        <w:pStyle w:val="PL"/>
        <w:keepNext/>
        <w:keepLines/>
        <w:jc w:val="center"/>
        <w:rPr>
          <w:noProof w:val="0"/>
        </w:rPr>
      </w:pPr>
      <w:r w:rsidRPr="00A5463E">
        <w:rPr>
          <w:noProof w:val="0"/>
        </w:rPr>
        <w:t>+-+-+-+-+-+-+-+-+-+-+-+-+-+-+-+-+-+-+-+-+-+-+-+-+-+-+-+-+-+-+-+-+</w:t>
      </w:r>
    </w:p>
    <w:p w14:paraId="090F90A6" w14:textId="77777777" w:rsidR="00A5463E" w:rsidRPr="00A5463E" w:rsidRDefault="00A5463E" w:rsidP="00A5463E">
      <w:pPr>
        <w:pStyle w:val="PL"/>
        <w:keepNext/>
        <w:keepLines/>
        <w:jc w:val="center"/>
        <w:rPr>
          <w:noProof w:val="0"/>
        </w:rPr>
      </w:pPr>
      <w:r w:rsidRPr="00A5463E">
        <w:rPr>
          <w:noProof w:val="0"/>
        </w:rPr>
        <w:t>|                  Granted Party's Identity field               |</w:t>
      </w:r>
    </w:p>
    <w:p w14:paraId="352CF145" w14:textId="77777777" w:rsidR="00A5463E" w:rsidRPr="00A5463E" w:rsidRDefault="00A5463E" w:rsidP="00A5463E">
      <w:pPr>
        <w:pStyle w:val="PL"/>
        <w:keepNext/>
        <w:keepLines/>
        <w:jc w:val="center"/>
        <w:rPr>
          <w:noProof w:val="0"/>
        </w:rPr>
      </w:pPr>
      <w:r w:rsidRPr="00A5463E">
        <w:rPr>
          <w:noProof w:val="0"/>
        </w:rPr>
        <w:t>+-+-+-+-+-+-+-+-+-+-+-+-+-+-+-+-+-+-+-+-+-+-+-+-+-+-+-+-+-+-+-+-+</w:t>
      </w:r>
    </w:p>
    <w:p w14:paraId="1830AA0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F8813A" w14:textId="77777777" w:rsidR="00A5463E" w:rsidRPr="00A5463E" w:rsidRDefault="00A5463E" w:rsidP="00A5463E">
      <w:pPr>
        <w:pStyle w:val="PL"/>
        <w:keepNext/>
        <w:keepLines/>
        <w:jc w:val="center"/>
        <w:rPr>
          <w:noProof w:val="0"/>
        </w:rPr>
      </w:pPr>
      <w:r w:rsidRPr="00A5463E">
        <w:rPr>
          <w:noProof w:val="0"/>
        </w:rPr>
        <w:t>+-+-+-+-+-+-+-+-+-+-+-+-+-+-+-+-+-+-+-+-+-+-+-+-+-+-+-+-+-+-+-+-+</w:t>
      </w:r>
    </w:p>
    <w:p w14:paraId="61825301" w14:textId="77777777" w:rsidR="00A5463E" w:rsidRPr="00A5463E" w:rsidRDefault="00A5463E" w:rsidP="00A5463E">
      <w:pPr>
        <w:pStyle w:val="PL"/>
        <w:keepNext/>
        <w:keepLines/>
        <w:jc w:val="center"/>
      </w:pPr>
      <w:r w:rsidRPr="00A5463E">
        <w:t>|                 Message Sequence Number field                 |</w:t>
      </w:r>
    </w:p>
    <w:p w14:paraId="5FB72B66" w14:textId="77777777" w:rsidR="00A5463E" w:rsidRPr="00A5463E" w:rsidRDefault="00A5463E" w:rsidP="00A5463E">
      <w:pPr>
        <w:pStyle w:val="PL"/>
        <w:keepNext/>
        <w:keepLines/>
        <w:jc w:val="center"/>
        <w:rPr>
          <w:noProof w:val="0"/>
        </w:rPr>
      </w:pPr>
      <w:r w:rsidRPr="00A5463E">
        <w:rPr>
          <w:noProof w:val="0"/>
        </w:rPr>
        <w:t>+-+-+-+-+-+-+-+-+-+-+-+-+-+-+-+-+-+-+-+-+-+-+-+-+-+-+-+-+-+-+-+-+</w:t>
      </w:r>
    </w:p>
    <w:p w14:paraId="1108C053" w14:textId="77777777" w:rsidR="00A5463E" w:rsidRPr="00A5463E" w:rsidRDefault="00A5463E" w:rsidP="00A5463E">
      <w:pPr>
        <w:pStyle w:val="PL"/>
        <w:keepNext/>
        <w:keepLines/>
        <w:jc w:val="center"/>
        <w:rPr>
          <w:noProof w:val="0"/>
        </w:rPr>
      </w:pPr>
      <w:r w:rsidRPr="00A5463E">
        <w:rPr>
          <w:noProof w:val="0"/>
        </w:rPr>
        <w:t>|                Transmission Indicator field                   |</w:t>
      </w:r>
    </w:p>
    <w:p w14:paraId="17C6E295" w14:textId="77777777" w:rsidR="00A5463E" w:rsidRPr="00A5463E" w:rsidRDefault="00A5463E" w:rsidP="00A5463E">
      <w:pPr>
        <w:pStyle w:val="PL"/>
        <w:keepNext/>
        <w:keepLines/>
        <w:jc w:val="center"/>
        <w:rPr>
          <w:noProof w:val="0"/>
        </w:rPr>
      </w:pPr>
      <w:r w:rsidRPr="00A5463E">
        <w:rPr>
          <w:noProof w:val="0"/>
        </w:rPr>
        <w:t>+-+-+-+-+-+-+-+-+-+-+-+-+-+-+-+-+-+-+-+-+-+-+-+-+-+-+-+-+-+-+-+-+</w:t>
      </w:r>
    </w:p>
    <w:p w14:paraId="43EF2AF9"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495058D1" w14:textId="77777777" w:rsidR="00A5463E" w:rsidRPr="00A5463E" w:rsidRDefault="00A5463E" w:rsidP="00A5463E">
      <w:pPr>
        <w:pStyle w:val="PL"/>
        <w:keepNext/>
        <w:keepLines/>
        <w:jc w:val="center"/>
        <w:rPr>
          <w:noProof w:val="0"/>
        </w:rPr>
      </w:pPr>
      <w:r w:rsidRPr="00A5463E">
        <w:rPr>
          <w:noProof w:val="0"/>
        </w:rPr>
        <w:t>+-+-+-+-+-+-+-+-+-+-+-+-+-+-+-+-+-+-+-+-+-+-+-+-+-+-+-+-+-+-+-+-+</w:t>
      </w:r>
    </w:p>
    <w:p w14:paraId="2A6C12E8" w14:textId="77777777" w:rsidR="00A5463E" w:rsidRPr="00A5463E" w:rsidRDefault="00A5463E" w:rsidP="00A5463E"/>
    <w:p w14:paraId="0F1E24FA" w14:textId="77777777" w:rsidR="00A5463E" w:rsidRPr="00A5463E" w:rsidRDefault="00A5463E" w:rsidP="00A5463E">
      <w:r w:rsidRPr="00A5463E">
        <w:t>With the exception of the three first 32-bit words the order of the fields are irrelevant.</w:t>
      </w:r>
    </w:p>
    <w:p w14:paraId="127D445E" w14:textId="77777777" w:rsidR="00A5463E" w:rsidRPr="00A5463E" w:rsidRDefault="00A5463E" w:rsidP="00A5463E">
      <w:pPr>
        <w:rPr>
          <w:b/>
          <w:u w:val="single"/>
        </w:rPr>
      </w:pPr>
      <w:r w:rsidRPr="00A5463E">
        <w:rPr>
          <w:b/>
          <w:u w:val="single"/>
        </w:rPr>
        <w:t>Subtype:</w:t>
      </w:r>
    </w:p>
    <w:p w14:paraId="6AB490CE" w14:textId="77777777" w:rsidR="00A5463E" w:rsidRPr="00A5463E" w:rsidRDefault="00A5463E" w:rsidP="00A5463E">
      <w:r w:rsidRPr="00A5463E">
        <w:t>The subtype is coded according to table </w:t>
      </w:r>
      <w:r w:rsidR="00037BD2">
        <w:t>9.2.2.1-</w:t>
      </w:r>
      <w:r w:rsidRPr="00A5463E">
        <w:t>2.</w:t>
      </w:r>
    </w:p>
    <w:p w14:paraId="2C2413B1" w14:textId="77777777" w:rsidR="00A5463E" w:rsidRPr="00A5463E" w:rsidRDefault="00A5463E" w:rsidP="00A5463E">
      <w:pPr>
        <w:rPr>
          <w:b/>
          <w:u w:val="single"/>
        </w:rPr>
      </w:pPr>
      <w:r w:rsidRPr="00A5463E">
        <w:rPr>
          <w:b/>
          <w:u w:val="single"/>
        </w:rPr>
        <w:t>Length:</w:t>
      </w:r>
    </w:p>
    <w:p w14:paraId="7F143381" w14:textId="773444B1" w:rsidR="00A5463E" w:rsidRPr="00A5463E" w:rsidRDefault="00A5463E" w:rsidP="00A5463E">
      <w:r w:rsidRPr="00A5463E">
        <w:t xml:space="preserve">The length is coded as specified in to </w:t>
      </w:r>
      <w:r w:rsidR="008C5982">
        <w:t>clause</w:t>
      </w:r>
      <w:r w:rsidRPr="00A5463E">
        <w:t> 9.1.2.</w:t>
      </w:r>
    </w:p>
    <w:p w14:paraId="4508E3A2" w14:textId="77777777" w:rsidR="00A5463E" w:rsidRPr="00A5463E" w:rsidRDefault="00A5463E" w:rsidP="00A5463E">
      <w:pPr>
        <w:rPr>
          <w:b/>
          <w:u w:val="single"/>
        </w:rPr>
      </w:pPr>
      <w:r w:rsidRPr="00A5463E">
        <w:rPr>
          <w:b/>
          <w:u w:val="single"/>
        </w:rPr>
        <w:t>SSRC:</w:t>
      </w:r>
    </w:p>
    <w:p w14:paraId="01119CCA" w14:textId="77777777" w:rsidR="00A5463E" w:rsidRPr="00A5463E" w:rsidRDefault="00A5463E" w:rsidP="00A5463E">
      <w:r w:rsidRPr="00A5463E">
        <w:t>The SSRC field carries the SSRC of the transmission control server.</w:t>
      </w:r>
    </w:p>
    <w:p w14:paraId="1BB8AA2E" w14:textId="77777777" w:rsidR="00A5463E" w:rsidRPr="00A5463E" w:rsidRDefault="00A5463E" w:rsidP="00A5463E">
      <w:r w:rsidRPr="00A5463E">
        <w:t>The content of the SSRC field is coded as specified in IETF RFC 3550 </w:t>
      </w:r>
      <w:r>
        <w:t>[3]</w:t>
      </w:r>
      <w:r w:rsidRPr="00A5463E">
        <w:t>.</w:t>
      </w:r>
    </w:p>
    <w:p w14:paraId="1665746A"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D2FD359" w14:textId="4124529B" w:rsidR="00A5463E" w:rsidRPr="00A5463E" w:rsidRDefault="00A5463E" w:rsidP="00A5463E">
      <w:r w:rsidRPr="00A5463E">
        <w:t>The Granted Party</w:t>
      </w:r>
      <w:r w:rsidR="004A367E">
        <w:t>'</w:t>
      </w:r>
      <w:r w:rsidRPr="00A5463E">
        <w:t xml:space="preserve">s Identity field is coded as specified in </w:t>
      </w:r>
      <w:r w:rsidR="008C5982">
        <w:t>clause</w:t>
      </w:r>
      <w:r w:rsidRPr="00A5463E">
        <w:t> 9.2.3.6.</w:t>
      </w:r>
    </w:p>
    <w:p w14:paraId="3ECBCE71" w14:textId="77777777" w:rsidR="00A5463E" w:rsidRPr="00A5463E" w:rsidRDefault="00A5463E" w:rsidP="00A5463E">
      <w:pPr>
        <w:rPr>
          <w:b/>
          <w:u w:val="single"/>
        </w:rPr>
      </w:pPr>
      <w:r w:rsidRPr="00A5463E">
        <w:rPr>
          <w:b/>
          <w:u w:val="single"/>
        </w:rPr>
        <w:t>Permission to request the transmission:</w:t>
      </w:r>
    </w:p>
    <w:p w14:paraId="2BBBA3C3" w14:textId="77F1B56E" w:rsidR="00A5463E" w:rsidRPr="00A5463E" w:rsidRDefault="00A5463E" w:rsidP="00A5463E">
      <w:r w:rsidRPr="00A5463E">
        <w:t xml:space="preserve">The Permission to Request the Transmission field is coded as specified in </w:t>
      </w:r>
      <w:r w:rsidR="008C5982">
        <w:t>clause</w:t>
      </w:r>
      <w:r w:rsidRPr="00A5463E">
        <w:t> 9.2.3.7.</w:t>
      </w:r>
    </w:p>
    <w:p w14:paraId="58863A18" w14:textId="77777777" w:rsidR="00A5463E" w:rsidRPr="00A5463E" w:rsidRDefault="00A5463E" w:rsidP="00A5463E">
      <w:pPr>
        <w:rPr>
          <w:b/>
          <w:color w:val="000000"/>
          <w:u w:val="single"/>
        </w:rPr>
      </w:pPr>
      <w:r w:rsidRPr="00A5463E">
        <w:rPr>
          <w:b/>
          <w:color w:val="000000"/>
          <w:u w:val="single"/>
        </w:rPr>
        <w:t>User ID:</w:t>
      </w:r>
    </w:p>
    <w:p w14:paraId="306F84C9"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145D33C" w14:textId="7BCAD1C5" w:rsidR="00A5463E" w:rsidRPr="00A5463E" w:rsidRDefault="00A5463E" w:rsidP="00A5463E">
      <w:r w:rsidRPr="00A5463E">
        <w:t xml:space="preserve">The User ID field is coded as specified in </w:t>
      </w:r>
      <w:r w:rsidR="008C5982">
        <w:t>clause</w:t>
      </w:r>
      <w:r w:rsidRPr="00A5463E">
        <w:t> 9.2.3.8.</w:t>
      </w:r>
    </w:p>
    <w:p w14:paraId="2EC571D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67AC7B00" w14:textId="237908D6" w:rsidR="00A5463E" w:rsidRPr="00A5463E" w:rsidRDefault="00A5463E" w:rsidP="00A5463E">
      <w:r w:rsidRPr="00A5463E">
        <w:t xml:space="preserve">The Message Sequence Number field is coded as specified in to </w:t>
      </w:r>
      <w:r w:rsidR="008C5982">
        <w:t>clause</w:t>
      </w:r>
      <w:r w:rsidRPr="00A5463E">
        <w:t> 9.2.3.9.</w:t>
      </w:r>
    </w:p>
    <w:p w14:paraId="5EF7968D" w14:textId="77777777" w:rsidR="00A5463E" w:rsidRPr="00A5463E" w:rsidRDefault="00A5463E" w:rsidP="00A5463E">
      <w:pPr>
        <w:rPr>
          <w:b/>
          <w:u w:val="single"/>
        </w:rPr>
      </w:pPr>
      <w:r w:rsidRPr="00A5463E">
        <w:rPr>
          <w:b/>
          <w:u w:val="single"/>
        </w:rPr>
        <w:lastRenderedPageBreak/>
        <w:t>Transmission Indicator:</w:t>
      </w:r>
    </w:p>
    <w:p w14:paraId="5B577A1C" w14:textId="4D2FA763" w:rsidR="00A5463E" w:rsidRPr="00A5463E" w:rsidRDefault="00A5463E" w:rsidP="00A5463E">
      <w:r w:rsidRPr="00A5463E">
        <w:t xml:space="preserve">The Transmission Indicator field is coded as described in </w:t>
      </w:r>
      <w:r w:rsidR="008C5982">
        <w:t>clause</w:t>
      </w:r>
      <w:r w:rsidRPr="00A5463E">
        <w:t> 9.2.3.11.</w:t>
      </w:r>
    </w:p>
    <w:p w14:paraId="45F46AAC"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4CAD34E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2BD37BC1" w14:textId="77777777" w:rsidR="00A5463E" w:rsidRPr="00A5463E" w:rsidRDefault="00A5463E" w:rsidP="00A5463E">
      <w:pPr>
        <w:pStyle w:val="Heading3"/>
      </w:pPr>
      <w:bookmarkStart w:id="1857" w:name="_Toc11343991"/>
      <w:bookmarkStart w:id="1858" w:name="_Toc45215952"/>
      <w:bookmarkStart w:id="1859" w:name="_Toc51945727"/>
      <w:bookmarkStart w:id="1860" w:name="_Toc99173123"/>
      <w:r w:rsidRPr="00A5463E">
        <w:t>9.2.10</w:t>
      </w:r>
      <w:r w:rsidRPr="00A5463E">
        <w:tab/>
        <w:t>Transmission Revoked message</w:t>
      </w:r>
      <w:bookmarkEnd w:id="1857"/>
      <w:bookmarkEnd w:id="1858"/>
      <w:bookmarkEnd w:id="1859"/>
      <w:bookmarkEnd w:id="1860"/>
    </w:p>
    <w:p w14:paraId="6B3F5BED" w14:textId="77777777" w:rsidR="00A5463E" w:rsidRPr="00A5463E" w:rsidRDefault="00A5463E" w:rsidP="00A5463E">
      <w:pPr>
        <w:pStyle w:val="Heading4"/>
      </w:pPr>
      <w:bookmarkStart w:id="1861" w:name="_Toc11343992"/>
      <w:bookmarkStart w:id="1862" w:name="_Toc45215953"/>
      <w:bookmarkStart w:id="1863" w:name="_Toc51945728"/>
      <w:bookmarkStart w:id="1864" w:name="_Toc99173124"/>
      <w:r w:rsidRPr="00A5463E">
        <w:t>9.2.10.1</w:t>
      </w:r>
      <w:r w:rsidRPr="00A5463E">
        <w:tab/>
        <w:t>General</w:t>
      </w:r>
      <w:bookmarkEnd w:id="1861"/>
      <w:bookmarkEnd w:id="1862"/>
      <w:bookmarkEnd w:id="1863"/>
      <w:bookmarkEnd w:id="1864"/>
    </w:p>
    <w:p w14:paraId="78B67181"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A2D5CF9" w14:textId="77777777" w:rsidR="00A5463E" w:rsidRPr="00A5463E" w:rsidRDefault="00A5463E" w:rsidP="00A5463E">
      <w:r w:rsidRPr="00A5463E">
        <w:t>The Transmission Revoked message is only used over the unicast bearer.</w:t>
      </w:r>
    </w:p>
    <w:p w14:paraId="095480B8" w14:textId="77777777" w:rsidR="00A5463E" w:rsidRPr="00A5463E" w:rsidRDefault="00A5463E" w:rsidP="00A5463E">
      <w:r w:rsidRPr="00A5463E">
        <w:t>Table 9.2.10.1-1 shows the content of the Transmission Revoked message.</w:t>
      </w:r>
    </w:p>
    <w:p w14:paraId="09DAD888" w14:textId="77777777" w:rsidR="00A5463E" w:rsidRPr="00A5463E" w:rsidRDefault="00A5463E" w:rsidP="00A5463E">
      <w:pPr>
        <w:pStyle w:val="TH"/>
      </w:pPr>
      <w:r w:rsidRPr="00A5463E">
        <w:t>Table 9.2.10.1-1: Transmission Revoked message</w:t>
      </w:r>
    </w:p>
    <w:p w14:paraId="2BB18A09" w14:textId="77777777" w:rsidR="00A5463E" w:rsidRPr="00A5463E" w:rsidRDefault="00A5463E" w:rsidP="00A5463E">
      <w:pPr>
        <w:pStyle w:val="PL"/>
        <w:keepNext/>
        <w:keepLines/>
        <w:jc w:val="center"/>
        <w:rPr>
          <w:noProof w:val="0"/>
        </w:rPr>
      </w:pPr>
      <w:r w:rsidRPr="00A5463E">
        <w:rPr>
          <w:noProof w:val="0"/>
        </w:rPr>
        <w:t>0                   1                   2                   3</w:t>
      </w:r>
    </w:p>
    <w:p w14:paraId="550950B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694C79" w14:textId="77777777" w:rsidR="00A5463E" w:rsidRPr="00A5463E" w:rsidRDefault="00A5463E" w:rsidP="00A5463E">
      <w:pPr>
        <w:pStyle w:val="PL"/>
        <w:keepNext/>
        <w:keepLines/>
        <w:jc w:val="center"/>
        <w:rPr>
          <w:noProof w:val="0"/>
        </w:rPr>
      </w:pPr>
      <w:r w:rsidRPr="00A5463E">
        <w:rPr>
          <w:noProof w:val="0"/>
        </w:rPr>
        <w:t>+-+-+-+-+-+-+-+-+-+-+-+-+-+-+-+-+-+-+-+-+-+-+-+-+-+-+-+-+-+-+-+-+</w:t>
      </w:r>
    </w:p>
    <w:p w14:paraId="1FA7A450" w14:textId="77777777" w:rsidR="00A5463E" w:rsidRPr="00A5463E" w:rsidRDefault="00A5463E" w:rsidP="00A5463E">
      <w:pPr>
        <w:pStyle w:val="PL"/>
        <w:keepNext/>
        <w:keepLines/>
        <w:jc w:val="center"/>
        <w:rPr>
          <w:noProof w:val="0"/>
        </w:rPr>
      </w:pPr>
      <w:r w:rsidRPr="00A5463E">
        <w:rPr>
          <w:noProof w:val="0"/>
        </w:rPr>
        <w:t>|V=2|P| Subtype |   PT=APP=204  |          length               |</w:t>
      </w:r>
    </w:p>
    <w:p w14:paraId="7D57492E" w14:textId="77777777" w:rsidR="00A5463E" w:rsidRPr="00A5463E" w:rsidRDefault="00A5463E" w:rsidP="00A5463E">
      <w:pPr>
        <w:pStyle w:val="PL"/>
        <w:keepNext/>
        <w:keepLines/>
        <w:jc w:val="center"/>
        <w:rPr>
          <w:noProof w:val="0"/>
        </w:rPr>
      </w:pPr>
      <w:r w:rsidRPr="00A5463E">
        <w:rPr>
          <w:noProof w:val="0"/>
        </w:rPr>
        <w:t>+-+-+-+-+-+-+-+-+-+-+-+-+-+-+-+-+-+-+-+-+-+-+-+-+-+-+-+-+-+-+-+-+</w:t>
      </w:r>
    </w:p>
    <w:p w14:paraId="189F6BC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6F6E473" w14:textId="77777777" w:rsidR="00A5463E" w:rsidRPr="00A5463E" w:rsidRDefault="00A5463E" w:rsidP="00A5463E">
      <w:pPr>
        <w:pStyle w:val="PL"/>
        <w:keepNext/>
        <w:keepLines/>
        <w:jc w:val="center"/>
        <w:rPr>
          <w:noProof w:val="0"/>
        </w:rPr>
      </w:pPr>
      <w:r w:rsidRPr="00A5463E">
        <w:rPr>
          <w:noProof w:val="0"/>
        </w:rPr>
        <w:t>+-+-+-+-+-+-+-+-+-+-+-+-+-+-+-+-+-+-+-+-+-+-+-+-+-+-+-+-+-+-+-+-+</w:t>
      </w:r>
    </w:p>
    <w:p w14:paraId="38A6CED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25AF23D" w14:textId="77777777" w:rsidR="00A5463E" w:rsidRPr="00A5463E" w:rsidRDefault="00A5463E" w:rsidP="00A5463E">
      <w:pPr>
        <w:pStyle w:val="PL"/>
        <w:keepNext/>
        <w:keepLines/>
        <w:jc w:val="center"/>
        <w:rPr>
          <w:noProof w:val="0"/>
        </w:rPr>
      </w:pPr>
      <w:r w:rsidRPr="00A5463E">
        <w:rPr>
          <w:noProof w:val="0"/>
        </w:rPr>
        <w:t>+-+-+-+-+-+-+-+-+-+-+-+-+-+-+-+-+-+-+-+-+-+-+-+-+-+-+-+-+-+-+-+-+</w:t>
      </w:r>
    </w:p>
    <w:p w14:paraId="260BF4F7" w14:textId="77777777" w:rsidR="00A5463E" w:rsidRPr="00A5463E" w:rsidRDefault="00A5463E" w:rsidP="00A5463E">
      <w:pPr>
        <w:pStyle w:val="PL"/>
        <w:keepNext/>
        <w:keepLines/>
        <w:jc w:val="center"/>
        <w:rPr>
          <w:noProof w:val="0"/>
        </w:rPr>
      </w:pPr>
      <w:r w:rsidRPr="00A5463E">
        <w:rPr>
          <w:noProof w:val="0"/>
        </w:rPr>
        <w:t>|                       Reject Cause value                      |</w:t>
      </w:r>
    </w:p>
    <w:p w14:paraId="33C1634D" w14:textId="77777777" w:rsidR="00A5463E" w:rsidRPr="00A5463E" w:rsidRDefault="00A5463E" w:rsidP="00A5463E">
      <w:pPr>
        <w:pStyle w:val="PL"/>
        <w:keepNext/>
        <w:keepLines/>
        <w:jc w:val="center"/>
        <w:rPr>
          <w:noProof w:val="0"/>
        </w:rPr>
      </w:pPr>
      <w:r w:rsidRPr="00A5463E">
        <w:rPr>
          <w:noProof w:val="0"/>
        </w:rPr>
        <w:t>+-+-+-+-+-+-+-+-+-+-+-+-+-+-+-+-+-+-+-+-+-+-+-+-+-+-+-+-+-+-+-+-+</w:t>
      </w:r>
    </w:p>
    <w:p w14:paraId="1D0B43F6" w14:textId="77777777" w:rsidR="00A5463E" w:rsidRPr="00A5463E" w:rsidRDefault="00A5463E" w:rsidP="00A5463E">
      <w:pPr>
        <w:pStyle w:val="PL"/>
        <w:keepNext/>
        <w:keepLines/>
        <w:jc w:val="center"/>
        <w:rPr>
          <w:noProof w:val="0"/>
        </w:rPr>
      </w:pPr>
      <w:r w:rsidRPr="00A5463E">
        <w:rPr>
          <w:noProof w:val="0"/>
        </w:rPr>
        <w:t>|                Transmission Indicator field                   |</w:t>
      </w:r>
    </w:p>
    <w:p w14:paraId="543AF6AE" w14:textId="77777777" w:rsidR="00A5463E" w:rsidRPr="00A5463E" w:rsidRDefault="00A5463E" w:rsidP="00A5463E">
      <w:pPr>
        <w:pStyle w:val="PL"/>
        <w:keepNext/>
        <w:keepLines/>
        <w:jc w:val="center"/>
        <w:rPr>
          <w:noProof w:val="0"/>
        </w:rPr>
      </w:pPr>
      <w:r w:rsidRPr="00A5463E">
        <w:rPr>
          <w:noProof w:val="0"/>
        </w:rPr>
        <w:t>+-+-+-+-+-+-+-+-+-+-+-+-+-+-+-+-+-+-+-+-+-+-+-+-+-+-+-+-+-+-+-+-+</w:t>
      </w:r>
    </w:p>
    <w:p w14:paraId="75164188" w14:textId="77777777" w:rsidR="00A5463E" w:rsidRPr="00A5463E" w:rsidRDefault="00A5463E" w:rsidP="00A5463E"/>
    <w:p w14:paraId="71DCF3D1" w14:textId="77777777" w:rsidR="00A5463E" w:rsidRPr="00A5463E" w:rsidRDefault="00A5463E" w:rsidP="00A5463E">
      <w:r w:rsidRPr="00A5463E">
        <w:t>With the exception of the three first 32-bit words the order of the fields are irrelevant.</w:t>
      </w:r>
    </w:p>
    <w:p w14:paraId="44828B0B" w14:textId="77777777" w:rsidR="00A5463E" w:rsidRPr="00A5463E" w:rsidRDefault="00A5463E" w:rsidP="00A5463E">
      <w:pPr>
        <w:rPr>
          <w:b/>
          <w:u w:val="single"/>
        </w:rPr>
      </w:pPr>
      <w:r w:rsidRPr="00A5463E">
        <w:rPr>
          <w:b/>
          <w:u w:val="single"/>
        </w:rPr>
        <w:t>Subtype:</w:t>
      </w:r>
    </w:p>
    <w:p w14:paraId="5F1CF10C" w14:textId="77777777" w:rsidR="00A5463E" w:rsidRPr="00A5463E" w:rsidRDefault="00A5463E" w:rsidP="00A5463E">
      <w:r w:rsidRPr="00A5463E">
        <w:t>The subtype is coded according to table </w:t>
      </w:r>
      <w:r w:rsidR="00037BD2">
        <w:t>9.2.2.1-</w:t>
      </w:r>
      <w:r w:rsidRPr="00A5463E">
        <w:t>2.</w:t>
      </w:r>
    </w:p>
    <w:p w14:paraId="74584135" w14:textId="77777777" w:rsidR="00A5463E" w:rsidRPr="00A5463E" w:rsidRDefault="00A5463E" w:rsidP="00A5463E">
      <w:pPr>
        <w:rPr>
          <w:b/>
          <w:u w:val="single"/>
        </w:rPr>
      </w:pPr>
      <w:r w:rsidRPr="00A5463E">
        <w:rPr>
          <w:b/>
          <w:u w:val="single"/>
        </w:rPr>
        <w:t>Length:</w:t>
      </w:r>
    </w:p>
    <w:p w14:paraId="78CA8503" w14:textId="6FE9B986" w:rsidR="00A5463E" w:rsidRPr="00A5463E" w:rsidRDefault="00A5463E" w:rsidP="00A5463E">
      <w:r w:rsidRPr="00A5463E">
        <w:t xml:space="preserve">The length is coded as specified in to </w:t>
      </w:r>
      <w:r w:rsidR="008C5982">
        <w:t>clause</w:t>
      </w:r>
      <w:r w:rsidRPr="00A5463E">
        <w:t> 9.1.2.</w:t>
      </w:r>
    </w:p>
    <w:p w14:paraId="0C5DC08D" w14:textId="77777777" w:rsidR="00A5463E" w:rsidRPr="00A5463E" w:rsidRDefault="00A5463E" w:rsidP="00A5463E">
      <w:pPr>
        <w:rPr>
          <w:b/>
          <w:u w:val="single"/>
        </w:rPr>
      </w:pPr>
      <w:r w:rsidRPr="00A5463E">
        <w:rPr>
          <w:b/>
          <w:u w:val="single"/>
        </w:rPr>
        <w:t>SSRC:</w:t>
      </w:r>
    </w:p>
    <w:p w14:paraId="03B08977" w14:textId="77777777" w:rsidR="00A5463E" w:rsidRPr="00A5463E" w:rsidRDefault="00A5463E" w:rsidP="00A5463E">
      <w:r w:rsidRPr="00A5463E">
        <w:t>The SSRC field carries the SSRC of the transmission control server.</w:t>
      </w:r>
    </w:p>
    <w:p w14:paraId="26963C1A" w14:textId="77777777" w:rsidR="00A5463E" w:rsidRPr="00A5463E" w:rsidRDefault="00A5463E" w:rsidP="00A5463E">
      <w:r w:rsidRPr="00A5463E">
        <w:t>The content of the SSRC field is coded as specified in IETF RFC 3550 </w:t>
      </w:r>
      <w:r>
        <w:t>[3]</w:t>
      </w:r>
      <w:r w:rsidRPr="00A5463E">
        <w:t>.</w:t>
      </w:r>
    </w:p>
    <w:p w14:paraId="6C8C68D1" w14:textId="77777777" w:rsidR="00A5463E" w:rsidRPr="00A5463E" w:rsidRDefault="00A5463E" w:rsidP="00A5463E">
      <w:pPr>
        <w:rPr>
          <w:b/>
          <w:u w:val="single"/>
        </w:rPr>
      </w:pPr>
      <w:r w:rsidRPr="00A5463E">
        <w:rPr>
          <w:b/>
          <w:u w:val="single"/>
        </w:rPr>
        <w:t>Reject Cause:</w:t>
      </w:r>
    </w:p>
    <w:p w14:paraId="619DFCA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04F388A4" w14:textId="52E32D9B" w:rsidR="00A5463E" w:rsidRPr="00A5463E" w:rsidRDefault="00A5463E" w:rsidP="00A5463E">
      <w:r w:rsidRPr="00A5463E">
        <w:t xml:space="preserve">The coding of the &lt;Reject Cause&gt; value is specified in </w:t>
      </w:r>
      <w:r w:rsidR="008C5982">
        <w:t>clause</w:t>
      </w:r>
      <w:r w:rsidRPr="00A5463E">
        <w:t> 9.2.3.4.</w:t>
      </w:r>
    </w:p>
    <w:p w14:paraId="0DCD9E80" w14:textId="77777777" w:rsidR="00A5463E" w:rsidRPr="00A5463E" w:rsidRDefault="00A5463E" w:rsidP="00A5463E">
      <w:pPr>
        <w:rPr>
          <w:b/>
          <w:u w:val="single"/>
        </w:rPr>
      </w:pPr>
      <w:r w:rsidRPr="00A5463E">
        <w:rPr>
          <w:b/>
          <w:u w:val="single"/>
        </w:rPr>
        <w:t>Transmission Indicator:</w:t>
      </w:r>
    </w:p>
    <w:p w14:paraId="24463A57" w14:textId="32A31222" w:rsidR="00A5463E" w:rsidRPr="00A5463E" w:rsidRDefault="00A5463E" w:rsidP="00A5463E">
      <w:r w:rsidRPr="00A5463E">
        <w:t xml:space="preserve">The Transmission Indicator field is coded as described in </w:t>
      </w:r>
      <w:r w:rsidR="008C5982">
        <w:t>clause</w:t>
      </w:r>
      <w:r w:rsidRPr="00A5463E">
        <w:t> 9.2.3.11.</w:t>
      </w:r>
    </w:p>
    <w:p w14:paraId="3538EB08" w14:textId="77777777" w:rsidR="00A5463E" w:rsidRPr="00A5463E" w:rsidRDefault="00A5463E" w:rsidP="00A5463E">
      <w:pPr>
        <w:pStyle w:val="Heading4"/>
      </w:pPr>
      <w:bookmarkStart w:id="1865" w:name="_Toc11343993"/>
      <w:bookmarkStart w:id="1866" w:name="_Toc45215954"/>
      <w:bookmarkStart w:id="1867" w:name="_Toc51945729"/>
      <w:bookmarkStart w:id="1868" w:name="_Toc99173125"/>
      <w:r w:rsidRPr="00A5463E">
        <w:lastRenderedPageBreak/>
        <w:t>9.2.10.2</w:t>
      </w:r>
      <w:r w:rsidRPr="00A5463E">
        <w:tab/>
        <w:t>Transmission revoked cause codes and revoked cause phrases</w:t>
      </w:r>
      <w:bookmarkEnd w:id="1865"/>
      <w:bookmarkEnd w:id="1866"/>
      <w:bookmarkEnd w:id="1867"/>
      <w:bookmarkEnd w:id="1868"/>
    </w:p>
    <w:p w14:paraId="639D5A0F" w14:textId="77777777" w:rsidR="00A5463E" w:rsidRPr="00A5463E" w:rsidRDefault="00A5463E" w:rsidP="00A5463E">
      <w:r w:rsidRPr="00A5463E">
        <w:t>Cause #1 – Only one MCVideo client</w:t>
      </w:r>
    </w:p>
    <w:p w14:paraId="2694EE9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3A918AA5" w14:textId="77777777" w:rsidR="00A5463E" w:rsidRPr="00A5463E" w:rsidRDefault="00A5463E" w:rsidP="00A5463E">
      <w:r w:rsidRPr="00A5463E">
        <w:t>Cause#2 – Media burst too long</w:t>
      </w:r>
    </w:p>
    <w:p w14:paraId="7C809E79"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D4C938C" w14:textId="77777777" w:rsidR="00A5463E" w:rsidRPr="00A5463E" w:rsidRDefault="00A5463E" w:rsidP="00A5463E">
      <w:r w:rsidRPr="00A5463E">
        <w:t>Cause#3 - No permission to send a Media Burst</w:t>
      </w:r>
    </w:p>
    <w:p w14:paraId="2DC54AFC"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4DA7965" w14:textId="77777777" w:rsidR="00A5463E" w:rsidRPr="00A5463E" w:rsidRDefault="00A5463E" w:rsidP="00A5463E">
      <w:r w:rsidRPr="00A5463E">
        <w:t>Cause#4 - Media Burst pre-empted</w:t>
      </w:r>
    </w:p>
    <w:p w14:paraId="4C6FD4FB"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94A9159" w14:textId="77777777" w:rsidR="00F51230" w:rsidRDefault="00F51230" w:rsidP="00F51230">
      <w:r>
        <w:rPr>
          <w:rFonts w:hint="eastAsia"/>
        </w:rPr>
        <w:t>C</w:t>
      </w:r>
      <w:r>
        <w:t>ause#5 - Terminate the RTP stream</w:t>
      </w:r>
    </w:p>
    <w:p w14:paraId="3CB700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5393D600" w14:textId="77777777" w:rsidR="00A5463E" w:rsidRPr="00A5463E" w:rsidRDefault="00A5463E" w:rsidP="00A5463E">
      <w:r w:rsidRPr="00A5463E">
        <w:t>Cause#6 - No resources available</w:t>
      </w:r>
    </w:p>
    <w:p w14:paraId="6985AF2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489CDC8F" w14:textId="77777777" w:rsidR="00F51230" w:rsidRDefault="00F51230" w:rsidP="00F51230">
      <w:r>
        <w:rPr>
          <w:rFonts w:hint="eastAsia"/>
        </w:rPr>
        <w:t>C</w:t>
      </w:r>
      <w:r>
        <w:t>ause#7 - Queue the transmission</w:t>
      </w:r>
    </w:p>
    <w:p w14:paraId="44C623AE" w14:textId="77777777" w:rsidR="00F12405" w:rsidRDefault="00F51230" w:rsidP="00F12405">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r w:rsidR="00F12405" w:rsidRPr="00F12405">
        <w:t xml:space="preserve"> </w:t>
      </w:r>
    </w:p>
    <w:p w14:paraId="005399DD" w14:textId="77777777" w:rsidR="00F12405" w:rsidRPr="00A5463E" w:rsidRDefault="00F12405" w:rsidP="00F12405">
      <w:r>
        <w:t>Cause #8 - No receiving participant</w:t>
      </w:r>
    </w:p>
    <w:p w14:paraId="224269FC" w14:textId="77777777" w:rsidR="00F12405" w:rsidRPr="00A5463E" w:rsidRDefault="00F12405" w:rsidP="00F12405">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68E8B2F3" w14:textId="77777777" w:rsidR="00A5463E" w:rsidRPr="00A5463E" w:rsidRDefault="00A5463E" w:rsidP="00F51230">
      <w:pPr>
        <w:pStyle w:val="B1"/>
      </w:pPr>
    </w:p>
    <w:p w14:paraId="42260AAA" w14:textId="77777777" w:rsidR="00A5463E" w:rsidRPr="00A5463E" w:rsidRDefault="00A5463E" w:rsidP="00A5463E">
      <w:r w:rsidRPr="00A5463E">
        <w:t>Cause#255 – Other reason</w:t>
      </w:r>
    </w:p>
    <w:p w14:paraId="4873F54C"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239640C6"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563FAF70"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643A4EC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ED0222" w14:textId="77777777" w:rsidR="00A5463E" w:rsidRPr="00A5463E" w:rsidRDefault="00A5463E" w:rsidP="00A5463E">
      <w:r w:rsidRPr="00A5463E">
        <w:t>Table 8.2.11-1 shows the content of the Queue Position Request message.</w:t>
      </w:r>
    </w:p>
    <w:p w14:paraId="3E77A40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 xml:space="preserve">Table 9.2.11-1: Queue Position </w:t>
      </w:r>
      <w:proofErr w:type="spellStart"/>
      <w:r w:rsidRPr="004F313B">
        <w:rPr>
          <w:rFonts w:ascii="Arial" w:hAnsi="Arial"/>
          <w:b/>
          <w:lang w:val="fr-FR" w:eastAsia="x-none"/>
        </w:rPr>
        <w:t>Request</w:t>
      </w:r>
      <w:proofErr w:type="spellEnd"/>
      <w:r w:rsidRPr="004F313B">
        <w:rPr>
          <w:rFonts w:ascii="Arial" w:hAnsi="Arial"/>
          <w:b/>
          <w:lang w:val="fr-FR" w:eastAsia="x-none"/>
        </w:rPr>
        <w:t xml:space="preserve"> message</w:t>
      </w:r>
    </w:p>
    <w:p w14:paraId="0EDC5393"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357ED6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5DEEBA7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A73E67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3B5DDD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B09D83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63B7CBC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1D128F4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C0F70C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7668844"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238669D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6979F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1C21F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F46B8DE" w14:textId="77777777" w:rsidR="00A5463E" w:rsidRPr="00A5463E" w:rsidRDefault="00A5463E" w:rsidP="00A5463E"/>
    <w:p w14:paraId="572F083F" w14:textId="77777777" w:rsidR="00A5463E" w:rsidRPr="00A5463E" w:rsidRDefault="00A5463E" w:rsidP="00A5463E">
      <w:r w:rsidRPr="00A5463E">
        <w:t>With the exception of the three first 32-bit words the order of the fields are irrelevant.</w:t>
      </w:r>
    </w:p>
    <w:p w14:paraId="425C2C6F" w14:textId="77777777" w:rsidR="00A5463E" w:rsidRPr="00A5463E" w:rsidRDefault="00A5463E" w:rsidP="00A5463E">
      <w:pPr>
        <w:rPr>
          <w:b/>
          <w:u w:val="single"/>
        </w:rPr>
      </w:pPr>
      <w:r w:rsidRPr="00A5463E">
        <w:rPr>
          <w:b/>
          <w:u w:val="single"/>
        </w:rPr>
        <w:t>Subtype:</w:t>
      </w:r>
    </w:p>
    <w:p w14:paraId="6521661B" w14:textId="77777777" w:rsidR="00A5463E" w:rsidRPr="00A5463E" w:rsidRDefault="00A5463E" w:rsidP="00A5463E">
      <w:r w:rsidRPr="00A5463E">
        <w:t>The subtype is coded according to table </w:t>
      </w:r>
      <w:r w:rsidR="00037BD2">
        <w:t>9.2.2.1-</w:t>
      </w:r>
      <w:r w:rsidRPr="00A5463E">
        <w:t>1.</w:t>
      </w:r>
    </w:p>
    <w:p w14:paraId="4D56F419" w14:textId="77777777" w:rsidR="00A5463E" w:rsidRPr="00A5463E" w:rsidRDefault="00A5463E" w:rsidP="00A5463E">
      <w:pPr>
        <w:rPr>
          <w:b/>
          <w:u w:val="single"/>
        </w:rPr>
      </w:pPr>
      <w:r w:rsidRPr="00A5463E">
        <w:rPr>
          <w:b/>
          <w:u w:val="single"/>
        </w:rPr>
        <w:t>Length:</w:t>
      </w:r>
    </w:p>
    <w:p w14:paraId="1BDF3834" w14:textId="2B62DD4E" w:rsidR="00A5463E" w:rsidRPr="00A5463E" w:rsidRDefault="00A5463E" w:rsidP="00A5463E">
      <w:r w:rsidRPr="00A5463E">
        <w:t xml:space="preserve">The length is coded as specified in to </w:t>
      </w:r>
      <w:r w:rsidR="008C5982">
        <w:t>clause</w:t>
      </w:r>
      <w:r w:rsidRPr="00A5463E">
        <w:t> 9.1.2.</w:t>
      </w:r>
    </w:p>
    <w:p w14:paraId="5D7BE38D" w14:textId="77777777" w:rsidR="00A5463E" w:rsidRPr="00A5463E" w:rsidRDefault="00A5463E" w:rsidP="00A5463E">
      <w:pPr>
        <w:rPr>
          <w:b/>
          <w:u w:val="single"/>
        </w:rPr>
      </w:pPr>
      <w:r w:rsidRPr="00A5463E">
        <w:rPr>
          <w:b/>
          <w:u w:val="single"/>
        </w:rPr>
        <w:t>SSRC:</w:t>
      </w:r>
    </w:p>
    <w:p w14:paraId="74D58F0E"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FDE0F70" w14:textId="77777777" w:rsidR="00A5463E" w:rsidRPr="00A5463E" w:rsidRDefault="00A5463E" w:rsidP="00A5463E">
      <w:r w:rsidRPr="00A5463E">
        <w:t>The SSRC field is coded as specified in IETF RFC 3550 </w:t>
      </w:r>
      <w:r>
        <w:t>[3]</w:t>
      </w:r>
      <w:r w:rsidRPr="00A5463E">
        <w:t>.</w:t>
      </w:r>
    </w:p>
    <w:p w14:paraId="4502FF33" w14:textId="77777777" w:rsidR="00A5463E" w:rsidRPr="00A5463E" w:rsidRDefault="00A5463E" w:rsidP="00A5463E">
      <w:pPr>
        <w:rPr>
          <w:b/>
          <w:color w:val="000000"/>
          <w:u w:val="single"/>
        </w:rPr>
      </w:pPr>
      <w:r w:rsidRPr="00A5463E">
        <w:rPr>
          <w:b/>
          <w:color w:val="000000"/>
          <w:u w:val="single"/>
        </w:rPr>
        <w:t>User ID:</w:t>
      </w:r>
    </w:p>
    <w:p w14:paraId="1F051442"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E6DB74" w14:textId="08AF721C" w:rsidR="00A5463E" w:rsidRPr="00A5463E" w:rsidRDefault="00A5463E" w:rsidP="00A5463E">
      <w:pPr>
        <w:rPr>
          <w:lang w:eastAsia="ko-KR"/>
        </w:rPr>
      </w:pPr>
      <w:r w:rsidRPr="00A5463E">
        <w:t xml:space="preserve">The User ID field is coded as specified in </w:t>
      </w:r>
      <w:r w:rsidR="008C5982">
        <w:t>clause</w:t>
      </w:r>
      <w:r w:rsidRPr="00A5463E">
        <w:t> 9.2.3.8.</w:t>
      </w:r>
    </w:p>
    <w:p w14:paraId="537DC2D0" w14:textId="77777777" w:rsidR="00A5463E" w:rsidRPr="00A5463E" w:rsidRDefault="00A5463E" w:rsidP="00A5463E">
      <w:pPr>
        <w:rPr>
          <w:b/>
          <w:u w:val="single"/>
        </w:rPr>
      </w:pPr>
      <w:r w:rsidRPr="00A5463E">
        <w:rPr>
          <w:b/>
          <w:u w:val="single"/>
        </w:rPr>
        <w:t>Track Info:</w:t>
      </w:r>
    </w:p>
    <w:p w14:paraId="1AA77EF4" w14:textId="58A76B2F" w:rsidR="00A5463E" w:rsidRPr="00A5463E" w:rsidRDefault="00A5463E" w:rsidP="00A5463E">
      <w:r w:rsidRPr="00A5463E">
        <w:t xml:space="preserve">The Track Info field is included when an MCVideo call involves a non-controlling MCVideo function. The coding of the Track Info field is described in </w:t>
      </w:r>
      <w:r w:rsidR="008C5982">
        <w:t>clause</w:t>
      </w:r>
      <w:r w:rsidRPr="00A5463E">
        <w:t> 9.2.3.13.</w:t>
      </w:r>
    </w:p>
    <w:p w14:paraId="26BE24DE" w14:textId="77777777" w:rsidR="00A5463E" w:rsidRPr="00A5463E" w:rsidRDefault="00A5463E" w:rsidP="00A5463E">
      <w:pPr>
        <w:pStyle w:val="Heading3"/>
      </w:pPr>
      <w:bookmarkStart w:id="1869" w:name="_Toc11343994"/>
      <w:bookmarkStart w:id="1870" w:name="_Toc45215955"/>
      <w:bookmarkStart w:id="1871" w:name="_Toc51945730"/>
      <w:bookmarkStart w:id="1872" w:name="_Toc99173126"/>
      <w:r w:rsidRPr="00A5463E">
        <w:t>9.2.12</w:t>
      </w:r>
      <w:r w:rsidRPr="00A5463E">
        <w:tab/>
        <w:t>Queue Position Info message</w:t>
      </w:r>
      <w:bookmarkEnd w:id="1869"/>
      <w:bookmarkEnd w:id="1870"/>
      <w:bookmarkEnd w:id="1871"/>
      <w:bookmarkEnd w:id="1872"/>
    </w:p>
    <w:p w14:paraId="67992466"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79164F64"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7F0B692" w14:textId="77777777" w:rsidR="00A5463E" w:rsidRPr="00A5463E" w:rsidRDefault="00A5463E" w:rsidP="00A5463E">
      <w:r w:rsidRPr="00A5463E">
        <w:t>Table 9.2.12-1 shows the content of the Queue Position Info message.</w:t>
      </w:r>
    </w:p>
    <w:p w14:paraId="1898FA00" w14:textId="77777777" w:rsidR="00A5463E" w:rsidRPr="00A5463E" w:rsidRDefault="00A5463E" w:rsidP="00A5463E">
      <w:pPr>
        <w:pStyle w:val="TH"/>
      </w:pPr>
      <w:r w:rsidRPr="00A5463E">
        <w:t>Table 9.2.12-1: Queue Position Info message</w:t>
      </w:r>
    </w:p>
    <w:p w14:paraId="3FBB8840" w14:textId="77777777" w:rsidR="00A5463E" w:rsidRPr="004F313B" w:rsidRDefault="00A5463E" w:rsidP="00A5463E">
      <w:pPr>
        <w:pStyle w:val="PL"/>
        <w:jc w:val="center"/>
        <w:rPr>
          <w:noProof w:val="0"/>
          <w:lang w:val="fr-FR"/>
        </w:rPr>
      </w:pPr>
      <w:r w:rsidRPr="004F313B">
        <w:rPr>
          <w:noProof w:val="0"/>
          <w:lang w:val="fr-FR"/>
        </w:rPr>
        <w:t>0                   1                   2                   3</w:t>
      </w:r>
    </w:p>
    <w:p w14:paraId="1866C63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39CEB99E" w14:textId="77777777" w:rsidR="00A5463E" w:rsidRPr="00A5463E" w:rsidRDefault="00A5463E" w:rsidP="00A5463E">
      <w:pPr>
        <w:pStyle w:val="PL"/>
        <w:jc w:val="center"/>
        <w:rPr>
          <w:color w:val="000000"/>
        </w:rPr>
      </w:pPr>
      <w:r w:rsidRPr="00A5463E">
        <w:rPr>
          <w:color w:val="000000"/>
        </w:rPr>
        <w:t>+-+-+-+-+-+-+-+-+-+-+-+-+-+-+-+-+-+-+-+-+-+-+-+-+-+-+-+-+-+-+-+-+</w:t>
      </w:r>
    </w:p>
    <w:p w14:paraId="4AB3BE7C" w14:textId="77777777" w:rsidR="00A5463E" w:rsidRPr="00A5463E" w:rsidRDefault="00A5463E" w:rsidP="00A5463E">
      <w:pPr>
        <w:pStyle w:val="PL"/>
        <w:jc w:val="center"/>
        <w:rPr>
          <w:color w:val="000000"/>
        </w:rPr>
      </w:pPr>
      <w:r w:rsidRPr="00A5463E">
        <w:rPr>
          <w:color w:val="000000"/>
        </w:rPr>
        <w:t>|V=2|P| Subtype |   PT=APP=204  |          length               |</w:t>
      </w:r>
    </w:p>
    <w:p w14:paraId="6C9F7DF3" w14:textId="77777777" w:rsidR="00A5463E" w:rsidRPr="00A5463E" w:rsidRDefault="00A5463E" w:rsidP="00A5463E">
      <w:pPr>
        <w:pStyle w:val="PL"/>
        <w:jc w:val="center"/>
        <w:rPr>
          <w:color w:val="000000"/>
        </w:rPr>
      </w:pPr>
      <w:r w:rsidRPr="00A5463E">
        <w:rPr>
          <w:color w:val="000000"/>
        </w:rPr>
        <w:t>+-+-+-+-+-+-+-+-+-+-+-+-+-+-+-+-+-+-+-+-+-+-+-+-+-+-+-+-+-+-+-+-+</w:t>
      </w:r>
    </w:p>
    <w:p w14:paraId="3DAFCA7D" w14:textId="77777777" w:rsidR="00A5463E" w:rsidRPr="00A5463E" w:rsidRDefault="00A5463E" w:rsidP="00A5463E">
      <w:pPr>
        <w:pStyle w:val="PL"/>
        <w:jc w:val="center"/>
        <w:rPr>
          <w:color w:val="000000"/>
        </w:rPr>
      </w:pPr>
      <w:r w:rsidRPr="00A5463E">
        <w:rPr>
          <w:color w:val="000000"/>
        </w:rPr>
        <w:t>|            SSRC of transmission control server                |</w:t>
      </w:r>
    </w:p>
    <w:p w14:paraId="1BF7F6F4" w14:textId="77777777" w:rsidR="00A5463E" w:rsidRPr="00A5463E" w:rsidRDefault="00A5463E" w:rsidP="00A5463E">
      <w:pPr>
        <w:pStyle w:val="PL"/>
        <w:jc w:val="center"/>
        <w:rPr>
          <w:color w:val="000000"/>
        </w:rPr>
      </w:pPr>
      <w:r w:rsidRPr="00A5463E">
        <w:rPr>
          <w:color w:val="000000"/>
        </w:rPr>
        <w:t>+-+-+-+-+-+-+-+-+-+-+-+-+-+-+-+-+-+-+-+-+-+-+-+-+-+-+-+-+-+-+-+-+</w:t>
      </w:r>
    </w:p>
    <w:p w14:paraId="12C9A47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CB6468F" w14:textId="77777777" w:rsidR="00A5463E" w:rsidRPr="00A5463E" w:rsidRDefault="00A5463E" w:rsidP="00A5463E">
      <w:pPr>
        <w:pStyle w:val="PL"/>
        <w:jc w:val="center"/>
        <w:rPr>
          <w:color w:val="000000"/>
        </w:rPr>
      </w:pPr>
      <w:r w:rsidRPr="00A5463E">
        <w:rPr>
          <w:color w:val="000000"/>
        </w:rPr>
        <w:t>+-+-+-+-+-+-+-+-+-+-+-+-+-+-+-+-+-+-+-+-+-+-+-+-+-+-+-+-+-+-+-+-+</w:t>
      </w:r>
    </w:p>
    <w:p w14:paraId="57BDCF0A" w14:textId="77777777" w:rsidR="00A5463E" w:rsidRPr="00A5463E" w:rsidRDefault="00A5463E" w:rsidP="00A5463E">
      <w:pPr>
        <w:pStyle w:val="PL"/>
        <w:jc w:val="center"/>
        <w:rPr>
          <w:color w:val="000000"/>
        </w:rPr>
      </w:pPr>
      <w:r w:rsidRPr="00A5463E">
        <w:rPr>
          <w:color w:val="000000"/>
        </w:rPr>
        <w:t>|                        User ID field                          |</w:t>
      </w:r>
    </w:p>
    <w:p w14:paraId="27BC8C79" w14:textId="77777777" w:rsidR="00A5463E" w:rsidRPr="00A5463E" w:rsidRDefault="00A5463E" w:rsidP="00A5463E">
      <w:pPr>
        <w:pStyle w:val="PL"/>
        <w:jc w:val="center"/>
        <w:rPr>
          <w:color w:val="000000"/>
        </w:rPr>
      </w:pPr>
      <w:r w:rsidRPr="00A5463E">
        <w:rPr>
          <w:color w:val="000000"/>
        </w:rPr>
        <w:t>+-+-+-+-+-+-+-+-+-+-+-+-+-+-+-+-+-+-+-+-+-+-+-+-+-+-+-+-+-+-+-+-+</w:t>
      </w:r>
    </w:p>
    <w:p w14:paraId="0765CFA2"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7DB2CE0" w14:textId="77777777" w:rsidR="00A5463E" w:rsidRPr="00A5463E" w:rsidRDefault="00A5463E" w:rsidP="00A5463E">
      <w:pPr>
        <w:pStyle w:val="PL"/>
        <w:jc w:val="center"/>
        <w:rPr>
          <w:color w:val="000000"/>
        </w:rPr>
      </w:pPr>
      <w:r w:rsidRPr="00A5463E">
        <w:rPr>
          <w:color w:val="000000"/>
        </w:rPr>
        <w:lastRenderedPageBreak/>
        <w:t>+-+-+-+-+-+-+-+-+-+-+-+-+-+-+-+-+-+-+-+-+-+-+-+-+-+-+-+-+-+-+-+-+</w:t>
      </w:r>
    </w:p>
    <w:p w14:paraId="5E5581F6" w14:textId="77777777" w:rsidR="00A5463E" w:rsidRPr="00A5463E" w:rsidRDefault="00A5463E" w:rsidP="00A5463E">
      <w:pPr>
        <w:pStyle w:val="PL"/>
        <w:jc w:val="center"/>
        <w:rPr>
          <w:color w:val="000000"/>
        </w:rPr>
      </w:pPr>
      <w:r w:rsidRPr="00A5463E">
        <w:rPr>
          <w:color w:val="000000"/>
        </w:rPr>
        <w:t>|                     Queued User ID field                      |</w:t>
      </w:r>
    </w:p>
    <w:p w14:paraId="1167AC7C" w14:textId="77777777" w:rsidR="00A5463E" w:rsidRPr="00A5463E" w:rsidRDefault="00A5463E" w:rsidP="00A5463E">
      <w:pPr>
        <w:pStyle w:val="PL"/>
        <w:jc w:val="center"/>
        <w:rPr>
          <w:color w:val="000000"/>
        </w:rPr>
      </w:pPr>
      <w:r w:rsidRPr="00A5463E">
        <w:rPr>
          <w:color w:val="000000"/>
        </w:rPr>
        <w:t>+-+-+-+-+-+-+-+-+-+-+-+-+-+-+-+-+-+-+-+-+-+-+-+-+-+-+-+-+-+-+-+-+</w:t>
      </w:r>
    </w:p>
    <w:p w14:paraId="5150DD06" w14:textId="77777777" w:rsidR="00A5463E" w:rsidRPr="00A5463E" w:rsidRDefault="00A5463E" w:rsidP="00A5463E">
      <w:pPr>
        <w:pStyle w:val="PL"/>
        <w:jc w:val="center"/>
        <w:rPr>
          <w:color w:val="000000"/>
        </w:rPr>
      </w:pPr>
      <w:r w:rsidRPr="00A5463E">
        <w:rPr>
          <w:color w:val="000000"/>
        </w:rPr>
        <w:t>|                        Queue Info field                       |</w:t>
      </w:r>
    </w:p>
    <w:p w14:paraId="263C1010" w14:textId="77777777" w:rsidR="00A5463E" w:rsidRPr="00A5463E" w:rsidRDefault="00A5463E" w:rsidP="00A5463E">
      <w:pPr>
        <w:pStyle w:val="PL"/>
        <w:jc w:val="center"/>
        <w:rPr>
          <w:color w:val="000000"/>
        </w:rPr>
      </w:pPr>
      <w:r w:rsidRPr="00A5463E">
        <w:rPr>
          <w:color w:val="000000"/>
        </w:rPr>
        <w:t>+-+-+-+-+-+-+-+-+-+-+-+-+-+-+-+-+-+-+-+-+-+-+-+-+-+-+-+-+-+-+-+-+</w:t>
      </w:r>
    </w:p>
    <w:p w14:paraId="69410A54" w14:textId="77777777" w:rsidR="00A5463E" w:rsidRPr="00A5463E" w:rsidRDefault="00A5463E" w:rsidP="00A5463E">
      <w:pPr>
        <w:pStyle w:val="PL"/>
        <w:jc w:val="center"/>
        <w:rPr>
          <w:color w:val="000000"/>
        </w:rPr>
      </w:pPr>
      <w:r w:rsidRPr="00A5463E">
        <w:rPr>
          <w:color w:val="000000"/>
        </w:rPr>
        <w:t>|                       Track Info field                        |</w:t>
      </w:r>
    </w:p>
    <w:p w14:paraId="7F363485" w14:textId="77777777" w:rsidR="00A5463E" w:rsidRPr="00A5463E" w:rsidRDefault="00A5463E" w:rsidP="00A5463E">
      <w:pPr>
        <w:pStyle w:val="PL"/>
        <w:jc w:val="center"/>
        <w:rPr>
          <w:color w:val="000000"/>
        </w:rPr>
      </w:pPr>
      <w:r w:rsidRPr="00A5463E">
        <w:rPr>
          <w:color w:val="000000"/>
        </w:rPr>
        <w:t>+-+-+-+-+-+-+-+-+-+-+-+-+-+-+-+-+-+-+-+-+-+-+-+-+-+-+-+-+-+-+-+-+</w:t>
      </w:r>
    </w:p>
    <w:p w14:paraId="5D89C3C2" w14:textId="77777777" w:rsidR="00A5463E" w:rsidRPr="00A5463E" w:rsidRDefault="00A5463E" w:rsidP="00A5463E">
      <w:pPr>
        <w:pStyle w:val="PL"/>
        <w:jc w:val="center"/>
        <w:rPr>
          <w:color w:val="000000"/>
        </w:rPr>
      </w:pPr>
      <w:r w:rsidRPr="00A5463E">
        <w:rPr>
          <w:color w:val="000000"/>
        </w:rPr>
        <w:t>+-+-+-+-+-+-+-+-+-+-+-+-+-+-+-+-+-+-+-+-+-+-+-+-+-+-+-+-+-+-+-+-+</w:t>
      </w:r>
    </w:p>
    <w:p w14:paraId="0927C39E" w14:textId="77777777" w:rsidR="00A5463E" w:rsidRPr="00A5463E" w:rsidRDefault="00A5463E" w:rsidP="00A5463E">
      <w:pPr>
        <w:pStyle w:val="PL"/>
        <w:jc w:val="center"/>
        <w:rPr>
          <w:noProof w:val="0"/>
        </w:rPr>
      </w:pPr>
      <w:r w:rsidRPr="00A5463E">
        <w:rPr>
          <w:noProof w:val="0"/>
        </w:rPr>
        <w:t>|          Transmission control Indicator field                 |</w:t>
      </w:r>
    </w:p>
    <w:p w14:paraId="55884B94" w14:textId="77777777" w:rsidR="00A5463E" w:rsidRPr="00A5463E" w:rsidRDefault="00A5463E" w:rsidP="00A5463E">
      <w:pPr>
        <w:pStyle w:val="PL"/>
        <w:jc w:val="center"/>
        <w:rPr>
          <w:noProof w:val="0"/>
        </w:rPr>
      </w:pPr>
      <w:r w:rsidRPr="00A5463E">
        <w:rPr>
          <w:noProof w:val="0"/>
        </w:rPr>
        <w:t>+-+-+-+-+-+-+-+-+-+-+-+-+-+-+-+-+-+-+-+-+-+-+-+-+-+-+-+-+-+-+-+-+</w:t>
      </w:r>
    </w:p>
    <w:p w14:paraId="68C85C08" w14:textId="77777777" w:rsidR="00A5463E" w:rsidRPr="00A5463E" w:rsidRDefault="00A5463E" w:rsidP="00A5463E">
      <w:pPr>
        <w:pStyle w:val="PL"/>
        <w:jc w:val="center"/>
      </w:pPr>
    </w:p>
    <w:p w14:paraId="697F94FE" w14:textId="77777777" w:rsidR="00A5463E" w:rsidRPr="00A5463E" w:rsidRDefault="00A5463E" w:rsidP="00A5463E">
      <w:r w:rsidRPr="00A5463E">
        <w:t>With the exception of the three first 32-bit words the order of the fields are irrelevant.</w:t>
      </w:r>
    </w:p>
    <w:p w14:paraId="5E83B84D" w14:textId="77777777" w:rsidR="00A5463E" w:rsidRPr="00A5463E" w:rsidRDefault="00A5463E" w:rsidP="00A5463E">
      <w:pPr>
        <w:rPr>
          <w:b/>
          <w:u w:val="single"/>
        </w:rPr>
      </w:pPr>
      <w:r w:rsidRPr="00A5463E">
        <w:rPr>
          <w:b/>
          <w:u w:val="single"/>
        </w:rPr>
        <w:t>Subtype:</w:t>
      </w:r>
    </w:p>
    <w:p w14:paraId="7E424E9D" w14:textId="77777777" w:rsidR="00A5463E" w:rsidRPr="00A5463E" w:rsidRDefault="00A5463E" w:rsidP="00A5463E">
      <w:r w:rsidRPr="00A5463E">
        <w:t>The subtype is coded according to table </w:t>
      </w:r>
      <w:r w:rsidR="00037BD2">
        <w:t>9.2.2.1-</w:t>
      </w:r>
      <w:r w:rsidRPr="00A5463E">
        <w:t>2.</w:t>
      </w:r>
    </w:p>
    <w:p w14:paraId="50CEEBC6" w14:textId="77777777" w:rsidR="00A5463E" w:rsidRPr="00A5463E" w:rsidRDefault="00A5463E" w:rsidP="00A5463E">
      <w:pPr>
        <w:rPr>
          <w:b/>
          <w:u w:val="single"/>
        </w:rPr>
      </w:pPr>
      <w:r w:rsidRPr="00A5463E">
        <w:rPr>
          <w:b/>
          <w:u w:val="single"/>
        </w:rPr>
        <w:t>Length:</w:t>
      </w:r>
    </w:p>
    <w:p w14:paraId="2D37E5D2" w14:textId="7088701B" w:rsidR="00A5463E" w:rsidRPr="00A5463E" w:rsidRDefault="00A5463E" w:rsidP="00A5463E">
      <w:r w:rsidRPr="00A5463E">
        <w:t xml:space="preserve">The length is coded as specified in to </w:t>
      </w:r>
      <w:r w:rsidR="008C5982">
        <w:t>clause</w:t>
      </w:r>
      <w:r w:rsidRPr="00A5463E">
        <w:t> 9.1.2.</w:t>
      </w:r>
    </w:p>
    <w:p w14:paraId="5478696D" w14:textId="77777777" w:rsidR="00A5463E" w:rsidRPr="00A5463E" w:rsidRDefault="00A5463E" w:rsidP="00A5463E">
      <w:pPr>
        <w:rPr>
          <w:b/>
          <w:u w:val="single"/>
        </w:rPr>
      </w:pPr>
      <w:r w:rsidRPr="00A5463E">
        <w:rPr>
          <w:b/>
          <w:u w:val="single"/>
        </w:rPr>
        <w:t>SSRC:</w:t>
      </w:r>
    </w:p>
    <w:p w14:paraId="2A716705" w14:textId="77777777" w:rsidR="00A5463E" w:rsidRPr="00A5463E" w:rsidRDefault="00A5463E" w:rsidP="00A5463E">
      <w:r w:rsidRPr="00A5463E">
        <w:t>The SSRC field carries the SSRC of the transmission control server.</w:t>
      </w:r>
    </w:p>
    <w:p w14:paraId="5B89FE49" w14:textId="77777777" w:rsidR="00A5463E" w:rsidRPr="00A5463E" w:rsidRDefault="00A5463E" w:rsidP="00A5463E">
      <w:r w:rsidRPr="00A5463E">
        <w:t>The SSRC field is coded as specified in IETF RFC 3550 </w:t>
      </w:r>
      <w:r>
        <w:t>[3]</w:t>
      </w:r>
      <w:r w:rsidRPr="00A5463E">
        <w:t>.</w:t>
      </w:r>
    </w:p>
    <w:p w14:paraId="57ED1DB2" w14:textId="77777777" w:rsidR="00A5463E" w:rsidRPr="00A5463E" w:rsidRDefault="00A5463E" w:rsidP="00A5463E">
      <w:pPr>
        <w:rPr>
          <w:b/>
          <w:color w:val="000000"/>
          <w:u w:val="single"/>
        </w:rPr>
      </w:pPr>
      <w:r w:rsidRPr="00A5463E">
        <w:rPr>
          <w:b/>
          <w:color w:val="000000"/>
          <w:u w:val="single"/>
        </w:rPr>
        <w:t>User ID:</w:t>
      </w:r>
    </w:p>
    <w:p w14:paraId="3E991413"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11A3F1A6" w14:textId="1E100E41" w:rsidR="00A5463E" w:rsidRPr="00A5463E" w:rsidRDefault="00A5463E" w:rsidP="00A5463E">
      <w:r w:rsidRPr="00A5463E">
        <w:t xml:space="preserve">The User ID value is coded as specified in </w:t>
      </w:r>
      <w:r w:rsidR="008C5982">
        <w:t>clause</w:t>
      </w:r>
      <w:r w:rsidRPr="00A5463E">
        <w:t> 9.2.3.8.</w:t>
      </w:r>
    </w:p>
    <w:p w14:paraId="597A317D"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3FC96D7D"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2D7A2F86" w14:textId="77777777" w:rsidR="00A5463E" w:rsidRPr="00A5463E" w:rsidRDefault="00A5463E" w:rsidP="00A5463E">
      <w:r w:rsidRPr="00A5463E">
        <w:t>The SSRC field shall be coded as specified in IETF RFC 3550 </w:t>
      </w:r>
      <w:r>
        <w:t>[3]</w:t>
      </w:r>
      <w:r w:rsidRPr="00A5463E">
        <w:t>.</w:t>
      </w:r>
    </w:p>
    <w:p w14:paraId="437DFCB9" w14:textId="77777777" w:rsidR="00A5463E" w:rsidRPr="00A5463E" w:rsidRDefault="00A5463E" w:rsidP="00A5463E">
      <w:pPr>
        <w:rPr>
          <w:b/>
          <w:color w:val="000000"/>
          <w:u w:val="single"/>
        </w:rPr>
      </w:pPr>
      <w:r w:rsidRPr="00A5463E">
        <w:rPr>
          <w:b/>
          <w:color w:val="000000"/>
          <w:u w:val="single"/>
        </w:rPr>
        <w:t>Queued User ID:</w:t>
      </w:r>
    </w:p>
    <w:p w14:paraId="53552544"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0483764D" w14:textId="2E0DED9B" w:rsidR="00A5463E" w:rsidRPr="00A5463E" w:rsidRDefault="00A5463E" w:rsidP="00A5463E">
      <w:r w:rsidRPr="00A5463E">
        <w:t xml:space="preserve">The Queued User ID value is coded as specified in </w:t>
      </w:r>
      <w:r w:rsidR="008C5982">
        <w:t>clause</w:t>
      </w:r>
      <w:r w:rsidRPr="00A5463E">
        <w:t> 9.2.3.8.</w:t>
      </w:r>
    </w:p>
    <w:p w14:paraId="425E1E39"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2FBA37AA" w14:textId="77777777" w:rsidR="00A5463E" w:rsidRPr="00A5463E" w:rsidRDefault="00A5463E" w:rsidP="00A5463E">
      <w:r w:rsidRPr="00A5463E">
        <w:t>The Queue Info field defines the queue position and granted transmission control priority in the queue.</w:t>
      </w:r>
    </w:p>
    <w:p w14:paraId="15F64F20" w14:textId="14F14948" w:rsidR="00A5463E" w:rsidRPr="00A5463E" w:rsidRDefault="00A5463E" w:rsidP="00A5463E">
      <w:r w:rsidRPr="00A5463E">
        <w:t xml:space="preserve">The Queue Info field is coded as specified in </w:t>
      </w:r>
      <w:r w:rsidR="008C5982">
        <w:t>clause</w:t>
      </w:r>
      <w:r w:rsidRPr="00A5463E">
        <w:t> 9.2.3.5.</w:t>
      </w:r>
    </w:p>
    <w:p w14:paraId="2546345A" w14:textId="77777777" w:rsidR="00A5463E" w:rsidRPr="00A5463E" w:rsidRDefault="00A5463E" w:rsidP="00A5463E">
      <w:pPr>
        <w:rPr>
          <w:b/>
          <w:u w:val="single"/>
        </w:rPr>
      </w:pPr>
      <w:r w:rsidRPr="00A5463E">
        <w:rPr>
          <w:b/>
          <w:u w:val="single"/>
        </w:rPr>
        <w:t>Track Info:</w:t>
      </w:r>
    </w:p>
    <w:p w14:paraId="11531D3E" w14:textId="7E27C944" w:rsidR="00A5463E" w:rsidRPr="00A5463E" w:rsidRDefault="00A5463E" w:rsidP="00A5463E">
      <w:r w:rsidRPr="00A5463E">
        <w:t xml:space="preserve">The Track Info field is included when an MCVideo call involves a non-controlling MCVideo function. The coding of the Track Info field is described in </w:t>
      </w:r>
      <w:r w:rsidR="008C5982">
        <w:t>clause</w:t>
      </w:r>
      <w:r w:rsidRPr="00A5463E">
        <w:t> 9.2.3.13.</w:t>
      </w:r>
    </w:p>
    <w:p w14:paraId="3C957E02" w14:textId="77777777" w:rsidR="00A5463E" w:rsidRPr="00A5463E" w:rsidRDefault="00A5463E" w:rsidP="00A5463E">
      <w:pPr>
        <w:rPr>
          <w:b/>
          <w:u w:val="single"/>
        </w:rPr>
      </w:pPr>
      <w:r w:rsidRPr="00A5463E">
        <w:rPr>
          <w:b/>
          <w:u w:val="single"/>
        </w:rPr>
        <w:t>Transmission Control Indicator:</w:t>
      </w:r>
    </w:p>
    <w:p w14:paraId="4E0FEC31" w14:textId="45C2C972" w:rsidR="00A5463E" w:rsidRPr="00A5463E" w:rsidRDefault="00A5463E" w:rsidP="00A5463E">
      <w:r w:rsidRPr="00A5463E">
        <w:t xml:space="preserve">The Transmission Control Indicator field is coded as described in </w:t>
      </w:r>
      <w:r w:rsidR="008C5982">
        <w:t>clause</w:t>
      </w:r>
      <w:r w:rsidRPr="00A5463E">
        <w:t> 9.2.3.15.</w:t>
      </w:r>
    </w:p>
    <w:p w14:paraId="53E4E8FE" w14:textId="77777777" w:rsidR="00A5463E" w:rsidRPr="00A5463E" w:rsidRDefault="00A5463E" w:rsidP="00A5463E">
      <w:pPr>
        <w:pStyle w:val="Heading3"/>
      </w:pPr>
      <w:bookmarkStart w:id="1873" w:name="_Toc11343995"/>
      <w:bookmarkStart w:id="1874" w:name="_Toc45215956"/>
      <w:bookmarkStart w:id="1875" w:name="_Toc51945731"/>
      <w:bookmarkStart w:id="1876" w:name="_Toc99173127"/>
      <w:r w:rsidRPr="00A5463E">
        <w:t>9.2.13</w:t>
      </w:r>
      <w:r w:rsidRPr="00A5463E">
        <w:tab/>
        <w:t>Media transmission notification</w:t>
      </w:r>
      <w:bookmarkEnd w:id="1873"/>
      <w:bookmarkEnd w:id="1874"/>
      <w:bookmarkEnd w:id="1875"/>
      <w:bookmarkEnd w:id="1876"/>
    </w:p>
    <w:p w14:paraId="0FCB4645"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453916C"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14FE933C" w14:textId="77777777" w:rsidR="00A5463E" w:rsidRPr="00A5463E" w:rsidRDefault="00A5463E" w:rsidP="00A5463E">
      <w:r w:rsidRPr="00A5463E">
        <w:t>Table 9.2.13-1 shows the content of the Media transmission notification message.</w:t>
      </w:r>
    </w:p>
    <w:p w14:paraId="2F6F04E2" w14:textId="77777777" w:rsidR="00B8601E" w:rsidRPr="00A5463E" w:rsidRDefault="00B8601E" w:rsidP="00B8601E">
      <w:pPr>
        <w:pStyle w:val="TH"/>
      </w:pPr>
      <w:r w:rsidRPr="00A5463E">
        <w:t>Table 9.2.13-1: Media transmission notification message</w:t>
      </w:r>
    </w:p>
    <w:p w14:paraId="511B2D5D" w14:textId="77777777" w:rsidR="00B8601E" w:rsidRPr="00A5463E" w:rsidRDefault="00B8601E" w:rsidP="00B8601E">
      <w:pPr>
        <w:pStyle w:val="PL"/>
        <w:jc w:val="center"/>
        <w:rPr>
          <w:noProof w:val="0"/>
        </w:rPr>
      </w:pPr>
      <w:r w:rsidRPr="00A5463E">
        <w:rPr>
          <w:noProof w:val="0"/>
        </w:rPr>
        <w:t>0                   1                   2                   3</w:t>
      </w:r>
    </w:p>
    <w:p w14:paraId="1AA82BC5" w14:textId="77777777" w:rsidR="00B8601E" w:rsidRPr="00A5463E" w:rsidRDefault="00B8601E" w:rsidP="00B8601E">
      <w:pPr>
        <w:pStyle w:val="PL"/>
        <w:jc w:val="center"/>
        <w:rPr>
          <w:color w:val="000000"/>
        </w:rPr>
      </w:pPr>
      <w:r w:rsidRPr="00A5463E">
        <w:rPr>
          <w:color w:val="000000"/>
        </w:rPr>
        <w:t>0 1 2 3 4 5 6 7 8 9 0 1 2 3 4 5 6 7 8 9 0 1 2 3 4 5 6 7 8 9 0 1</w:t>
      </w:r>
    </w:p>
    <w:p w14:paraId="40A3D605" w14:textId="77777777" w:rsidR="00B8601E" w:rsidRPr="00A5463E" w:rsidRDefault="00B8601E" w:rsidP="00B8601E">
      <w:pPr>
        <w:pStyle w:val="PL"/>
        <w:jc w:val="center"/>
        <w:rPr>
          <w:color w:val="000000"/>
        </w:rPr>
      </w:pPr>
      <w:r w:rsidRPr="00A5463E">
        <w:rPr>
          <w:color w:val="000000"/>
        </w:rPr>
        <w:t>+-+-+-+-+-+-+-+-+-+-+-+-+-+-+-+-+-+-+-+-+-+-+-+-+-+-+-+-+-+-+-+-+</w:t>
      </w:r>
    </w:p>
    <w:p w14:paraId="68565328" w14:textId="77777777" w:rsidR="00B8601E" w:rsidRPr="00A5463E" w:rsidRDefault="00B8601E" w:rsidP="00B8601E">
      <w:pPr>
        <w:pStyle w:val="PL"/>
        <w:jc w:val="center"/>
        <w:rPr>
          <w:color w:val="000000"/>
        </w:rPr>
      </w:pPr>
      <w:r w:rsidRPr="00A5463E">
        <w:rPr>
          <w:color w:val="000000"/>
        </w:rPr>
        <w:t>|V=2|P| Subtype |   PT=APP=204  |          length               |</w:t>
      </w:r>
    </w:p>
    <w:p w14:paraId="52C12176" w14:textId="77777777" w:rsidR="00B8601E" w:rsidRPr="00A5463E" w:rsidRDefault="00B8601E" w:rsidP="00B8601E">
      <w:pPr>
        <w:pStyle w:val="PL"/>
        <w:jc w:val="center"/>
        <w:rPr>
          <w:color w:val="000000"/>
        </w:rPr>
      </w:pPr>
      <w:r w:rsidRPr="00A5463E">
        <w:rPr>
          <w:color w:val="000000"/>
        </w:rPr>
        <w:t>+-+-+-+-+-+-+-+-+-+-+-+-+-+-+-+-+-+-+-+-+-+-+-+-+-+-+-+-+-+-+-+-+</w:t>
      </w:r>
    </w:p>
    <w:p w14:paraId="562D9657" w14:textId="77777777" w:rsidR="00B8601E" w:rsidRPr="00A5463E" w:rsidRDefault="00B8601E" w:rsidP="00B8601E">
      <w:pPr>
        <w:pStyle w:val="PL"/>
        <w:jc w:val="center"/>
        <w:rPr>
          <w:color w:val="000000"/>
        </w:rPr>
      </w:pPr>
      <w:r w:rsidRPr="00A5463E">
        <w:rPr>
          <w:color w:val="000000"/>
        </w:rPr>
        <w:t>|          SSRC of transmission control server                  |</w:t>
      </w:r>
    </w:p>
    <w:p w14:paraId="2DED65B8" w14:textId="77777777" w:rsidR="00B8601E" w:rsidRPr="00A5463E" w:rsidRDefault="00B8601E" w:rsidP="00B8601E">
      <w:pPr>
        <w:pStyle w:val="PL"/>
        <w:jc w:val="center"/>
        <w:rPr>
          <w:color w:val="000000"/>
        </w:rPr>
      </w:pPr>
      <w:r w:rsidRPr="00A5463E">
        <w:rPr>
          <w:color w:val="000000"/>
        </w:rPr>
        <w:t>+-+-+-+-+-+-+-+-+-+-+-+-+-+-+-+-+-+-+-+-+-+-+-+-+-+-+-+-+-+-+-+-+</w:t>
      </w:r>
    </w:p>
    <w:p w14:paraId="0763FCB8" w14:textId="77777777" w:rsidR="00B8601E" w:rsidRPr="00A5463E" w:rsidRDefault="00B8601E" w:rsidP="00B8601E">
      <w:pPr>
        <w:pStyle w:val="PL"/>
        <w:jc w:val="center"/>
        <w:rPr>
          <w:color w:val="000000"/>
        </w:rPr>
      </w:pPr>
      <w:r w:rsidRPr="00A5463E">
        <w:rPr>
          <w:color w:val="000000"/>
        </w:rPr>
        <w:t>|                          name=MCV</w:t>
      </w:r>
      <w:r>
        <w:rPr>
          <w:color w:val="000000"/>
        </w:rPr>
        <w:t>1</w:t>
      </w:r>
      <w:r w:rsidRPr="00A5463E">
        <w:rPr>
          <w:color w:val="000000"/>
        </w:rPr>
        <w:t xml:space="preserve">                            |</w:t>
      </w:r>
    </w:p>
    <w:p w14:paraId="21E2CD27" w14:textId="77777777" w:rsidR="00B8601E" w:rsidRPr="00A5463E" w:rsidRDefault="00B8601E" w:rsidP="00B8601E">
      <w:pPr>
        <w:pStyle w:val="PL"/>
        <w:jc w:val="center"/>
        <w:rPr>
          <w:color w:val="000000"/>
        </w:rPr>
      </w:pPr>
      <w:r w:rsidRPr="00A5463E">
        <w:rPr>
          <w:color w:val="000000"/>
        </w:rPr>
        <w:t>+-+-+-+-+-+-+-+-+-+-+-+-+-+-+-+-+-+-+-+-+-+-+-+-+-+-+-+-+-+-+-+-+</w:t>
      </w:r>
    </w:p>
    <w:p w14:paraId="14E50E63" w14:textId="77777777" w:rsidR="00B8601E" w:rsidRDefault="00B8601E" w:rsidP="00B8601E">
      <w:pPr>
        <w:pStyle w:val="PL"/>
        <w:jc w:val="center"/>
        <w:rPr>
          <w:color w:val="000000"/>
        </w:rPr>
      </w:pPr>
      <w:r w:rsidRPr="00A5463E">
        <w:rPr>
          <w:color w:val="000000"/>
        </w:rPr>
        <w:t>|                        User ID field                          |</w:t>
      </w:r>
    </w:p>
    <w:p w14:paraId="3265AECD" w14:textId="77777777" w:rsidR="00B8601E" w:rsidRPr="00A5463E" w:rsidRDefault="00B8601E" w:rsidP="00B8601E">
      <w:pPr>
        <w:pStyle w:val="PL"/>
        <w:jc w:val="center"/>
        <w:rPr>
          <w:color w:val="000000"/>
        </w:rPr>
      </w:pPr>
      <w:r w:rsidRPr="00A5463E">
        <w:rPr>
          <w:color w:val="000000"/>
        </w:rPr>
        <w:t>+-+-+-+-+-+-+-+-+-+-+-+-+-+-+-+-+-+-+-+-+-+-+-+-+-+-+-+-+-+-+-+-+</w:t>
      </w:r>
    </w:p>
    <w:p w14:paraId="01EFC937" w14:textId="77777777" w:rsidR="00B8601E" w:rsidRDefault="00B8601E" w:rsidP="00B8601E">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706F52E" w14:textId="77777777" w:rsidR="00B8601E" w:rsidRPr="00A5463E" w:rsidRDefault="00B8601E" w:rsidP="00B8601E">
      <w:pPr>
        <w:pStyle w:val="PL"/>
        <w:keepNext/>
        <w:keepLines/>
        <w:jc w:val="center"/>
        <w:rPr>
          <w:noProof w:val="0"/>
        </w:rPr>
      </w:pPr>
      <w:r w:rsidRPr="00A5463E">
        <w:rPr>
          <w:noProof w:val="0"/>
        </w:rPr>
        <w:t>+-+-+-+-+-+-+-+-+-+-+-+-+-+-+-+-+-+-+-+-+-+-+-+-+-+-+-+-+-+-+-+-+</w:t>
      </w:r>
    </w:p>
    <w:p w14:paraId="10F8DA61" w14:textId="77777777" w:rsidR="00B8601E" w:rsidRDefault="00B8601E" w:rsidP="00B8601E">
      <w:pPr>
        <w:pStyle w:val="PL"/>
        <w:keepNext/>
        <w:keepLines/>
        <w:jc w:val="center"/>
        <w:rPr>
          <w:noProof w:val="0"/>
        </w:rPr>
      </w:pPr>
      <w:r w:rsidRPr="00A5463E">
        <w:rPr>
          <w:noProof w:val="0"/>
        </w:rPr>
        <w:t>|           Permission to Request the Transmission field        |</w:t>
      </w:r>
    </w:p>
    <w:p w14:paraId="35DE7E9A" w14:textId="77777777" w:rsidR="00B8601E" w:rsidRPr="00A5463E" w:rsidRDefault="00B8601E" w:rsidP="00B8601E">
      <w:pPr>
        <w:pStyle w:val="PL"/>
        <w:keepNext/>
        <w:keepLines/>
        <w:jc w:val="center"/>
        <w:rPr>
          <w:noProof w:val="0"/>
        </w:rPr>
      </w:pPr>
      <w:r w:rsidRPr="00A5463E">
        <w:rPr>
          <w:noProof w:val="0"/>
        </w:rPr>
        <w:t>+-+-+-+-+-+-+-+-+-+-+-+-+-+-+-+-+-+-+-+-+-+-+-+-+-+-+-+-+-+-+-+-+</w:t>
      </w:r>
    </w:p>
    <w:p w14:paraId="33AB98BC" w14:textId="77777777" w:rsidR="00B8601E" w:rsidRPr="002B014C" w:rsidRDefault="00B8601E" w:rsidP="00B8601E">
      <w:pPr>
        <w:pStyle w:val="PL"/>
        <w:keepNext/>
        <w:keepLines/>
        <w:jc w:val="center"/>
        <w:rPr>
          <w:noProof w:val="0"/>
        </w:rPr>
      </w:pPr>
      <w:r w:rsidRPr="00A5463E">
        <w:rPr>
          <w:noProof w:val="0"/>
        </w:rPr>
        <w:t>|                Transmission Indicator field                   |</w:t>
      </w:r>
    </w:p>
    <w:p w14:paraId="590F4660" w14:textId="77777777" w:rsidR="00B8601E" w:rsidRDefault="00B8601E" w:rsidP="00B8601E">
      <w:pPr>
        <w:pStyle w:val="PL"/>
        <w:jc w:val="center"/>
        <w:rPr>
          <w:color w:val="000000"/>
        </w:rPr>
      </w:pPr>
      <w:r w:rsidRPr="00A5463E">
        <w:rPr>
          <w:color w:val="000000"/>
        </w:rPr>
        <w:t>+-+-+-+-+-+-+-+-+-+-+-+-+-+-+-+-+-+-+-+-+-+-+-+-+-+-+-+-+-+-+-+-+</w:t>
      </w:r>
    </w:p>
    <w:p w14:paraId="3A0BC829" w14:textId="77777777" w:rsidR="00B8601E" w:rsidRPr="00A5463E" w:rsidRDefault="00B8601E" w:rsidP="00B8601E">
      <w:pPr>
        <w:pStyle w:val="PL"/>
        <w:jc w:val="center"/>
        <w:rPr>
          <w:color w:val="000000"/>
        </w:rPr>
      </w:pPr>
      <w:r w:rsidRPr="00A5463E">
        <w:rPr>
          <w:color w:val="000000"/>
        </w:rPr>
        <w:t>|                         Media ID field                        |</w:t>
      </w:r>
    </w:p>
    <w:p w14:paraId="710AAD53" w14:textId="77777777" w:rsidR="00B8601E" w:rsidRPr="00A5463E" w:rsidRDefault="00B8601E" w:rsidP="00B8601E">
      <w:pPr>
        <w:pStyle w:val="PL"/>
        <w:jc w:val="center"/>
        <w:rPr>
          <w:color w:val="000000"/>
        </w:rPr>
      </w:pPr>
      <w:r w:rsidRPr="00A5463E">
        <w:rPr>
          <w:color w:val="000000"/>
        </w:rPr>
        <w:t>+-+-+-+-+-+-+-+-+-+-+-+-+-+-+-+-+-+-+-+-+-+-+-+-+-+-+-+-+-+-+-+-+</w:t>
      </w:r>
    </w:p>
    <w:p w14:paraId="41A84097" w14:textId="77777777" w:rsidR="00B8601E" w:rsidRPr="00A5463E" w:rsidRDefault="00B8601E" w:rsidP="00B8601E">
      <w:pPr>
        <w:pStyle w:val="PL"/>
        <w:jc w:val="center"/>
        <w:rPr>
          <w:color w:val="000000"/>
        </w:rPr>
      </w:pPr>
      <w:r w:rsidRPr="00A5463E">
        <w:rPr>
          <w:color w:val="000000"/>
        </w:rPr>
        <w:t>|                       Track Info field                        |</w:t>
      </w:r>
    </w:p>
    <w:p w14:paraId="6EC2A902" w14:textId="77777777" w:rsidR="00B8601E" w:rsidRPr="00A5463E" w:rsidRDefault="00B8601E" w:rsidP="00B8601E">
      <w:pPr>
        <w:pStyle w:val="PL"/>
        <w:jc w:val="center"/>
        <w:rPr>
          <w:color w:val="000000"/>
        </w:rPr>
      </w:pPr>
      <w:r w:rsidRPr="00A5463E">
        <w:rPr>
          <w:color w:val="000000"/>
        </w:rPr>
        <w:t>+-+-+-+-+-+-+-+-+-+-+-+-+-+-+-+-+-+-+-+-+-+-+-+-+-+-+-+-+-+-+-+-+</w:t>
      </w:r>
    </w:p>
    <w:p w14:paraId="3CDAAEDB" w14:textId="77777777" w:rsidR="00B8601E" w:rsidRPr="00A5463E" w:rsidRDefault="00B8601E" w:rsidP="00B8601E">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2C72EE96" w14:textId="77777777" w:rsidR="00B8601E" w:rsidRPr="00A5463E" w:rsidRDefault="00B8601E" w:rsidP="00B8601E">
      <w:pPr>
        <w:pStyle w:val="PL"/>
        <w:jc w:val="center"/>
        <w:rPr>
          <w:color w:val="000000"/>
        </w:rPr>
      </w:pPr>
      <w:r w:rsidRPr="00A5463E">
        <w:rPr>
          <w:color w:val="000000"/>
        </w:rPr>
        <w:t>+-+-+-+-+-+-+-+-+-+-+-+-+-+-+-+-+-+-+-+-+-+-+-+-+-+-+-+-+-+-+-+-+</w:t>
      </w:r>
    </w:p>
    <w:p w14:paraId="2F90C203" w14:textId="77777777" w:rsidR="00A5463E" w:rsidRPr="00A5463E" w:rsidRDefault="00A5463E" w:rsidP="00A5463E">
      <w:pPr>
        <w:pStyle w:val="PL"/>
        <w:jc w:val="center"/>
      </w:pPr>
    </w:p>
    <w:p w14:paraId="5F6FC01C" w14:textId="77777777" w:rsidR="00A5463E" w:rsidRPr="00A5463E" w:rsidRDefault="00A5463E" w:rsidP="00A5463E">
      <w:r w:rsidRPr="00A5463E">
        <w:t>With the exception of the three first 32-bit words the order of the fields are irrelevant.</w:t>
      </w:r>
    </w:p>
    <w:p w14:paraId="5D29D5E6" w14:textId="77777777" w:rsidR="00A5463E" w:rsidRPr="00A5463E" w:rsidRDefault="00A5463E" w:rsidP="00A5463E">
      <w:pPr>
        <w:rPr>
          <w:b/>
          <w:u w:val="single"/>
        </w:rPr>
      </w:pPr>
      <w:r w:rsidRPr="00A5463E">
        <w:rPr>
          <w:b/>
          <w:u w:val="single"/>
        </w:rPr>
        <w:t>Subtype:</w:t>
      </w:r>
    </w:p>
    <w:p w14:paraId="28FFCFB1" w14:textId="77777777" w:rsidR="00A5463E" w:rsidRPr="00A5463E" w:rsidRDefault="00A5463E" w:rsidP="00A5463E">
      <w:r w:rsidRPr="00A5463E">
        <w:t>The subtype is coded according to table </w:t>
      </w:r>
      <w:r w:rsidR="00037BD2">
        <w:t>9.2.2.1-</w:t>
      </w:r>
      <w:r w:rsidRPr="00A5463E">
        <w:t>2.</w:t>
      </w:r>
    </w:p>
    <w:p w14:paraId="78CF8BCB" w14:textId="77777777" w:rsidR="00A5463E" w:rsidRPr="00A5463E" w:rsidRDefault="00A5463E" w:rsidP="00A5463E">
      <w:pPr>
        <w:rPr>
          <w:b/>
          <w:u w:val="single"/>
        </w:rPr>
      </w:pPr>
      <w:r w:rsidRPr="00A5463E">
        <w:rPr>
          <w:b/>
          <w:u w:val="single"/>
        </w:rPr>
        <w:t>Length:</w:t>
      </w:r>
    </w:p>
    <w:p w14:paraId="4D32EA6C" w14:textId="73C7BC22" w:rsidR="00A5463E" w:rsidRPr="00A5463E" w:rsidRDefault="00A5463E" w:rsidP="00A5463E">
      <w:r w:rsidRPr="00A5463E">
        <w:t xml:space="preserve">The length is coded as specified in to </w:t>
      </w:r>
      <w:r w:rsidR="008C5982">
        <w:t>clause</w:t>
      </w:r>
      <w:r w:rsidRPr="00A5463E">
        <w:t> 9.1.2.</w:t>
      </w:r>
    </w:p>
    <w:p w14:paraId="35581EDB" w14:textId="77777777" w:rsidR="00A5463E" w:rsidRPr="00A5463E" w:rsidRDefault="00A5463E" w:rsidP="00A5463E">
      <w:pPr>
        <w:rPr>
          <w:b/>
          <w:u w:val="single"/>
        </w:rPr>
      </w:pPr>
      <w:r w:rsidRPr="00A5463E">
        <w:rPr>
          <w:b/>
          <w:u w:val="single"/>
        </w:rPr>
        <w:t>SSRC:</w:t>
      </w:r>
    </w:p>
    <w:p w14:paraId="10A4876F" w14:textId="77777777" w:rsidR="00A5463E" w:rsidRPr="00A5463E" w:rsidRDefault="00A5463E" w:rsidP="00A5463E">
      <w:r w:rsidRPr="00A5463E">
        <w:t>The SSRC field carries the SSRC of the transmission control server.</w:t>
      </w:r>
    </w:p>
    <w:p w14:paraId="12EC78EE" w14:textId="77777777" w:rsidR="00A5463E" w:rsidRPr="00A5463E" w:rsidRDefault="00A5463E" w:rsidP="00A5463E">
      <w:r w:rsidRPr="00A5463E">
        <w:t>The SSRC field is coded as specified in IETF RFC 3550 </w:t>
      </w:r>
      <w:r>
        <w:t>[3]</w:t>
      </w:r>
      <w:r w:rsidRPr="00A5463E">
        <w:t>.</w:t>
      </w:r>
    </w:p>
    <w:p w14:paraId="14E80081" w14:textId="77777777" w:rsidR="00A5463E" w:rsidRPr="00A5463E" w:rsidRDefault="00A5463E" w:rsidP="00A5463E">
      <w:pPr>
        <w:rPr>
          <w:b/>
          <w:color w:val="000000"/>
          <w:u w:val="single"/>
        </w:rPr>
      </w:pPr>
      <w:r w:rsidRPr="00A5463E">
        <w:rPr>
          <w:b/>
          <w:color w:val="000000"/>
          <w:u w:val="single"/>
        </w:rPr>
        <w:t>User ID:</w:t>
      </w:r>
    </w:p>
    <w:p w14:paraId="236817A0"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6B5F28E4" w14:textId="4081DD2A" w:rsidR="00A5463E" w:rsidRPr="00A5463E" w:rsidRDefault="00A5463E" w:rsidP="00A5463E">
      <w:r w:rsidRPr="00A5463E">
        <w:t xml:space="preserve">The User ID value is coded as specified in </w:t>
      </w:r>
      <w:r w:rsidR="008C5982">
        <w:t>clause</w:t>
      </w:r>
      <w:r w:rsidRPr="00A5463E">
        <w:t> 9.2.3.8.</w:t>
      </w:r>
    </w:p>
    <w:p w14:paraId="3CB0B5E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23E46BD" w14:textId="77777777" w:rsidR="002B014C" w:rsidRDefault="002B014C" w:rsidP="002B014C">
      <w:r w:rsidRPr="00A5463E">
        <w:t xml:space="preserve">The </w:t>
      </w:r>
      <w:r>
        <w:t>SSRC of transmitter field carries the SSRC of the user transmitting the media.</w:t>
      </w:r>
    </w:p>
    <w:p w14:paraId="0A2C9DE0" w14:textId="32CA996F" w:rsidR="002B014C" w:rsidRDefault="002B014C" w:rsidP="002B014C">
      <w:r w:rsidRPr="00A5463E">
        <w:t xml:space="preserve">The SSRC </w:t>
      </w:r>
      <w:r>
        <w:t xml:space="preserve">of transmitter </w:t>
      </w:r>
      <w:r w:rsidRPr="00A5463E">
        <w:t xml:space="preserve">field is coded as </w:t>
      </w:r>
      <w:r>
        <w:t xml:space="preserve">described in </w:t>
      </w:r>
      <w:r w:rsidR="008C5982">
        <w:t>clause</w:t>
      </w:r>
      <w:r w:rsidRPr="00A5463E">
        <w:t> 9.2.3.1</w:t>
      </w:r>
      <w:r>
        <w:t>6</w:t>
      </w:r>
      <w:r w:rsidRPr="00A5463E">
        <w:t>.</w:t>
      </w:r>
    </w:p>
    <w:p w14:paraId="6CB14C5A" w14:textId="77777777" w:rsidR="002B014C" w:rsidRPr="00A5463E" w:rsidRDefault="002B014C" w:rsidP="002B014C">
      <w:pPr>
        <w:rPr>
          <w:b/>
          <w:u w:val="single"/>
        </w:rPr>
      </w:pPr>
      <w:r w:rsidRPr="00A5463E">
        <w:rPr>
          <w:b/>
          <w:u w:val="single"/>
        </w:rPr>
        <w:t>Permission to request the transmission:</w:t>
      </w:r>
    </w:p>
    <w:p w14:paraId="68CAF874" w14:textId="6FC82EF9" w:rsidR="002B014C" w:rsidRDefault="002B014C" w:rsidP="002B014C">
      <w:r w:rsidRPr="00A5463E">
        <w:t xml:space="preserve">The Permission to Request the Transmission field is coded as specified in </w:t>
      </w:r>
      <w:r w:rsidR="008C5982">
        <w:t>clause</w:t>
      </w:r>
      <w:r w:rsidRPr="00A5463E">
        <w:t> 9.2.3.7.</w:t>
      </w:r>
    </w:p>
    <w:p w14:paraId="4DAA5960" w14:textId="77777777" w:rsidR="002B014C" w:rsidRPr="00A5463E" w:rsidRDefault="002B014C" w:rsidP="002B014C">
      <w:pPr>
        <w:rPr>
          <w:b/>
          <w:u w:val="single"/>
        </w:rPr>
      </w:pPr>
      <w:r w:rsidRPr="00A5463E">
        <w:rPr>
          <w:b/>
          <w:u w:val="single"/>
        </w:rPr>
        <w:t>Transmission Indicator:</w:t>
      </w:r>
    </w:p>
    <w:p w14:paraId="1B338C8C" w14:textId="4FB529A9" w:rsidR="002B014C" w:rsidRPr="00561A73" w:rsidRDefault="002B014C" w:rsidP="002B014C">
      <w:r w:rsidRPr="00A5463E">
        <w:t xml:space="preserve">The Transmission Indicator field is coded as described in </w:t>
      </w:r>
      <w:r w:rsidR="008C5982">
        <w:t>clause</w:t>
      </w:r>
      <w:r w:rsidRPr="00A5463E">
        <w:t> 9.2.3.11.</w:t>
      </w:r>
    </w:p>
    <w:p w14:paraId="23A39414" w14:textId="77777777" w:rsidR="00A5463E" w:rsidRPr="00A5463E" w:rsidRDefault="00A5463E" w:rsidP="00A5463E">
      <w:pPr>
        <w:rPr>
          <w:b/>
          <w:color w:val="000000"/>
          <w:u w:val="single"/>
        </w:rPr>
      </w:pPr>
      <w:r w:rsidRPr="00A5463E">
        <w:rPr>
          <w:b/>
          <w:color w:val="000000"/>
          <w:u w:val="single"/>
        </w:rPr>
        <w:t>Media ID:</w:t>
      </w:r>
    </w:p>
    <w:p w14:paraId="5574861A" w14:textId="77777777" w:rsidR="00A5463E" w:rsidRPr="00A5463E" w:rsidRDefault="00A5463E" w:rsidP="00A5463E">
      <w:r w:rsidRPr="00A5463E">
        <w:t>The Media ID field is present only if media multiplexing is used. The Media ID field identified a media flow within a media multiplex.</w:t>
      </w:r>
    </w:p>
    <w:p w14:paraId="72496E2E" w14:textId="11773331" w:rsidR="00A5463E" w:rsidRPr="00A5463E" w:rsidRDefault="00A5463E" w:rsidP="00A5463E">
      <w:bookmarkStart w:id="1877" w:name="_Hlk532998255"/>
      <w:r w:rsidRPr="00A5463E">
        <w:lastRenderedPageBreak/>
        <w:t xml:space="preserve">The Media ID value is coded as specified in </w:t>
      </w:r>
      <w:r w:rsidR="008C5982">
        <w:t>clause</w:t>
      </w:r>
      <w:r w:rsidRPr="00A5463E">
        <w:t> 9.2.3.x.</w:t>
      </w:r>
    </w:p>
    <w:bookmarkEnd w:id="1877"/>
    <w:p w14:paraId="0614D9A5" w14:textId="77777777" w:rsidR="00A5463E" w:rsidRPr="00A5463E" w:rsidRDefault="00A5463E" w:rsidP="00A5463E">
      <w:pPr>
        <w:rPr>
          <w:b/>
          <w:u w:val="single"/>
        </w:rPr>
      </w:pPr>
      <w:r w:rsidRPr="00A5463E">
        <w:rPr>
          <w:b/>
          <w:u w:val="single"/>
        </w:rPr>
        <w:t>Track Info:</w:t>
      </w:r>
    </w:p>
    <w:p w14:paraId="68EE3707" w14:textId="078AE344" w:rsidR="00A5463E" w:rsidRDefault="00A5463E" w:rsidP="00A5463E">
      <w:r w:rsidRPr="00A5463E">
        <w:t xml:space="preserve">The Track Info field is included when an MCVideo call involves a non-controlling MCVideo function. The coding of the Track Info field is described in </w:t>
      </w:r>
      <w:r w:rsidR="008C5982">
        <w:t>clause</w:t>
      </w:r>
      <w:r w:rsidRPr="00A5463E">
        <w:t> 9.2.3.13.</w:t>
      </w:r>
    </w:p>
    <w:p w14:paraId="28FEAEE1" w14:textId="77777777" w:rsidR="00B8601E" w:rsidRDefault="00B8601E" w:rsidP="00B8601E">
      <w:pPr>
        <w:rPr>
          <w:b/>
          <w:u w:val="single"/>
        </w:rPr>
      </w:pPr>
      <w:r>
        <w:rPr>
          <w:b/>
          <w:u w:val="single"/>
        </w:rPr>
        <w:t>Reception Mode</w:t>
      </w:r>
      <w:r w:rsidRPr="00A5463E">
        <w:rPr>
          <w:b/>
          <w:u w:val="single"/>
        </w:rPr>
        <w:t>:</w:t>
      </w:r>
      <w:r>
        <w:rPr>
          <w:b/>
          <w:u w:val="single"/>
        </w:rPr>
        <w:t xml:space="preserve"> </w:t>
      </w:r>
    </w:p>
    <w:p w14:paraId="4D87C268" w14:textId="2D7AA761" w:rsidR="00B8601E" w:rsidRDefault="00B8601E" w:rsidP="00B8601E">
      <w:r>
        <w:t xml:space="preserve">The Reception Mode field </w:t>
      </w:r>
      <w:r w:rsidRPr="00A5463E">
        <w:t xml:space="preserve">coded as specified in </w:t>
      </w:r>
      <w:r w:rsidR="008C5982">
        <w:t>clause</w:t>
      </w:r>
      <w:r w:rsidRPr="00A5463E">
        <w:t> 9.2.3.</w:t>
      </w:r>
      <w:r>
        <w:t>21.</w:t>
      </w:r>
    </w:p>
    <w:p w14:paraId="15C1E834" w14:textId="77777777" w:rsidR="00A5463E" w:rsidRPr="00A5463E" w:rsidRDefault="00A5463E" w:rsidP="00A5463E">
      <w:pPr>
        <w:pStyle w:val="Heading3"/>
      </w:pPr>
      <w:bookmarkStart w:id="1878" w:name="_Toc11343996"/>
      <w:bookmarkStart w:id="1879" w:name="_Toc45215957"/>
      <w:bookmarkStart w:id="1880" w:name="_Toc51945732"/>
      <w:bookmarkStart w:id="1881" w:name="_Toc99173128"/>
      <w:r w:rsidRPr="00A5463E">
        <w:t>9.2.14</w:t>
      </w:r>
      <w:r w:rsidRPr="00A5463E">
        <w:tab/>
        <w:t>Receive media request</w:t>
      </w:r>
      <w:bookmarkEnd w:id="1878"/>
      <w:bookmarkEnd w:id="1879"/>
      <w:bookmarkEnd w:id="1880"/>
      <w:bookmarkEnd w:id="1881"/>
    </w:p>
    <w:p w14:paraId="4AF5D281"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39980DE" w14:textId="77777777" w:rsidR="00A5463E" w:rsidRPr="00A5463E" w:rsidRDefault="00A5463E" w:rsidP="00A5463E">
      <w:r w:rsidRPr="00A5463E">
        <w:t>Table 9.2.14-1 shows the content of the Receive Request message.</w:t>
      </w:r>
    </w:p>
    <w:p w14:paraId="42F1B4F7" w14:textId="77777777" w:rsidR="00A5463E" w:rsidRPr="00A5463E" w:rsidRDefault="00A5463E" w:rsidP="00A5463E">
      <w:pPr>
        <w:pStyle w:val="TH"/>
      </w:pPr>
      <w:r w:rsidRPr="00A5463E">
        <w:t xml:space="preserve">Table 9.2.14-1: Receive </w:t>
      </w:r>
      <w:r w:rsidR="00037BD2">
        <w:t>media r</w:t>
      </w:r>
      <w:r w:rsidRPr="00A5463E">
        <w:t>equest message</w:t>
      </w:r>
    </w:p>
    <w:p w14:paraId="4DB84C49" w14:textId="77777777" w:rsidR="00A5463E" w:rsidRPr="00A5463E" w:rsidRDefault="00A5463E" w:rsidP="00A5463E">
      <w:pPr>
        <w:pStyle w:val="PL"/>
        <w:keepNext/>
        <w:keepLines/>
        <w:jc w:val="center"/>
        <w:rPr>
          <w:noProof w:val="0"/>
        </w:rPr>
      </w:pPr>
      <w:r w:rsidRPr="00A5463E">
        <w:rPr>
          <w:noProof w:val="0"/>
        </w:rPr>
        <w:t>0                   1                   2                   3</w:t>
      </w:r>
    </w:p>
    <w:p w14:paraId="32535D3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32BF8DF" w14:textId="77777777" w:rsidR="00A5463E" w:rsidRPr="00A5463E" w:rsidRDefault="00A5463E" w:rsidP="00A5463E">
      <w:pPr>
        <w:pStyle w:val="PL"/>
        <w:keepNext/>
        <w:keepLines/>
        <w:jc w:val="center"/>
        <w:rPr>
          <w:noProof w:val="0"/>
        </w:rPr>
      </w:pPr>
      <w:r w:rsidRPr="00A5463E">
        <w:rPr>
          <w:noProof w:val="0"/>
        </w:rPr>
        <w:t>+-+-+-+-+-+-+-+-+-+-+-+-+-+-+-+-+-+-+-+-+-+-+-+-+-+-+-+-+-+-+-+-+</w:t>
      </w:r>
    </w:p>
    <w:p w14:paraId="08F76073" w14:textId="77777777" w:rsidR="00A5463E" w:rsidRPr="00A5463E" w:rsidRDefault="00A5463E" w:rsidP="00A5463E">
      <w:pPr>
        <w:pStyle w:val="PL"/>
        <w:keepNext/>
        <w:keepLines/>
        <w:jc w:val="center"/>
        <w:rPr>
          <w:noProof w:val="0"/>
        </w:rPr>
      </w:pPr>
      <w:r w:rsidRPr="00A5463E">
        <w:rPr>
          <w:noProof w:val="0"/>
        </w:rPr>
        <w:t>|V=2|P| Subtype |   PT=APP=204  |          length               |</w:t>
      </w:r>
    </w:p>
    <w:p w14:paraId="153BE2AA" w14:textId="77777777" w:rsidR="00A5463E" w:rsidRPr="00A5463E" w:rsidRDefault="00A5463E" w:rsidP="00A5463E">
      <w:pPr>
        <w:pStyle w:val="PL"/>
        <w:keepNext/>
        <w:keepLines/>
        <w:jc w:val="center"/>
        <w:rPr>
          <w:noProof w:val="0"/>
        </w:rPr>
      </w:pPr>
      <w:r w:rsidRPr="00A5463E">
        <w:rPr>
          <w:noProof w:val="0"/>
        </w:rPr>
        <w:t>+-+-+-+-+-+-+-+-+-+-+-+-+-+-+-+-+-+-+-+-+-+-+-+-+-+-+-+-+-+-+-+-+</w:t>
      </w:r>
    </w:p>
    <w:p w14:paraId="357340CA"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21896598" w14:textId="77777777" w:rsidR="00A5463E" w:rsidRPr="00A5463E" w:rsidRDefault="00A5463E" w:rsidP="00A5463E">
      <w:pPr>
        <w:pStyle w:val="PL"/>
        <w:keepNext/>
        <w:keepLines/>
        <w:jc w:val="center"/>
        <w:rPr>
          <w:noProof w:val="0"/>
        </w:rPr>
      </w:pPr>
      <w:r w:rsidRPr="00A5463E">
        <w:rPr>
          <w:noProof w:val="0"/>
        </w:rPr>
        <w:t>+-+-+-+-+-+-+-+-+-+-+-+-+-+-+-+-+-+-+-+-+-+-+-+-+-+-+-+-+-+-+-+-+</w:t>
      </w:r>
    </w:p>
    <w:p w14:paraId="2F0B3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BE58E55" w14:textId="77777777" w:rsidR="00A5463E" w:rsidRPr="00A5463E" w:rsidRDefault="00A5463E" w:rsidP="00A5463E">
      <w:pPr>
        <w:pStyle w:val="PL"/>
        <w:keepNext/>
        <w:keepLines/>
        <w:jc w:val="center"/>
        <w:rPr>
          <w:noProof w:val="0"/>
        </w:rPr>
      </w:pPr>
      <w:r w:rsidRPr="00A5463E">
        <w:rPr>
          <w:noProof w:val="0"/>
        </w:rPr>
        <w:t>+-+-+-+-+-+-+-+-+-+-+-+-+-+-+-+-+-+-+-+-+-+-+-+-+-+-+-+-+-+-+-+-+</w:t>
      </w:r>
    </w:p>
    <w:p w14:paraId="109240F4" w14:textId="77777777" w:rsidR="002B014C" w:rsidRDefault="00A5463E" w:rsidP="002B014C">
      <w:pPr>
        <w:pStyle w:val="PL"/>
        <w:keepNext/>
        <w:keepLines/>
        <w:jc w:val="center"/>
        <w:rPr>
          <w:noProof w:val="0"/>
        </w:rPr>
      </w:pPr>
      <w:r w:rsidRPr="00A5463E">
        <w:rPr>
          <w:noProof w:val="0"/>
        </w:rPr>
        <w:t>:                       User ID field                           :</w:t>
      </w:r>
    </w:p>
    <w:p w14:paraId="55D27D99" w14:textId="77777777" w:rsidR="002B014C" w:rsidRPr="00A5463E" w:rsidRDefault="002B014C" w:rsidP="002B014C">
      <w:pPr>
        <w:pStyle w:val="PL"/>
        <w:jc w:val="center"/>
        <w:rPr>
          <w:color w:val="000000"/>
        </w:rPr>
      </w:pPr>
      <w:r w:rsidRPr="00A5463E">
        <w:rPr>
          <w:color w:val="000000"/>
        </w:rPr>
        <w:t>+-+-+-+-+-+-+-+-+-+-+-+-+-+-+-+-+-+-+-+-+-+-+-+-+-+-+-+-+-+-+-+-+</w:t>
      </w:r>
    </w:p>
    <w:p w14:paraId="07292FD3" w14:textId="77777777" w:rsidR="00562B3C" w:rsidRDefault="002B014C" w:rsidP="00A5463E">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21C71F1" w14:textId="77777777" w:rsidR="00A5463E" w:rsidRPr="00A5463E" w:rsidRDefault="00A5463E" w:rsidP="00A5463E">
      <w:pPr>
        <w:pStyle w:val="PL"/>
        <w:keepNext/>
        <w:keepLines/>
        <w:jc w:val="center"/>
        <w:rPr>
          <w:noProof w:val="0"/>
        </w:rPr>
      </w:pPr>
      <w:r w:rsidRPr="00A5463E">
        <w:rPr>
          <w:noProof w:val="0"/>
        </w:rPr>
        <w:t>+-+-+-+-+-+-+-+-+-+-+-+-+-+-+-+-+-+-+-+-+-+-+-+-+-+-+-+-+-+-+-+-+</w:t>
      </w:r>
    </w:p>
    <w:p w14:paraId="284BFE8C" w14:textId="77777777" w:rsidR="00062123" w:rsidRDefault="00A5463E" w:rsidP="00062123">
      <w:pPr>
        <w:pStyle w:val="PL"/>
        <w:jc w:val="center"/>
        <w:rPr>
          <w:color w:val="000000"/>
        </w:rPr>
      </w:pPr>
      <w:r w:rsidRPr="00A5463E">
        <w:rPr>
          <w:color w:val="000000"/>
        </w:rPr>
        <w:t>|                         Media ID field                        |</w:t>
      </w:r>
    </w:p>
    <w:p w14:paraId="06710C17" w14:textId="77777777" w:rsidR="00062123" w:rsidRPr="00A5463E" w:rsidRDefault="00062123" w:rsidP="00062123">
      <w:pPr>
        <w:pStyle w:val="PL"/>
        <w:jc w:val="center"/>
        <w:rPr>
          <w:color w:val="000000"/>
        </w:rPr>
      </w:pPr>
      <w:r w:rsidRPr="00A5463E">
        <w:rPr>
          <w:color w:val="000000"/>
        </w:rPr>
        <w:t>+-+-+-+-+-+-+-+-+-+-+-+-+-+-+-+-+-+-+-+-+-+-+-+-+-+-+-+-+-+-+-+-+</w:t>
      </w:r>
    </w:p>
    <w:p w14:paraId="39E98FEB"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504301BD" w14:textId="77777777" w:rsidR="00062123" w:rsidRPr="00A5463E" w:rsidRDefault="00062123" w:rsidP="00062123">
      <w:pPr>
        <w:pStyle w:val="PL"/>
        <w:keepNext/>
        <w:keepLines/>
        <w:jc w:val="center"/>
        <w:rPr>
          <w:noProof w:val="0"/>
        </w:rPr>
      </w:pPr>
      <w:r w:rsidRPr="00A5463E">
        <w:rPr>
          <w:noProof w:val="0"/>
        </w:rPr>
        <w:t>+-+-+-+-+-+-+-+-+-+-+-+-+-+-+-+-+-+-+-+-+-+-+-+-+-+-+-+-+-+-+-+-+</w:t>
      </w:r>
    </w:p>
    <w:p w14:paraId="35A6818F"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FC512E1" w14:textId="77777777" w:rsidR="00A5463E" w:rsidRPr="00A5463E" w:rsidRDefault="00A5463E" w:rsidP="00A5463E">
      <w:pPr>
        <w:pStyle w:val="PL"/>
        <w:jc w:val="center"/>
        <w:rPr>
          <w:color w:val="000000"/>
        </w:rPr>
      </w:pPr>
      <w:r w:rsidRPr="00A5463E">
        <w:rPr>
          <w:color w:val="000000"/>
        </w:rPr>
        <w:t>+-+-+-+-+-+-+-+-+-+-+-+-+-+-+-+-+-+-+-+-+-+-+-+-+-+-+-+-+-+-+-+-+</w:t>
      </w:r>
    </w:p>
    <w:p w14:paraId="567229F6" w14:textId="77777777" w:rsidR="00A5463E" w:rsidRPr="00A5463E" w:rsidRDefault="00A5463E" w:rsidP="00A5463E">
      <w:pPr>
        <w:pStyle w:val="PL"/>
        <w:jc w:val="center"/>
        <w:rPr>
          <w:color w:val="000000"/>
        </w:rPr>
      </w:pPr>
      <w:r w:rsidRPr="00A5463E">
        <w:rPr>
          <w:color w:val="000000"/>
        </w:rPr>
        <w:t>|                       Track Info field                        |</w:t>
      </w:r>
    </w:p>
    <w:p w14:paraId="74C0B59B" w14:textId="77777777" w:rsidR="00037BD2" w:rsidRDefault="00037BD2" w:rsidP="00A5463E"/>
    <w:p w14:paraId="2003E316" w14:textId="77777777" w:rsidR="00A5463E" w:rsidRPr="00A5463E" w:rsidRDefault="00A5463E" w:rsidP="00A5463E">
      <w:r w:rsidRPr="00A5463E">
        <w:t>With the exception of the three first 32-bit words the order of the fields are irrelevant.</w:t>
      </w:r>
    </w:p>
    <w:p w14:paraId="502B8C7F" w14:textId="77777777" w:rsidR="00A5463E" w:rsidRPr="00A5463E" w:rsidRDefault="00A5463E" w:rsidP="00A5463E">
      <w:pPr>
        <w:rPr>
          <w:b/>
          <w:u w:val="single"/>
        </w:rPr>
      </w:pPr>
      <w:r w:rsidRPr="00A5463E">
        <w:rPr>
          <w:b/>
          <w:u w:val="single"/>
        </w:rPr>
        <w:t>Subtype:</w:t>
      </w:r>
    </w:p>
    <w:p w14:paraId="31B9C53F" w14:textId="77777777" w:rsidR="00A5463E" w:rsidRPr="00A5463E" w:rsidRDefault="00A5463E" w:rsidP="00A5463E">
      <w:r w:rsidRPr="00A5463E">
        <w:t>The subtype is coded according to table </w:t>
      </w:r>
      <w:r w:rsidR="00037BD2">
        <w:t>9.2.2.1-</w:t>
      </w:r>
      <w:r w:rsidRPr="00A5463E">
        <w:t>1.</w:t>
      </w:r>
    </w:p>
    <w:p w14:paraId="3ED0C4F3" w14:textId="77777777" w:rsidR="00A5463E" w:rsidRPr="00A5463E" w:rsidRDefault="00A5463E" w:rsidP="00A5463E">
      <w:pPr>
        <w:rPr>
          <w:b/>
          <w:u w:val="single"/>
        </w:rPr>
      </w:pPr>
      <w:r w:rsidRPr="00A5463E">
        <w:rPr>
          <w:b/>
          <w:u w:val="single"/>
        </w:rPr>
        <w:t>Length:</w:t>
      </w:r>
    </w:p>
    <w:p w14:paraId="6A20678E" w14:textId="60B46248" w:rsidR="00A5463E" w:rsidRPr="00A5463E" w:rsidRDefault="00A5463E" w:rsidP="00A5463E">
      <w:r w:rsidRPr="00A5463E">
        <w:t xml:space="preserve">The length is coded as specified in to </w:t>
      </w:r>
      <w:r w:rsidR="008C5982">
        <w:t>clause</w:t>
      </w:r>
      <w:r w:rsidRPr="00A5463E">
        <w:t> 9.1.2.</w:t>
      </w:r>
    </w:p>
    <w:p w14:paraId="7831A526" w14:textId="77777777" w:rsidR="00A5463E" w:rsidRPr="00A5463E" w:rsidRDefault="00A5463E" w:rsidP="00A5463E">
      <w:pPr>
        <w:rPr>
          <w:b/>
          <w:u w:val="single"/>
        </w:rPr>
      </w:pPr>
      <w:r w:rsidRPr="00A5463E">
        <w:rPr>
          <w:b/>
          <w:u w:val="single"/>
        </w:rPr>
        <w:t>SSRC:</w:t>
      </w:r>
    </w:p>
    <w:p w14:paraId="23999898" w14:textId="77777777" w:rsidR="00A5463E" w:rsidRPr="00A5463E" w:rsidRDefault="00A5463E" w:rsidP="00A5463E">
      <w:r w:rsidRPr="00A5463E">
        <w:t>The SSRC field carries the SSRC of the transmission participant requesting the reception of the media from another user.</w:t>
      </w:r>
    </w:p>
    <w:p w14:paraId="567FC760" w14:textId="77777777" w:rsidR="00A5463E" w:rsidRPr="00A5463E" w:rsidRDefault="00A5463E" w:rsidP="00A5463E">
      <w:r w:rsidRPr="00A5463E">
        <w:t>The content of the SSRC field is coded as specified in IETF RFC 3550 </w:t>
      </w:r>
      <w:r>
        <w:t>[3]</w:t>
      </w:r>
      <w:r w:rsidRPr="00A5463E">
        <w:t>.</w:t>
      </w:r>
    </w:p>
    <w:p w14:paraId="7F1084A3" w14:textId="77777777" w:rsidR="00A5463E" w:rsidRPr="00A5463E" w:rsidRDefault="00A5463E" w:rsidP="00A5463E">
      <w:pPr>
        <w:rPr>
          <w:b/>
          <w:color w:val="000000"/>
          <w:u w:val="single"/>
        </w:rPr>
      </w:pPr>
      <w:r w:rsidRPr="00A5463E">
        <w:rPr>
          <w:b/>
          <w:color w:val="000000"/>
          <w:u w:val="single"/>
        </w:rPr>
        <w:t>User ID:</w:t>
      </w:r>
    </w:p>
    <w:p w14:paraId="37BD6E75" w14:textId="2DA8694B" w:rsidR="00A5463E" w:rsidRPr="00A5463E" w:rsidRDefault="00A5463E" w:rsidP="00A5463E">
      <w:r w:rsidRPr="00A5463E">
        <w:t xml:space="preserve">The User ID field is used to carry the identity of the user who is requesting the reception of the media and is coded as described in </w:t>
      </w:r>
      <w:r w:rsidR="008C5982">
        <w:t>clause</w:t>
      </w:r>
      <w:r w:rsidRPr="00A5463E">
        <w:t> 9.2.3.8.</w:t>
      </w:r>
    </w:p>
    <w:p w14:paraId="7943411D"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425E1BC" w14:textId="77777777" w:rsidR="002B014C" w:rsidRDefault="002B014C" w:rsidP="002B014C">
      <w:r w:rsidRPr="00A5463E">
        <w:t xml:space="preserve">The </w:t>
      </w:r>
      <w:r>
        <w:t>SSRC of transmitter field carries the SSRC of the user transmitting the media.</w:t>
      </w:r>
    </w:p>
    <w:p w14:paraId="5C51A7DC" w14:textId="081D2D29" w:rsidR="002B014C" w:rsidRPr="00310017" w:rsidRDefault="002B014C" w:rsidP="002B014C">
      <w:r w:rsidRPr="00A5463E">
        <w:lastRenderedPageBreak/>
        <w:t xml:space="preserve">The SSRC </w:t>
      </w:r>
      <w:r>
        <w:t xml:space="preserve">of transmitted </w:t>
      </w:r>
      <w:r w:rsidRPr="00A5463E">
        <w:t xml:space="preserve">field is coded as </w:t>
      </w:r>
      <w:r>
        <w:t xml:space="preserve">described </w:t>
      </w:r>
      <w:r w:rsidRPr="00A5463E">
        <w:t xml:space="preserve">in </w:t>
      </w:r>
      <w:r w:rsidR="008C5982">
        <w:t>clause</w:t>
      </w:r>
      <w:r w:rsidRPr="00A5463E">
        <w:t> </w:t>
      </w:r>
      <w:r>
        <w:t>9.2.3.16</w:t>
      </w:r>
      <w:r w:rsidRPr="00A5463E">
        <w:t>.</w:t>
      </w:r>
    </w:p>
    <w:p w14:paraId="43A19676" w14:textId="77777777" w:rsidR="00A5463E" w:rsidRPr="00A5463E" w:rsidRDefault="00A5463E" w:rsidP="00A5463E">
      <w:pPr>
        <w:rPr>
          <w:b/>
          <w:color w:val="000000"/>
          <w:u w:val="single"/>
        </w:rPr>
      </w:pPr>
      <w:r w:rsidRPr="00A5463E">
        <w:rPr>
          <w:b/>
          <w:color w:val="000000"/>
          <w:u w:val="single"/>
        </w:rPr>
        <w:t>Media ID:</w:t>
      </w:r>
    </w:p>
    <w:p w14:paraId="29160A28" w14:textId="77777777" w:rsidR="00A5463E" w:rsidRPr="00A5463E" w:rsidRDefault="00A5463E" w:rsidP="00A5463E">
      <w:r w:rsidRPr="00A5463E">
        <w:t>The Media ID field is present only if media multiplexing is used. The Media ID field identified a media flow within a media multiplex.</w:t>
      </w:r>
    </w:p>
    <w:p w14:paraId="4D90597A" w14:textId="3772CEB6" w:rsidR="00062123" w:rsidRDefault="00A5463E" w:rsidP="00062123">
      <w:r w:rsidRPr="00A5463E">
        <w:t xml:space="preserve">The Media ID value is coded as specified in </w:t>
      </w:r>
      <w:r w:rsidR="008C5982">
        <w:t>clause</w:t>
      </w:r>
      <w:r w:rsidRPr="00A5463E">
        <w:t> 9.2.3.x.</w:t>
      </w:r>
    </w:p>
    <w:p w14:paraId="35C578F5"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3BE2E76" w14:textId="6BCC1BD6" w:rsidR="00062123" w:rsidRDefault="00062123" w:rsidP="00062123">
      <w:r w:rsidRPr="00A5463E">
        <w:t xml:space="preserve">The Transmission Indicator field is coded as described in </w:t>
      </w:r>
      <w:r w:rsidR="008C5982">
        <w:t>clause</w:t>
      </w:r>
      <w:r w:rsidRPr="00A5463E">
        <w:t> 9.2.3.11.</w:t>
      </w:r>
    </w:p>
    <w:p w14:paraId="62094E70" w14:textId="77777777" w:rsidR="00062123" w:rsidRPr="00A5463E" w:rsidRDefault="00062123" w:rsidP="00062123">
      <w:pPr>
        <w:rPr>
          <w:b/>
          <w:u w:val="single"/>
        </w:rPr>
      </w:pPr>
      <w:r>
        <w:rPr>
          <w:b/>
          <w:u w:val="single"/>
        </w:rPr>
        <w:t>Reception</w:t>
      </w:r>
      <w:r w:rsidRPr="00A5463E">
        <w:rPr>
          <w:b/>
          <w:u w:val="single"/>
        </w:rPr>
        <w:t xml:space="preserve"> priority:</w:t>
      </w:r>
    </w:p>
    <w:p w14:paraId="1A131C58" w14:textId="205DF715" w:rsidR="00A5463E" w:rsidRPr="00A5463E" w:rsidRDefault="00062123" w:rsidP="00062123">
      <w:r w:rsidRPr="00A5463E">
        <w:t xml:space="preserve">The </w:t>
      </w:r>
      <w:r>
        <w:t>Reception</w:t>
      </w:r>
      <w:r w:rsidRPr="00A5463E">
        <w:t xml:space="preserve"> Priority field is coded as described in </w:t>
      </w:r>
      <w:r w:rsidR="008C5982">
        <w:t>clause</w:t>
      </w:r>
      <w:r w:rsidRPr="00A5463E">
        <w:t> </w:t>
      </w:r>
      <w:r>
        <w:t>9.2.3.19</w:t>
      </w:r>
      <w:r w:rsidRPr="00A5463E">
        <w:t>.</w:t>
      </w:r>
    </w:p>
    <w:p w14:paraId="6A3326E5" w14:textId="77777777" w:rsidR="00A5463E" w:rsidRPr="00A5463E" w:rsidRDefault="00A5463E" w:rsidP="00A5463E">
      <w:pPr>
        <w:rPr>
          <w:b/>
          <w:u w:val="single"/>
        </w:rPr>
      </w:pPr>
      <w:r w:rsidRPr="00A5463E">
        <w:rPr>
          <w:b/>
          <w:u w:val="single"/>
        </w:rPr>
        <w:t>Track Info:</w:t>
      </w:r>
    </w:p>
    <w:p w14:paraId="4768119B" w14:textId="60D38BCF" w:rsidR="00A5463E" w:rsidRPr="00A5463E" w:rsidRDefault="00A5463E" w:rsidP="00A5463E">
      <w:r w:rsidRPr="00A5463E">
        <w:t xml:space="preserve">The Track Info field is included when an MCVideo call involves a non-controlling MCVideo function. The coding of the Track Info field is described in </w:t>
      </w:r>
      <w:r w:rsidR="008C5982">
        <w:t>clause</w:t>
      </w:r>
      <w:r w:rsidRPr="00A5463E">
        <w:t> 9.2.3.13.</w:t>
      </w:r>
    </w:p>
    <w:p w14:paraId="7E784F28" w14:textId="77777777" w:rsidR="00A5463E" w:rsidRPr="00A5463E" w:rsidRDefault="00A5463E" w:rsidP="00A5463E">
      <w:pPr>
        <w:pStyle w:val="Heading3"/>
      </w:pPr>
      <w:bookmarkStart w:id="1882" w:name="_Toc11343997"/>
      <w:bookmarkStart w:id="1883" w:name="_Toc45215958"/>
      <w:bookmarkStart w:id="1884" w:name="_Toc51945733"/>
      <w:bookmarkStart w:id="1885" w:name="_Toc99173129"/>
      <w:r w:rsidRPr="00A5463E">
        <w:t>9.2.15</w:t>
      </w:r>
      <w:r w:rsidRPr="00A5463E">
        <w:tab/>
        <w:t>Receive media response</w:t>
      </w:r>
      <w:bookmarkEnd w:id="1882"/>
      <w:bookmarkEnd w:id="1883"/>
      <w:bookmarkEnd w:id="1884"/>
      <w:bookmarkEnd w:id="1885"/>
    </w:p>
    <w:p w14:paraId="6881A84A" w14:textId="77777777" w:rsidR="00A5463E" w:rsidRPr="00A5463E" w:rsidRDefault="00A5463E" w:rsidP="00A5463E">
      <w:pPr>
        <w:pStyle w:val="Heading4"/>
      </w:pPr>
      <w:bookmarkStart w:id="1886" w:name="_Toc11343998"/>
      <w:bookmarkStart w:id="1887" w:name="_Toc45215959"/>
      <w:bookmarkStart w:id="1888" w:name="_Toc51945734"/>
      <w:bookmarkStart w:id="1889" w:name="_Toc99173130"/>
      <w:r w:rsidRPr="00A5463E">
        <w:t>9.2.15.1</w:t>
      </w:r>
      <w:r w:rsidRPr="00A5463E">
        <w:tab/>
        <w:t>General</w:t>
      </w:r>
      <w:bookmarkEnd w:id="1886"/>
      <w:bookmarkEnd w:id="1887"/>
      <w:bookmarkEnd w:id="1888"/>
      <w:bookmarkEnd w:id="1889"/>
    </w:p>
    <w:p w14:paraId="51221B57"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247FA722" w14:textId="77777777" w:rsidR="00A5463E" w:rsidRPr="00A5463E" w:rsidRDefault="00A5463E" w:rsidP="00A5463E">
      <w:r w:rsidRPr="00A5463E">
        <w:t>Table 9.2.15.1-1 shows the content of the Receive media response message.</w:t>
      </w:r>
    </w:p>
    <w:p w14:paraId="503B849D" w14:textId="77777777" w:rsidR="00A5463E" w:rsidRPr="00A5463E" w:rsidRDefault="00A5463E" w:rsidP="00A5463E">
      <w:pPr>
        <w:pStyle w:val="TH"/>
      </w:pPr>
      <w:r w:rsidRPr="00A5463E">
        <w:t>Table 9.2.15.1-1: Receive media response message</w:t>
      </w:r>
    </w:p>
    <w:p w14:paraId="165B5CE5" w14:textId="77777777" w:rsidR="00A5463E" w:rsidRPr="00A5463E" w:rsidRDefault="00A5463E" w:rsidP="00A5463E">
      <w:pPr>
        <w:pStyle w:val="PL"/>
        <w:keepNext/>
        <w:keepLines/>
        <w:jc w:val="center"/>
        <w:rPr>
          <w:noProof w:val="0"/>
        </w:rPr>
      </w:pPr>
      <w:r w:rsidRPr="00A5463E">
        <w:rPr>
          <w:noProof w:val="0"/>
        </w:rPr>
        <w:t>0                   1                   2                   3</w:t>
      </w:r>
    </w:p>
    <w:p w14:paraId="4A07793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C1D30D" w14:textId="77777777" w:rsidR="00A5463E" w:rsidRPr="00A5463E" w:rsidRDefault="00A5463E" w:rsidP="00A5463E">
      <w:pPr>
        <w:pStyle w:val="PL"/>
        <w:keepNext/>
        <w:keepLines/>
        <w:jc w:val="center"/>
        <w:rPr>
          <w:noProof w:val="0"/>
        </w:rPr>
      </w:pPr>
      <w:r w:rsidRPr="00A5463E">
        <w:rPr>
          <w:noProof w:val="0"/>
        </w:rPr>
        <w:t>+-+-+-+-+-+-+-+-+-+-+-+-+-+-+-+-+-+-+-+-+-+-+-+-+-+-+-+-+-+-+-+-+</w:t>
      </w:r>
    </w:p>
    <w:p w14:paraId="75CA69AB" w14:textId="77777777" w:rsidR="00A5463E" w:rsidRPr="00A5463E" w:rsidRDefault="00A5463E" w:rsidP="00A5463E">
      <w:pPr>
        <w:pStyle w:val="PL"/>
        <w:keepNext/>
        <w:keepLines/>
        <w:jc w:val="center"/>
        <w:rPr>
          <w:noProof w:val="0"/>
        </w:rPr>
      </w:pPr>
      <w:r w:rsidRPr="00A5463E">
        <w:rPr>
          <w:noProof w:val="0"/>
        </w:rPr>
        <w:t>|V=2|P| Subtype |   PT=APP=204  |            length             |</w:t>
      </w:r>
    </w:p>
    <w:p w14:paraId="7144BE0D" w14:textId="77777777" w:rsidR="00A5463E" w:rsidRPr="00A5463E" w:rsidRDefault="00A5463E" w:rsidP="00A5463E">
      <w:pPr>
        <w:pStyle w:val="PL"/>
        <w:keepNext/>
        <w:keepLines/>
        <w:jc w:val="center"/>
        <w:rPr>
          <w:noProof w:val="0"/>
        </w:rPr>
      </w:pPr>
      <w:r w:rsidRPr="00A5463E">
        <w:rPr>
          <w:noProof w:val="0"/>
        </w:rPr>
        <w:t>+-+-+-+-+-+-+-+-+-+-+-+-+-+-+-+-+-+-+-+-+-+-+-+-+-+-+-+-+-+-+-+-+</w:t>
      </w:r>
    </w:p>
    <w:p w14:paraId="753BFF8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9C66277" w14:textId="77777777" w:rsidR="00A5463E" w:rsidRPr="00A5463E" w:rsidRDefault="00A5463E" w:rsidP="00A5463E">
      <w:pPr>
        <w:pStyle w:val="PL"/>
        <w:keepNext/>
        <w:keepLines/>
        <w:jc w:val="center"/>
        <w:rPr>
          <w:noProof w:val="0"/>
        </w:rPr>
      </w:pPr>
      <w:r w:rsidRPr="00A5463E">
        <w:rPr>
          <w:noProof w:val="0"/>
        </w:rPr>
        <w:t>+-+-+-+-+-+-+-+-+-+-+-+-+-+-+-+-+-+-+-+-+-+-+-+-+-+-+-+-+-+-+-+-+</w:t>
      </w:r>
    </w:p>
    <w:p w14:paraId="6ABC3E4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2AE1BD5" w14:textId="77777777" w:rsidR="00A5463E" w:rsidRPr="00A5463E" w:rsidRDefault="00A5463E" w:rsidP="00A5463E">
      <w:pPr>
        <w:pStyle w:val="PL"/>
        <w:keepNext/>
        <w:keepLines/>
        <w:jc w:val="center"/>
        <w:rPr>
          <w:noProof w:val="0"/>
        </w:rPr>
      </w:pPr>
      <w:r w:rsidRPr="00A5463E">
        <w:rPr>
          <w:noProof w:val="0"/>
        </w:rPr>
        <w:t>+-+-+-+-+-+-+-+-+-+-+-+-+-+-+-+-+-+-+-+-+-+-+-+-+-+-+-+-+-+-+-+-+</w:t>
      </w:r>
    </w:p>
    <w:p w14:paraId="7C6EA5BF" w14:textId="77777777" w:rsidR="00A5463E" w:rsidRPr="00A5463E" w:rsidRDefault="00A5463E" w:rsidP="00A5463E">
      <w:pPr>
        <w:pStyle w:val="PL"/>
        <w:keepNext/>
        <w:keepLines/>
        <w:jc w:val="center"/>
        <w:rPr>
          <w:noProof w:val="0"/>
        </w:rPr>
      </w:pPr>
      <w:r w:rsidRPr="00A5463E">
        <w:rPr>
          <w:noProof w:val="0"/>
        </w:rPr>
        <w:t>|                            Result                             |</w:t>
      </w:r>
    </w:p>
    <w:p w14:paraId="3BD99BC1" w14:textId="77777777" w:rsidR="00A5463E" w:rsidRPr="00A5463E" w:rsidRDefault="00A5463E" w:rsidP="00A5463E">
      <w:pPr>
        <w:pStyle w:val="PL"/>
        <w:keepNext/>
        <w:keepLines/>
        <w:jc w:val="center"/>
        <w:rPr>
          <w:noProof w:val="0"/>
        </w:rPr>
      </w:pPr>
      <w:r w:rsidRPr="00A5463E">
        <w:rPr>
          <w:noProof w:val="0"/>
        </w:rPr>
        <w:t>+-+-+-+-+-+-+-+-+-+-+-+-+-+-+-+-+-+-+-+-+-+-+-+-+-+-+-+-+-+-+-+-+</w:t>
      </w:r>
    </w:p>
    <w:p w14:paraId="26390F42" w14:textId="77777777" w:rsidR="002B014C" w:rsidRDefault="00A5463E" w:rsidP="002B014C">
      <w:pPr>
        <w:pStyle w:val="PL"/>
        <w:keepNext/>
        <w:keepLines/>
        <w:jc w:val="center"/>
        <w:rPr>
          <w:noProof w:val="0"/>
        </w:rPr>
      </w:pPr>
      <w:r w:rsidRPr="00A5463E">
        <w:rPr>
          <w:noProof w:val="0"/>
        </w:rPr>
        <w:t>|                      Reject Cause field                       |</w:t>
      </w:r>
    </w:p>
    <w:p w14:paraId="760B3023" w14:textId="77777777" w:rsidR="002B014C" w:rsidRPr="00A5463E" w:rsidRDefault="002B014C" w:rsidP="002B014C">
      <w:pPr>
        <w:pStyle w:val="PL"/>
        <w:jc w:val="center"/>
        <w:rPr>
          <w:color w:val="000000"/>
        </w:rPr>
      </w:pPr>
      <w:r w:rsidRPr="00A5463E">
        <w:rPr>
          <w:color w:val="000000"/>
        </w:rPr>
        <w:t>+-+-+-+-+-+-+-+-+-+-+-+-+-+-+-+-+-+-+-+-+-+-+-+-+-+-+-+-+-+-+-+-+</w:t>
      </w:r>
    </w:p>
    <w:p w14:paraId="2642B4C3"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681D7507" w14:textId="77777777" w:rsidR="00A5463E" w:rsidRPr="00A5463E" w:rsidRDefault="00A5463E" w:rsidP="00A5463E">
      <w:pPr>
        <w:pStyle w:val="PL"/>
        <w:keepNext/>
        <w:keepLines/>
        <w:jc w:val="center"/>
        <w:rPr>
          <w:noProof w:val="0"/>
        </w:rPr>
      </w:pPr>
      <w:r w:rsidRPr="00A5463E">
        <w:rPr>
          <w:noProof w:val="0"/>
        </w:rPr>
        <w:t>+-+-+-+-+-+-+-+-+-+-+-+-+-+-+-+-+-+-+-+-+-+-+-+-+-+-+-+-+-+-+-+-+</w:t>
      </w:r>
    </w:p>
    <w:p w14:paraId="4D1F85BA"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4D5A17E5" w14:textId="77777777" w:rsidR="00062123" w:rsidRPr="00A5463E" w:rsidRDefault="00062123" w:rsidP="00062123">
      <w:pPr>
        <w:pStyle w:val="PL"/>
        <w:jc w:val="center"/>
        <w:rPr>
          <w:color w:val="000000"/>
        </w:rPr>
      </w:pPr>
      <w:r w:rsidRPr="00A5463E">
        <w:rPr>
          <w:color w:val="000000"/>
        </w:rPr>
        <w:t>+-+-+-+-+-+-+-+-+-+-+-+-+-+-+-+-+-+-+-+-+-+-+-+-+-+-+-+-+-+-+-+-+</w:t>
      </w:r>
    </w:p>
    <w:p w14:paraId="1453988A"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60FB2A2" w14:textId="77777777" w:rsidR="00A5463E" w:rsidRPr="00A5463E" w:rsidRDefault="00A5463E" w:rsidP="00A5463E">
      <w:pPr>
        <w:pStyle w:val="PL"/>
        <w:keepNext/>
        <w:keepLines/>
        <w:jc w:val="center"/>
        <w:rPr>
          <w:noProof w:val="0"/>
        </w:rPr>
      </w:pPr>
      <w:r w:rsidRPr="00A5463E">
        <w:rPr>
          <w:noProof w:val="0"/>
        </w:rPr>
        <w:t>+-+-+-+-+-+-+-+-+-+-+-+-+-+-+-+-+-+-+-+-+-+-+-+-+-+-+-+-+-+-+-+-+</w:t>
      </w:r>
    </w:p>
    <w:p w14:paraId="0344DC27" w14:textId="77777777" w:rsidR="00A5463E" w:rsidRPr="00A5463E" w:rsidRDefault="00A5463E" w:rsidP="00A5463E"/>
    <w:p w14:paraId="03BE7BD8" w14:textId="77777777" w:rsidR="00A5463E" w:rsidRPr="00A5463E" w:rsidRDefault="00A5463E" w:rsidP="00A5463E">
      <w:r w:rsidRPr="00A5463E">
        <w:t>With the exception of the three first 32-bit words the order of the fields are irrelevant.</w:t>
      </w:r>
    </w:p>
    <w:p w14:paraId="3DA1BF60" w14:textId="77777777" w:rsidR="00A5463E" w:rsidRPr="00A5463E" w:rsidRDefault="00A5463E" w:rsidP="00A5463E">
      <w:pPr>
        <w:rPr>
          <w:b/>
          <w:u w:val="single"/>
        </w:rPr>
      </w:pPr>
      <w:r w:rsidRPr="00A5463E">
        <w:rPr>
          <w:b/>
          <w:u w:val="single"/>
        </w:rPr>
        <w:t>Subtype:</w:t>
      </w:r>
    </w:p>
    <w:p w14:paraId="01378F4D" w14:textId="77777777" w:rsidR="00A5463E" w:rsidRPr="00A5463E" w:rsidRDefault="00A5463E" w:rsidP="00A5463E">
      <w:r w:rsidRPr="00A5463E">
        <w:t>The subtype is coded according to table </w:t>
      </w:r>
      <w:r w:rsidR="00037BD2">
        <w:t>9.2.2.1-</w:t>
      </w:r>
      <w:r w:rsidRPr="00A5463E">
        <w:t>2.</w:t>
      </w:r>
    </w:p>
    <w:p w14:paraId="4B812176" w14:textId="77777777" w:rsidR="00A5463E" w:rsidRPr="00A5463E" w:rsidRDefault="00A5463E" w:rsidP="00A5463E">
      <w:r w:rsidRPr="00A5463E">
        <w:t>Length:</w:t>
      </w:r>
    </w:p>
    <w:p w14:paraId="33ED9751" w14:textId="68283C46" w:rsidR="00A5463E" w:rsidRPr="00A5463E" w:rsidRDefault="00A5463E" w:rsidP="00A5463E">
      <w:r w:rsidRPr="00A5463E">
        <w:t xml:space="preserve">The length is coded as specified in to </w:t>
      </w:r>
      <w:r w:rsidR="008C5982">
        <w:t>clause</w:t>
      </w:r>
      <w:r w:rsidRPr="00A5463E">
        <w:t> 9.1.2.</w:t>
      </w:r>
    </w:p>
    <w:p w14:paraId="3CD2CF80" w14:textId="77777777" w:rsidR="00A5463E" w:rsidRPr="00A5463E" w:rsidRDefault="00A5463E" w:rsidP="00A5463E">
      <w:pPr>
        <w:rPr>
          <w:b/>
          <w:u w:val="single"/>
        </w:rPr>
      </w:pPr>
      <w:r w:rsidRPr="00A5463E">
        <w:rPr>
          <w:b/>
          <w:u w:val="single"/>
        </w:rPr>
        <w:t>SSRC:</w:t>
      </w:r>
    </w:p>
    <w:p w14:paraId="7E6F2981" w14:textId="77777777" w:rsidR="00A5463E" w:rsidRPr="00A5463E" w:rsidRDefault="00A5463E" w:rsidP="00A5463E">
      <w:r w:rsidRPr="00A5463E">
        <w:t>The SSRC field carries the SSRC of the transmission control server.</w:t>
      </w:r>
    </w:p>
    <w:p w14:paraId="0998290F" w14:textId="77777777" w:rsidR="00A5463E" w:rsidRPr="00A5463E" w:rsidRDefault="00A5463E" w:rsidP="00A5463E">
      <w:r w:rsidRPr="00A5463E">
        <w:t>The content of the SSRC field is coded as specified in IETF RFC 3550 </w:t>
      </w:r>
      <w:r>
        <w:t>[3]</w:t>
      </w:r>
      <w:r w:rsidRPr="00A5463E">
        <w:t>.</w:t>
      </w:r>
    </w:p>
    <w:p w14:paraId="2D6BED35" w14:textId="77777777" w:rsidR="00A5463E" w:rsidRPr="00A5463E" w:rsidRDefault="00A5463E" w:rsidP="00A5463E">
      <w:pPr>
        <w:rPr>
          <w:b/>
          <w:u w:val="single"/>
        </w:rPr>
      </w:pPr>
      <w:r w:rsidRPr="00A5463E">
        <w:rPr>
          <w:b/>
          <w:u w:val="single"/>
        </w:rPr>
        <w:lastRenderedPageBreak/>
        <w:t>Result:</w:t>
      </w:r>
    </w:p>
    <w:p w14:paraId="2077CC0B" w14:textId="2C755C2D" w:rsidR="00A5463E" w:rsidRPr="00A5463E" w:rsidRDefault="00A5463E" w:rsidP="00A5463E">
      <w:r w:rsidRPr="00A5463E">
        <w:t xml:space="preserve">The Result field indicates whether media reception is possible as per the request. This field is coded as described </w:t>
      </w:r>
      <w:r w:rsidR="008C5982">
        <w:t>clause</w:t>
      </w:r>
      <w:r w:rsidRPr="00A5463E">
        <w:t> 9.2.3.x.</w:t>
      </w:r>
    </w:p>
    <w:p w14:paraId="2EDB87E8" w14:textId="77777777" w:rsidR="00A5463E" w:rsidRPr="00A5463E" w:rsidRDefault="00A5463E" w:rsidP="00A5463E">
      <w:pPr>
        <w:rPr>
          <w:b/>
          <w:u w:val="single"/>
        </w:rPr>
      </w:pPr>
      <w:r w:rsidRPr="00A5463E">
        <w:rPr>
          <w:b/>
          <w:u w:val="single"/>
        </w:rPr>
        <w:t>Reject Cause:</w:t>
      </w:r>
    </w:p>
    <w:p w14:paraId="36F994D1"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FCEDEFC" w14:textId="77777777" w:rsidR="00A5463E" w:rsidRPr="00A5463E" w:rsidRDefault="00A5463E" w:rsidP="00A5463E">
      <w:r w:rsidRPr="00A5463E">
        <w:t>The Reject Cause field contains:</w:t>
      </w:r>
    </w:p>
    <w:p w14:paraId="5E4D20D8" w14:textId="77777777" w:rsidR="00A5463E" w:rsidRPr="00A5463E" w:rsidRDefault="00A5463E" w:rsidP="00A5463E">
      <w:pPr>
        <w:pStyle w:val="B1"/>
      </w:pPr>
      <w:r w:rsidRPr="00A5463E">
        <w:t>1.</w:t>
      </w:r>
      <w:r w:rsidRPr="00A5463E">
        <w:tab/>
        <w:t>a &lt;Reject Cause&gt; value; and</w:t>
      </w:r>
    </w:p>
    <w:p w14:paraId="4FF1DA41" w14:textId="77777777" w:rsidR="00A5463E" w:rsidRPr="00A5463E" w:rsidRDefault="00A5463E" w:rsidP="00A5463E">
      <w:pPr>
        <w:pStyle w:val="B1"/>
      </w:pPr>
      <w:r w:rsidRPr="00A5463E">
        <w:t>2.</w:t>
      </w:r>
      <w:r w:rsidRPr="00A5463E">
        <w:tab/>
        <w:t>a &lt;Reject Phrase&gt; value.</w:t>
      </w:r>
    </w:p>
    <w:p w14:paraId="0C4EDD03" w14:textId="3A7C2728" w:rsidR="00A5463E" w:rsidRPr="00A5463E" w:rsidRDefault="00A5463E" w:rsidP="00A5463E">
      <w:r w:rsidRPr="00A5463E">
        <w:t xml:space="preserve">Available &lt;Reject Cause&gt; values are listed in </w:t>
      </w:r>
      <w:r w:rsidR="008C5982">
        <w:t>clause</w:t>
      </w:r>
      <w:r w:rsidRPr="00A5463E">
        <w:t xml:space="preserve"> 9.2.15.2. The Reject Cause field is coded as described in </w:t>
      </w:r>
      <w:r w:rsidR="008C5982">
        <w:t>clause</w:t>
      </w:r>
      <w:r w:rsidRPr="00A5463E">
        <w:t> 9.2.3.4.</w:t>
      </w:r>
    </w:p>
    <w:p w14:paraId="4881770F"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29C1526B" w14:textId="77777777" w:rsidR="002B014C" w:rsidRDefault="002B014C" w:rsidP="002B014C">
      <w:r w:rsidRPr="00A5463E">
        <w:t xml:space="preserve">The </w:t>
      </w:r>
      <w:r>
        <w:t>SSRC of transmitter field carries the SSRC of the user transmitting the media.</w:t>
      </w:r>
    </w:p>
    <w:p w14:paraId="78838FC9" w14:textId="680D1EEB"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8C5982">
        <w:t>clause</w:t>
      </w:r>
      <w:r w:rsidRPr="00A5463E">
        <w:t> </w:t>
      </w:r>
      <w:r>
        <w:t>9.2.3.16</w:t>
      </w:r>
      <w:r w:rsidRPr="00A5463E">
        <w:t>.</w:t>
      </w:r>
    </w:p>
    <w:p w14:paraId="6A3005B5" w14:textId="77777777" w:rsidR="00A5463E" w:rsidRPr="00A5463E" w:rsidRDefault="00A5463E" w:rsidP="00A5463E">
      <w:pPr>
        <w:rPr>
          <w:b/>
          <w:color w:val="000000"/>
          <w:u w:val="single"/>
        </w:rPr>
      </w:pPr>
      <w:r w:rsidRPr="00A5463E">
        <w:rPr>
          <w:b/>
          <w:color w:val="000000"/>
          <w:u w:val="single"/>
        </w:rPr>
        <w:t>Media ID:</w:t>
      </w:r>
    </w:p>
    <w:p w14:paraId="4F57DBFA" w14:textId="77777777" w:rsidR="00A5463E" w:rsidRPr="00A5463E" w:rsidRDefault="00A5463E" w:rsidP="00A5463E">
      <w:r w:rsidRPr="00A5463E">
        <w:t>The Media ID field is present only if media multiplexing is used. The Media ID field identified a media flow within a media multiplex.</w:t>
      </w:r>
    </w:p>
    <w:p w14:paraId="789EDCE2" w14:textId="639D2C1A" w:rsidR="00062123" w:rsidRDefault="00A5463E" w:rsidP="00062123">
      <w:r w:rsidRPr="00A5463E">
        <w:t xml:space="preserve">The Media ID value is coded as specified in </w:t>
      </w:r>
      <w:r w:rsidR="008C5982">
        <w:t>clause</w:t>
      </w:r>
      <w:r w:rsidRPr="00A5463E">
        <w:t> 9.2.3.x.</w:t>
      </w:r>
    </w:p>
    <w:p w14:paraId="018CCCD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9B9FB0" w14:textId="0597D593" w:rsidR="00A5463E" w:rsidRPr="00A5463E" w:rsidRDefault="00062123" w:rsidP="00A5463E">
      <w:r w:rsidRPr="00A5463E">
        <w:t xml:space="preserve">The Transmission Indicator field is coded as described in </w:t>
      </w:r>
      <w:r w:rsidR="008C5982">
        <w:t>clause</w:t>
      </w:r>
      <w:r w:rsidRPr="00A5463E">
        <w:t> 9.2.3.11.</w:t>
      </w:r>
    </w:p>
    <w:p w14:paraId="1A49EA46" w14:textId="77777777" w:rsidR="00A5463E" w:rsidRPr="00A5463E" w:rsidRDefault="00A5463E" w:rsidP="00A5463E">
      <w:pPr>
        <w:pStyle w:val="Heading4"/>
        <w:rPr>
          <w:lang w:val="fr-FR"/>
        </w:rPr>
      </w:pPr>
      <w:bookmarkStart w:id="1890" w:name="_Toc11343999"/>
      <w:bookmarkStart w:id="1891" w:name="_Toc45215960"/>
      <w:bookmarkStart w:id="1892" w:name="_Toc51945735"/>
      <w:bookmarkStart w:id="1893" w:name="_Toc99173131"/>
      <w:r w:rsidRPr="00A5463E">
        <w:rPr>
          <w:lang w:val="fr-FR"/>
        </w:rPr>
        <w:t>9.2.</w:t>
      </w:r>
      <w:r w:rsidR="00DB1E90">
        <w:rPr>
          <w:lang w:val="fr-FR"/>
        </w:rPr>
        <w:t>15</w:t>
      </w:r>
      <w:r w:rsidRPr="00A5463E">
        <w:rPr>
          <w:lang w:val="fr-FR"/>
        </w:rPr>
        <w:t>.2</w:t>
      </w:r>
      <w:r w:rsidRPr="00A5463E">
        <w:rPr>
          <w:lang w:val="fr-FR"/>
        </w:rPr>
        <w:tab/>
        <w:t>Rejection cause codes and rejection cause phrase</w:t>
      </w:r>
      <w:bookmarkEnd w:id="1890"/>
      <w:bookmarkEnd w:id="1891"/>
      <w:bookmarkEnd w:id="1892"/>
      <w:bookmarkEnd w:id="1893"/>
    </w:p>
    <w:p w14:paraId="20AD3B69" w14:textId="77777777" w:rsidR="00A5463E" w:rsidRPr="00A5463E" w:rsidRDefault="00A5463E" w:rsidP="00A5463E">
      <w:r w:rsidRPr="00A5463E">
        <w:t>Cause #2 - Internal transmission control server error</w:t>
      </w:r>
    </w:p>
    <w:p w14:paraId="30CD0147"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43B6BF9F" w14:textId="77777777" w:rsidR="00A5463E" w:rsidRPr="00A5463E" w:rsidRDefault="00A5463E" w:rsidP="00A5463E">
      <w:r w:rsidRPr="00A5463E">
        <w:t>Cause #4 - Retry-after timer has not expired</w:t>
      </w:r>
    </w:p>
    <w:p w14:paraId="54E20925"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E85B272" w14:textId="77777777" w:rsidR="00A5463E" w:rsidRPr="00A5463E" w:rsidRDefault="00A5463E" w:rsidP="00A5463E">
      <w:r w:rsidRPr="00A5463E">
        <w:t>Cause #5 - Send only</w:t>
      </w:r>
    </w:p>
    <w:p w14:paraId="6A1BAFBB" w14:textId="77777777" w:rsidR="00DB1E90" w:rsidRDefault="00A5463E" w:rsidP="00A5463E">
      <w:pPr>
        <w:pStyle w:val="B1"/>
      </w:pPr>
      <w:r w:rsidRPr="00A5463E">
        <w:tab/>
        <w:t>The &lt;Reject cause&gt; value set to '5' indicates that the transmission control server cannot grant the receive media request, because the requesting party only has send privilege.</w:t>
      </w:r>
    </w:p>
    <w:p w14:paraId="43317D90" w14:textId="77777777" w:rsidR="00A5463E" w:rsidRPr="00A5463E" w:rsidRDefault="00A5463E" w:rsidP="00DF3DB1">
      <w:r w:rsidRPr="00A5463E">
        <w:t>Cause #6 - No resources available</w:t>
      </w:r>
    </w:p>
    <w:p w14:paraId="5CAAD4FA" w14:textId="77777777" w:rsidR="00DB1E90" w:rsidRDefault="00A5463E" w:rsidP="00DF3DB1">
      <w:pPr>
        <w:pStyle w:val="B1"/>
      </w:pPr>
      <w:r w:rsidRPr="00A5463E">
        <w:tab/>
        <w:t>The &lt;Reject cause&gt; value set to '6' indicates that the transmission control server cannot grant the receive media request due to congestion.</w:t>
      </w:r>
    </w:p>
    <w:p w14:paraId="20B96898" w14:textId="77777777" w:rsidR="00DB1E90" w:rsidRPr="00A5463E" w:rsidRDefault="00DB1E90" w:rsidP="00DB1E90">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3EE46AB" w14:textId="77777777" w:rsidR="00DB1E90" w:rsidRDefault="00DB1E90" w:rsidP="00DF3DB1">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6719D17B" w14:textId="77777777" w:rsidR="00A5463E" w:rsidRPr="00A5463E" w:rsidRDefault="00A5463E" w:rsidP="00DF3DB1">
      <w:r w:rsidRPr="00A5463E">
        <w:t>Cause #255 - Other reason</w:t>
      </w:r>
    </w:p>
    <w:p w14:paraId="648640D6" w14:textId="77777777" w:rsidR="00A5463E" w:rsidRPr="00A5463E" w:rsidRDefault="00A5463E" w:rsidP="00A5463E">
      <w:pPr>
        <w:pStyle w:val="B1"/>
      </w:pPr>
      <w:r w:rsidRPr="00A5463E">
        <w:lastRenderedPageBreak/>
        <w:tab/>
        <w:t>The &lt;Reject cause&gt; value set to '255' indicates that the transmission control server does not grant the receive media request due to the transmission control server local policy.</w:t>
      </w:r>
    </w:p>
    <w:p w14:paraId="0D7233D4" w14:textId="77777777" w:rsidR="00A5463E" w:rsidRPr="00A5463E" w:rsidRDefault="00A5463E" w:rsidP="00A5463E">
      <w:pPr>
        <w:pStyle w:val="Heading3"/>
      </w:pPr>
      <w:bookmarkStart w:id="1894" w:name="_Toc11344000"/>
      <w:bookmarkStart w:id="1895" w:name="_Toc45215961"/>
      <w:bookmarkStart w:id="1896" w:name="_Toc51945736"/>
      <w:bookmarkStart w:id="1897" w:name="_Toc99173132"/>
      <w:r w:rsidRPr="00A5463E">
        <w:t>9.2.16</w:t>
      </w:r>
      <w:r w:rsidRPr="00A5463E">
        <w:tab/>
        <w:t>Media reception notification</w:t>
      </w:r>
      <w:bookmarkEnd w:id="1894"/>
      <w:bookmarkEnd w:id="1895"/>
      <w:bookmarkEnd w:id="1896"/>
      <w:bookmarkEnd w:id="1897"/>
    </w:p>
    <w:p w14:paraId="713AF692"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7E1245D5" w14:textId="77777777" w:rsidR="00A5463E" w:rsidRPr="00A5463E" w:rsidRDefault="00A5463E" w:rsidP="00A5463E">
      <w:r w:rsidRPr="00A5463E">
        <w:t>Table 9.2.16-1 shows the content of the Media reception notification message.</w:t>
      </w:r>
    </w:p>
    <w:p w14:paraId="1E0DF3E4" w14:textId="77777777" w:rsidR="00A5463E" w:rsidRPr="00A5463E" w:rsidRDefault="00A5463E" w:rsidP="00A5463E">
      <w:pPr>
        <w:pStyle w:val="TH"/>
      </w:pPr>
      <w:r w:rsidRPr="00A5463E">
        <w:t>Table 9.2.16-1: Media reception notification message</w:t>
      </w:r>
    </w:p>
    <w:p w14:paraId="185240E1" w14:textId="77777777" w:rsidR="00A5463E" w:rsidRPr="00A5463E" w:rsidRDefault="00A5463E" w:rsidP="00A5463E">
      <w:pPr>
        <w:pStyle w:val="PL"/>
        <w:keepNext/>
        <w:keepLines/>
        <w:jc w:val="center"/>
        <w:rPr>
          <w:noProof w:val="0"/>
        </w:rPr>
      </w:pPr>
      <w:r w:rsidRPr="00A5463E">
        <w:rPr>
          <w:noProof w:val="0"/>
        </w:rPr>
        <w:t>0                   1                   2                   3</w:t>
      </w:r>
    </w:p>
    <w:p w14:paraId="268FC3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448A4E1" w14:textId="77777777" w:rsidR="00A5463E" w:rsidRPr="00A5463E" w:rsidRDefault="00A5463E" w:rsidP="00A5463E">
      <w:pPr>
        <w:pStyle w:val="PL"/>
        <w:keepNext/>
        <w:keepLines/>
        <w:jc w:val="center"/>
        <w:rPr>
          <w:noProof w:val="0"/>
        </w:rPr>
      </w:pPr>
      <w:r w:rsidRPr="00A5463E">
        <w:rPr>
          <w:noProof w:val="0"/>
        </w:rPr>
        <w:t>+-+-+-+-+-+-+-+-+-+-+-+-+-+-+-+-+-+-+-+-+-+-+-+-+-+-+-+-+-+-+-+-+</w:t>
      </w:r>
    </w:p>
    <w:p w14:paraId="21EA30BE" w14:textId="77777777" w:rsidR="00A5463E" w:rsidRPr="00A5463E" w:rsidRDefault="00A5463E" w:rsidP="00A5463E">
      <w:pPr>
        <w:pStyle w:val="PL"/>
        <w:keepNext/>
        <w:keepLines/>
        <w:jc w:val="center"/>
        <w:rPr>
          <w:noProof w:val="0"/>
        </w:rPr>
      </w:pPr>
      <w:r w:rsidRPr="00A5463E">
        <w:rPr>
          <w:noProof w:val="0"/>
        </w:rPr>
        <w:t>|V=2|P| Subtype |   PT=APP=204  |            length             |</w:t>
      </w:r>
    </w:p>
    <w:p w14:paraId="305CBD2B" w14:textId="77777777" w:rsidR="00A5463E" w:rsidRPr="00A5463E" w:rsidRDefault="00A5463E" w:rsidP="00A5463E">
      <w:pPr>
        <w:pStyle w:val="PL"/>
        <w:keepNext/>
        <w:keepLines/>
        <w:jc w:val="center"/>
        <w:rPr>
          <w:noProof w:val="0"/>
        </w:rPr>
      </w:pPr>
      <w:r w:rsidRPr="00A5463E">
        <w:rPr>
          <w:noProof w:val="0"/>
        </w:rPr>
        <w:t>+-+-+-+-+-+-+-+-+-+-+-+-+-+-+-+-+-+-+-+-+-+-+-+-+-+-+-+-+-+-+-+-+</w:t>
      </w:r>
    </w:p>
    <w:p w14:paraId="70D1F3C8"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8245B4" w14:textId="77777777" w:rsidR="00A5463E" w:rsidRPr="00A5463E" w:rsidRDefault="00A5463E" w:rsidP="00A5463E">
      <w:pPr>
        <w:pStyle w:val="PL"/>
        <w:keepNext/>
        <w:keepLines/>
        <w:jc w:val="center"/>
        <w:rPr>
          <w:noProof w:val="0"/>
        </w:rPr>
      </w:pPr>
      <w:r w:rsidRPr="00A5463E">
        <w:rPr>
          <w:noProof w:val="0"/>
        </w:rPr>
        <w:t>+-+-+-+-+-+-+-+-+-+-+-+-+-+-+-+-+-+-+-+-+-+-+-+-+-+-+-+-+-+-+-+-+</w:t>
      </w:r>
    </w:p>
    <w:p w14:paraId="3DB8E29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8D93FF3" w14:textId="77777777" w:rsidR="00A5463E" w:rsidRPr="00A5463E" w:rsidRDefault="00A5463E" w:rsidP="00A5463E">
      <w:pPr>
        <w:pStyle w:val="PL"/>
        <w:keepNext/>
        <w:keepLines/>
        <w:jc w:val="center"/>
        <w:rPr>
          <w:noProof w:val="0"/>
        </w:rPr>
      </w:pPr>
      <w:r w:rsidRPr="00A5463E">
        <w:rPr>
          <w:noProof w:val="0"/>
        </w:rPr>
        <w:t>+-+-+-+-+-+-+-+-+-+-+-+-+-+-+-+-+-+-+-+-+-+-+-+-+-+-+-+-+-+-+-+-+</w:t>
      </w:r>
    </w:p>
    <w:p w14:paraId="4177349B" w14:textId="77777777" w:rsidR="00A5463E" w:rsidRPr="00A5463E" w:rsidRDefault="00A5463E" w:rsidP="00A5463E">
      <w:pPr>
        <w:pStyle w:val="PL"/>
        <w:keepNext/>
        <w:keepLines/>
        <w:jc w:val="center"/>
        <w:rPr>
          <w:noProof w:val="0"/>
        </w:rPr>
      </w:pPr>
      <w:r w:rsidRPr="00A5463E">
        <w:rPr>
          <w:noProof w:val="0"/>
        </w:rPr>
        <w:t>|                          User ID field                        |</w:t>
      </w:r>
    </w:p>
    <w:p w14:paraId="1529E45F" w14:textId="77777777" w:rsidR="00A5463E" w:rsidRPr="00A5463E" w:rsidRDefault="00A5463E" w:rsidP="00A5463E">
      <w:pPr>
        <w:pStyle w:val="PL"/>
        <w:keepNext/>
        <w:keepLines/>
        <w:jc w:val="center"/>
        <w:rPr>
          <w:noProof w:val="0"/>
        </w:rPr>
      </w:pPr>
      <w:r w:rsidRPr="00A5463E">
        <w:rPr>
          <w:noProof w:val="0"/>
        </w:rPr>
        <w:t>+-+-+-+-+-+-+-+-+-+-+-+-+-+-+-+-+-+-+-+-+-+-+-+-+-+-+-+-+-+-+-+-+</w:t>
      </w:r>
    </w:p>
    <w:p w14:paraId="032ABD9F"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9B93D94" w14:textId="77777777" w:rsidR="00A5463E" w:rsidRPr="00A5463E" w:rsidRDefault="00A5463E" w:rsidP="00A5463E">
      <w:pPr>
        <w:pStyle w:val="PL"/>
        <w:keepNext/>
        <w:keepLines/>
        <w:jc w:val="center"/>
        <w:rPr>
          <w:noProof w:val="0"/>
        </w:rPr>
      </w:pPr>
      <w:r w:rsidRPr="00A5463E">
        <w:rPr>
          <w:noProof w:val="0"/>
        </w:rPr>
        <w:t>+-+-+-+-+-+-+-+-+-+-+-+-+-+-+-+-+-+-+-+-+-+-+-+-+-+-+-+-+-+-+-+-+</w:t>
      </w:r>
    </w:p>
    <w:p w14:paraId="727C0ED0" w14:textId="77777777" w:rsidR="00A5463E" w:rsidRPr="00A5463E" w:rsidRDefault="00A5463E" w:rsidP="00A5463E"/>
    <w:p w14:paraId="1C512D50" w14:textId="77777777" w:rsidR="00A5463E" w:rsidRPr="00A5463E" w:rsidRDefault="00A5463E" w:rsidP="00A5463E">
      <w:r w:rsidRPr="00A5463E">
        <w:t>With the exception of the three first 32-bit words the order of the fields are irrelevant.</w:t>
      </w:r>
    </w:p>
    <w:p w14:paraId="71441154" w14:textId="77777777" w:rsidR="00A5463E" w:rsidRPr="00A5463E" w:rsidRDefault="00A5463E" w:rsidP="00A5463E">
      <w:pPr>
        <w:rPr>
          <w:b/>
          <w:u w:val="single"/>
        </w:rPr>
      </w:pPr>
      <w:r w:rsidRPr="00A5463E">
        <w:rPr>
          <w:b/>
          <w:u w:val="single"/>
        </w:rPr>
        <w:t>Subtype:</w:t>
      </w:r>
    </w:p>
    <w:p w14:paraId="5B59B75A" w14:textId="77777777" w:rsidR="00A5463E" w:rsidRPr="00A5463E" w:rsidRDefault="00A5463E" w:rsidP="00A5463E">
      <w:r w:rsidRPr="00A5463E">
        <w:t>The subtype is coded according to table </w:t>
      </w:r>
      <w:r w:rsidR="00037BD2">
        <w:t>9.2.2.1-</w:t>
      </w:r>
      <w:r w:rsidRPr="00A5463E">
        <w:t>2.</w:t>
      </w:r>
    </w:p>
    <w:p w14:paraId="1BDBF102" w14:textId="77777777" w:rsidR="00A5463E" w:rsidRPr="00A5463E" w:rsidRDefault="00A5463E" w:rsidP="00A5463E">
      <w:r w:rsidRPr="00A5463E">
        <w:t>Length:</w:t>
      </w:r>
    </w:p>
    <w:p w14:paraId="5FB9901F" w14:textId="088E5981" w:rsidR="00A5463E" w:rsidRPr="00A5463E" w:rsidRDefault="00A5463E" w:rsidP="00A5463E">
      <w:r w:rsidRPr="00A5463E">
        <w:t xml:space="preserve">The length is coded as specified in to </w:t>
      </w:r>
      <w:r w:rsidR="008C5982">
        <w:t>clause</w:t>
      </w:r>
      <w:r w:rsidRPr="00A5463E">
        <w:t> 9.1.2.</w:t>
      </w:r>
    </w:p>
    <w:p w14:paraId="6CDAF084" w14:textId="77777777" w:rsidR="00A5463E" w:rsidRPr="00A5463E" w:rsidRDefault="00A5463E" w:rsidP="00A5463E">
      <w:pPr>
        <w:rPr>
          <w:b/>
          <w:u w:val="single"/>
        </w:rPr>
      </w:pPr>
      <w:r w:rsidRPr="00A5463E">
        <w:rPr>
          <w:b/>
          <w:u w:val="single"/>
        </w:rPr>
        <w:t>SSRC:</w:t>
      </w:r>
    </w:p>
    <w:p w14:paraId="2649F071" w14:textId="77777777" w:rsidR="00A5463E" w:rsidRPr="00A5463E" w:rsidRDefault="00A5463E" w:rsidP="00A5463E">
      <w:r w:rsidRPr="00A5463E">
        <w:t>The SSRC field carries the SSRC of the transmission control server.</w:t>
      </w:r>
    </w:p>
    <w:p w14:paraId="7D99D585" w14:textId="77777777" w:rsidR="00A5463E" w:rsidRPr="00A5463E" w:rsidRDefault="00A5463E" w:rsidP="00A5463E">
      <w:r w:rsidRPr="00A5463E">
        <w:t>The content of the SSRC field is coded as specified in IETF RFC 3550 </w:t>
      </w:r>
      <w:r>
        <w:t>[3]</w:t>
      </w:r>
      <w:r w:rsidRPr="00A5463E">
        <w:t>.</w:t>
      </w:r>
    </w:p>
    <w:p w14:paraId="11A1518C" w14:textId="77777777" w:rsidR="00A5463E" w:rsidRPr="00A5463E" w:rsidRDefault="00A5463E" w:rsidP="00A5463E">
      <w:pPr>
        <w:rPr>
          <w:b/>
          <w:color w:val="000000"/>
          <w:u w:val="single"/>
        </w:rPr>
      </w:pPr>
      <w:r w:rsidRPr="00A5463E">
        <w:rPr>
          <w:b/>
          <w:color w:val="000000"/>
          <w:u w:val="single"/>
        </w:rPr>
        <w:t>User ID:</w:t>
      </w:r>
    </w:p>
    <w:p w14:paraId="74C20FA5" w14:textId="6F346F74" w:rsidR="00A5463E" w:rsidRPr="00A5463E" w:rsidRDefault="00A5463E" w:rsidP="00A5463E">
      <w:r w:rsidRPr="00A5463E">
        <w:t xml:space="preserve">The User ID field is used to carry the identity of the user who is receiving the media and is coded as described in </w:t>
      </w:r>
      <w:r w:rsidR="008C5982">
        <w:t>clause</w:t>
      </w:r>
      <w:r w:rsidRPr="00A5463E">
        <w:t> 9.2.3.8.</w:t>
      </w:r>
    </w:p>
    <w:p w14:paraId="53DF1817" w14:textId="77777777" w:rsidR="00A5463E" w:rsidRPr="00A5463E" w:rsidRDefault="00A5463E" w:rsidP="00A5463E">
      <w:pPr>
        <w:rPr>
          <w:b/>
          <w:color w:val="000000"/>
          <w:u w:val="single"/>
        </w:rPr>
      </w:pPr>
      <w:r w:rsidRPr="00A5463E">
        <w:rPr>
          <w:b/>
          <w:color w:val="000000"/>
          <w:u w:val="single"/>
        </w:rPr>
        <w:t>Media ID:</w:t>
      </w:r>
    </w:p>
    <w:p w14:paraId="30ABFA9B" w14:textId="77777777" w:rsidR="00A5463E" w:rsidRPr="00A5463E" w:rsidRDefault="00A5463E" w:rsidP="00A5463E">
      <w:r w:rsidRPr="00A5463E">
        <w:t>The Media ID field is present only if media multiplexing is used. The Media ID field identified a media flow within a media multiplex.</w:t>
      </w:r>
    </w:p>
    <w:p w14:paraId="50B9D464" w14:textId="4D0A7718" w:rsidR="00A5463E" w:rsidRPr="00A5463E" w:rsidRDefault="00A5463E" w:rsidP="00A5463E">
      <w:r w:rsidRPr="00A5463E">
        <w:t xml:space="preserve">The Media ID value is coded as specified in </w:t>
      </w:r>
      <w:r w:rsidR="008C5982">
        <w:t>clause</w:t>
      </w:r>
      <w:r w:rsidRPr="00A5463E">
        <w:t> 9.2.3.x</w:t>
      </w:r>
    </w:p>
    <w:p w14:paraId="0415D021" w14:textId="77777777" w:rsidR="00A5463E" w:rsidRPr="00A5463E" w:rsidRDefault="00A5463E" w:rsidP="00A5463E">
      <w:pPr>
        <w:pStyle w:val="Heading3"/>
      </w:pPr>
      <w:bookmarkStart w:id="1898" w:name="_Toc11344001"/>
      <w:bookmarkStart w:id="1899" w:name="_Toc45215962"/>
      <w:bookmarkStart w:id="1900" w:name="_Toc51945737"/>
      <w:bookmarkStart w:id="1901" w:name="_Toc99173133"/>
      <w:r w:rsidRPr="00A5463E">
        <w:t>9.2.17</w:t>
      </w:r>
      <w:r w:rsidRPr="00A5463E">
        <w:tab/>
      </w:r>
      <w:r w:rsidR="002477B2">
        <w:t>Transmission</w:t>
      </w:r>
      <w:r w:rsidRPr="00A5463E">
        <w:t xml:space="preserve"> cancel request</w:t>
      </w:r>
      <w:bookmarkEnd w:id="1898"/>
      <w:bookmarkEnd w:id="1899"/>
      <w:bookmarkEnd w:id="1900"/>
      <w:bookmarkEnd w:id="1901"/>
    </w:p>
    <w:p w14:paraId="53DE469F"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11482A4A"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188B1B46" w14:textId="77777777" w:rsidR="00A5463E" w:rsidRPr="00A5463E" w:rsidRDefault="00A5463E" w:rsidP="00A5463E">
      <w:pPr>
        <w:pStyle w:val="TH"/>
      </w:pPr>
      <w:r w:rsidRPr="00A5463E">
        <w:lastRenderedPageBreak/>
        <w:t xml:space="preserve">Table 9.2.17-1: </w:t>
      </w:r>
      <w:r w:rsidR="002477B2">
        <w:t>Transmission</w:t>
      </w:r>
      <w:r w:rsidRPr="00A5463E">
        <w:t xml:space="preserve"> cancel request message</w:t>
      </w:r>
    </w:p>
    <w:p w14:paraId="2BA1FD5C" w14:textId="77777777" w:rsidR="00A5463E" w:rsidRPr="00A5463E" w:rsidRDefault="00A5463E" w:rsidP="00A5463E">
      <w:pPr>
        <w:pStyle w:val="PL"/>
        <w:keepNext/>
        <w:keepLines/>
        <w:jc w:val="center"/>
        <w:rPr>
          <w:noProof w:val="0"/>
        </w:rPr>
      </w:pPr>
      <w:r w:rsidRPr="00A5463E">
        <w:rPr>
          <w:noProof w:val="0"/>
        </w:rPr>
        <w:t>0                   1                   2                   3</w:t>
      </w:r>
    </w:p>
    <w:p w14:paraId="00817D5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2B2B1C0" w14:textId="77777777" w:rsidR="00A5463E" w:rsidRPr="00A5463E" w:rsidRDefault="00A5463E" w:rsidP="00A5463E">
      <w:pPr>
        <w:pStyle w:val="PL"/>
        <w:keepNext/>
        <w:keepLines/>
        <w:jc w:val="center"/>
        <w:rPr>
          <w:noProof w:val="0"/>
        </w:rPr>
      </w:pPr>
      <w:r w:rsidRPr="00A5463E">
        <w:rPr>
          <w:noProof w:val="0"/>
        </w:rPr>
        <w:t>+-+-+-+-+-+-+-+-+-+-+-+-+-+-+-+-+-+-+-+-+-+-+-+-+-+-+-+-+-+-+-+-+</w:t>
      </w:r>
    </w:p>
    <w:p w14:paraId="1C59D43E" w14:textId="77777777" w:rsidR="00A5463E" w:rsidRPr="00A5463E" w:rsidRDefault="00A5463E" w:rsidP="00A5463E">
      <w:pPr>
        <w:pStyle w:val="PL"/>
        <w:keepNext/>
        <w:keepLines/>
        <w:jc w:val="center"/>
        <w:rPr>
          <w:noProof w:val="0"/>
        </w:rPr>
      </w:pPr>
      <w:r w:rsidRPr="00A5463E">
        <w:rPr>
          <w:noProof w:val="0"/>
        </w:rPr>
        <w:t>|V=2|P| Subtype |   PT=APP=204  |            length             |</w:t>
      </w:r>
    </w:p>
    <w:p w14:paraId="3D30040F" w14:textId="77777777" w:rsidR="00A5463E" w:rsidRPr="00A5463E" w:rsidRDefault="00A5463E" w:rsidP="00A5463E">
      <w:pPr>
        <w:pStyle w:val="PL"/>
        <w:keepNext/>
        <w:keepLines/>
        <w:jc w:val="center"/>
        <w:rPr>
          <w:noProof w:val="0"/>
        </w:rPr>
      </w:pPr>
      <w:r w:rsidRPr="00A5463E">
        <w:rPr>
          <w:noProof w:val="0"/>
        </w:rPr>
        <w:t>+-+-+-+-+-+-+-+-+-+-+-+-+-+-+-+-+-+-+-+-+-+-+-+-+-+-+-+-+-+-+-+-+</w:t>
      </w:r>
    </w:p>
    <w:p w14:paraId="7618811C"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51E069C" w14:textId="77777777" w:rsidR="00A5463E" w:rsidRPr="00A5463E" w:rsidRDefault="00A5463E" w:rsidP="00A5463E">
      <w:pPr>
        <w:pStyle w:val="PL"/>
        <w:keepNext/>
        <w:keepLines/>
        <w:jc w:val="center"/>
        <w:rPr>
          <w:noProof w:val="0"/>
        </w:rPr>
      </w:pPr>
      <w:r w:rsidRPr="00A5463E">
        <w:rPr>
          <w:noProof w:val="0"/>
        </w:rPr>
        <w:t>+-+-+-+-+-+-+-+-+-+-+-+-+-+-+-+-+-+-+-+-+-+-+-+-+-+-+-+-+-+-+-+-+</w:t>
      </w:r>
    </w:p>
    <w:p w14:paraId="0BF056D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E3FD9C9" w14:textId="77777777" w:rsidR="00A5463E" w:rsidRPr="00A5463E" w:rsidRDefault="00A5463E" w:rsidP="00A5463E">
      <w:pPr>
        <w:pStyle w:val="PL"/>
        <w:keepNext/>
        <w:keepLines/>
        <w:jc w:val="center"/>
        <w:rPr>
          <w:noProof w:val="0"/>
        </w:rPr>
      </w:pPr>
      <w:r w:rsidRPr="00A5463E">
        <w:rPr>
          <w:noProof w:val="0"/>
        </w:rPr>
        <w:t>+-+-+-+-+-+-+-+-+-+-+-+-+-+-+-+-+-+-+-+-+-+-+-+-+-+-+-+-+-+-+-+-+</w:t>
      </w:r>
    </w:p>
    <w:p w14:paraId="1292B489" w14:textId="77777777" w:rsidR="00A5463E" w:rsidRPr="00A5463E" w:rsidRDefault="00A5463E" w:rsidP="00A5463E">
      <w:pPr>
        <w:pStyle w:val="PL"/>
        <w:keepNext/>
        <w:keepLines/>
        <w:jc w:val="center"/>
        <w:rPr>
          <w:noProof w:val="0"/>
        </w:rPr>
      </w:pPr>
      <w:r w:rsidRPr="00A5463E">
        <w:rPr>
          <w:noProof w:val="0"/>
        </w:rPr>
        <w:t>|                          User ID field                        |</w:t>
      </w:r>
    </w:p>
    <w:p w14:paraId="2124AE4F" w14:textId="77777777" w:rsidR="00A5463E" w:rsidRPr="00A5463E" w:rsidRDefault="00A5463E" w:rsidP="00A5463E">
      <w:pPr>
        <w:pStyle w:val="PL"/>
        <w:keepNext/>
        <w:keepLines/>
        <w:jc w:val="center"/>
        <w:rPr>
          <w:noProof w:val="0"/>
        </w:rPr>
      </w:pPr>
      <w:r w:rsidRPr="00A5463E">
        <w:rPr>
          <w:noProof w:val="0"/>
        </w:rPr>
        <w:t>+-+-+-+-+-+-+-+-+-+-+-+-+-+-+-+-+-+-+-+-+-+-+-+-+-+-+-+-+-+-+-+-+</w:t>
      </w:r>
    </w:p>
    <w:p w14:paraId="173FCB91"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5713C5E" w14:textId="77777777" w:rsidR="00A5463E" w:rsidRPr="00A5463E" w:rsidRDefault="00A5463E" w:rsidP="00A5463E">
      <w:pPr>
        <w:pStyle w:val="PL"/>
        <w:keepNext/>
        <w:keepLines/>
        <w:jc w:val="center"/>
        <w:rPr>
          <w:noProof w:val="0"/>
        </w:rPr>
      </w:pPr>
      <w:r w:rsidRPr="00A5463E">
        <w:rPr>
          <w:noProof w:val="0"/>
        </w:rPr>
        <w:t>+-+-+-+-+-+-+-+-+-+-+-+-+-+-+-+-+-+-+-+-+-+-+-+-+-+-+-+-+-+-+-+-+</w:t>
      </w:r>
    </w:p>
    <w:p w14:paraId="64258896" w14:textId="77777777" w:rsidR="00A5463E" w:rsidRPr="00A5463E" w:rsidRDefault="00A5463E" w:rsidP="00A5463E"/>
    <w:p w14:paraId="0EF5C34E" w14:textId="77777777" w:rsidR="00A5463E" w:rsidRPr="00A5463E" w:rsidRDefault="00A5463E" w:rsidP="00A5463E">
      <w:r w:rsidRPr="00A5463E">
        <w:t>With the exception of the three first 32-bit words the order of the fields are irrelevant.</w:t>
      </w:r>
    </w:p>
    <w:p w14:paraId="05522E87" w14:textId="77777777" w:rsidR="00A5463E" w:rsidRPr="00A5463E" w:rsidRDefault="00A5463E" w:rsidP="00A5463E">
      <w:pPr>
        <w:rPr>
          <w:b/>
          <w:u w:val="single"/>
        </w:rPr>
      </w:pPr>
      <w:r w:rsidRPr="00A5463E">
        <w:rPr>
          <w:b/>
          <w:u w:val="single"/>
        </w:rPr>
        <w:t>Subtype:</w:t>
      </w:r>
    </w:p>
    <w:p w14:paraId="3CCFA472" w14:textId="77777777" w:rsidR="00A5463E" w:rsidRPr="00A5463E" w:rsidRDefault="00A5463E" w:rsidP="00A5463E">
      <w:r w:rsidRPr="00A5463E">
        <w:t>The subtype is coded according to table </w:t>
      </w:r>
      <w:r w:rsidR="00037BD2">
        <w:t>9.2.2.1-</w:t>
      </w:r>
      <w:r w:rsidRPr="00A5463E">
        <w:t>1.</w:t>
      </w:r>
    </w:p>
    <w:p w14:paraId="04E4741F" w14:textId="77777777" w:rsidR="00A5463E" w:rsidRPr="00A5463E" w:rsidRDefault="00A5463E" w:rsidP="00A5463E">
      <w:r w:rsidRPr="00A5463E">
        <w:t>Length:</w:t>
      </w:r>
    </w:p>
    <w:p w14:paraId="4B478069" w14:textId="62592A44" w:rsidR="00A5463E" w:rsidRPr="00A5463E" w:rsidRDefault="00A5463E" w:rsidP="00A5463E">
      <w:r w:rsidRPr="00A5463E">
        <w:t xml:space="preserve">The length is coded as specified in to </w:t>
      </w:r>
      <w:r w:rsidR="008C5982">
        <w:t>clause</w:t>
      </w:r>
      <w:r w:rsidRPr="00A5463E">
        <w:t> 9.1.2.</w:t>
      </w:r>
    </w:p>
    <w:p w14:paraId="11160A00" w14:textId="77777777" w:rsidR="00A5463E" w:rsidRPr="00A5463E" w:rsidRDefault="00A5463E" w:rsidP="00A5463E">
      <w:pPr>
        <w:rPr>
          <w:b/>
          <w:u w:val="single"/>
        </w:rPr>
      </w:pPr>
      <w:r w:rsidRPr="00A5463E">
        <w:rPr>
          <w:b/>
          <w:u w:val="single"/>
        </w:rPr>
        <w:t>SSRC:</w:t>
      </w:r>
    </w:p>
    <w:p w14:paraId="158A4AEA" w14:textId="77777777" w:rsidR="00A5463E" w:rsidRPr="00A5463E" w:rsidRDefault="00A5463E" w:rsidP="00A5463E">
      <w:r w:rsidRPr="00A5463E">
        <w:t>The SSRC field carries the SSRC of the transmission control server.</w:t>
      </w:r>
    </w:p>
    <w:p w14:paraId="7568AD39" w14:textId="77777777" w:rsidR="00A5463E" w:rsidRPr="00A5463E" w:rsidRDefault="00A5463E" w:rsidP="00A5463E">
      <w:r w:rsidRPr="00A5463E">
        <w:t>The content of the SSRC field is coded as specified in IETF RFC 3550 </w:t>
      </w:r>
      <w:r>
        <w:t>[3]</w:t>
      </w:r>
      <w:r w:rsidRPr="00A5463E">
        <w:t>.</w:t>
      </w:r>
    </w:p>
    <w:p w14:paraId="4BCA6914" w14:textId="77777777" w:rsidR="00A5463E" w:rsidRPr="00A5463E" w:rsidRDefault="00A5463E" w:rsidP="00A5463E">
      <w:pPr>
        <w:rPr>
          <w:b/>
          <w:color w:val="000000"/>
          <w:u w:val="single"/>
        </w:rPr>
      </w:pPr>
      <w:r w:rsidRPr="00A5463E">
        <w:rPr>
          <w:b/>
          <w:color w:val="000000"/>
          <w:u w:val="single"/>
        </w:rPr>
        <w:t>User ID:</w:t>
      </w:r>
    </w:p>
    <w:p w14:paraId="2F2E0A65" w14:textId="405F1DE7" w:rsidR="00A5463E" w:rsidRPr="00A5463E" w:rsidRDefault="00A5463E" w:rsidP="00A5463E">
      <w:r w:rsidRPr="00A5463E">
        <w:t xml:space="preserve">The User ID field is used to carry the identity of the user whose media transmission is requested for cancellation and is described in </w:t>
      </w:r>
      <w:r w:rsidR="008C5982">
        <w:t>clause</w:t>
      </w:r>
      <w:r w:rsidRPr="00A5463E">
        <w:t> 9.2.3.8.</w:t>
      </w:r>
    </w:p>
    <w:p w14:paraId="14518E46" w14:textId="77777777" w:rsidR="00A5463E" w:rsidRPr="00A5463E" w:rsidRDefault="00A5463E" w:rsidP="00A5463E">
      <w:pPr>
        <w:rPr>
          <w:b/>
          <w:color w:val="000000"/>
          <w:u w:val="single"/>
        </w:rPr>
      </w:pPr>
      <w:r w:rsidRPr="00A5463E">
        <w:rPr>
          <w:b/>
          <w:color w:val="000000"/>
          <w:u w:val="single"/>
        </w:rPr>
        <w:t>Media ID:</w:t>
      </w:r>
    </w:p>
    <w:p w14:paraId="17CBD525" w14:textId="77777777" w:rsidR="00A5463E" w:rsidRPr="00A5463E" w:rsidRDefault="00A5463E" w:rsidP="00A5463E">
      <w:r w:rsidRPr="00A5463E">
        <w:t>The Media ID field is present only if media multiplexing is used. The Media ID field identified a media flow within a media multiplex.</w:t>
      </w:r>
    </w:p>
    <w:p w14:paraId="01BCAB63" w14:textId="69F5A901" w:rsidR="00A5463E" w:rsidRPr="00A5463E" w:rsidRDefault="00A5463E" w:rsidP="00A5463E">
      <w:r w:rsidRPr="00A5463E">
        <w:t xml:space="preserve">The Media ID value is coded as specified in </w:t>
      </w:r>
      <w:r w:rsidR="008C5982">
        <w:t>clause</w:t>
      </w:r>
      <w:r w:rsidRPr="00A5463E">
        <w:t> 9.2.3.x</w:t>
      </w:r>
    </w:p>
    <w:p w14:paraId="3E079842" w14:textId="77777777" w:rsidR="00A5463E" w:rsidRPr="00A5463E" w:rsidRDefault="00A5463E" w:rsidP="00A5463E">
      <w:pPr>
        <w:pStyle w:val="Heading3"/>
      </w:pPr>
      <w:bookmarkStart w:id="1902" w:name="_Toc11344002"/>
      <w:bookmarkStart w:id="1903" w:name="_Toc45215963"/>
      <w:bookmarkStart w:id="1904" w:name="_Toc51945738"/>
      <w:bookmarkStart w:id="1905" w:name="_Toc99173134"/>
      <w:r w:rsidRPr="00A5463E">
        <w:t>9.2.18</w:t>
      </w:r>
      <w:r w:rsidRPr="00A5463E">
        <w:tab/>
      </w:r>
      <w:r w:rsidR="002477B2">
        <w:t>Transmission</w:t>
      </w:r>
      <w:r w:rsidRPr="00A5463E">
        <w:t xml:space="preserve"> cancel response</w:t>
      </w:r>
      <w:bookmarkEnd w:id="1902"/>
      <w:bookmarkEnd w:id="1903"/>
      <w:bookmarkEnd w:id="1904"/>
      <w:bookmarkEnd w:id="1905"/>
    </w:p>
    <w:p w14:paraId="4468E4A9"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718F938"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641D9A4E"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5EB58EAE" w14:textId="77777777" w:rsidR="00A5463E" w:rsidRPr="00A5463E" w:rsidRDefault="00A5463E" w:rsidP="00A5463E">
      <w:pPr>
        <w:pStyle w:val="PL"/>
        <w:keepNext/>
        <w:keepLines/>
        <w:jc w:val="center"/>
        <w:rPr>
          <w:noProof w:val="0"/>
        </w:rPr>
      </w:pPr>
      <w:r w:rsidRPr="00A5463E">
        <w:rPr>
          <w:noProof w:val="0"/>
        </w:rPr>
        <w:t>0                   1                   2                   3</w:t>
      </w:r>
    </w:p>
    <w:p w14:paraId="762F9C1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B837034" w14:textId="77777777" w:rsidR="00A5463E" w:rsidRPr="00A5463E" w:rsidRDefault="00A5463E" w:rsidP="00A5463E">
      <w:pPr>
        <w:pStyle w:val="PL"/>
        <w:keepNext/>
        <w:keepLines/>
        <w:jc w:val="center"/>
        <w:rPr>
          <w:noProof w:val="0"/>
        </w:rPr>
      </w:pPr>
      <w:r w:rsidRPr="00A5463E">
        <w:rPr>
          <w:noProof w:val="0"/>
        </w:rPr>
        <w:t>+-+-+-+-+-+-+-+-+-+-+-+-+-+-+-+-+-+-+-+-+-+-+-+-+-+-+-+-+-+-+-+-+</w:t>
      </w:r>
    </w:p>
    <w:p w14:paraId="1C743291" w14:textId="77777777" w:rsidR="00A5463E" w:rsidRPr="00A5463E" w:rsidRDefault="00A5463E" w:rsidP="00A5463E">
      <w:pPr>
        <w:pStyle w:val="PL"/>
        <w:keepNext/>
        <w:keepLines/>
        <w:jc w:val="center"/>
        <w:rPr>
          <w:noProof w:val="0"/>
        </w:rPr>
      </w:pPr>
      <w:r w:rsidRPr="00A5463E">
        <w:rPr>
          <w:noProof w:val="0"/>
        </w:rPr>
        <w:t>|V=2|P| Subtype |   PT=APP=204  |            length             |</w:t>
      </w:r>
    </w:p>
    <w:p w14:paraId="30C49694" w14:textId="77777777" w:rsidR="00A5463E" w:rsidRPr="00A5463E" w:rsidRDefault="00A5463E" w:rsidP="00A5463E">
      <w:pPr>
        <w:pStyle w:val="PL"/>
        <w:keepNext/>
        <w:keepLines/>
        <w:jc w:val="center"/>
        <w:rPr>
          <w:noProof w:val="0"/>
        </w:rPr>
      </w:pPr>
      <w:r w:rsidRPr="00A5463E">
        <w:rPr>
          <w:noProof w:val="0"/>
        </w:rPr>
        <w:t>+-+-+-+-+-+-+-+-+-+-+-+-+-+-+-+-+-+-+-+-+-+-+-+-+-+-+-+-+-+-+-+-+</w:t>
      </w:r>
    </w:p>
    <w:p w14:paraId="00D1848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0D71ECC" w14:textId="77777777" w:rsidR="00A5463E" w:rsidRPr="00A5463E" w:rsidRDefault="00A5463E" w:rsidP="00A5463E">
      <w:pPr>
        <w:pStyle w:val="PL"/>
        <w:keepNext/>
        <w:keepLines/>
        <w:jc w:val="center"/>
        <w:rPr>
          <w:noProof w:val="0"/>
        </w:rPr>
      </w:pPr>
      <w:r w:rsidRPr="00A5463E">
        <w:rPr>
          <w:noProof w:val="0"/>
        </w:rPr>
        <w:t>+-+-+-+-+-+-+-+-+-+-+-+-+-+-+-+-+-+-+-+-+-+-+-+-+-+-+-+-+-+-+-+-+</w:t>
      </w:r>
    </w:p>
    <w:p w14:paraId="57C518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3A984A" w14:textId="77777777" w:rsidR="00A5463E" w:rsidRPr="00A5463E" w:rsidRDefault="00A5463E" w:rsidP="00A5463E">
      <w:pPr>
        <w:pStyle w:val="PL"/>
        <w:keepNext/>
        <w:keepLines/>
        <w:jc w:val="center"/>
        <w:rPr>
          <w:noProof w:val="0"/>
        </w:rPr>
      </w:pPr>
      <w:r w:rsidRPr="00A5463E">
        <w:rPr>
          <w:noProof w:val="0"/>
        </w:rPr>
        <w:t>+-+-+-+-+-+-+-+-+-+-+-+-+-+-+-+-+-+-+-+-+-+-+-+-+-+-+-+-+-+-+-+-+</w:t>
      </w:r>
    </w:p>
    <w:p w14:paraId="45F11D4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DFC46AA" w14:textId="77777777" w:rsidR="00A5463E" w:rsidRPr="00A5463E" w:rsidRDefault="00A5463E" w:rsidP="00A5463E">
      <w:pPr>
        <w:pStyle w:val="PL"/>
        <w:keepNext/>
        <w:keepLines/>
        <w:jc w:val="center"/>
        <w:rPr>
          <w:noProof w:val="0"/>
        </w:rPr>
      </w:pPr>
      <w:r w:rsidRPr="00A5463E">
        <w:rPr>
          <w:noProof w:val="0"/>
        </w:rPr>
        <w:t>+-+-+-+-+-+-+-+-+-+-+-+-+-+-+-+-+-+-+-+-+-+-+-+-+-+-+-+-+-+-+-+-+</w:t>
      </w:r>
    </w:p>
    <w:p w14:paraId="622FD1DB" w14:textId="77777777" w:rsidR="00A5463E" w:rsidRPr="00A5463E" w:rsidRDefault="00A5463E" w:rsidP="00A5463E"/>
    <w:p w14:paraId="5F92A030" w14:textId="77777777" w:rsidR="00A5463E" w:rsidRPr="00A5463E" w:rsidRDefault="00A5463E" w:rsidP="00A5463E">
      <w:r w:rsidRPr="00A5463E">
        <w:t>With the exception of the three first 32-bit words the order of the fields are irrelevant.</w:t>
      </w:r>
    </w:p>
    <w:p w14:paraId="17184548" w14:textId="77777777" w:rsidR="00A5463E" w:rsidRPr="00A5463E" w:rsidRDefault="00A5463E" w:rsidP="00A5463E">
      <w:pPr>
        <w:rPr>
          <w:b/>
          <w:u w:val="single"/>
        </w:rPr>
      </w:pPr>
      <w:r w:rsidRPr="00A5463E">
        <w:rPr>
          <w:b/>
          <w:u w:val="single"/>
        </w:rPr>
        <w:t>Subtype:</w:t>
      </w:r>
    </w:p>
    <w:p w14:paraId="19268797" w14:textId="77777777" w:rsidR="00A5463E" w:rsidRPr="00A5463E" w:rsidRDefault="00A5463E" w:rsidP="00A5463E">
      <w:r w:rsidRPr="00A5463E">
        <w:lastRenderedPageBreak/>
        <w:t>The subtype is coded according to table </w:t>
      </w:r>
      <w:r w:rsidR="00037BD2">
        <w:t>9.2.2.1-</w:t>
      </w:r>
      <w:r w:rsidRPr="00A5463E">
        <w:t>2.</w:t>
      </w:r>
    </w:p>
    <w:p w14:paraId="762C7AAD" w14:textId="77777777" w:rsidR="00A5463E" w:rsidRPr="00A5463E" w:rsidRDefault="00A5463E" w:rsidP="00A5463E">
      <w:r w:rsidRPr="00A5463E">
        <w:t>Length:</w:t>
      </w:r>
    </w:p>
    <w:p w14:paraId="236B4259" w14:textId="06EC859B" w:rsidR="00A5463E" w:rsidRPr="00A5463E" w:rsidRDefault="00A5463E" w:rsidP="00A5463E">
      <w:r w:rsidRPr="00A5463E">
        <w:t xml:space="preserve">The length is coded as specified in to </w:t>
      </w:r>
      <w:r w:rsidR="008C5982">
        <w:t>clause</w:t>
      </w:r>
      <w:r w:rsidRPr="00A5463E">
        <w:t> 9.1.2.</w:t>
      </w:r>
    </w:p>
    <w:p w14:paraId="64DD21C7" w14:textId="77777777" w:rsidR="00A5463E" w:rsidRPr="00A5463E" w:rsidRDefault="00A5463E" w:rsidP="00A5463E">
      <w:pPr>
        <w:rPr>
          <w:b/>
          <w:u w:val="single"/>
        </w:rPr>
      </w:pPr>
      <w:r w:rsidRPr="00A5463E">
        <w:rPr>
          <w:b/>
          <w:u w:val="single"/>
        </w:rPr>
        <w:t>SSRC:</w:t>
      </w:r>
    </w:p>
    <w:p w14:paraId="1265BA25" w14:textId="77777777" w:rsidR="00A5463E" w:rsidRPr="00A5463E" w:rsidRDefault="00A5463E" w:rsidP="00A5463E">
      <w:r w:rsidRPr="00A5463E">
        <w:t>The SSRC field carries the SSRC of the transmission control server.</w:t>
      </w:r>
    </w:p>
    <w:p w14:paraId="63A2D1AA" w14:textId="77777777" w:rsidR="00A5463E" w:rsidRPr="00A5463E" w:rsidRDefault="00A5463E" w:rsidP="00A5463E">
      <w:r w:rsidRPr="00A5463E">
        <w:t>The content of the SSRC field is coded as specified in IETF RFC 3550 </w:t>
      </w:r>
      <w:r>
        <w:t>[3]</w:t>
      </w:r>
      <w:r w:rsidRPr="00A5463E">
        <w:t>.</w:t>
      </w:r>
    </w:p>
    <w:p w14:paraId="785257BF" w14:textId="77777777" w:rsidR="00A5463E" w:rsidRPr="00A5463E" w:rsidRDefault="00A5463E" w:rsidP="00A5463E">
      <w:pPr>
        <w:rPr>
          <w:b/>
          <w:color w:val="000000"/>
          <w:u w:val="single"/>
        </w:rPr>
      </w:pPr>
      <w:r w:rsidRPr="00A5463E">
        <w:rPr>
          <w:b/>
          <w:color w:val="000000"/>
          <w:u w:val="single"/>
        </w:rPr>
        <w:t>Media ID:</w:t>
      </w:r>
    </w:p>
    <w:p w14:paraId="09FD374C" w14:textId="77777777" w:rsidR="00A5463E" w:rsidRPr="00A5463E" w:rsidRDefault="00A5463E" w:rsidP="00A5463E">
      <w:r w:rsidRPr="00A5463E">
        <w:t>The Media ID field is present only if media multiplexing is used. The Media ID field identified a media flow within a media multiplex.</w:t>
      </w:r>
    </w:p>
    <w:p w14:paraId="523F0A4B" w14:textId="141DA446" w:rsidR="00A5463E" w:rsidRPr="00A5463E" w:rsidRDefault="00A5463E" w:rsidP="00A5463E">
      <w:r w:rsidRPr="00A5463E">
        <w:t xml:space="preserve">The Media ID value is coded as specified in </w:t>
      </w:r>
      <w:r w:rsidR="008C5982">
        <w:t>clause</w:t>
      </w:r>
      <w:r w:rsidRPr="00A5463E">
        <w:t> 9.2.3.x</w:t>
      </w:r>
    </w:p>
    <w:p w14:paraId="577AB51D" w14:textId="77777777" w:rsidR="00A5463E" w:rsidRPr="00A5463E" w:rsidRDefault="00A5463E" w:rsidP="00A5463E">
      <w:pPr>
        <w:pStyle w:val="Heading3"/>
      </w:pPr>
      <w:bookmarkStart w:id="1906" w:name="_Toc11344003"/>
      <w:bookmarkStart w:id="1907" w:name="_Toc45215964"/>
      <w:bookmarkStart w:id="1908" w:name="_Toc51945739"/>
      <w:bookmarkStart w:id="1909" w:name="_Toc99173135"/>
      <w:r w:rsidRPr="00A5463E">
        <w:t>9.2.19</w:t>
      </w:r>
      <w:r w:rsidRPr="00A5463E">
        <w:tab/>
        <w:t>Transmi</w:t>
      </w:r>
      <w:r w:rsidR="00037BD2">
        <w:t xml:space="preserve">ssion </w:t>
      </w:r>
      <w:r w:rsidRPr="00A5463E">
        <w:t>cancel request notify</w:t>
      </w:r>
      <w:bookmarkEnd w:id="1906"/>
      <w:bookmarkEnd w:id="1907"/>
      <w:bookmarkEnd w:id="1908"/>
      <w:bookmarkEnd w:id="1909"/>
    </w:p>
    <w:p w14:paraId="1982F985"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50AB30F1"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816E48"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4A70AD1A" w14:textId="77777777" w:rsidR="00A5463E" w:rsidRPr="00A5463E" w:rsidRDefault="00A5463E" w:rsidP="00A5463E">
      <w:pPr>
        <w:pStyle w:val="PL"/>
        <w:keepNext/>
        <w:keepLines/>
        <w:jc w:val="center"/>
        <w:rPr>
          <w:noProof w:val="0"/>
        </w:rPr>
      </w:pPr>
      <w:r w:rsidRPr="00A5463E">
        <w:rPr>
          <w:noProof w:val="0"/>
        </w:rPr>
        <w:t>0                   1                   2                   3</w:t>
      </w:r>
    </w:p>
    <w:p w14:paraId="5FAD9C5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2533336" w14:textId="77777777" w:rsidR="00A5463E" w:rsidRPr="00A5463E" w:rsidRDefault="00A5463E" w:rsidP="00A5463E">
      <w:pPr>
        <w:pStyle w:val="PL"/>
        <w:keepNext/>
        <w:keepLines/>
        <w:jc w:val="center"/>
        <w:rPr>
          <w:noProof w:val="0"/>
        </w:rPr>
      </w:pPr>
      <w:r w:rsidRPr="00A5463E">
        <w:rPr>
          <w:noProof w:val="0"/>
        </w:rPr>
        <w:t>+-+-+-+-+-+-+-+-+-+-+-+-+-+-+-+-+-+-+-+-+-+-+-+-+-+-+-+-+-+-+-+-+</w:t>
      </w:r>
    </w:p>
    <w:p w14:paraId="6CE05949" w14:textId="77777777" w:rsidR="00A5463E" w:rsidRPr="00A5463E" w:rsidRDefault="00A5463E" w:rsidP="00A5463E">
      <w:pPr>
        <w:pStyle w:val="PL"/>
        <w:keepNext/>
        <w:keepLines/>
        <w:jc w:val="center"/>
        <w:rPr>
          <w:noProof w:val="0"/>
        </w:rPr>
      </w:pPr>
      <w:r w:rsidRPr="00A5463E">
        <w:rPr>
          <w:noProof w:val="0"/>
        </w:rPr>
        <w:t>|V=2|P| Subtype |   PT=APP=204  |            length             |</w:t>
      </w:r>
    </w:p>
    <w:p w14:paraId="75CE27F9" w14:textId="77777777" w:rsidR="00A5463E" w:rsidRPr="00A5463E" w:rsidRDefault="00A5463E" w:rsidP="00A5463E">
      <w:pPr>
        <w:pStyle w:val="PL"/>
        <w:keepNext/>
        <w:keepLines/>
        <w:jc w:val="center"/>
        <w:rPr>
          <w:noProof w:val="0"/>
        </w:rPr>
      </w:pPr>
      <w:r w:rsidRPr="00A5463E">
        <w:rPr>
          <w:noProof w:val="0"/>
        </w:rPr>
        <w:t>+-+-+-+-+-+-+-+-+-+-+-+-+-+-+-+-+-+-+-+-+-+-+-+-+-+-+-+-+-+-+-+-+</w:t>
      </w:r>
    </w:p>
    <w:p w14:paraId="00E06F60"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1D695A" w14:textId="77777777" w:rsidR="00A5463E" w:rsidRPr="00A5463E" w:rsidRDefault="00A5463E" w:rsidP="00A5463E">
      <w:pPr>
        <w:pStyle w:val="PL"/>
        <w:keepNext/>
        <w:keepLines/>
        <w:jc w:val="center"/>
        <w:rPr>
          <w:noProof w:val="0"/>
        </w:rPr>
      </w:pPr>
      <w:r w:rsidRPr="00A5463E">
        <w:rPr>
          <w:noProof w:val="0"/>
        </w:rPr>
        <w:t>+-+-+-+-+-+-+-+-+-+-+-+-+-+-+-+-+-+-+-+-+-+-+-+-+-+-+-+-+-+-+-+-+</w:t>
      </w:r>
    </w:p>
    <w:p w14:paraId="2C5F735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4D9C200" w14:textId="77777777" w:rsidR="00A5463E" w:rsidRPr="00A5463E" w:rsidRDefault="00A5463E" w:rsidP="00A5463E">
      <w:pPr>
        <w:pStyle w:val="PL"/>
        <w:keepNext/>
        <w:keepLines/>
        <w:jc w:val="center"/>
        <w:rPr>
          <w:noProof w:val="0"/>
        </w:rPr>
      </w:pPr>
      <w:r w:rsidRPr="00A5463E">
        <w:rPr>
          <w:noProof w:val="0"/>
        </w:rPr>
        <w:t>+-+-+-+-+-+-+-+-+-+-+-+-+-+-+-+-+-+-+-+-+-+-+-+-+-+-+-+-+-+-+-+-+</w:t>
      </w:r>
    </w:p>
    <w:p w14:paraId="10F4669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0B0FD073" w14:textId="77777777" w:rsidR="00A5463E" w:rsidRPr="00A5463E" w:rsidRDefault="00A5463E" w:rsidP="00A5463E">
      <w:pPr>
        <w:pStyle w:val="PL"/>
        <w:keepNext/>
        <w:keepLines/>
        <w:jc w:val="center"/>
        <w:rPr>
          <w:noProof w:val="0"/>
        </w:rPr>
      </w:pPr>
      <w:r w:rsidRPr="00A5463E">
        <w:rPr>
          <w:noProof w:val="0"/>
        </w:rPr>
        <w:t>+-+-+-+-+-+-+-+-+-+-+-+-+-+-+-+-+-+-+-+-+-+-+-+-+-+-+-+-+-+-+-+-+</w:t>
      </w:r>
    </w:p>
    <w:p w14:paraId="78BC8458" w14:textId="77777777" w:rsidR="00A5463E" w:rsidRPr="00A5463E" w:rsidRDefault="00A5463E" w:rsidP="00A5463E"/>
    <w:p w14:paraId="732E297D" w14:textId="77777777" w:rsidR="00A5463E" w:rsidRPr="00A5463E" w:rsidRDefault="00A5463E" w:rsidP="00A5463E">
      <w:r w:rsidRPr="00A5463E">
        <w:t>With the exception of the three first 32-bit words the order of the fields are irrelevant.</w:t>
      </w:r>
    </w:p>
    <w:p w14:paraId="4CFA94A0" w14:textId="77777777" w:rsidR="00A5463E" w:rsidRPr="00A5463E" w:rsidRDefault="00A5463E" w:rsidP="00A5463E">
      <w:pPr>
        <w:rPr>
          <w:b/>
          <w:u w:val="single"/>
        </w:rPr>
      </w:pPr>
      <w:r w:rsidRPr="00A5463E">
        <w:rPr>
          <w:b/>
          <w:u w:val="single"/>
        </w:rPr>
        <w:t>Subtype:</w:t>
      </w:r>
    </w:p>
    <w:p w14:paraId="44248D79" w14:textId="77777777" w:rsidR="00A5463E" w:rsidRPr="00A5463E" w:rsidRDefault="00A5463E" w:rsidP="00A5463E">
      <w:r w:rsidRPr="00A5463E">
        <w:t>The subtype is coded according to table </w:t>
      </w:r>
      <w:r w:rsidR="00037BD2">
        <w:t>9.2.2.1-</w:t>
      </w:r>
      <w:r w:rsidRPr="00A5463E">
        <w:t>2.</w:t>
      </w:r>
    </w:p>
    <w:p w14:paraId="49544282" w14:textId="77777777" w:rsidR="00A5463E" w:rsidRPr="00A5463E" w:rsidRDefault="00A5463E" w:rsidP="00A5463E">
      <w:r w:rsidRPr="00A5463E">
        <w:t>Length:</w:t>
      </w:r>
    </w:p>
    <w:p w14:paraId="4088501D" w14:textId="6E9F983C" w:rsidR="00A5463E" w:rsidRPr="00A5463E" w:rsidRDefault="00A5463E" w:rsidP="00A5463E">
      <w:r w:rsidRPr="00A5463E">
        <w:t xml:space="preserve">The length is coded as specified in to </w:t>
      </w:r>
      <w:r w:rsidR="008C5982">
        <w:t>clause</w:t>
      </w:r>
      <w:r w:rsidRPr="00A5463E">
        <w:t> 9.1.2.</w:t>
      </w:r>
    </w:p>
    <w:p w14:paraId="48764F09" w14:textId="77777777" w:rsidR="00A5463E" w:rsidRPr="00A5463E" w:rsidRDefault="00A5463E" w:rsidP="00A5463E">
      <w:pPr>
        <w:rPr>
          <w:b/>
          <w:u w:val="single"/>
        </w:rPr>
      </w:pPr>
      <w:r w:rsidRPr="00A5463E">
        <w:rPr>
          <w:b/>
          <w:u w:val="single"/>
        </w:rPr>
        <w:t>SSRC:</w:t>
      </w:r>
    </w:p>
    <w:p w14:paraId="7DC2F8B0" w14:textId="77777777" w:rsidR="00A5463E" w:rsidRPr="00A5463E" w:rsidRDefault="00A5463E" w:rsidP="00A5463E">
      <w:r w:rsidRPr="00A5463E">
        <w:t>The SSRC field carries the SSRC of the transmission control server.</w:t>
      </w:r>
    </w:p>
    <w:p w14:paraId="3BCB71C6" w14:textId="77777777" w:rsidR="00A5463E" w:rsidRPr="00A5463E" w:rsidRDefault="00A5463E" w:rsidP="00A5463E">
      <w:r w:rsidRPr="00A5463E">
        <w:t>The content of the SSRC field is coded as specified in IETF RFC 3550 </w:t>
      </w:r>
      <w:r>
        <w:t>[3]</w:t>
      </w:r>
      <w:r w:rsidRPr="00A5463E">
        <w:t>.</w:t>
      </w:r>
    </w:p>
    <w:p w14:paraId="06D879E5" w14:textId="77777777" w:rsidR="00A5463E" w:rsidRPr="00A5463E" w:rsidRDefault="00A5463E" w:rsidP="00A5463E">
      <w:pPr>
        <w:rPr>
          <w:b/>
          <w:color w:val="000000"/>
          <w:u w:val="single"/>
        </w:rPr>
      </w:pPr>
      <w:r w:rsidRPr="00A5463E">
        <w:rPr>
          <w:b/>
          <w:color w:val="000000"/>
          <w:u w:val="single"/>
        </w:rPr>
        <w:t>Media ID:</w:t>
      </w:r>
    </w:p>
    <w:p w14:paraId="39C90C2D" w14:textId="77777777" w:rsidR="00A5463E" w:rsidRPr="00A5463E" w:rsidRDefault="00A5463E" w:rsidP="00A5463E">
      <w:r w:rsidRPr="00A5463E">
        <w:t>The Media ID field is present only if media multiplexing is used. The Media ID field identified a media flow within a media multiplex.</w:t>
      </w:r>
    </w:p>
    <w:p w14:paraId="70E4E6D9" w14:textId="4814400F" w:rsidR="00A5463E" w:rsidRPr="00A5463E" w:rsidRDefault="00A5463E" w:rsidP="00A5463E">
      <w:r w:rsidRPr="00A5463E">
        <w:t xml:space="preserve">The Media ID value is coded as specified in </w:t>
      </w:r>
      <w:r w:rsidR="008C5982">
        <w:t>clause</w:t>
      </w:r>
      <w:r w:rsidRPr="00A5463E">
        <w:t> 9.2.3.x</w:t>
      </w:r>
    </w:p>
    <w:p w14:paraId="1878FE22" w14:textId="77777777" w:rsidR="00A5463E" w:rsidRPr="00A5463E" w:rsidRDefault="00A5463E" w:rsidP="00A5463E">
      <w:pPr>
        <w:pStyle w:val="Heading3"/>
      </w:pPr>
      <w:bookmarkStart w:id="1910" w:name="_Toc11344004"/>
      <w:bookmarkStart w:id="1911" w:name="_Toc45215965"/>
      <w:bookmarkStart w:id="1912" w:name="_Toc51945740"/>
      <w:bookmarkStart w:id="1913" w:name="_Toc99173136"/>
      <w:r w:rsidRPr="00A5463E">
        <w:lastRenderedPageBreak/>
        <w:t>9.2.20</w:t>
      </w:r>
      <w:r w:rsidRPr="00A5463E">
        <w:tab/>
      </w:r>
      <w:r w:rsidR="002477B2">
        <w:t>Transmission</w:t>
      </w:r>
      <w:r w:rsidRPr="00A5463E">
        <w:t xml:space="preserve"> end request</w:t>
      </w:r>
      <w:bookmarkEnd w:id="1910"/>
      <w:bookmarkEnd w:id="1911"/>
      <w:bookmarkEnd w:id="1912"/>
      <w:bookmarkEnd w:id="1913"/>
    </w:p>
    <w:p w14:paraId="74BA1605"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DD2445" w:rsidRPr="00B46B33">
        <w:t xml:space="preserve">to </w:t>
      </w:r>
      <w:r w:rsidR="00DD2445">
        <w:t>terminate</w:t>
      </w:r>
      <w:r w:rsidR="00DD2445" w:rsidRPr="00B46B33">
        <w:t xml:space="preserve"> the Transmission request (if final response is not received from server) or to end the permission to send RTP media (if user has already received permission to send RTP media)</w:t>
      </w:r>
      <w:r w:rsidRPr="00A5463E">
        <w:t>.</w:t>
      </w:r>
    </w:p>
    <w:p w14:paraId="21EBBC73"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6BA93A5A"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56307FD6" w14:textId="77777777" w:rsidR="00A5463E" w:rsidRPr="00A5463E" w:rsidRDefault="00A5463E" w:rsidP="00A5463E">
      <w:pPr>
        <w:pStyle w:val="PL"/>
        <w:keepNext/>
        <w:keepLines/>
        <w:jc w:val="center"/>
        <w:rPr>
          <w:noProof w:val="0"/>
        </w:rPr>
      </w:pPr>
      <w:r w:rsidRPr="00A5463E">
        <w:rPr>
          <w:noProof w:val="0"/>
        </w:rPr>
        <w:t>0                   1                   2                   3</w:t>
      </w:r>
    </w:p>
    <w:p w14:paraId="1DA519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1CB292D" w14:textId="77777777" w:rsidR="00A5463E" w:rsidRPr="00A5463E" w:rsidRDefault="00A5463E" w:rsidP="00A5463E">
      <w:pPr>
        <w:pStyle w:val="PL"/>
        <w:keepNext/>
        <w:keepLines/>
        <w:jc w:val="center"/>
        <w:rPr>
          <w:noProof w:val="0"/>
        </w:rPr>
      </w:pPr>
      <w:r w:rsidRPr="00A5463E">
        <w:rPr>
          <w:noProof w:val="0"/>
        </w:rPr>
        <w:t>+-+-+-+-+-+-+-+-+-+-+-+-+-+-+-+-+-+-+-+-+-+-+-+-+-+-+-+-+-+-+-+-+</w:t>
      </w:r>
    </w:p>
    <w:p w14:paraId="49F7911E" w14:textId="77777777" w:rsidR="00A5463E" w:rsidRPr="00A5463E" w:rsidRDefault="00A5463E" w:rsidP="00A5463E">
      <w:pPr>
        <w:pStyle w:val="PL"/>
        <w:keepNext/>
        <w:keepLines/>
        <w:jc w:val="center"/>
        <w:rPr>
          <w:noProof w:val="0"/>
        </w:rPr>
      </w:pPr>
      <w:r w:rsidRPr="00A5463E">
        <w:rPr>
          <w:noProof w:val="0"/>
        </w:rPr>
        <w:t>|V=2|P| Subtype |   PT=APP=204  |            length             |</w:t>
      </w:r>
    </w:p>
    <w:p w14:paraId="398709B6" w14:textId="77777777" w:rsidR="00A5463E" w:rsidRPr="00A5463E" w:rsidRDefault="00A5463E" w:rsidP="00A5463E">
      <w:pPr>
        <w:pStyle w:val="PL"/>
        <w:keepNext/>
        <w:keepLines/>
        <w:jc w:val="center"/>
        <w:rPr>
          <w:noProof w:val="0"/>
        </w:rPr>
      </w:pPr>
      <w:r w:rsidRPr="00A5463E">
        <w:rPr>
          <w:noProof w:val="0"/>
        </w:rPr>
        <w:t>+-+-+-+-+-+-+-+-+-+-+-+-+-+-+-+-+-+-+-+-+-+-+-+-+-+-+-+-+-+-+-+-+</w:t>
      </w:r>
    </w:p>
    <w:p w14:paraId="0C8C4E7B"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7DAB8378" w14:textId="77777777" w:rsidR="00A5463E" w:rsidRPr="00A5463E" w:rsidRDefault="00A5463E" w:rsidP="00A5463E">
      <w:pPr>
        <w:pStyle w:val="PL"/>
        <w:keepNext/>
        <w:keepLines/>
        <w:jc w:val="center"/>
        <w:rPr>
          <w:noProof w:val="0"/>
        </w:rPr>
      </w:pPr>
      <w:r w:rsidRPr="00A5463E">
        <w:rPr>
          <w:noProof w:val="0"/>
        </w:rPr>
        <w:t>+-+-+-+-+-+-+-+-+-+-+-+-+-+-+-+-+-+-+-+-+-+-+-+-+-+-+-+-+-+-+-+-+</w:t>
      </w:r>
    </w:p>
    <w:p w14:paraId="37DF9B0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184B9FA2" w14:textId="77777777" w:rsidR="00A5463E" w:rsidRPr="00A5463E" w:rsidRDefault="00A5463E" w:rsidP="00A5463E">
      <w:pPr>
        <w:pStyle w:val="PL"/>
        <w:keepNext/>
        <w:keepLines/>
        <w:jc w:val="center"/>
        <w:rPr>
          <w:noProof w:val="0"/>
        </w:rPr>
      </w:pPr>
      <w:r w:rsidRPr="00A5463E">
        <w:rPr>
          <w:noProof w:val="0"/>
        </w:rPr>
        <w:t>+-+-+-+-+-+-+-+-+-+-+-+-+-+-+-+-+-+-+-+-+-+-+-+-+-+-+-+-+-+-+-+-+</w:t>
      </w:r>
    </w:p>
    <w:p w14:paraId="2837CAE4" w14:textId="77777777" w:rsidR="00A5463E" w:rsidRPr="00A5463E" w:rsidRDefault="00A5463E" w:rsidP="00A5463E">
      <w:pPr>
        <w:pStyle w:val="PL"/>
        <w:keepNext/>
        <w:keepLines/>
        <w:jc w:val="center"/>
        <w:rPr>
          <w:noProof w:val="0"/>
        </w:rPr>
      </w:pPr>
      <w:r w:rsidRPr="00A5463E">
        <w:rPr>
          <w:noProof w:val="0"/>
        </w:rPr>
        <w:t>|                          User ID field                        |</w:t>
      </w:r>
    </w:p>
    <w:p w14:paraId="7F6F59C7" w14:textId="77777777" w:rsidR="00A5463E" w:rsidRPr="00A5463E" w:rsidRDefault="00A5463E" w:rsidP="00A5463E">
      <w:pPr>
        <w:pStyle w:val="PL"/>
        <w:keepNext/>
        <w:keepLines/>
        <w:jc w:val="center"/>
        <w:rPr>
          <w:noProof w:val="0"/>
        </w:rPr>
      </w:pPr>
      <w:r w:rsidRPr="00A5463E">
        <w:rPr>
          <w:noProof w:val="0"/>
        </w:rPr>
        <w:t>+-+-+-+-+-+-+-+-+-+-+-+-+-+-+-+-+-+-+-+-+-+-+-+-+-+-+-+-+-+-+-+-+</w:t>
      </w:r>
    </w:p>
    <w:p w14:paraId="6DD4160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C5E4317" w14:textId="77777777" w:rsidR="00F12405" w:rsidRDefault="00A5463E" w:rsidP="00F12405">
      <w:pPr>
        <w:pStyle w:val="PL"/>
        <w:keepNext/>
        <w:keepLines/>
        <w:jc w:val="center"/>
        <w:rPr>
          <w:noProof w:val="0"/>
        </w:rPr>
      </w:pPr>
      <w:r w:rsidRPr="00A5463E">
        <w:rPr>
          <w:noProof w:val="0"/>
        </w:rPr>
        <w:t>+-+-+-+-+-+-+-+-+-+-+-+-+-+-+-+-+-+-+-+-+-+-+-+-+-+-+-+-+-+-+-+-+</w:t>
      </w:r>
    </w:p>
    <w:p w14:paraId="4740B1E1" w14:textId="77777777" w:rsidR="00F12405" w:rsidRPr="00A5463E" w:rsidRDefault="00F12405" w:rsidP="00F12405">
      <w:pPr>
        <w:pStyle w:val="PL"/>
        <w:keepNext/>
        <w:keepLines/>
        <w:jc w:val="center"/>
        <w:rPr>
          <w:noProof w:val="0"/>
        </w:rPr>
      </w:pPr>
      <w:r w:rsidRPr="00A5463E">
        <w:rPr>
          <w:noProof w:val="0"/>
        </w:rPr>
        <w:t>|                       Reject Cause value                      |</w:t>
      </w:r>
    </w:p>
    <w:p w14:paraId="17F4ED91" w14:textId="77777777" w:rsidR="00F12405" w:rsidRPr="00A5463E" w:rsidRDefault="00F12405" w:rsidP="00F12405">
      <w:pPr>
        <w:pStyle w:val="PL"/>
        <w:keepNext/>
        <w:keepLines/>
        <w:jc w:val="center"/>
        <w:rPr>
          <w:noProof w:val="0"/>
        </w:rPr>
      </w:pPr>
      <w:r w:rsidRPr="00A5463E">
        <w:rPr>
          <w:noProof w:val="0"/>
        </w:rPr>
        <w:t>+-+-+-+-+-+-+-+-+-+-+-+-+-+-+-+-+-+-+-+-+-+-+-+-+-+-+-+-+-+-+-+-+</w:t>
      </w:r>
    </w:p>
    <w:p w14:paraId="2A4A8B93" w14:textId="77777777" w:rsidR="00A5463E" w:rsidRPr="00A5463E" w:rsidRDefault="00A5463E" w:rsidP="00A5463E">
      <w:pPr>
        <w:pStyle w:val="PL"/>
        <w:keepNext/>
        <w:keepLines/>
        <w:jc w:val="center"/>
        <w:rPr>
          <w:noProof w:val="0"/>
        </w:rPr>
      </w:pPr>
    </w:p>
    <w:p w14:paraId="08D94D37" w14:textId="77777777" w:rsidR="00A5463E" w:rsidRPr="00A5463E" w:rsidRDefault="00A5463E" w:rsidP="00A5463E"/>
    <w:p w14:paraId="1373DD0C" w14:textId="77777777" w:rsidR="00A5463E" w:rsidRPr="00A5463E" w:rsidRDefault="00A5463E" w:rsidP="00A5463E">
      <w:r w:rsidRPr="00A5463E">
        <w:t>With the exception of the three first 32-bit words the order of the fields are irrelevant.</w:t>
      </w:r>
    </w:p>
    <w:p w14:paraId="5EF3D353" w14:textId="77777777" w:rsidR="00A5463E" w:rsidRPr="00A5463E" w:rsidRDefault="00A5463E" w:rsidP="00A5463E">
      <w:pPr>
        <w:rPr>
          <w:b/>
          <w:u w:val="single"/>
        </w:rPr>
      </w:pPr>
      <w:r w:rsidRPr="00A5463E">
        <w:rPr>
          <w:b/>
          <w:u w:val="single"/>
        </w:rPr>
        <w:t>Subtype:</w:t>
      </w:r>
    </w:p>
    <w:p w14:paraId="4AFEF94F" w14:textId="77777777" w:rsidR="00A5463E" w:rsidRPr="00A5463E" w:rsidRDefault="00A5463E" w:rsidP="00A5463E">
      <w:r w:rsidRPr="00A5463E">
        <w:t>The subtype is coded according to table </w:t>
      </w:r>
      <w:r w:rsidR="00037BD2">
        <w:t>9.2.2.1-</w:t>
      </w:r>
      <w:r w:rsidRPr="00A5463E">
        <w:t>3.</w:t>
      </w:r>
    </w:p>
    <w:p w14:paraId="32AF2397" w14:textId="77777777" w:rsidR="00A5463E" w:rsidRPr="00A5463E" w:rsidRDefault="002A7018" w:rsidP="00A5463E">
      <w:r w:rsidRPr="00DF3303">
        <w:rPr>
          <w:b/>
          <w:u w:val="single"/>
        </w:rPr>
        <w:t>Length:</w:t>
      </w:r>
    </w:p>
    <w:p w14:paraId="03F5342C" w14:textId="7ADD219E" w:rsidR="00A5463E" w:rsidRPr="00A5463E" w:rsidRDefault="00A5463E" w:rsidP="00A5463E">
      <w:r w:rsidRPr="00A5463E">
        <w:t xml:space="preserve">The length is coded as specified in to </w:t>
      </w:r>
      <w:r w:rsidR="008C5982">
        <w:t>clause</w:t>
      </w:r>
      <w:r w:rsidRPr="00A5463E">
        <w:t> 9.1.2.</w:t>
      </w:r>
    </w:p>
    <w:p w14:paraId="70DF2711" w14:textId="77777777" w:rsidR="00A5463E" w:rsidRPr="00A5463E" w:rsidRDefault="00A5463E" w:rsidP="00A5463E">
      <w:pPr>
        <w:rPr>
          <w:b/>
          <w:u w:val="single"/>
        </w:rPr>
      </w:pPr>
      <w:r w:rsidRPr="00A5463E">
        <w:rPr>
          <w:b/>
          <w:u w:val="single"/>
        </w:rPr>
        <w:t>SSRC:</w:t>
      </w:r>
    </w:p>
    <w:p w14:paraId="3BEAA206" w14:textId="77777777" w:rsidR="00A5463E" w:rsidRPr="00A5463E" w:rsidRDefault="00A5463E" w:rsidP="00A5463E">
      <w:r w:rsidRPr="00A5463E">
        <w:t xml:space="preserve">The SSRC field carries the SSRC of the transmission control </w:t>
      </w:r>
      <w:r w:rsidR="002A7018">
        <w:t>participant</w:t>
      </w:r>
      <w:r w:rsidRPr="00A5463E">
        <w:t>.</w:t>
      </w:r>
    </w:p>
    <w:p w14:paraId="33569AEB" w14:textId="77777777" w:rsidR="00A5463E" w:rsidRPr="00A5463E" w:rsidRDefault="00A5463E" w:rsidP="00A5463E">
      <w:r w:rsidRPr="00A5463E">
        <w:t>The content of the SSRC field is coded as specified in IETF RFC 3550 </w:t>
      </w:r>
      <w:r>
        <w:t>[3]</w:t>
      </w:r>
      <w:r w:rsidRPr="00A5463E">
        <w:t>.</w:t>
      </w:r>
    </w:p>
    <w:p w14:paraId="1C8201F0" w14:textId="77777777" w:rsidR="00A5463E" w:rsidRPr="00A5463E" w:rsidRDefault="00A5463E" w:rsidP="00A5463E">
      <w:pPr>
        <w:rPr>
          <w:b/>
          <w:color w:val="000000"/>
          <w:u w:val="single"/>
        </w:rPr>
      </w:pPr>
      <w:r w:rsidRPr="00A5463E">
        <w:rPr>
          <w:b/>
          <w:color w:val="000000"/>
          <w:u w:val="single"/>
        </w:rPr>
        <w:t>User ID:</w:t>
      </w:r>
    </w:p>
    <w:p w14:paraId="4291227D" w14:textId="3FE475EB" w:rsidR="00A5463E" w:rsidRPr="00A5463E" w:rsidRDefault="00A5463E" w:rsidP="00A5463E">
      <w:r w:rsidRPr="00A5463E">
        <w:t xml:space="preserve">The User ID field is used to carry the identity of the user whose media transmission is requested to be terminated and is described in </w:t>
      </w:r>
      <w:r w:rsidR="008C5982">
        <w:t>clause</w:t>
      </w:r>
      <w:r w:rsidRPr="00A5463E">
        <w:t> 9.2.3.8.</w:t>
      </w:r>
    </w:p>
    <w:p w14:paraId="54E4E821" w14:textId="77777777" w:rsidR="00A5463E" w:rsidRPr="00A5463E" w:rsidRDefault="00A5463E" w:rsidP="00A5463E">
      <w:pPr>
        <w:rPr>
          <w:b/>
          <w:color w:val="000000"/>
          <w:u w:val="single"/>
        </w:rPr>
      </w:pPr>
      <w:r w:rsidRPr="00A5463E">
        <w:rPr>
          <w:b/>
          <w:color w:val="000000"/>
          <w:u w:val="single"/>
        </w:rPr>
        <w:t>Media ID:</w:t>
      </w:r>
    </w:p>
    <w:p w14:paraId="6CAA2835" w14:textId="77777777" w:rsidR="00A5463E" w:rsidRPr="00A5463E" w:rsidRDefault="00A5463E" w:rsidP="00A5463E">
      <w:r w:rsidRPr="00A5463E">
        <w:t>The Media ID field is present only if media multiplexing is used. The Media ID field identified a media flow within a media multiplex.</w:t>
      </w:r>
    </w:p>
    <w:p w14:paraId="56D55A83" w14:textId="3DBDD432" w:rsidR="00A5463E" w:rsidRPr="00A5463E" w:rsidRDefault="00A5463E" w:rsidP="00A5463E">
      <w:r w:rsidRPr="00A5463E">
        <w:t xml:space="preserve">The Media ID value is coded as specified in </w:t>
      </w:r>
      <w:r w:rsidR="008C5982">
        <w:t>clause</w:t>
      </w:r>
      <w:r w:rsidRPr="00A5463E">
        <w:t> 9.2.3.x</w:t>
      </w:r>
    </w:p>
    <w:p w14:paraId="51FE24BD" w14:textId="77777777" w:rsidR="00F12405" w:rsidRPr="00A5463E" w:rsidRDefault="00F12405" w:rsidP="00F12405">
      <w:pPr>
        <w:rPr>
          <w:b/>
          <w:u w:val="single"/>
        </w:rPr>
      </w:pPr>
      <w:bookmarkStart w:id="1914" w:name="_Toc11344005"/>
      <w:bookmarkStart w:id="1915" w:name="_Toc45215966"/>
      <w:r w:rsidRPr="00A5463E">
        <w:rPr>
          <w:b/>
          <w:u w:val="single"/>
        </w:rPr>
        <w:t>Reject Cause:</w:t>
      </w:r>
    </w:p>
    <w:p w14:paraId="1DD435A3" w14:textId="77777777" w:rsidR="00F12405" w:rsidRPr="00A5463E" w:rsidRDefault="00F12405" w:rsidP="00F12405">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11A72EC" w14:textId="68C724A6" w:rsidR="00F12405" w:rsidRPr="00A5463E" w:rsidRDefault="00F12405" w:rsidP="00F12405">
      <w:r w:rsidRPr="00A5463E">
        <w:t xml:space="preserve">The coding of the &lt;Reject Cause&gt; value is specified in </w:t>
      </w:r>
      <w:r w:rsidR="008C5982">
        <w:t>clause</w:t>
      </w:r>
      <w:r w:rsidRPr="00A5463E">
        <w:t> 9.2.3.4.</w:t>
      </w:r>
      <w:r>
        <w:t xml:space="preserve"> </w:t>
      </w:r>
      <w:r w:rsidRPr="00A5463E">
        <w:t xml:space="preserve">The &lt;Reject Cause&gt; </w:t>
      </w:r>
      <w:r>
        <w:t xml:space="preserve">cause </w:t>
      </w:r>
      <w:r w:rsidRPr="00A5463E">
        <w:t>value i</w:t>
      </w:r>
      <w:r>
        <w:t xml:space="preserve">s specified in </w:t>
      </w:r>
      <w:r w:rsidR="008C5982">
        <w:t>clause</w:t>
      </w:r>
      <w:r>
        <w:t> 9.2.10.2.</w:t>
      </w:r>
    </w:p>
    <w:p w14:paraId="1EB7B73B" w14:textId="77777777" w:rsidR="00A5463E" w:rsidRPr="00A5463E" w:rsidRDefault="00A5463E" w:rsidP="00A5463E">
      <w:pPr>
        <w:pStyle w:val="Heading3"/>
      </w:pPr>
      <w:bookmarkStart w:id="1916" w:name="_Toc51945741"/>
      <w:bookmarkStart w:id="1917" w:name="_Toc99173137"/>
      <w:r w:rsidRPr="00A5463E">
        <w:lastRenderedPageBreak/>
        <w:t>9.2.21</w:t>
      </w:r>
      <w:r w:rsidRPr="00A5463E">
        <w:tab/>
      </w:r>
      <w:r w:rsidR="002477B2">
        <w:t>Transmission</w:t>
      </w:r>
      <w:r w:rsidRPr="00A5463E">
        <w:t xml:space="preserve"> end response</w:t>
      </w:r>
      <w:bookmarkEnd w:id="1914"/>
      <w:bookmarkEnd w:id="1915"/>
      <w:bookmarkEnd w:id="1916"/>
      <w:bookmarkEnd w:id="1917"/>
    </w:p>
    <w:p w14:paraId="08FD10B4"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6F767AB1"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F4DC612"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55B47E6C" w14:textId="77777777" w:rsidR="00A5463E" w:rsidRPr="00A5463E" w:rsidRDefault="00A5463E" w:rsidP="00A5463E">
      <w:pPr>
        <w:pStyle w:val="PL"/>
        <w:keepNext/>
        <w:keepLines/>
        <w:jc w:val="center"/>
        <w:rPr>
          <w:noProof w:val="0"/>
        </w:rPr>
      </w:pPr>
      <w:r w:rsidRPr="00A5463E">
        <w:rPr>
          <w:noProof w:val="0"/>
        </w:rPr>
        <w:t>0                   1                   2                   3</w:t>
      </w:r>
    </w:p>
    <w:p w14:paraId="0862E5E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51B9621" w14:textId="77777777" w:rsidR="00A5463E" w:rsidRPr="00A5463E" w:rsidRDefault="00A5463E" w:rsidP="00A5463E">
      <w:pPr>
        <w:pStyle w:val="PL"/>
        <w:keepNext/>
        <w:keepLines/>
        <w:jc w:val="center"/>
        <w:rPr>
          <w:noProof w:val="0"/>
        </w:rPr>
      </w:pPr>
      <w:r w:rsidRPr="00A5463E">
        <w:rPr>
          <w:noProof w:val="0"/>
        </w:rPr>
        <w:t>+-+-+-+-+-+-+-+-+-+-+-+-+-+-+-+-+-+-+-+-+-+-+-+-+-+-+-+-+-+-+-+-+</w:t>
      </w:r>
    </w:p>
    <w:p w14:paraId="1E5B5272" w14:textId="77777777" w:rsidR="00A5463E" w:rsidRPr="00A5463E" w:rsidRDefault="00A5463E" w:rsidP="00A5463E">
      <w:pPr>
        <w:pStyle w:val="PL"/>
        <w:keepNext/>
        <w:keepLines/>
        <w:jc w:val="center"/>
        <w:rPr>
          <w:noProof w:val="0"/>
        </w:rPr>
      </w:pPr>
      <w:r w:rsidRPr="00A5463E">
        <w:rPr>
          <w:noProof w:val="0"/>
        </w:rPr>
        <w:t>|V=2|P| Subtype |   PT=APP=204  |            length             |</w:t>
      </w:r>
    </w:p>
    <w:p w14:paraId="3076ACD1" w14:textId="77777777" w:rsidR="00A5463E" w:rsidRPr="00A5463E" w:rsidRDefault="00A5463E" w:rsidP="00A5463E">
      <w:pPr>
        <w:pStyle w:val="PL"/>
        <w:keepNext/>
        <w:keepLines/>
        <w:jc w:val="center"/>
        <w:rPr>
          <w:noProof w:val="0"/>
        </w:rPr>
      </w:pPr>
      <w:r w:rsidRPr="00A5463E">
        <w:rPr>
          <w:noProof w:val="0"/>
        </w:rPr>
        <w:t>+-+-+-+-+-+-+-+-+-+-+-+-+-+-+-+-+-+-+-+-+-+-+-+-+-+-+-+-+-+-+-+-+</w:t>
      </w:r>
    </w:p>
    <w:p w14:paraId="53D099C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4A75410" w14:textId="77777777" w:rsidR="00A5463E" w:rsidRPr="00A5463E" w:rsidRDefault="00A5463E" w:rsidP="00A5463E">
      <w:pPr>
        <w:pStyle w:val="PL"/>
        <w:keepNext/>
        <w:keepLines/>
        <w:jc w:val="center"/>
        <w:rPr>
          <w:noProof w:val="0"/>
        </w:rPr>
      </w:pPr>
      <w:r w:rsidRPr="00A5463E">
        <w:rPr>
          <w:noProof w:val="0"/>
        </w:rPr>
        <w:t>+-+-+-+-+-+-+-+-+-+-+-+-+-+-+-+-+-+-+-+-+-+-+-+-+-+-+-+-+-+-+-+-+</w:t>
      </w:r>
    </w:p>
    <w:p w14:paraId="2250A036"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A1F0C84" w14:textId="77777777" w:rsidR="002A7018" w:rsidRPr="00A5463E" w:rsidRDefault="002A7018" w:rsidP="002A7018">
      <w:pPr>
        <w:pStyle w:val="PL"/>
        <w:keepNext/>
        <w:keepLines/>
        <w:jc w:val="center"/>
        <w:rPr>
          <w:noProof w:val="0"/>
        </w:rPr>
      </w:pPr>
      <w:r w:rsidRPr="00A5463E">
        <w:rPr>
          <w:noProof w:val="0"/>
        </w:rPr>
        <w:t>+-+-+-+-+-+-+-+-+-+-+-+-+-+-+-+-+-+-+-+-+-+-+-+-+-+-+-+-+-+-+-+-+</w:t>
      </w:r>
    </w:p>
    <w:p w14:paraId="642FCFB6" w14:textId="77777777" w:rsidR="002A7018" w:rsidRPr="00A5463E" w:rsidRDefault="002A7018" w:rsidP="002A7018">
      <w:pPr>
        <w:pStyle w:val="PL"/>
        <w:keepNext/>
        <w:keepLines/>
        <w:jc w:val="center"/>
        <w:rPr>
          <w:noProof w:val="0"/>
        </w:rPr>
      </w:pPr>
      <w:r w:rsidRPr="00A5463E">
        <w:rPr>
          <w:noProof w:val="0"/>
        </w:rPr>
        <w:t>|                          User ID field                        |</w:t>
      </w:r>
    </w:p>
    <w:p w14:paraId="194055F5" w14:textId="77777777" w:rsidR="00A5463E" w:rsidRPr="00A5463E" w:rsidRDefault="00A5463E" w:rsidP="00A5463E">
      <w:pPr>
        <w:pStyle w:val="PL"/>
        <w:keepNext/>
        <w:keepLines/>
        <w:jc w:val="center"/>
        <w:rPr>
          <w:noProof w:val="0"/>
        </w:rPr>
      </w:pPr>
    </w:p>
    <w:p w14:paraId="542E4D80" w14:textId="77777777" w:rsidR="00A5463E" w:rsidRPr="00A5463E" w:rsidRDefault="00A5463E" w:rsidP="00A5463E">
      <w:pPr>
        <w:pStyle w:val="PL"/>
        <w:keepNext/>
        <w:keepLines/>
        <w:jc w:val="center"/>
        <w:rPr>
          <w:noProof w:val="0"/>
        </w:rPr>
      </w:pPr>
      <w:r w:rsidRPr="00A5463E">
        <w:rPr>
          <w:noProof w:val="0"/>
        </w:rPr>
        <w:t>+-+-+-+-+-+-+-+-+-+-+-+-+-+-+-+-+-+-+-+-+-+-+-+-+-+-+-+-+-+-+-+-+</w:t>
      </w:r>
    </w:p>
    <w:p w14:paraId="0F601BDE"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519CA7E" w14:textId="77777777" w:rsidR="00A5463E" w:rsidRPr="00A5463E" w:rsidRDefault="00A5463E" w:rsidP="00A5463E">
      <w:pPr>
        <w:pStyle w:val="PL"/>
        <w:keepNext/>
        <w:keepLines/>
        <w:jc w:val="center"/>
        <w:rPr>
          <w:noProof w:val="0"/>
        </w:rPr>
      </w:pPr>
      <w:r w:rsidRPr="00A5463E">
        <w:rPr>
          <w:noProof w:val="0"/>
        </w:rPr>
        <w:t>+-+-+-+-+-+-+-+-+-+-+-+-+-+-+-+-+-+-+-+-+-+-+-+-+-+-+-+-+-+-+-+-+</w:t>
      </w:r>
    </w:p>
    <w:p w14:paraId="797A4279" w14:textId="77777777" w:rsidR="00A5463E" w:rsidRPr="00A5463E" w:rsidRDefault="00A5463E" w:rsidP="00A5463E"/>
    <w:p w14:paraId="62552227" w14:textId="77777777" w:rsidR="00A5463E" w:rsidRPr="00A5463E" w:rsidRDefault="00A5463E" w:rsidP="00A5463E">
      <w:r w:rsidRPr="00A5463E">
        <w:t>With the exception of the three first 32-bit words the order of the fields are irrelevant.</w:t>
      </w:r>
    </w:p>
    <w:p w14:paraId="770C184B" w14:textId="77777777" w:rsidR="00A5463E" w:rsidRPr="00A5463E" w:rsidRDefault="00A5463E" w:rsidP="00A5463E">
      <w:pPr>
        <w:rPr>
          <w:b/>
          <w:u w:val="single"/>
        </w:rPr>
      </w:pPr>
      <w:r w:rsidRPr="00A5463E">
        <w:rPr>
          <w:b/>
          <w:u w:val="single"/>
        </w:rPr>
        <w:t>Subtype:</w:t>
      </w:r>
    </w:p>
    <w:p w14:paraId="260CE531" w14:textId="77777777" w:rsidR="00A5463E" w:rsidRPr="00A5463E" w:rsidRDefault="00A5463E" w:rsidP="00A5463E">
      <w:r w:rsidRPr="00A5463E">
        <w:t>The subtype is coded according to table </w:t>
      </w:r>
      <w:r w:rsidR="00037BD2">
        <w:t>9.2.2.1-</w:t>
      </w:r>
      <w:r w:rsidRPr="00A5463E">
        <w:t>3.</w:t>
      </w:r>
    </w:p>
    <w:p w14:paraId="57C14AA9" w14:textId="77777777" w:rsidR="00A5463E" w:rsidRPr="00A5463E" w:rsidRDefault="002A7018" w:rsidP="00A5463E">
      <w:r w:rsidRPr="00DF3303">
        <w:rPr>
          <w:b/>
          <w:u w:val="single"/>
        </w:rPr>
        <w:t>Length:</w:t>
      </w:r>
    </w:p>
    <w:p w14:paraId="2D5A28A3" w14:textId="3EFF9DEF" w:rsidR="00A5463E" w:rsidRPr="00A5463E" w:rsidRDefault="00A5463E" w:rsidP="00A5463E">
      <w:r w:rsidRPr="00A5463E">
        <w:t xml:space="preserve">The length is coded as specified in to </w:t>
      </w:r>
      <w:r w:rsidR="008C5982">
        <w:t>clause</w:t>
      </w:r>
      <w:r w:rsidRPr="00A5463E">
        <w:t> 9.1.2.</w:t>
      </w:r>
    </w:p>
    <w:p w14:paraId="76D5B6A0" w14:textId="77777777" w:rsidR="00A5463E" w:rsidRPr="00A5463E" w:rsidRDefault="00A5463E" w:rsidP="00A5463E">
      <w:pPr>
        <w:rPr>
          <w:b/>
          <w:u w:val="single"/>
        </w:rPr>
      </w:pPr>
      <w:r w:rsidRPr="00A5463E">
        <w:rPr>
          <w:b/>
          <w:u w:val="single"/>
        </w:rPr>
        <w:t>SSRC:</w:t>
      </w:r>
    </w:p>
    <w:p w14:paraId="7FCC07EA" w14:textId="77777777" w:rsidR="00A5463E" w:rsidRPr="00A5463E" w:rsidRDefault="00A5463E" w:rsidP="00A5463E">
      <w:r w:rsidRPr="00A5463E">
        <w:t>The SSRC field carries the SSRC of the transmission control server.</w:t>
      </w:r>
    </w:p>
    <w:p w14:paraId="51589C82" w14:textId="77777777" w:rsidR="002A7018" w:rsidRDefault="00A5463E" w:rsidP="002A7018">
      <w:r w:rsidRPr="00A5463E">
        <w:t>The content of the SSRC field is coded as specified in IETF RFC 3550 </w:t>
      </w:r>
      <w:r>
        <w:t>[3]</w:t>
      </w:r>
      <w:r w:rsidRPr="00A5463E">
        <w:t>.</w:t>
      </w:r>
    </w:p>
    <w:p w14:paraId="4F7914D9" w14:textId="77777777" w:rsidR="002A7018" w:rsidRPr="00A5463E" w:rsidRDefault="002A7018" w:rsidP="002A7018">
      <w:pPr>
        <w:rPr>
          <w:b/>
          <w:color w:val="000000"/>
          <w:u w:val="single"/>
        </w:rPr>
      </w:pPr>
      <w:r w:rsidRPr="00A5463E">
        <w:rPr>
          <w:b/>
          <w:color w:val="000000"/>
          <w:u w:val="single"/>
        </w:rPr>
        <w:t>User ID:</w:t>
      </w:r>
    </w:p>
    <w:p w14:paraId="732198B4" w14:textId="06FBA34D"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8C5982">
        <w:t>clause</w:t>
      </w:r>
      <w:r w:rsidRPr="00A5463E">
        <w:t> 9.2.3.8.</w:t>
      </w:r>
    </w:p>
    <w:p w14:paraId="6AEC235B" w14:textId="77777777" w:rsidR="00A5463E" w:rsidRPr="00A5463E" w:rsidRDefault="00A5463E" w:rsidP="00A5463E"/>
    <w:p w14:paraId="00153E8B" w14:textId="77777777" w:rsidR="00A5463E" w:rsidRPr="00A5463E" w:rsidRDefault="00A5463E" w:rsidP="00A5463E">
      <w:pPr>
        <w:rPr>
          <w:b/>
          <w:color w:val="000000"/>
          <w:u w:val="single"/>
        </w:rPr>
      </w:pPr>
      <w:r w:rsidRPr="00A5463E">
        <w:rPr>
          <w:b/>
          <w:color w:val="000000"/>
          <w:u w:val="single"/>
        </w:rPr>
        <w:t>Media ID:</w:t>
      </w:r>
    </w:p>
    <w:p w14:paraId="4A0CFDF0" w14:textId="77777777" w:rsidR="00A5463E" w:rsidRPr="00A5463E" w:rsidRDefault="00A5463E" w:rsidP="00A5463E">
      <w:r w:rsidRPr="00A5463E">
        <w:t>The Media ID field is present only if media multiplexing is used. The Media ID field identified a media flow within a media multiplex.</w:t>
      </w:r>
    </w:p>
    <w:p w14:paraId="6F76B6CE" w14:textId="6E511583" w:rsidR="00A5463E" w:rsidRPr="00A5463E" w:rsidRDefault="00A5463E" w:rsidP="00A5463E">
      <w:r w:rsidRPr="00A5463E">
        <w:t xml:space="preserve">The Media ID value is coded as specified in </w:t>
      </w:r>
      <w:r w:rsidR="008C5982">
        <w:t>clause</w:t>
      </w:r>
      <w:r w:rsidRPr="00A5463E">
        <w:t> 9.2.3.x</w:t>
      </w:r>
    </w:p>
    <w:p w14:paraId="384FE36A" w14:textId="77777777" w:rsidR="00A5463E" w:rsidRPr="00A5463E" w:rsidRDefault="00A5463E" w:rsidP="00A5463E">
      <w:pPr>
        <w:pStyle w:val="Heading3"/>
      </w:pPr>
      <w:bookmarkStart w:id="1918" w:name="_Toc11344006"/>
      <w:bookmarkStart w:id="1919" w:name="_Toc45215967"/>
      <w:bookmarkStart w:id="1920" w:name="_Toc51945742"/>
      <w:bookmarkStart w:id="1921" w:name="_Toc99173138"/>
      <w:r w:rsidRPr="00A5463E">
        <w:t>9.2.22</w:t>
      </w:r>
      <w:r w:rsidRPr="00A5463E">
        <w:tab/>
        <w:t xml:space="preserve">Remote </w:t>
      </w:r>
      <w:r w:rsidR="002477B2">
        <w:t>Transmission</w:t>
      </w:r>
      <w:r w:rsidRPr="00A5463E">
        <w:t xml:space="preserve"> request</w:t>
      </w:r>
      <w:bookmarkEnd w:id="1918"/>
      <w:bookmarkEnd w:id="1919"/>
      <w:bookmarkEnd w:id="1920"/>
      <w:bookmarkEnd w:id="1921"/>
    </w:p>
    <w:p w14:paraId="6BD4269B"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4DA04F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AFE4156" w14:textId="77777777" w:rsidR="00A5463E" w:rsidRPr="00A5463E" w:rsidRDefault="00A5463E" w:rsidP="00A5463E">
      <w:pPr>
        <w:pStyle w:val="TH"/>
      </w:pPr>
      <w:r w:rsidRPr="00A5463E">
        <w:lastRenderedPageBreak/>
        <w:t xml:space="preserve">Table 9.2.22-1: </w:t>
      </w:r>
      <w:r w:rsidR="00037BD2">
        <w:t>Remote Transmission request</w:t>
      </w:r>
      <w:r w:rsidRPr="00A5463E">
        <w:t xml:space="preserve"> message</w:t>
      </w:r>
    </w:p>
    <w:p w14:paraId="071D81DF" w14:textId="77777777" w:rsidR="00A5463E" w:rsidRPr="00A5463E" w:rsidRDefault="00A5463E" w:rsidP="00A5463E">
      <w:pPr>
        <w:pStyle w:val="PL"/>
        <w:keepNext/>
        <w:keepLines/>
        <w:jc w:val="center"/>
        <w:rPr>
          <w:noProof w:val="0"/>
        </w:rPr>
      </w:pPr>
      <w:r w:rsidRPr="00A5463E">
        <w:rPr>
          <w:noProof w:val="0"/>
        </w:rPr>
        <w:t>0                   1                   2                   3</w:t>
      </w:r>
    </w:p>
    <w:p w14:paraId="120C04C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2202C0B" w14:textId="77777777" w:rsidR="00A5463E" w:rsidRPr="00A5463E" w:rsidRDefault="00A5463E" w:rsidP="00A5463E">
      <w:pPr>
        <w:pStyle w:val="PL"/>
        <w:keepNext/>
        <w:keepLines/>
        <w:jc w:val="center"/>
        <w:rPr>
          <w:noProof w:val="0"/>
        </w:rPr>
      </w:pPr>
      <w:r w:rsidRPr="00A5463E">
        <w:rPr>
          <w:noProof w:val="0"/>
        </w:rPr>
        <w:t>+-+-+-+-+-+-+-+-+-+-+-+-+-+-+-+-+-+-+-+-+-+-+-+-+-+-+-+-+-+-+-+-+</w:t>
      </w:r>
    </w:p>
    <w:p w14:paraId="57469576" w14:textId="77777777" w:rsidR="00A5463E" w:rsidRPr="00A5463E" w:rsidRDefault="00A5463E" w:rsidP="00A5463E">
      <w:pPr>
        <w:pStyle w:val="PL"/>
        <w:keepNext/>
        <w:keepLines/>
        <w:jc w:val="center"/>
        <w:rPr>
          <w:noProof w:val="0"/>
        </w:rPr>
      </w:pPr>
      <w:r w:rsidRPr="00A5463E">
        <w:rPr>
          <w:noProof w:val="0"/>
        </w:rPr>
        <w:t>|V=2|P| Subtype |   PT=APP=204  |          length               |</w:t>
      </w:r>
    </w:p>
    <w:p w14:paraId="49E0A642" w14:textId="77777777" w:rsidR="00A5463E" w:rsidRPr="00A5463E" w:rsidRDefault="00A5463E" w:rsidP="00A5463E">
      <w:pPr>
        <w:pStyle w:val="PL"/>
        <w:keepNext/>
        <w:keepLines/>
        <w:jc w:val="center"/>
        <w:rPr>
          <w:noProof w:val="0"/>
        </w:rPr>
      </w:pPr>
      <w:r w:rsidRPr="00A5463E">
        <w:rPr>
          <w:noProof w:val="0"/>
        </w:rPr>
        <w:t>+-+-+-+-+-+-+-+-+-+-+-+-+-+-+-+-+-+-+-+-+-+-+-+-+-+-+-+-+-+-+-+-+</w:t>
      </w:r>
    </w:p>
    <w:p w14:paraId="4A571C60"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0AE86605" w14:textId="77777777" w:rsidR="00A5463E" w:rsidRPr="00A5463E" w:rsidRDefault="00A5463E" w:rsidP="00A5463E">
      <w:pPr>
        <w:pStyle w:val="PL"/>
        <w:keepNext/>
        <w:keepLines/>
        <w:jc w:val="center"/>
        <w:rPr>
          <w:noProof w:val="0"/>
        </w:rPr>
      </w:pPr>
      <w:r w:rsidRPr="00A5463E">
        <w:rPr>
          <w:noProof w:val="0"/>
        </w:rPr>
        <w:t>+-+-+-+-+-+-+-+-+-+-+-+-+-+-+-+-+-+-+-+-+-+-+-+-+-+-+-+-+-+-+-+-+</w:t>
      </w:r>
    </w:p>
    <w:p w14:paraId="109E8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D3FFB7F" w14:textId="77777777" w:rsidR="00A5463E" w:rsidRPr="00A5463E" w:rsidRDefault="00A5463E" w:rsidP="00A5463E">
      <w:pPr>
        <w:pStyle w:val="PL"/>
        <w:keepNext/>
        <w:keepLines/>
        <w:jc w:val="center"/>
        <w:rPr>
          <w:noProof w:val="0"/>
        </w:rPr>
      </w:pPr>
      <w:r w:rsidRPr="00A5463E">
        <w:rPr>
          <w:noProof w:val="0"/>
        </w:rPr>
        <w:t>+-+-+-+-+-+-+-+-+-+-+-+-+-+-+-+-+-+-+-+-+-+-+-+-+-+-+-+-+-+-+-+-+</w:t>
      </w:r>
    </w:p>
    <w:p w14:paraId="0A9FF7E1" w14:textId="77777777" w:rsidR="00A5463E" w:rsidRPr="00A5463E" w:rsidRDefault="00A5463E" w:rsidP="00A5463E">
      <w:pPr>
        <w:pStyle w:val="PL"/>
        <w:keepNext/>
        <w:keepLines/>
        <w:jc w:val="center"/>
        <w:rPr>
          <w:noProof w:val="0"/>
        </w:rPr>
      </w:pPr>
      <w:r w:rsidRPr="00A5463E">
        <w:rPr>
          <w:noProof w:val="0"/>
        </w:rPr>
        <w:t>:                      Remote ID field                          :</w:t>
      </w:r>
    </w:p>
    <w:p w14:paraId="35F523D1" w14:textId="77777777" w:rsidR="00A5463E" w:rsidRPr="00A5463E" w:rsidRDefault="00A5463E" w:rsidP="00A5463E">
      <w:pPr>
        <w:pStyle w:val="PL"/>
        <w:keepNext/>
        <w:keepLines/>
        <w:jc w:val="center"/>
        <w:rPr>
          <w:noProof w:val="0"/>
        </w:rPr>
      </w:pPr>
      <w:r w:rsidRPr="00A5463E">
        <w:rPr>
          <w:noProof w:val="0"/>
        </w:rPr>
        <w:t>+-+-+-+-+-+-+-+-+-+-+-+-+-+-+-+-+-+-+-+-+-+-+-+-+-+-+-+-+-+-+-+-+</w:t>
      </w:r>
    </w:p>
    <w:p w14:paraId="186BE1CB" w14:textId="77777777" w:rsidR="00A5463E" w:rsidRPr="00A5463E" w:rsidRDefault="00A5463E" w:rsidP="00A5463E">
      <w:pPr>
        <w:pStyle w:val="PL"/>
        <w:keepNext/>
        <w:keepLines/>
        <w:jc w:val="center"/>
        <w:rPr>
          <w:noProof w:val="0"/>
        </w:rPr>
      </w:pPr>
      <w:r w:rsidRPr="00A5463E">
        <w:rPr>
          <w:noProof w:val="0"/>
        </w:rPr>
        <w:t>:                       User ID field                           :</w:t>
      </w:r>
    </w:p>
    <w:p w14:paraId="7DC1EC8E" w14:textId="77777777" w:rsidR="00A5463E" w:rsidRPr="00A5463E" w:rsidRDefault="00A5463E" w:rsidP="00A5463E">
      <w:pPr>
        <w:pStyle w:val="PL"/>
        <w:keepNext/>
        <w:keepLines/>
        <w:jc w:val="center"/>
        <w:rPr>
          <w:noProof w:val="0"/>
        </w:rPr>
      </w:pPr>
      <w:r w:rsidRPr="00A5463E">
        <w:rPr>
          <w:noProof w:val="0"/>
        </w:rPr>
        <w:t>+-+-+-+-+-+-+-+-+-+-+-+-+-+-+-+-+-+-+-+-+-+-+-+-+-+-+-+-+-+-+-+-+</w:t>
      </w:r>
    </w:p>
    <w:p w14:paraId="139CEC30" w14:textId="77777777" w:rsidR="00A5463E" w:rsidRPr="00A5463E" w:rsidRDefault="00A5463E" w:rsidP="00A5463E">
      <w:pPr>
        <w:pStyle w:val="PL"/>
        <w:jc w:val="center"/>
        <w:rPr>
          <w:color w:val="000000"/>
        </w:rPr>
      </w:pPr>
      <w:r w:rsidRPr="00A5463E">
        <w:rPr>
          <w:color w:val="000000"/>
        </w:rPr>
        <w:t>|                         Media ID field                        |</w:t>
      </w:r>
    </w:p>
    <w:p w14:paraId="061DB6CC" w14:textId="77777777" w:rsidR="00A5463E" w:rsidRPr="00A5463E" w:rsidRDefault="00A5463E" w:rsidP="00A5463E">
      <w:pPr>
        <w:pStyle w:val="PL"/>
        <w:jc w:val="center"/>
        <w:rPr>
          <w:color w:val="000000"/>
        </w:rPr>
      </w:pPr>
      <w:r w:rsidRPr="00A5463E">
        <w:rPr>
          <w:color w:val="000000"/>
        </w:rPr>
        <w:t>+-+-+-+-+-+-+-+-+-+-+-+-+-+-+-+-+-+-+-+-+-+-+-+-+-+-+-+-+-+-+-+-+</w:t>
      </w:r>
    </w:p>
    <w:p w14:paraId="3CFA5CEB" w14:textId="77777777" w:rsidR="00A5463E" w:rsidRPr="00A5463E" w:rsidRDefault="00A5463E" w:rsidP="00A5463E">
      <w:pPr>
        <w:pStyle w:val="PL"/>
        <w:jc w:val="center"/>
        <w:rPr>
          <w:color w:val="000000"/>
        </w:rPr>
      </w:pPr>
    </w:p>
    <w:p w14:paraId="6BCB6EAC" w14:textId="77777777" w:rsidR="00A5463E" w:rsidRPr="00A5463E" w:rsidRDefault="00A5463E" w:rsidP="00A5463E">
      <w:r w:rsidRPr="00A5463E">
        <w:t>With the exception of the three first 32-bit words the order of the fields are irrelevant.</w:t>
      </w:r>
    </w:p>
    <w:p w14:paraId="7661AB60" w14:textId="77777777" w:rsidR="00A5463E" w:rsidRPr="00A5463E" w:rsidRDefault="00A5463E" w:rsidP="00A5463E">
      <w:pPr>
        <w:rPr>
          <w:b/>
          <w:u w:val="single"/>
        </w:rPr>
      </w:pPr>
      <w:r w:rsidRPr="00A5463E">
        <w:rPr>
          <w:b/>
          <w:u w:val="single"/>
        </w:rPr>
        <w:t>Subtype:</w:t>
      </w:r>
    </w:p>
    <w:p w14:paraId="1BF87B7C" w14:textId="77777777" w:rsidR="00A5463E" w:rsidRPr="00A5463E" w:rsidRDefault="00A5463E" w:rsidP="00A5463E">
      <w:r w:rsidRPr="00A5463E">
        <w:t>The subtype is coded according to table </w:t>
      </w:r>
      <w:r w:rsidR="00037BD2">
        <w:t>9.2.2.1-</w:t>
      </w:r>
      <w:r w:rsidRPr="00A5463E">
        <w:t>1.</w:t>
      </w:r>
    </w:p>
    <w:p w14:paraId="26A61665" w14:textId="77777777" w:rsidR="00A5463E" w:rsidRPr="00A5463E" w:rsidRDefault="00A5463E" w:rsidP="00A5463E">
      <w:pPr>
        <w:rPr>
          <w:b/>
          <w:u w:val="single"/>
        </w:rPr>
      </w:pPr>
      <w:r w:rsidRPr="00A5463E">
        <w:rPr>
          <w:b/>
          <w:u w:val="single"/>
        </w:rPr>
        <w:t>Length:</w:t>
      </w:r>
    </w:p>
    <w:p w14:paraId="4CB5EC12" w14:textId="71DFC575" w:rsidR="00A5463E" w:rsidRPr="00A5463E" w:rsidRDefault="00A5463E" w:rsidP="00A5463E">
      <w:r w:rsidRPr="00A5463E">
        <w:t xml:space="preserve">The length is coded as specified in to </w:t>
      </w:r>
      <w:r w:rsidR="008C5982">
        <w:t>clause</w:t>
      </w:r>
      <w:r w:rsidRPr="00A5463E">
        <w:t> 9.1.2.</w:t>
      </w:r>
    </w:p>
    <w:p w14:paraId="7A2E3E09" w14:textId="77777777" w:rsidR="00A5463E" w:rsidRPr="00A5463E" w:rsidRDefault="00A5463E" w:rsidP="00A5463E">
      <w:pPr>
        <w:rPr>
          <w:b/>
          <w:u w:val="single"/>
        </w:rPr>
      </w:pPr>
      <w:r w:rsidRPr="00A5463E">
        <w:rPr>
          <w:b/>
          <w:u w:val="single"/>
        </w:rPr>
        <w:t>SSRC:</w:t>
      </w:r>
    </w:p>
    <w:p w14:paraId="5B0ED4C1" w14:textId="77777777" w:rsidR="00A5463E" w:rsidRPr="00A5463E" w:rsidRDefault="00A5463E" w:rsidP="00A5463E">
      <w:r w:rsidRPr="00A5463E">
        <w:t>The SSRC field carries the SSRC of the transmission participant requesting the reception of the media from another user.</w:t>
      </w:r>
    </w:p>
    <w:p w14:paraId="6304E91F" w14:textId="77777777" w:rsidR="00A5463E" w:rsidRPr="00A5463E" w:rsidRDefault="00A5463E" w:rsidP="00A5463E">
      <w:r w:rsidRPr="00A5463E">
        <w:t>The content of the SSRC field is coded as specified in IETF RFC 3550 </w:t>
      </w:r>
      <w:r>
        <w:t>[3]</w:t>
      </w:r>
      <w:r w:rsidRPr="00A5463E">
        <w:t>.</w:t>
      </w:r>
    </w:p>
    <w:p w14:paraId="4E703183" w14:textId="77777777" w:rsidR="00A5463E" w:rsidRPr="00A5463E" w:rsidRDefault="00A5463E" w:rsidP="00A5463E">
      <w:pPr>
        <w:rPr>
          <w:b/>
          <w:color w:val="000000"/>
          <w:u w:val="single"/>
        </w:rPr>
      </w:pPr>
      <w:r w:rsidRPr="00A5463E">
        <w:rPr>
          <w:b/>
          <w:color w:val="000000"/>
          <w:u w:val="single"/>
        </w:rPr>
        <w:t>Remote ID:</w:t>
      </w:r>
    </w:p>
    <w:p w14:paraId="412853F8" w14:textId="1441B5B6" w:rsidR="00A5463E" w:rsidRPr="00A5463E" w:rsidRDefault="00A5463E" w:rsidP="00A5463E">
      <w:r w:rsidRPr="00A5463E">
        <w:t xml:space="preserve">The Remote ID field is used to carry the identity of the user who remotely initiated the media transmission of another user and is coded as described in </w:t>
      </w:r>
      <w:r w:rsidR="008C5982">
        <w:t>clause</w:t>
      </w:r>
      <w:r w:rsidRPr="00A5463E">
        <w:t> 9.2.3.8.</w:t>
      </w:r>
    </w:p>
    <w:p w14:paraId="432A21B7" w14:textId="77777777" w:rsidR="00A5463E" w:rsidRPr="00A5463E" w:rsidRDefault="00A5463E" w:rsidP="00A5463E">
      <w:pPr>
        <w:rPr>
          <w:b/>
          <w:color w:val="000000"/>
          <w:u w:val="single"/>
        </w:rPr>
      </w:pPr>
      <w:r w:rsidRPr="00A5463E">
        <w:rPr>
          <w:b/>
          <w:color w:val="000000"/>
          <w:u w:val="single"/>
        </w:rPr>
        <w:t>User ID:</w:t>
      </w:r>
    </w:p>
    <w:p w14:paraId="425C5467" w14:textId="5C615031" w:rsidR="00A5463E" w:rsidRPr="00A5463E" w:rsidRDefault="00A5463E" w:rsidP="00A5463E">
      <w:r w:rsidRPr="00A5463E">
        <w:t xml:space="preserve">The User ID field is used to carry the identity of the user whose media transmission is requested and is coded as described in </w:t>
      </w:r>
      <w:r w:rsidR="008C5982">
        <w:t>clause</w:t>
      </w:r>
      <w:r w:rsidRPr="00A5463E">
        <w:t> 9.2.3.8.</w:t>
      </w:r>
    </w:p>
    <w:p w14:paraId="6B1ED4F9" w14:textId="77777777" w:rsidR="00A5463E" w:rsidRPr="00A5463E" w:rsidRDefault="00A5463E" w:rsidP="00A5463E">
      <w:pPr>
        <w:rPr>
          <w:b/>
          <w:color w:val="000000"/>
          <w:u w:val="single"/>
        </w:rPr>
      </w:pPr>
      <w:r w:rsidRPr="00A5463E">
        <w:rPr>
          <w:b/>
          <w:color w:val="000000"/>
          <w:u w:val="single"/>
        </w:rPr>
        <w:t>Media ID:</w:t>
      </w:r>
    </w:p>
    <w:p w14:paraId="18DD4155" w14:textId="77777777" w:rsidR="00A5463E" w:rsidRPr="00A5463E" w:rsidRDefault="00A5463E" w:rsidP="00A5463E">
      <w:r w:rsidRPr="00A5463E">
        <w:t>The Media ID field is present only if media multiplexing is used. The Media ID field identified a media flow within a media multiplex.</w:t>
      </w:r>
    </w:p>
    <w:p w14:paraId="7B200A81" w14:textId="037AC842" w:rsidR="00A5463E" w:rsidRPr="00A5463E" w:rsidRDefault="00A5463E" w:rsidP="00A5463E">
      <w:r w:rsidRPr="00A5463E">
        <w:t xml:space="preserve">The Media ID value is coded as specified in </w:t>
      </w:r>
      <w:r w:rsidR="008C5982">
        <w:t>clause</w:t>
      </w:r>
      <w:r w:rsidRPr="00A5463E">
        <w:t> 9.2.3.x.</w:t>
      </w:r>
    </w:p>
    <w:p w14:paraId="173FF2A6" w14:textId="77777777" w:rsidR="00A5463E" w:rsidRPr="00A5463E" w:rsidRDefault="00A5463E" w:rsidP="00A5463E">
      <w:pPr>
        <w:pStyle w:val="Heading3"/>
      </w:pPr>
      <w:bookmarkStart w:id="1922" w:name="_Toc11344007"/>
      <w:bookmarkStart w:id="1923" w:name="_Toc45215968"/>
      <w:bookmarkStart w:id="1924" w:name="_Toc51945743"/>
      <w:bookmarkStart w:id="1925" w:name="_Toc99173139"/>
      <w:r w:rsidRPr="00A5463E">
        <w:t>9.2.23</w:t>
      </w:r>
      <w:r w:rsidRPr="00A5463E">
        <w:tab/>
        <w:t xml:space="preserve">Remote </w:t>
      </w:r>
      <w:r w:rsidR="002477B2">
        <w:t>Transmission</w:t>
      </w:r>
      <w:r w:rsidRPr="00A5463E">
        <w:t xml:space="preserve"> response</w:t>
      </w:r>
      <w:bookmarkEnd w:id="1922"/>
      <w:bookmarkEnd w:id="1923"/>
      <w:bookmarkEnd w:id="1924"/>
      <w:bookmarkEnd w:id="1925"/>
    </w:p>
    <w:p w14:paraId="0B4C807B"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10E9AEAD"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6FDEDAF7" w14:textId="77777777" w:rsidR="00A5463E" w:rsidRPr="00A5463E" w:rsidRDefault="00A5463E" w:rsidP="00A5463E">
      <w:pPr>
        <w:pStyle w:val="TH"/>
      </w:pPr>
      <w:r w:rsidRPr="00A5463E">
        <w:lastRenderedPageBreak/>
        <w:t xml:space="preserve">Table 9.2.23-1: Remote </w:t>
      </w:r>
      <w:r w:rsidR="002477B2">
        <w:t>Transmission</w:t>
      </w:r>
      <w:r w:rsidRPr="00A5463E">
        <w:t xml:space="preserve"> response message</w:t>
      </w:r>
    </w:p>
    <w:p w14:paraId="538337CE" w14:textId="77777777" w:rsidR="00A5463E" w:rsidRPr="00A5463E" w:rsidRDefault="00A5463E" w:rsidP="00A5463E">
      <w:pPr>
        <w:pStyle w:val="PL"/>
        <w:keepNext/>
        <w:keepLines/>
        <w:jc w:val="center"/>
        <w:rPr>
          <w:noProof w:val="0"/>
        </w:rPr>
      </w:pPr>
      <w:r w:rsidRPr="00A5463E">
        <w:rPr>
          <w:noProof w:val="0"/>
        </w:rPr>
        <w:t>0                   1                   2                   3</w:t>
      </w:r>
    </w:p>
    <w:p w14:paraId="6C00C04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DCAFCA" w14:textId="77777777" w:rsidR="00A5463E" w:rsidRPr="00A5463E" w:rsidRDefault="00A5463E" w:rsidP="00A5463E">
      <w:pPr>
        <w:pStyle w:val="PL"/>
        <w:keepNext/>
        <w:keepLines/>
        <w:jc w:val="center"/>
        <w:rPr>
          <w:noProof w:val="0"/>
        </w:rPr>
      </w:pPr>
      <w:r w:rsidRPr="00A5463E">
        <w:rPr>
          <w:noProof w:val="0"/>
        </w:rPr>
        <w:t>+-+-+-+-+-+-+-+-+-+-+-+-+-+-+-+-+-+-+-+-+-+-+-+-+-+-+-+-+-+-+-+-+</w:t>
      </w:r>
    </w:p>
    <w:p w14:paraId="7450D67C" w14:textId="77777777" w:rsidR="00A5463E" w:rsidRPr="00A5463E" w:rsidRDefault="00A5463E" w:rsidP="00A5463E">
      <w:pPr>
        <w:pStyle w:val="PL"/>
        <w:keepNext/>
        <w:keepLines/>
        <w:jc w:val="center"/>
        <w:rPr>
          <w:noProof w:val="0"/>
        </w:rPr>
      </w:pPr>
      <w:r w:rsidRPr="00A5463E">
        <w:rPr>
          <w:noProof w:val="0"/>
        </w:rPr>
        <w:t>|V=2|P| Subtype |   PT=APP=204  |            length             |</w:t>
      </w:r>
    </w:p>
    <w:p w14:paraId="5C4147DC" w14:textId="77777777" w:rsidR="00A5463E" w:rsidRPr="00A5463E" w:rsidRDefault="00A5463E" w:rsidP="00A5463E">
      <w:pPr>
        <w:pStyle w:val="PL"/>
        <w:keepNext/>
        <w:keepLines/>
        <w:jc w:val="center"/>
        <w:rPr>
          <w:noProof w:val="0"/>
        </w:rPr>
      </w:pPr>
      <w:r w:rsidRPr="00A5463E">
        <w:rPr>
          <w:noProof w:val="0"/>
        </w:rPr>
        <w:t>+-+-+-+-+-+-+-+-+-+-+-+-+-+-+-+-+-+-+-+-+-+-+-+-+-+-+-+-+-+-+-+-+</w:t>
      </w:r>
    </w:p>
    <w:p w14:paraId="4F6EA3A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892A9D" w14:textId="77777777" w:rsidR="00A5463E" w:rsidRPr="00A5463E" w:rsidRDefault="00A5463E" w:rsidP="00A5463E">
      <w:pPr>
        <w:pStyle w:val="PL"/>
        <w:keepNext/>
        <w:keepLines/>
        <w:jc w:val="center"/>
        <w:rPr>
          <w:noProof w:val="0"/>
        </w:rPr>
      </w:pPr>
      <w:r w:rsidRPr="00A5463E">
        <w:rPr>
          <w:noProof w:val="0"/>
        </w:rPr>
        <w:t>+-+-+-+-+-+-+-+-+-+-+-+-+-+-+-+-+-+-+-+-+-+-+-+-+-+-+-+-+-+-+-+-+</w:t>
      </w:r>
    </w:p>
    <w:p w14:paraId="4334A6E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5F47610" w14:textId="77777777" w:rsidR="00A5463E" w:rsidRPr="00A5463E" w:rsidRDefault="00A5463E" w:rsidP="00A5463E">
      <w:pPr>
        <w:pStyle w:val="PL"/>
        <w:keepNext/>
        <w:keepLines/>
        <w:jc w:val="center"/>
        <w:rPr>
          <w:noProof w:val="0"/>
        </w:rPr>
      </w:pPr>
      <w:r w:rsidRPr="00A5463E">
        <w:rPr>
          <w:noProof w:val="0"/>
        </w:rPr>
        <w:t>+-+-+-+-+-+-+-+-+-+-+-+-+-+-+-+-+-+-+-+-+-+-+-+-+-+-+-+-+-+-+-+-+</w:t>
      </w:r>
    </w:p>
    <w:p w14:paraId="1E6224D9"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62C54ED" w14:textId="77777777" w:rsidR="00A5463E" w:rsidRPr="00A5463E" w:rsidRDefault="00A5463E" w:rsidP="00A5463E">
      <w:pPr>
        <w:pStyle w:val="PL"/>
        <w:keepNext/>
        <w:keepLines/>
        <w:jc w:val="center"/>
        <w:rPr>
          <w:noProof w:val="0"/>
        </w:rPr>
      </w:pPr>
      <w:r w:rsidRPr="00A5463E">
        <w:rPr>
          <w:noProof w:val="0"/>
        </w:rPr>
        <w:t>+-+-+-+-+-+-+-+-+-+-+-+-+-+-+-+-+-+-+-+-+-+-+-+-+-+-+-+-+-+-+-+-+</w:t>
      </w:r>
    </w:p>
    <w:p w14:paraId="5DC2D57F" w14:textId="77777777" w:rsidR="00A5463E" w:rsidRPr="00A5463E" w:rsidRDefault="00A5463E" w:rsidP="00A5463E"/>
    <w:p w14:paraId="16855B55" w14:textId="77777777" w:rsidR="00A5463E" w:rsidRPr="00A5463E" w:rsidRDefault="00A5463E" w:rsidP="00A5463E">
      <w:r w:rsidRPr="00A5463E">
        <w:t>With the exception of the three first 32-bit words the order of the fields are irrelevant.</w:t>
      </w:r>
    </w:p>
    <w:p w14:paraId="150D7877" w14:textId="77777777" w:rsidR="00A5463E" w:rsidRPr="00A5463E" w:rsidRDefault="00A5463E" w:rsidP="00A5463E">
      <w:pPr>
        <w:rPr>
          <w:b/>
          <w:u w:val="single"/>
        </w:rPr>
      </w:pPr>
      <w:r w:rsidRPr="00A5463E">
        <w:rPr>
          <w:b/>
          <w:u w:val="single"/>
        </w:rPr>
        <w:t>Subtype:</w:t>
      </w:r>
    </w:p>
    <w:p w14:paraId="40D323A1" w14:textId="77777777" w:rsidR="00A5463E" w:rsidRPr="00A5463E" w:rsidRDefault="00A5463E" w:rsidP="00A5463E">
      <w:r w:rsidRPr="00A5463E">
        <w:t>The subtype is coded according to table </w:t>
      </w:r>
      <w:r w:rsidR="00037BD2">
        <w:t>9.2.2.1-</w:t>
      </w:r>
      <w:r w:rsidRPr="00A5463E">
        <w:t>2.</w:t>
      </w:r>
    </w:p>
    <w:p w14:paraId="7F0AAC61" w14:textId="77777777" w:rsidR="00A5463E" w:rsidRPr="00A5463E" w:rsidRDefault="00A5463E" w:rsidP="00A5463E">
      <w:r w:rsidRPr="00A5463E">
        <w:t>Length:</w:t>
      </w:r>
    </w:p>
    <w:p w14:paraId="5783FDB9" w14:textId="68139C8F" w:rsidR="00A5463E" w:rsidRPr="00A5463E" w:rsidRDefault="00A5463E" w:rsidP="00A5463E">
      <w:r w:rsidRPr="00A5463E">
        <w:t xml:space="preserve">The length is coded as specified in to </w:t>
      </w:r>
      <w:r w:rsidR="008C5982">
        <w:t>clause</w:t>
      </w:r>
      <w:r w:rsidRPr="00A5463E">
        <w:t> 9.1.2.</w:t>
      </w:r>
    </w:p>
    <w:p w14:paraId="7DA97F0A" w14:textId="77777777" w:rsidR="00A5463E" w:rsidRPr="00A5463E" w:rsidRDefault="00A5463E" w:rsidP="00A5463E">
      <w:pPr>
        <w:rPr>
          <w:b/>
          <w:u w:val="single"/>
        </w:rPr>
      </w:pPr>
      <w:r w:rsidRPr="00A5463E">
        <w:rPr>
          <w:b/>
          <w:u w:val="single"/>
        </w:rPr>
        <w:t>SSRC:</w:t>
      </w:r>
    </w:p>
    <w:p w14:paraId="6A7BA4DB" w14:textId="77777777" w:rsidR="00A5463E" w:rsidRPr="00A5463E" w:rsidRDefault="00A5463E" w:rsidP="00A5463E">
      <w:r w:rsidRPr="00A5463E">
        <w:t>The SSRC field carries the SSRC of the transmission control server.</w:t>
      </w:r>
    </w:p>
    <w:p w14:paraId="24705A13" w14:textId="77777777" w:rsidR="00A5463E" w:rsidRPr="00A5463E" w:rsidRDefault="00A5463E" w:rsidP="00A5463E">
      <w:r w:rsidRPr="00A5463E">
        <w:t>The content of the SSRC field is coded as specified in IETF RFC 3550 </w:t>
      </w:r>
      <w:r>
        <w:t>[3]</w:t>
      </w:r>
      <w:r w:rsidRPr="00A5463E">
        <w:t>.</w:t>
      </w:r>
    </w:p>
    <w:p w14:paraId="053C4FB1" w14:textId="77777777" w:rsidR="00A5463E" w:rsidRPr="00A5463E" w:rsidRDefault="00A5463E" w:rsidP="00A5463E">
      <w:pPr>
        <w:rPr>
          <w:b/>
          <w:color w:val="000000"/>
          <w:u w:val="single"/>
        </w:rPr>
      </w:pPr>
      <w:r w:rsidRPr="00A5463E">
        <w:rPr>
          <w:b/>
          <w:color w:val="000000"/>
          <w:u w:val="single"/>
        </w:rPr>
        <w:t>Media ID:</w:t>
      </w:r>
    </w:p>
    <w:p w14:paraId="75C9E308" w14:textId="77777777" w:rsidR="00A5463E" w:rsidRPr="00A5463E" w:rsidRDefault="00A5463E" w:rsidP="00A5463E">
      <w:r w:rsidRPr="00A5463E">
        <w:t>The Media ID field is present only if media multiplexing is used. The Media ID field identified a media flow within a media multiplex.</w:t>
      </w:r>
    </w:p>
    <w:p w14:paraId="5D17B0C7" w14:textId="23C5B208" w:rsidR="00A5463E" w:rsidRPr="00A5463E" w:rsidRDefault="00A5463E" w:rsidP="00A5463E">
      <w:r w:rsidRPr="00A5463E">
        <w:t xml:space="preserve">The Media ID value is coded as specified in </w:t>
      </w:r>
      <w:r w:rsidR="008C5982">
        <w:t>clause</w:t>
      </w:r>
      <w:r w:rsidRPr="00A5463E">
        <w:t> 9.2.3.x</w:t>
      </w:r>
    </w:p>
    <w:p w14:paraId="70E59A55" w14:textId="77777777" w:rsidR="00A5463E" w:rsidRPr="00A5463E" w:rsidRDefault="00A5463E" w:rsidP="00A5463E">
      <w:pPr>
        <w:pStyle w:val="Heading3"/>
      </w:pPr>
      <w:bookmarkStart w:id="1926" w:name="_Toc11344008"/>
      <w:bookmarkStart w:id="1927" w:name="_Toc45215969"/>
      <w:bookmarkStart w:id="1928" w:name="_Toc51945744"/>
      <w:bookmarkStart w:id="1929" w:name="_Toc99173140"/>
      <w:r w:rsidRPr="00A5463E">
        <w:t>9.2.24</w:t>
      </w:r>
      <w:r w:rsidRPr="00A5463E">
        <w:tab/>
        <w:t xml:space="preserve">Remote </w:t>
      </w:r>
      <w:r w:rsidR="002477B2">
        <w:t>Transmission</w:t>
      </w:r>
      <w:r w:rsidRPr="00A5463E">
        <w:t xml:space="preserve"> cancel request</w:t>
      </w:r>
      <w:bookmarkEnd w:id="1926"/>
      <w:bookmarkEnd w:id="1927"/>
      <w:bookmarkEnd w:id="1928"/>
      <w:bookmarkEnd w:id="1929"/>
    </w:p>
    <w:p w14:paraId="335E9921"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4F255058"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5881323"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30531762" w14:textId="77777777" w:rsidR="00A5463E" w:rsidRPr="00A5463E" w:rsidRDefault="00A5463E" w:rsidP="00A5463E">
      <w:pPr>
        <w:pStyle w:val="PL"/>
        <w:keepNext/>
        <w:keepLines/>
        <w:jc w:val="center"/>
        <w:rPr>
          <w:noProof w:val="0"/>
        </w:rPr>
      </w:pPr>
      <w:r w:rsidRPr="00A5463E">
        <w:rPr>
          <w:noProof w:val="0"/>
        </w:rPr>
        <w:t>0                   1                   2                   3</w:t>
      </w:r>
    </w:p>
    <w:p w14:paraId="7EB4D32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149298" w14:textId="77777777" w:rsidR="00A5463E" w:rsidRPr="00A5463E" w:rsidRDefault="00A5463E" w:rsidP="00A5463E">
      <w:pPr>
        <w:pStyle w:val="PL"/>
        <w:keepNext/>
        <w:keepLines/>
        <w:jc w:val="center"/>
        <w:rPr>
          <w:noProof w:val="0"/>
        </w:rPr>
      </w:pPr>
      <w:r w:rsidRPr="00A5463E">
        <w:rPr>
          <w:noProof w:val="0"/>
        </w:rPr>
        <w:t>+-+-+-+-+-+-+-+-+-+-+-+-+-+-+-+-+-+-+-+-+-+-+-+-+-+-+-+-+-+-+-+-+</w:t>
      </w:r>
    </w:p>
    <w:p w14:paraId="0248C9EF" w14:textId="77777777" w:rsidR="00A5463E" w:rsidRPr="00A5463E" w:rsidRDefault="00A5463E" w:rsidP="00A5463E">
      <w:pPr>
        <w:pStyle w:val="PL"/>
        <w:keepNext/>
        <w:keepLines/>
        <w:jc w:val="center"/>
        <w:rPr>
          <w:noProof w:val="0"/>
        </w:rPr>
      </w:pPr>
      <w:r w:rsidRPr="00A5463E">
        <w:rPr>
          <w:noProof w:val="0"/>
        </w:rPr>
        <w:t>|V=2|P| Subtype |   PT=APP=204  |          length               |</w:t>
      </w:r>
    </w:p>
    <w:p w14:paraId="3D777AEA" w14:textId="77777777" w:rsidR="00A5463E" w:rsidRPr="00A5463E" w:rsidRDefault="00A5463E" w:rsidP="00A5463E">
      <w:pPr>
        <w:pStyle w:val="PL"/>
        <w:keepNext/>
        <w:keepLines/>
        <w:jc w:val="center"/>
        <w:rPr>
          <w:noProof w:val="0"/>
        </w:rPr>
      </w:pPr>
      <w:r w:rsidRPr="00A5463E">
        <w:rPr>
          <w:noProof w:val="0"/>
        </w:rPr>
        <w:t>+-+-+-+-+-+-+-+-+-+-+-+-+-+-+-+-+-+-+-+-+-+-+-+-+-+-+-+-+-+-+-+-+</w:t>
      </w:r>
    </w:p>
    <w:p w14:paraId="2BB3397B"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5B0DF54" w14:textId="77777777" w:rsidR="00A5463E" w:rsidRPr="00A5463E" w:rsidRDefault="00A5463E" w:rsidP="00A5463E">
      <w:pPr>
        <w:pStyle w:val="PL"/>
        <w:keepNext/>
        <w:keepLines/>
        <w:jc w:val="center"/>
        <w:rPr>
          <w:noProof w:val="0"/>
        </w:rPr>
      </w:pPr>
      <w:r w:rsidRPr="00A5463E">
        <w:rPr>
          <w:noProof w:val="0"/>
        </w:rPr>
        <w:t>+-+-+-+-+-+-+-+-+-+-+-+-+-+-+-+-+-+-+-+-+-+-+-+-+-+-+-+-+-+-+-+-+</w:t>
      </w:r>
    </w:p>
    <w:p w14:paraId="3D74637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518D726" w14:textId="77777777" w:rsidR="00A5463E" w:rsidRPr="00A5463E" w:rsidRDefault="00A5463E" w:rsidP="00A5463E">
      <w:pPr>
        <w:pStyle w:val="PL"/>
        <w:keepNext/>
        <w:keepLines/>
        <w:jc w:val="center"/>
        <w:rPr>
          <w:noProof w:val="0"/>
        </w:rPr>
      </w:pPr>
      <w:r w:rsidRPr="00A5463E">
        <w:rPr>
          <w:noProof w:val="0"/>
        </w:rPr>
        <w:t>+-+-+-+-+-+-+-+-+-+-+-+-+-+-+-+-+-+-+-+-+-+-+-+-+-+-+-+-+-+-+-+-+</w:t>
      </w:r>
    </w:p>
    <w:p w14:paraId="15029D81" w14:textId="77777777" w:rsidR="00A5463E" w:rsidRPr="00A5463E" w:rsidRDefault="00A5463E" w:rsidP="00A5463E">
      <w:pPr>
        <w:pStyle w:val="PL"/>
        <w:keepNext/>
        <w:keepLines/>
        <w:jc w:val="center"/>
        <w:rPr>
          <w:noProof w:val="0"/>
        </w:rPr>
      </w:pPr>
      <w:r w:rsidRPr="00A5463E">
        <w:rPr>
          <w:noProof w:val="0"/>
        </w:rPr>
        <w:t>:                       User ID field                           :</w:t>
      </w:r>
    </w:p>
    <w:p w14:paraId="20612965" w14:textId="77777777" w:rsidR="00A5463E" w:rsidRPr="00A5463E" w:rsidRDefault="00A5463E" w:rsidP="00A5463E">
      <w:pPr>
        <w:pStyle w:val="PL"/>
        <w:keepNext/>
        <w:keepLines/>
        <w:jc w:val="center"/>
        <w:rPr>
          <w:noProof w:val="0"/>
        </w:rPr>
      </w:pPr>
      <w:r w:rsidRPr="00A5463E">
        <w:rPr>
          <w:noProof w:val="0"/>
        </w:rPr>
        <w:t>+-+-+-+-+-+-+-+-+-+-+-+-+-+-+-+-+-+-+-+-+-+-+-+-+-+-+-+-+-+-+-+-+</w:t>
      </w:r>
    </w:p>
    <w:p w14:paraId="4A7DBEC3" w14:textId="77777777" w:rsidR="00A5463E" w:rsidRPr="00A5463E" w:rsidRDefault="00A5463E" w:rsidP="00A5463E">
      <w:pPr>
        <w:pStyle w:val="PL"/>
        <w:jc w:val="center"/>
        <w:rPr>
          <w:color w:val="000000"/>
        </w:rPr>
      </w:pPr>
      <w:r w:rsidRPr="00A5463E">
        <w:rPr>
          <w:color w:val="000000"/>
        </w:rPr>
        <w:t>|                         Media ID field                        |</w:t>
      </w:r>
    </w:p>
    <w:p w14:paraId="550C2C16" w14:textId="77777777" w:rsidR="00A5463E" w:rsidRPr="00A5463E" w:rsidRDefault="00A5463E" w:rsidP="00A5463E">
      <w:pPr>
        <w:pStyle w:val="PL"/>
        <w:jc w:val="center"/>
        <w:rPr>
          <w:color w:val="000000"/>
        </w:rPr>
      </w:pPr>
      <w:r w:rsidRPr="00A5463E">
        <w:rPr>
          <w:color w:val="000000"/>
        </w:rPr>
        <w:t>+-+-+-+-+-+-+-+-+-+-+-+-+-+-+-+-+-+-+-+-+-+-+-+-+-+-+-+-+-+-+-+-+</w:t>
      </w:r>
    </w:p>
    <w:p w14:paraId="4F041B63" w14:textId="77777777" w:rsidR="00A5463E" w:rsidRPr="00A5463E" w:rsidRDefault="00A5463E" w:rsidP="00A5463E">
      <w:pPr>
        <w:pStyle w:val="PL"/>
        <w:jc w:val="center"/>
        <w:rPr>
          <w:color w:val="000000"/>
        </w:rPr>
      </w:pPr>
    </w:p>
    <w:p w14:paraId="6B9B852C" w14:textId="77777777" w:rsidR="00A5463E" w:rsidRPr="00A5463E" w:rsidRDefault="00A5463E" w:rsidP="00A5463E">
      <w:r w:rsidRPr="00A5463E">
        <w:t>With the exception of the three first 32-bit words the order of the fields are irrelevant.</w:t>
      </w:r>
    </w:p>
    <w:p w14:paraId="4850CB84" w14:textId="77777777" w:rsidR="00A5463E" w:rsidRPr="00A5463E" w:rsidRDefault="00A5463E" w:rsidP="00A5463E">
      <w:pPr>
        <w:rPr>
          <w:b/>
          <w:u w:val="single"/>
        </w:rPr>
      </w:pPr>
      <w:r w:rsidRPr="00A5463E">
        <w:rPr>
          <w:b/>
          <w:u w:val="single"/>
        </w:rPr>
        <w:t>Subtype:</w:t>
      </w:r>
    </w:p>
    <w:p w14:paraId="5E9C5B65" w14:textId="77777777" w:rsidR="00A5463E" w:rsidRPr="00A5463E" w:rsidRDefault="00A5463E" w:rsidP="00A5463E">
      <w:r w:rsidRPr="00A5463E">
        <w:t>The subtype is coded according to table </w:t>
      </w:r>
      <w:r w:rsidR="00037BD2">
        <w:t>9.2.2.1-</w:t>
      </w:r>
      <w:r w:rsidRPr="00A5463E">
        <w:t>1.</w:t>
      </w:r>
    </w:p>
    <w:p w14:paraId="2F6B26BB" w14:textId="77777777" w:rsidR="00A5463E" w:rsidRPr="00A5463E" w:rsidRDefault="00A5463E" w:rsidP="00A5463E">
      <w:pPr>
        <w:rPr>
          <w:b/>
          <w:u w:val="single"/>
        </w:rPr>
      </w:pPr>
      <w:r w:rsidRPr="00A5463E">
        <w:rPr>
          <w:b/>
          <w:u w:val="single"/>
        </w:rPr>
        <w:t>Length:</w:t>
      </w:r>
    </w:p>
    <w:p w14:paraId="3CB9A322" w14:textId="57EBF167" w:rsidR="00A5463E" w:rsidRPr="00A5463E" w:rsidRDefault="00A5463E" w:rsidP="00A5463E">
      <w:r w:rsidRPr="00A5463E">
        <w:t xml:space="preserve">The length is coded as specified in to </w:t>
      </w:r>
      <w:r w:rsidR="008C5982">
        <w:t>clause</w:t>
      </w:r>
      <w:r w:rsidRPr="00A5463E">
        <w:t> 9.1.2.</w:t>
      </w:r>
    </w:p>
    <w:p w14:paraId="38B428F7" w14:textId="77777777" w:rsidR="00A5463E" w:rsidRPr="00A5463E" w:rsidRDefault="00A5463E" w:rsidP="00A5463E">
      <w:pPr>
        <w:rPr>
          <w:b/>
          <w:u w:val="single"/>
        </w:rPr>
      </w:pPr>
      <w:r w:rsidRPr="00A5463E">
        <w:rPr>
          <w:b/>
          <w:u w:val="single"/>
        </w:rPr>
        <w:lastRenderedPageBreak/>
        <w:t>SSRC:</w:t>
      </w:r>
    </w:p>
    <w:p w14:paraId="72946EDC" w14:textId="77777777" w:rsidR="00A5463E" w:rsidRPr="00A5463E" w:rsidRDefault="00A5463E" w:rsidP="00A5463E">
      <w:r w:rsidRPr="00A5463E">
        <w:t>The SSRC field carries the SSRC of the transmission participant requesting the reception of the media from another user.</w:t>
      </w:r>
    </w:p>
    <w:p w14:paraId="436DD3AD" w14:textId="77777777" w:rsidR="00A5463E" w:rsidRPr="00A5463E" w:rsidRDefault="00A5463E" w:rsidP="00A5463E">
      <w:r w:rsidRPr="00A5463E">
        <w:t>The content of the SSRC field is coded as specified in IETF RFC 3550 </w:t>
      </w:r>
      <w:r>
        <w:t>[3]</w:t>
      </w:r>
      <w:r w:rsidRPr="00A5463E">
        <w:t>.</w:t>
      </w:r>
    </w:p>
    <w:p w14:paraId="675E6119" w14:textId="77777777" w:rsidR="00A5463E" w:rsidRPr="00A5463E" w:rsidRDefault="00A5463E" w:rsidP="00A5463E">
      <w:pPr>
        <w:rPr>
          <w:b/>
          <w:color w:val="000000"/>
          <w:u w:val="single"/>
        </w:rPr>
      </w:pPr>
      <w:r w:rsidRPr="00A5463E">
        <w:rPr>
          <w:b/>
          <w:color w:val="000000"/>
          <w:u w:val="single"/>
        </w:rPr>
        <w:t>User ID:</w:t>
      </w:r>
    </w:p>
    <w:p w14:paraId="2ABFE056" w14:textId="2FF02D2F" w:rsidR="00A5463E" w:rsidRPr="00A5463E" w:rsidRDefault="00A5463E" w:rsidP="00A5463E">
      <w:r w:rsidRPr="00A5463E">
        <w:t xml:space="preserve">The User ID field is used to carry the identity of the user whose media transmission is requested for cancellation and is coded as described in </w:t>
      </w:r>
      <w:r w:rsidR="008C5982">
        <w:t>clause</w:t>
      </w:r>
      <w:r w:rsidRPr="00A5463E">
        <w:t> 9.2.3.8.</w:t>
      </w:r>
    </w:p>
    <w:p w14:paraId="1E0E1E6F" w14:textId="77777777" w:rsidR="00A5463E" w:rsidRPr="00A5463E" w:rsidRDefault="00A5463E" w:rsidP="00A5463E">
      <w:pPr>
        <w:rPr>
          <w:b/>
          <w:color w:val="000000"/>
          <w:u w:val="single"/>
        </w:rPr>
      </w:pPr>
      <w:r w:rsidRPr="00A5463E">
        <w:rPr>
          <w:b/>
          <w:color w:val="000000"/>
          <w:u w:val="single"/>
        </w:rPr>
        <w:t>Media ID:</w:t>
      </w:r>
    </w:p>
    <w:p w14:paraId="1EB23DFA" w14:textId="77777777" w:rsidR="00A5463E" w:rsidRPr="00A5463E" w:rsidRDefault="00A5463E" w:rsidP="00A5463E">
      <w:r w:rsidRPr="00A5463E">
        <w:t>The Media ID field is present only if media multiplexing is used. The Media ID field identified a media flow within a media multiplex.</w:t>
      </w:r>
    </w:p>
    <w:p w14:paraId="37005565" w14:textId="6ADAA506" w:rsidR="00A5463E" w:rsidRPr="00A5463E" w:rsidRDefault="00A5463E" w:rsidP="00A5463E">
      <w:r w:rsidRPr="00A5463E">
        <w:t xml:space="preserve">The Media ID value is coded as specified in </w:t>
      </w:r>
      <w:r w:rsidR="008C5982">
        <w:t>clause</w:t>
      </w:r>
      <w:r w:rsidRPr="00A5463E">
        <w:t> 9.2.3.x.</w:t>
      </w:r>
    </w:p>
    <w:p w14:paraId="22D8D8AA" w14:textId="77777777" w:rsidR="00A5463E" w:rsidRPr="00A5463E" w:rsidRDefault="00A5463E" w:rsidP="00A5463E">
      <w:pPr>
        <w:pStyle w:val="Heading3"/>
      </w:pPr>
      <w:bookmarkStart w:id="1930" w:name="_Toc11344009"/>
      <w:bookmarkStart w:id="1931" w:name="_Toc45215970"/>
      <w:bookmarkStart w:id="1932" w:name="_Toc51945745"/>
      <w:bookmarkStart w:id="1933" w:name="_Toc99173141"/>
      <w:r w:rsidRPr="00A5463E">
        <w:t>9.2.25</w:t>
      </w:r>
      <w:r w:rsidRPr="00A5463E">
        <w:tab/>
        <w:t xml:space="preserve">Remote </w:t>
      </w:r>
      <w:r w:rsidR="002477B2">
        <w:t>Transmission</w:t>
      </w:r>
      <w:r w:rsidRPr="00A5463E">
        <w:t xml:space="preserve"> cancel response</w:t>
      </w:r>
      <w:bookmarkEnd w:id="1930"/>
      <w:bookmarkEnd w:id="1931"/>
      <w:bookmarkEnd w:id="1932"/>
      <w:bookmarkEnd w:id="1933"/>
    </w:p>
    <w:p w14:paraId="73FCA47B"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E3F01C3"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12337214"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5AAC33BE" w14:textId="77777777" w:rsidR="00A5463E" w:rsidRPr="00A5463E" w:rsidRDefault="00A5463E" w:rsidP="00A5463E">
      <w:pPr>
        <w:pStyle w:val="PL"/>
        <w:keepNext/>
        <w:keepLines/>
        <w:jc w:val="center"/>
        <w:rPr>
          <w:noProof w:val="0"/>
        </w:rPr>
      </w:pPr>
      <w:r w:rsidRPr="00A5463E">
        <w:rPr>
          <w:noProof w:val="0"/>
        </w:rPr>
        <w:t>0                   1                   2                   3</w:t>
      </w:r>
    </w:p>
    <w:p w14:paraId="1B49EEF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E62607C" w14:textId="77777777" w:rsidR="00A5463E" w:rsidRPr="00A5463E" w:rsidRDefault="00A5463E" w:rsidP="00A5463E">
      <w:pPr>
        <w:pStyle w:val="PL"/>
        <w:keepNext/>
        <w:keepLines/>
        <w:jc w:val="center"/>
        <w:rPr>
          <w:noProof w:val="0"/>
        </w:rPr>
      </w:pPr>
      <w:r w:rsidRPr="00A5463E">
        <w:rPr>
          <w:noProof w:val="0"/>
        </w:rPr>
        <w:t>+-+-+-+-+-+-+-+-+-+-+-+-+-+-+-+-+-+-+-+-+-+-+-+-+-+-+-+-+-+-+-+-+</w:t>
      </w:r>
    </w:p>
    <w:p w14:paraId="1F1C6990" w14:textId="77777777" w:rsidR="00A5463E" w:rsidRPr="00A5463E" w:rsidRDefault="00A5463E" w:rsidP="00A5463E">
      <w:pPr>
        <w:pStyle w:val="PL"/>
        <w:keepNext/>
        <w:keepLines/>
        <w:jc w:val="center"/>
        <w:rPr>
          <w:noProof w:val="0"/>
        </w:rPr>
      </w:pPr>
      <w:r w:rsidRPr="00A5463E">
        <w:rPr>
          <w:noProof w:val="0"/>
        </w:rPr>
        <w:t>|V=2|P| Subtype |   PT=APP=204  |          length               |</w:t>
      </w:r>
    </w:p>
    <w:p w14:paraId="200A7E2D" w14:textId="77777777" w:rsidR="00A5463E" w:rsidRPr="00A5463E" w:rsidRDefault="00A5463E" w:rsidP="00A5463E">
      <w:pPr>
        <w:pStyle w:val="PL"/>
        <w:keepNext/>
        <w:keepLines/>
        <w:jc w:val="center"/>
        <w:rPr>
          <w:noProof w:val="0"/>
        </w:rPr>
      </w:pPr>
      <w:r w:rsidRPr="00A5463E">
        <w:rPr>
          <w:noProof w:val="0"/>
        </w:rPr>
        <w:t>+-+-+-+-+-+-+-+-+-+-+-+-+-+-+-+-+-+-+-+-+-+-+-+-+-+-+-+-+-+-+-+-+</w:t>
      </w:r>
    </w:p>
    <w:p w14:paraId="4D97350D"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3CDB101C" w14:textId="77777777" w:rsidR="00A5463E" w:rsidRPr="00A5463E" w:rsidRDefault="00A5463E" w:rsidP="00A5463E">
      <w:pPr>
        <w:pStyle w:val="PL"/>
        <w:keepNext/>
        <w:keepLines/>
        <w:jc w:val="center"/>
        <w:rPr>
          <w:noProof w:val="0"/>
        </w:rPr>
      </w:pPr>
      <w:r w:rsidRPr="00A5463E">
        <w:rPr>
          <w:noProof w:val="0"/>
        </w:rPr>
        <w:t>+-+-+-+-+-+-+-+-+-+-+-+-+-+-+-+-+-+-+-+-+-+-+-+-+-+-+-+-+-+-+-+-+</w:t>
      </w:r>
    </w:p>
    <w:p w14:paraId="3B05DA9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9F9337" w14:textId="77777777" w:rsidR="00A5463E" w:rsidRPr="00A5463E" w:rsidRDefault="00A5463E" w:rsidP="00A5463E">
      <w:pPr>
        <w:pStyle w:val="PL"/>
        <w:keepNext/>
        <w:keepLines/>
        <w:jc w:val="center"/>
        <w:rPr>
          <w:noProof w:val="0"/>
        </w:rPr>
      </w:pPr>
      <w:r w:rsidRPr="00A5463E">
        <w:rPr>
          <w:noProof w:val="0"/>
        </w:rPr>
        <w:t>+-+-+-+-+-+-+-+-+-+-+-+-+-+-+-+-+-+-+-+-+-+-+-+-+-+-+-+-+-+-+-+-+</w:t>
      </w:r>
    </w:p>
    <w:p w14:paraId="06DFA64F" w14:textId="77777777" w:rsidR="00A5463E" w:rsidRPr="00A5463E" w:rsidRDefault="00A5463E" w:rsidP="00A5463E">
      <w:pPr>
        <w:pStyle w:val="PL"/>
        <w:jc w:val="center"/>
        <w:rPr>
          <w:color w:val="000000"/>
        </w:rPr>
      </w:pPr>
      <w:r w:rsidRPr="00A5463E">
        <w:rPr>
          <w:color w:val="000000"/>
        </w:rPr>
        <w:t>|                         Media ID field                        |</w:t>
      </w:r>
    </w:p>
    <w:p w14:paraId="4CFBEBCE" w14:textId="77777777" w:rsidR="00A5463E" w:rsidRPr="00A5463E" w:rsidRDefault="00A5463E" w:rsidP="00A5463E">
      <w:pPr>
        <w:pStyle w:val="PL"/>
        <w:jc w:val="center"/>
        <w:rPr>
          <w:color w:val="000000"/>
        </w:rPr>
      </w:pPr>
      <w:r w:rsidRPr="00A5463E">
        <w:rPr>
          <w:color w:val="000000"/>
        </w:rPr>
        <w:t>+-+-+-+-+-+-+-+-+-+-+-+-+-+-+-+-+-+-+-+-+-+-+-+-+-+-+-+-+-+-+-+-+</w:t>
      </w:r>
    </w:p>
    <w:p w14:paraId="77922622" w14:textId="77777777" w:rsidR="00A5463E" w:rsidRPr="00A5463E" w:rsidRDefault="00A5463E" w:rsidP="00A5463E">
      <w:pPr>
        <w:pStyle w:val="PL"/>
        <w:jc w:val="center"/>
        <w:rPr>
          <w:color w:val="000000"/>
        </w:rPr>
      </w:pPr>
    </w:p>
    <w:p w14:paraId="3CCDE08F" w14:textId="77777777" w:rsidR="00A5463E" w:rsidRPr="00A5463E" w:rsidRDefault="00A5463E" w:rsidP="00A5463E">
      <w:r w:rsidRPr="00A5463E">
        <w:t>With the exception of the three first 32-bit words the order of the fields are irrelevant.</w:t>
      </w:r>
    </w:p>
    <w:p w14:paraId="412CB1AE" w14:textId="77777777" w:rsidR="00A5463E" w:rsidRPr="00A5463E" w:rsidRDefault="00A5463E" w:rsidP="00A5463E">
      <w:pPr>
        <w:rPr>
          <w:b/>
          <w:u w:val="single"/>
        </w:rPr>
      </w:pPr>
      <w:r w:rsidRPr="00A5463E">
        <w:rPr>
          <w:b/>
          <w:u w:val="single"/>
        </w:rPr>
        <w:t>Subtype:</w:t>
      </w:r>
    </w:p>
    <w:p w14:paraId="6AA930FB" w14:textId="77777777" w:rsidR="00A5463E" w:rsidRPr="00A5463E" w:rsidRDefault="00A5463E" w:rsidP="00A5463E">
      <w:r w:rsidRPr="00A5463E">
        <w:t>The subtype is coded according to table </w:t>
      </w:r>
      <w:r w:rsidR="00037BD2">
        <w:t>9.2.2.1-</w:t>
      </w:r>
      <w:r w:rsidRPr="00A5463E">
        <w:t>2.</w:t>
      </w:r>
    </w:p>
    <w:p w14:paraId="77C9060A" w14:textId="77777777" w:rsidR="00A5463E" w:rsidRPr="00A5463E" w:rsidRDefault="00A5463E" w:rsidP="00A5463E">
      <w:pPr>
        <w:rPr>
          <w:b/>
          <w:u w:val="single"/>
        </w:rPr>
      </w:pPr>
      <w:r w:rsidRPr="00A5463E">
        <w:rPr>
          <w:b/>
          <w:u w:val="single"/>
        </w:rPr>
        <w:t>Length:</w:t>
      </w:r>
    </w:p>
    <w:p w14:paraId="75F9AD4F" w14:textId="6C07D980" w:rsidR="00A5463E" w:rsidRPr="00A5463E" w:rsidRDefault="00A5463E" w:rsidP="00A5463E">
      <w:r w:rsidRPr="00A5463E">
        <w:t xml:space="preserve">The length is coded as specified in to </w:t>
      </w:r>
      <w:r w:rsidR="008C5982">
        <w:t>clause</w:t>
      </w:r>
      <w:r w:rsidRPr="00A5463E">
        <w:t> 9.1.2.</w:t>
      </w:r>
    </w:p>
    <w:p w14:paraId="067A9D53" w14:textId="77777777" w:rsidR="00A5463E" w:rsidRPr="00A5463E" w:rsidRDefault="00A5463E" w:rsidP="00A5463E">
      <w:pPr>
        <w:rPr>
          <w:b/>
          <w:u w:val="single"/>
        </w:rPr>
      </w:pPr>
      <w:r w:rsidRPr="00A5463E">
        <w:rPr>
          <w:b/>
          <w:u w:val="single"/>
        </w:rPr>
        <w:t>SSRC:</w:t>
      </w:r>
    </w:p>
    <w:p w14:paraId="28F222BD" w14:textId="77777777" w:rsidR="00A5463E" w:rsidRPr="00A5463E" w:rsidRDefault="00A5463E" w:rsidP="00A5463E">
      <w:r w:rsidRPr="00A5463E">
        <w:t>The SSRC field carries the SSRC of the transmission participant requesting the reception of the media from another user.</w:t>
      </w:r>
    </w:p>
    <w:p w14:paraId="6C2B7F3B" w14:textId="77777777" w:rsidR="00A5463E" w:rsidRPr="00A5463E" w:rsidRDefault="00A5463E" w:rsidP="00A5463E">
      <w:r w:rsidRPr="00A5463E">
        <w:t>The content of the SSRC field is coded as specified in IETF RFC 3550 </w:t>
      </w:r>
      <w:r>
        <w:t>[3]</w:t>
      </w:r>
      <w:r w:rsidRPr="00A5463E">
        <w:t>.</w:t>
      </w:r>
    </w:p>
    <w:p w14:paraId="5BBCDAB7" w14:textId="77777777" w:rsidR="00A5463E" w:rsidRPr="00A5463E" w:rsidRDefault="00A5463E" w:rsidP="00A5463E">
      <w:pPr>
        <w:rPr>
          <w:b/>
          <w:color w:val="000000"/>
          <w:u w:val="single"/>
        </w:rPr>
      </w:pPr>
      <w:r w:rsidRPr="00A5463E">
        <w:rPr>
          <w:b/>
          <w:color w:val="000000"/>
          <w:u w:val="single"/>
        </w:rPr>
        <w:t>Media ID:</w:t>
      </w:r>
    </w:p>
    <w:p w14:paraId="771F880D" w14:textId="77777777" w:rsidR="00A5463E" w:rsidRPr="00A5463E" w:rsidRDefault="00A5463E" w:rsidP="00A5463E">
      <w:r w:rsidRPr="00A5463E">
        <w:t>The Media ID field is present only if media multiplexing is used. The Media ID field identified a media flow within a media multiplex.</w:t>
      </w:r>
    </w:p>
    <w:p w14:paraId="0FB3584E" w14:textId="3FEE4EDE" w:rsidR="00A5463E" w:rsidRPr="00A5463E" w:rsidRDefault="00A5463E" w:rsidP="00A5463E">
      <w:r w:rsidRPr="00A5463E">
        <w:t xml:space="preserve">The Media ID value is coded as specified in </w:t>
      </w:r>
      <w:r w:rsidR="008C5982">
        <w:t>clause</w:t>
      </w:r>
      <w:r w:rsidRPr="00A5463E">
        <w:t> 9.2.3.x.</w:t>
      </w:r>
    </w:p>
    <w:p w14:paraId="6E4F6C4B" w14:textId="77777777" w:rsidR="00A5463E" w:rsidRPr="00A5463E" w:rsidRDefault="00A5463E" w:rsidP="00A5463E">
      <w:pPr>
        <w:pStyle w:val="Heading3"/>
      </w:pPr>
      <w:bookmarkStart w:id="1934" w:name="_Toc11344010"/>
      <w:bookmarkStart w:id="1935" w:name="_Toc45215971"/>
      <w:bookmarkStart w:id="1936" w:name="_Toc51945746"/>
      <w:bookmarkStart w:id="1937" w:name="_Toc99173142"/>
      <w:r w:rsidRPr="00A5463E">
        <w:lastRenderedPageBreak/>
        <w:t>9.2.26</w:t>
      </w:r>
      <w:r w:rsidRPr="00A5463E">
        <w:tab/>
        <w:t>Media reception end request</w:t>
      </w:r>
      <w:bookmarkEnd w:id="1934"/>
      <w:bookmarkEnd w:id="1935"/>
      <w:bookmarkEnd w:id="1936"/>
      <w:bookmarkEnd w:id="1937"/>
    </w:p>
    <w:p w14:paraId="77FA6FC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5D9F3348" w14:textId="77777777" w:rsidR="00A5463E" w:rsidRPr="00A5463E" w:rsidRDefault="00A5463E" w:rsidP="00A5463E">
      <w:r w:rsidRPr="00A5463E">
        <w:t>Table 9.2.26.1-1 shows the content of the Media reception end request message.</w:t>
      </w:r>
    </w:p>
    <w:p w14:paraId="3F7F3316" w14:textId="77777777" w:rsidR="00A5463E" w:rsidRPr="00A5463E" w:rsidRDefault="00A5463E" w:rsidP="00A5463E">
      <w:pPr>
        <w:pStyle w:val="TH"/>
      </w:pPr>
      <w:r w:rsidRPr="00A5463E">
        <w:t>Table 9.2.26-1: Media reception end request message</w:t>
      </w:r>
    </w:p>
    <w:p w14:paraId="0DD7BC58" w14:textId="77777777" w:rsidR="00A5463E" w:rsidRPr="00A5463E" w:rsidRDefault="00A5463E" w:rsidP="00A5463E">
      <w:pPr>
        <w:pStyle w:val="PL"/>
        <w:keepNext/>
        <w:keepLines/>
        <w:jc w:val="center"/>
        <w:rPr>
          <w:noProof w:val="0"/>
        </w:rPr>
      </w:pPr>
      <w:r w:rsidRPr="00A5463E">
        <w:rPr>
          <w:noProof w:val="0"/>
        </w:rPr>
        <w:t>0                   1                   2                   3</w:t>
      </w:r>
    </w:p>
    <w:p w14:paraId="28613E4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9F207B" w14:textId="77777777" w:rsidR="00A5463E" w:rsidRPr="00A5463E" w:rsidRDefault="00A5463E" w:rsidP="00A5463E">
      <w:pPr>
        <w:pStyle w:val="PL"/>
        <w:keepNext/>
        <w:keepLines/>
        <w:jc w:val="center"/>
        <w:rPr>
          <w:noProof w:val="0"/>
        </w:rPr>
      </w:pPr>
      <w:r w:rsidRPr="00A5463E">
        <w:rPr>
          <w:noProof w:val="0"/>
        </w:rPr>
        <w:t>+-+-+-+-+-+-+-+-+-+-+-+-+-+-+-+-+-+-+-+-+-+-+-+-+-+-+-+-+-+-+-+-+</w:t>
      </w:r>
    </w:p>
    <w:p w14:paraId="34ADDDBC" w14:textId="77777777" w:rsidR="00A5463E" w:rsidRPr="00A5463E" w:rsidRDefault="00A5463E" w:rsidP="00A5463E">
      <w:pPr>
        <w:pStyle w:val="PL"/>
        <w:keepNext/>
        <w:keepLines/>
        <w:jc w:val="center"/>
        <w:rPr>
          <w:noProof w:val="0"/>
        </w:rPr>
      </w:pPr>
      <w:r w:rsidRPr="00A5463E">
        <w:rPr>
          <w:noProof w:val="0"/>
        </w:rPr>
        <w:t>|V=2|P| Subtype |   PT=APP=204  |            length             |</w:t>
      </w:r>
    </w:p>
    <w:p w14:paraId="0D2040FA" w14:textId="77777777" w:rsidR="00A5463E" w:rsidRPr="00A5463E" w:rsidRDefault="00A5463E" w:rsidP="00A5463E">
      <w:pPr>
        <w:pStyle w:val="PL"/>
        <w:keepNext/>
        <w:keepLines/>
        <w:jc w:val="center"/>
        <w:rPr>
          <w:noProof w:val="0"/>
        </w:rPr>
      </w:pPr>
      <w:r w:rsidRPr="00A5463E">
        <w:rPr>
          <w:noProof w:val="0"/>
        </w:rPr>
        <w:t>+-+-+-+-+-+-+-+-+-+-+-+-+-+-+-+-+-+-+-+-+-+-+-+-+-+-+-+-+-+-+-+-+</w:t>
      </w:r>
    </w:p>
    <w:p w14:paraId="29697BD5"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EC05905" w14:textId="77777777" w:rsidR="00A5463E" w:rsidRPr="00A5463E" w:rsidRDefault="00A5463E" w:rsidP="00A5463E">
      <w:pPr>
        <w:pStyle w:val="PL"/>
        <w:keepNext/>
        <w:keepLines/>
        <w:jc w:val="center"/>
        <w:rPr>
          <w:noProof w:val="0"/>
        </w:rPr>
      </w:pPr>
      <w:r w:rsidRPr="00A5463E">
        <w:rPr>
          <w:noProof w:val="0"/>
        </w:rPr>
        <w:t>+-+-+-+-+-+-+-+-+-+-+-+-+-+-+-+-+-+-+-+-+-+-+-+-+-+-+-+-+-+-+-+-+</w:t>
      </w:r>
    </w:p>
    <w:p w14:paraId="4423E8F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30ACFE88" w14:textId="77777777" w:rsidR="00C0770C" w:rsidRPr="00A5463E" w:rsidRDefault="00C0770C" w:rsidP="00C0770C">
      <w:pPr>
        <w:pStyle w:val="PL"/>
        <w:jc w:val="center"/>
        <w:rPr>
          <w:color w:val="000000"/>
        </w:rPr>
      </w:pPr>
      <w:r w:rsidRPr="00A5463E">
        <w:rPr>
          <w:color w:val="000000"/>
        </w:rPr>
        <w:t>+-+-+-+-+-+-+-+-+-+-+-+-+-+-+-+-+-+-+-+-+-+-+-+-+-+-+-+-+-+-+-+-+</w:t>
      </w:r>
    </w:p>
    <w:p w14:paraId="77AD8716"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245578" w14:textId="77777777" w:rsidR="00A5463E" w:rsidRPr="00A5463E" w:rsidRDefault="00A5463E" w:rsidP="00A5463E">
      <w:pPr>
        <w:pStyle w:val="PL"/>
        <w:keepNext/>
        <w:keepLines/>
        <w:jc w:val="center"/>
        <w:rPr>
          <w:noProof w:val="0"/>
        </w:rPr>
      </w:pPr>
      <w:r w:rsidRPr="00A5463E">
        <w:rPr>
          <w:noProof w:val="0"/>
        </w:rPr>
        <w:t>+-+-+-+-+-+-+-+-+-+-+-+-+-+-+-+-+-+-+-+-+-+-+-+-+-+-+-+-+-+-+-+-+</w:t>
      </w:r>
    </w:p>
    <w:p w14:paraId="27EFCDD0"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35B769A6" w14:textId="77777777" w:rsidR="00062123" w:rsidRPr="00A5463E" w:rsidRDefault="00062123" w:rsidP="00062123">
      <w:pPr>
        <w:pStyle w:val="PL"/>
        <w:jc w:val="center"/>
        <w:rPr>
          <w:color w:val="000000"/>
        </w:rPr>
      </w:pPr>
      <w:r w:rsidRPr="00A5463E">
        <w:rPr>
          <w:color w:val="000000"/>
        </w:rPr>
        <w:t>+-+-+-+-+-+-+-+-+-+-+-+-+-+-+-+-+-+-+-+-+-+-+-+-+-+-+-+-+-+-+-+-+</w:t>
      </w:r>
    </w:p>
    <w:p w14:paraId="585CCAE9"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AE14307" w14:textId="77777777" w:rsidR="00A5463E" w:rsidRPr="00A5463E" w:rsidRDefault="00A5463E" w:rsidP="00A5463E">
      <w:pPr>
        <w:pStyle w:val="PL"/>
        <w:keepNext/>
        <w:keepLines/>
        <w:jc w:val="center"/>
        <w:rPr>
          <w:noProof w:val="0"/>
        </w:rPr>
      </w:pPr>
      <w:r w:rsidRPr="00A5463E">
        <w:rPr>
          <w:noProof w:val="0"/>
        </w:rPr>
        <w:t>+-+-+-+-+-+-+-+-+-+-+-+-+-+-+-+-+-+-+-+-+-+-+-+-+-+-+-+-+-+-+-+-+</w:t>
      </w:r>
    </w:p>
    <w:p w14:paraId="2ED56372" w14:textId="77777777" w:rsidR="00A5463E" w:rsidRPr="00A5463E" w:rsidRDefault="00A5463E" w:rsidP="00A5463E"/>
    <w:p w14:paraId="4B54E8A7" w14:textId="77777777" w:rsidR="00A5463E" w:rsidRPr="00A5463E" w:rsidRDefault="00A5463E" w:rsidP="00A5463E">
      <w:r w:rsidRPr="00A5463E">
        <w:t>With the exception of the three first 32-bit words the order of the fields are irrelevant.</w:t>
      </w:r>
    </w:p>
    <w:p w14:paraId="136E1926" w14:textId="77777777" w:rsidR="00A5463E" w:rsidRPr="00A5463E" w:rsidRDefault="00A5463E" w:rsidP="00A5463E">
      <w:pPr>
        <w:rPr>
          <w:b/>
          <w:u w:val="single"/>
        </w:rPr>
      </w:pPr>
      <w:r w:rsidRPr="00A5463E">
        <w:rPr>
          <w:b/>
          <w:u w:val="single"/>
        </w:rPr>
        <w:t>Subtype:</w:t>
      </w:r>
    </w:p>
    <w:p w14:paraId="01C78F6A" w14:textId="77777777" w:rsidR="00A5463E" w:rsidRPr="00A5463E" w:rsidRDefault="00A5463E" w:rsidP="00A5463E">
      <w:r w:rsidRPr="00A5463E">
        <w:t>The subtype is coded according to table </w:t>
      </w:r>
      <w:r w:rsidR="00037BD2">
        <w:t>9.2.2.1-</w:t>
      </w:r>
      <w:r w:rsidRPr="00A5463E">
        <w:t>3.</w:t>
      </w:r>
    </w:p>
    <w:p w14:paraId="5FD5895B" w14:textId="77777777" w:rsidR="00A5463E" w:rsidRPr="00A5463E" w:rsidRDefault="00C0770C" w:rsidP="00A5463E">
      <w:r w:rsidRPr="001C2199">
        <w:rPr>
          <w:b/>
          <w:u w:val="single"/>
        </w:rPr>
        <w:t>Length</w:t>
      </w:r>
      <w:r w:rsidR="00A5463E" w:rsidRPr="00A5463E">
        <w:t>:</w:t>
      </w:r>
    </w:p>
    <w:p w14:paraId="1E035C94" w14:textId="24DAEA0B" w:rsidR="00A5463E" w:rsidRPr="00A5463E" w:rsidRDefault="00A5463E" w:rsidP="00A5463E">
      <w:r w:rsidRPr="00A5463E">
        <w:t xml:space="preserve">The length is coded as specified in to </w:t>
      </w:r>
      <w:r w:rsidR="008C5982">
        <w:t>clause</w:t>
      </w:r>
      <w:r w:rsidRPr="00A5463E">
        <w:t> 9.1.2.</w:t>
      </w:r>
    </w:p>
    <w:p w14:paraId="02034F32" w14:textId="77777777" w:rsidR="00A5463E" w:rsidRPr="00A5463E" w:rsidRDefault="00A5463E" w:rsidP="00A5463E">
      <w:pPr>
        <w:rPr>
          <w:b/>
          <w:u w:val="single"/>
        </w:rPr>
      </w:pPr>
      <w:r w:rsidRPr="00A5463E">
        <w:rPr>
          <w:b/>
          <w:u w:val="single"/>
        </w:rPr>
        <w:t>SSRC:</w:t>
      </w:r>
    </w:p>
    <w:p w14:paraId="5401D1D5"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64DBB9B6" w14:textId="77777777" w:rsidR="00C0770C" w:rsidRDefault="00A5463E" w:rsidP="00C0770C">
      <w:r w:rsidRPr="00A5463E">
        <w:t>The content of the SSRC field is coded as specified in IETF RFC 3550 </w:t>
      </w:r>
      <w:r>
        <w:t>[3]</w:t>
      </w:r>
      <w:r w:rsidRPr="00A5463E">
        <w:t>.</w:t>
      </w:r>
    </w:p>
    <w:p w14:paraId="5C706A16"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5FA2A834" w14:textId="77777777" w:rsidR="00C0770C" w:rsidRDefault="00C0770C" w:rsidP="00C0770C">
      <w:r w:rsidRPr="00A5463E">
        <w:t xml:space="preserve">The </w:t>
      </w:r>
      <w:r>
        <w:t>SSRC of transmitter field carries the SSRC of the user transmitting the media.</w:t>
      </w:r>
    </w:p>
    <w:p w14:paraId="7E1BC767" w14:textId="3953B2E9"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8C5982">
        <w:t>clause</w:t>
      </w:r>
      <w:r w:rsidRPr="00A5463E">
        <w:t> 9</w:t>
      </w:r>
      <w:r>
        <w:t>.2.3.16</w:t>
      </w:r>
      <w:r w:rsidRPr="00A5463E">
        <w:t>.</w:t>
      </w:r>
    </w:p>
    <w:p w14:paraId="0ABDA592" w14:textId="77777777" w:rsidR="00A5463E" w:rsidRPr="00A5463E" w:rsidRDefault="00A5463E" w:rsidP="00A5463E">
      <w:pPr>
        <w:rPr>
          <w:b/>
          <w:color w:val="000000"/>
          <w:u w:val="single"/>
        </w:rPr>
      </w:pPr>
      <w:r w:rsidRPr="00A5463E">
        <w:rPr>
          <w:b/>
          <w:color w:val="000000"/>
          <w:u w:val="single"/>
        </w:rPr>
        <w:t>Media ID:</w:t>
      </w:r>
    </w:p>
    <w:p w14:paraId="28857BED" w14:textId="77777777" w:rsidR="00A5463E" w:rsidRPr="00A5463E" w:rsidRDefault="00A5463E" w:rsidP="00A5463E">
      <w:r w:rsidRPr="00A5463E">
        <w:t>The Media ID field is present only if media multiplexing is used. The Media ID field identified a media flow within a media multiplex.</w:t>
      </w:r>
    </w:p>
    <w:p w14:paraId="23EFFB2E" w14:textId="29F807A8" w:rsidR="00062123" w:rsidRDefault="00A5463E" w:rsidP="00062123">
      <w:r w:rsidRPr="00A5463E">
        <w:t xml:space="preserve">The Media ID value is coded as specified in </w:t>
      </w:r>
      <w:r w:rsidR="008C5982">
        <w:t>clause</w:t>
      </w:r>
      <w:r w:rsidRPr="00A5463E">
        <w:t> 9.2.3.x</w:t>
      </w:r>
      <w:r w:rsidR="00062123">
        <w:t>.</w:t>
      </w:r>
    </w:p>
    <w:p w14:paraId="4883E382"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6BBDD3A" w14:textId="64CB40B4" w:rsidR="00A5463E" w:rsidRPr="00A5463E" w:rsidRDefault="00062123" w:rsidP="00062123">
      <w:r w:rsidRPr="00A5463E">
        <w:t xml:space="preserve">The Transmission Indicator field is coded as described in </w:t>
      </w:r>
      <w:r w:rsidR="008C5982">
        <w:t>clause</w:t>
      </w:r>
      <w:r w:rsidRPr="00A5463E">
        <w:t> 9.2.3.11.</w:t>
      </w:r>
    </w:p>
    <w:p w14:paraId="7022BC3B" w14:textId="77777777" w:rsidR="00A5463E" w:rsidRPr="00A5463E" w:rsidRDefault="00A5463E" w:rsidP="00A5463E">
      <w:pPr>
        <w:pStyle w:val="Heading3"/>
      </w:pPr>
      <w:bookmarkStart w:id="1938" w:name="_Toc11344011"/>
      <w:bookmarkStart w:id="1939" w:name="_Toc45215972"/>
      <w:bookmarkStart w:id="1940" w:name="_Toc51945747"/>
      <w:bookmarkStart w:id="1941" w:name="_Toc99173143"/>
      <w:r w:rsidRPr="00A5463E">
        <w:t>9.2.27</w:t>
      </w:r>
      <w:r w:rsidRPr="00A5463E">
        <w:tab/>
        <w:t>Media reception end response</w:t>
      </w:r>
      <w:bookmarkEnd w:id="1938"/>
      <w:bookmarkEnd w:id="1939"/>
      <w:bookmarkEnd w:id="1940"/>
      <w:bookmarkEnd w:id="1941"/>
    </w:p>
    <w:p w14:paraId="7F9C0C2E"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08C3E85" w14:textId="77777777" w:rsidR="00A5463E" w:rsidRPr="00A5463E" w:rsidRDefault="00A5463E" w:rsidP="00A5463E">
      <w:r w:rsidRPr="00A5463E">
        <w:t>Table 9.2.27-1 shows the content of the Media reception end response message.</w:t>
      </w:r>
    </w:p>
    <w:p w14:paraId="3F4726E5" w14:textId="77777777" w:rsidR="00A5463E" w:rsidRPr="00A5463E" w:rsidRDefault="00A5463E" w:rsidP="00A5463E">
      <w:pPr>
        <w:pStyle w:val="TH"/>
      </w:pPr>
      <w:r w:rsidRPr="00A5463E">
        <w:lastRenderedPageBreak/>
        <w:t>Table 9.2.27-1: Media reception end response message</w:t>
      </w:r>
    </w:p>
    <w:p w14:paraId="27ABE9F9" w14:textId="77777777" w:rsidR="00A5463E" w:rsidRPr="00A5463E" w:rsidRDefault="00A5463E" w:rsidP="00A5463E">
      <w:pPr>
        <w:pStyle w:val="PL"/>
        <w:keepNext/>
        <w:keepLines/>
        <w:jc w:val="center"/>
        <w:rPr>
          <w:noProof w:val="0"/>
        </w:rPr>
      </w:pPr>
      <w:r w:rsidRPr="00A5463E">
        <w:rPr>
          <w:noProof w:val="0"/>
        </w:rPr>
        <w:t>0                   1                   2                   3</w:t>
      </w:r>
    </w:p>
    <w:p w14:paraId="093BB39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264D822" w14:textId="77777777" w:rsidR="00A5463E" w:rsidRPr="00A5463E" w:rsidRDefault="00A5463E" w:rsidP="00A5463E">
      <w:pPr>
        <w:pStyle w:val="PL"/>
        <w:keepNext/>
        <w:keepLines/>
        <w:jc w:val="center"/>
        <w:rPr>
          <w:noProof w:val="0"/>
        </w:rPr>
      </w:pPr>
      <w:r w:rsidRPr="00A5463E">
        <w:rPr>
          <w:noProof w:val="0"/>
        </w:rPr>
        <w:t>+-+-+-+-+-+-+-+-+-+-+-+-+-+-+-+-+-+-+-+-+-+-+-+-+-+-+-+-+-+-+-+-+</w:t>
      </w:r>
    </w:p>
    <w:p w14:paraId="01C46001" w14:textId="77777777" w:rsidR="00A5463E" w:rsidRPr="00A5463E" w:rsidRDefault="00A5463E" w:rsidP="00A5463E">
      <w:pPr>
        <w:pStyle w:val="PL"/>
        <w:keepNext/>
        <w:keepLines/>
        <w:jc w:val="center"/>
        <w:rPr>
          <w:noProof w:val="0"/>
        </w:rPr>
      </w:pPr>
      <w:r w:rsidRPr="00A5463E">
        <w:rPr>
          <w:noProof w:val="0"/>
        </w:rPr>
        <w:t>|V=2|P| Subtype |   PT=APP=204  |            length             |</w:t>
      </w:r>
    </w:p>
    <w:p w14:paraId="65A3BD0F" w14:textId="77777777" w:rsidR="00A5463E" w:rsidRPr="00A5463E" w:rsidRDefault="00A5463E" w:rsidP="00A5463E">
      <w:pPr>
        <w:pStyle w:val="PL"/>
        <w:keepNext/>
        <w:keepLines/>
        <w:jc w:val="center"/>
        <w:rPr>
          <w:noProof w:val="0"/>
        </w:rPr>
      </w:pPr>
      <w:r w:rsidRPr="00A5463E">
        <w:rPr>
          <w:noProof w:val="0"/>
        </w:rPr>
        <w:t>+-+-+-+-+-+-+-+-+-+-+-+-+-+-+-+-+-+-+-+-+-+-+-+-+-+-+-+-+-+-+-+-+</w:t>
      </w:r>
    </w:p>
    <w:p w14:paraId="5598D93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3D211FB" w14:textId="77777777" w:rsidR="00A5463E" w:rsidRPr="00A5463E" w:rsidRDefault="00A5463E" w:rsidP="00A5463E">
      <w:pPr>
        <w:pStyle w:val="PL"/>
        <w:keepNext/>
        <w:keepLines/>
        <w:jc w:val="center"/>
        <w:rPr>
          <w:noProof w:val="0"/>
        </w:rPr>
      </w:pPr>
      <w:r w:rsidRPr="00A5463E">
        <w:rPr>
          <w:noProof w:val="0"/>
        </w:rPr>
        <w:t>+-+-+-+-+-+-+-+-+-+-+-+-+-+-+-+-+-+-+-+-+-+-+-+-+-+-+-+-+-+-+-+-+</w:t>
      </w:r>
    </w:p>
    <w:p w14:paraId="0D08C5D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99B187" w14:textId="77777777" w:rsidR="00C0770C" w:rsidRPr="00A5463E" w:rsidRDefault="00C0770C" w:rsidP="00C0770C">
      <w:pPr>
        <w:pStyle w:val="PL"/>
        <w:jc w:val="center"/>
        <w:rPr>
          <w:color w:val="000000"/>
        </w:rPr>
      </w:pPr>
      <w:r w:rsidRPr="00A5463E">
        <w:rPr>
          <w:color w:val="000000"/>
        </w:rPr>
        <w:t>+-+-+-+-+-+-+-+-+-+-+-+-+-+-+-+-+-+-+-+-+-+-+-+-+-+-+-+-+-+-+-+-+</w:t>
      </w:r>
    </w:p>
    <w:p w14:paraId="373C5046"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FE06B2B" w14:textId="77777777" w:rsidR="00A5463E" w:rsidRPr="00A5463E" w:rsidRDefault="00A5463E" w:rsidP="00A5463E">
      <w:pPr>
        <w:pStyle w:val="PL"/>
        <w:keepNext/>
        <w:keepLines/>
        <w:jc w:val="center"/>
        <w:rPr>
          <w:noProof w:val="0"/>
        </w:rPr>
      </w:pPr>
      <w:r w:rsidRPr="00A5463E">
        <w:rPr>
          <w:noProof w:val="0"/>
        </w:rPr>
        <w:t>+-+-+-+-+-+-+-+-+-+-+-+-+-+-+-+-+-+-+-+-+-+-+-+-+-+-+-+-+-+-+-+-+</w:t>
      </w:r>
    </w:p>
    <w:p w14:paraId="7F7C0D0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50C155D" w14:textId="77777777" w:rsidR="00A5463E" w:rsidRPr="00A5463E" w:rsidRDefault="00A5463E" w:rsidP="00A5463E">
      <w:pPr>
        <w:pStyle w:val="PL"/>
        <w:keepNext/>
        <w:keepLines/>
        <w:jc w:val="center"/>
        <w:rPr>
          <w:noProof w:val="0"/>
        </w:rPr>
      </w:pPr>
      <w:r w:rsidRPr="00A5463E">
        <w:rPr>
          <w:noProof w:val="0"/>
        </w:rPr>
        <w:t>+-+-+-+-+-+-+-+-+-+-+-+-+-+-+-+-+-+-+-+-+-+-+-+-+-+-+-+-+-+-+-+-+</w:t>
      </w:r>
    </w:p>
    <w:p w14:paraId="4B9C7291" w14:textId="77777777" w:rsidR="00A5463E" w:rsidRPr="00A5463E" w:rsidRDefault="00A5463E" w:rsidP="00A5463E"/>
    <w:p w14:paraId="4BE40017" w14:textId="77777777" w:rsidR="00A5463E" w:rsidRPr="00A5463E" w:rsidRDefault="00A5463E" w:rsidP="00A5463E">
      <w:r w:rsidRPr="00A5463E">
        <w:t>With the exception of the three first 32-bit words the order of the fields are irrelevant.</w:t>
      </w:r>
    </w:p>
    <w:p w14:paraId="04E43CEA" w14:textId="77777777" w:rsidR="00A5463E" w:rsidRPr="00A5463E" w:rsidRDefault="00A5463E" w:rsidP="00A5463E">
      <w:pPr>
        <w:rPr>
          <w:b/>
          <w:u w:val="single"/>
        </w:rPr>
      </w:pPr>
      <w:r w:rsidRPr="00A5463E">
        <w:rPr>
          <w:b/>
          <w:u w:val="single"/>
        </w:rPr>
        <w:t>Subtype:</w:t>
      </w:r>
    </w:p>
    <w:p w14:paraId="43018638" w14:textId="77777777" w:rsidR="00A5463E" w:rsidRPr="00A5463E" w:rsidRDefault="00A5463E" w:rsidP="00A5463E">
      <w:r w:rsidRPr="00A5463E">
        <w:t>The subtype is coded according to table </w:t>
      </w:r>
      <w:r w:rsidR="00037BD2">
        <w:t>9.2.2.1-</w:t>
      </w:r>
      <w:r w:rsidRPr="00A5463E">
        <w:t>3.</w:t>
      </w:r>
    </w:p>
    <w:p w14:paraId="2C86E870" w14:textId="77777777" w:rsidR="00A5463E" w:rsidRPr="00A5463E" w:rsidRDefault="00C0770C" w:rsidP="00A5463E">
      <w:r w:rsidRPr="0057248A">
        <w:rPr>
          <w:b/>
          <w:u w:val="single"/>
        </w:rPr>
        <w:t>Length</w:t>
      </w:r>
      <w:r w:rsidR="00A5463E" w:rsidRPr="00A5463E">
        <w:t>:</w:t>
      </w:r>
    </w:p>
    <w:p w14:paraId="4E8FDF36" w14:textId="545588DD" w:rsidR="00A5463E" w:rsidRPr="00A5463E" w:rsidRDefault="00A5463E" w:rsidP="00A5463E">
      <w:r w:rsidRPr="00A5463E">
        <w:t xml:space="preserve">The length is coded as specified in to </w:t>
      </w:r>
      <w:r w:rsidR="008C5982">
        <w:t>clause</w:t>
      </w:r>
      <w:r w:rsidRPr="00A5463E">
        <w:t> 9.1.2.</w:t>
      </w:r>
    </w:p>
    <w:p w14:paraId="0073023F" w14:textId="77777777" w:rsidR="00A5463E" w:rsidRPr="00A5463E" w:rsidRDefault="00A5463E" w:rsidP="00A5463E">
      <w:pPr>
        <w:rPr>
          <w:b/>
          <w:u w:val="single"/>
        </w:rPr>
      </w:pPr>
      <w:r w:rsidRPr="00A5463E">
        <w:rPr>
          <w:b/>
          <w:u w:val="single"/>
        </w:rPr>
        <w:t>SSRC:</w:t>
      </w:r>
    </w:p>
    <w:p w14:paraId="5729E66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D77F99E" w14:textId="77777777" w:rsidR="00C0770C" w:rsidRDefault="00A5463E" w:rsidP="00C0770C">
      <w:r w:rsidRPr="00A5463E">
        <w:t>The content of the SSRC field is coded as specified in IETF RFC 3550 </w:t>
      </w:r>
      <w:r>
        <w:t>[3]</w:t>
      </w:r>
      <w:r w:rsidRPr="00A5463E">
        <w:t>.</w:t>
      </w:r>
    </w:p>
    <w:p w14:paraId="7EB01AA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4FB8D67" w14:textId="77777777" w:rsidR="00C0770C" w:rsidRDefault="00C0770C" w:rsidP="00C0770C">
      <w:r w:rsidRPr="00A5463E">
        <w:t xml:space="preserve">The </w:t>
      </w:r>
      <w:r>
        <w:t>SSRC of transmitter field carries the SSRC of the user transmitting the media.</w:t>
      </w:r>
    </w:p>
    <w:p w14:paraId="016C7154" w14:textId="21FC3F1C"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8C5982">
        <w:t>clause</w:t>
      </w:r>
      <w:r w:rsidRPr="00A5463E">
        <w:t> </w:t>
      </w:r>
      <w:r>
        <w:t>9.2.3.16</w:t>
      </w:r>
      <w:r w:rsidRPr="00A5463E">
        <w:t>.</w:t>
      </w:r>
    </w:p>
    <w:p w14:paraId="38444CE0" w14:textId="77777777" w:rsidR="00A5463E" w:rsidRPr="00A5463E" w:rsidRDefault="00A5463E" w:rsidP="00A5463E">
      <w:pPr>
        <w:rPr>
          <w:b/>
          <w:color w:val="000000"/>
          <w:u w:val="single"/>
        </w:rPr>
      </w:pPr>
      <w:r w:rsidRPr="00A5463E">
        <w:rPr>
          <w:b/>
          <w:color w:val="000000"/>
          <w:u w:val="single"/>
        </w:rPr>
        <w:t>Media ID:</w:t>
      </w:r>
    </w:p>
    <w:p w14:paraId="2F461168" w14:textId="77777777" w:rsidR="00A5463E" w:rsidRPr="00A5463E" w:rsidRDefault="00A5463E" w:rsidP="00A5463E">
      <w:r w:rsidRPr="00A5463E">
        <w:t>The Media ID field is present only if media multiplexing is used. The Media ID field identified a media flow within a media multiplex.</w:t>
      </w:r>
    </w:p>
    <w:p w14:paraId="2E169488" w14:textId="5FABB963" w:rsidR="00A5463E" w:rsidRPr="00A5463E" w:rsidRDefault="00A5463E" w:rsidP="00A5463E">
      <w:r w:rsidRPr="00A5463E">
        <w:t xml:space="preserve">The Media ID value is coded as specified in </w:t>
      </w:r>
      <w:r w:rsidR="008C5982">
        <w:t>clause</w:t>
      </w:r>
      <w:r w:rsidRPr="00A5463E">
        <w:t> 9.2.3.x</w:t>
      </w:r>
      <w:r w:rsidR="00C0770C">
        <w:t>.</w:t>
      </w:r>
    </w:p>
    <w:p w14:paraId="334CDF67" w14:textId="77777777" w:rsidR="00A5463E" w:rsidRPr="00A5463E" w:rsidRDefault="00A5463E" w:rsidP="00A5463E">
      <w:pPr>
        <w:pStyle w:val="Heading3"/>
      </w:pPr>
      <w:bookmarkStart w:id="1942" w:name="_Toc11344012"/>
      <w:bookmarkStart w:id="1943" w:name="_Toc45215973"/>
      <w:bookmarkStart w:id="1944" w:name="_Toc51945748"/>
      <w:bookmarkStart w:id="1945" w:name="_Toc99173144"/>
      <w:r w:rsidRPr="00A5463E">
        <w:t>9.2.28</w:t>
      </w:r>
      <w:r w:rsidRPr="00A5463E">
        <w:tab/>
        <w:t>Media reception override notification</w:t>
      </w:r>
      <w:bookmarkEnd w:id="1942"/>
      <w:bookmarkEnd w:id="1943"/>
      <w:bookmarkEnd w:id="1944"/>
      <w:bookmarkEnd w:id="1945"/>
    </w:p>
    <w:p w14:paraId="27233C86" w14:textId="77777777" w:rsidR="00A5463E" w:rsidRPr="00A5463E" w:rsidRDefault="00A5463E" w:rsidP="00A5463E">
      <w:r w:rsidRPr="00A5463E">
        <w:t>The Media reception override notification message is sent from the transmission control server to the transmission control participant.</w:t>
      </w:r>
    </w:p>
    <w:p w14:paraId="0DD5ACCF" w14:textId="77777777" w:rsidR="00A5463E" w:rsidRPr="00A5463E" w:rsidRDefault="00A5463E" w:rsidP="00A5463E">
      <w:r w:rsidRPr="00A5463E">
        <w:t>Table 9.2.28-1 shows the content of the Media reception override notification message.</w:t>
      </w:r>
    </w:p>
    <w:p w14:paraId="595349A7" w14:textId="77777777" w:rsidR="00A5463E" w:rsidRPr="00A5463E" w:rsidRDefault="00A5463E" w:rsidP="00A5463E">
      <w:pPr>
        <w:pStyle w:val="TH"/>
      </w:pPr>
      <w:r w:rsidRPr="00A5463E">
        <w:t>Table 9.2.28-1: Media reception override notification message</w:t>
      </w:r>
    </w:p>
    <w:p w14:paraId="6B3D7E4E" w14:textId="77777777" w:rsidR="00A5463E" w:rsidRPr="00A5463E" w:rsidRDefault="00A5463E" w:rsidP="00A5463E">
      <w:pPr>
        <w:pStyle w:val="PL"/>
        <w:keepNext/>
        <w:keepLines/>
        <w:jc w:val="center"/>
        <w:rPr>
          <w:noProof w:val="0"/>
        </w:rPr>
      </w:pPr>
      <w:r w:rsidRPr="00A5463E">
        <w:rPr>
          <w:noProof w:val="0"/>
        </w:rPr>
        <w:t>0                   1                   2                   3</w:t>
      </w:r>
    </w:p>
    <w:p w14:paraId="312373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80323D4" w14:textId="77777777" w:rsidR="00A5463E" w:rsidRPr="00A5463E" w:rsidRDefault="00A5463E" w:rsidP="00A5463E">
      <w:pPr>
        <w:pStyle w:val="PL"/>
        <w:keepNext/>
        <w:keepLines/>
        <w:jc w:val="center"/>
        <w:rPr>
          <w:noProof w:val="0"/>
        </w:rPr>
      </w:pPr>
      <w:r w:rsidRPr="00A5463E">
        <w:rPr>
          <w:noProof w:val="0"/>
        </w:rPr>
        <w:t>+-+-+-+-+-+-+-+-+-+-+-+-+-+-+-+-+-+-+-+-+-+-+-+-+-+-+-+-+-+-+-+-+</w:t>
      </w:r>
    </w:p>
    <w:p w14:paraId="6B825A20" w14:textId="77777777" w:rsidR="00A5463E" w:rsidRPr="00A5463E" w:rsidRDefault="00A5463E" w:rsidP="00A5463E">
      <w:pPr>
        <w:pStyle w:val="PL"/>
        <w:keepNext/>
        <w:keepLines/>
        <w:jc w:val="center"/>
        <w:rPr>
          <w:noProof w:val="0"/>
        </w:rPr>
      </w:pPr>
      <w:r w:rsidRPr="00A5463E">
        <w:rPr>
          <w:noProof w:val="0"/>
        </w:rPr>
        <w:t>|V=2|P| Subtype |   PT=APP=204  |          length               |</w:t>
      </w:r>
    </w:p>
    <w:p w14:paraId="02C85CDD" w14:textId="77777777" w:rsidR="00A5463E" w:rsidRPr="00A5463E" w:rsidRDefault="00A5463E" w:rsidP="00A5463E">
      <w:pPr>
        <w:pStyle w:val="PL"/>
        <w:keepNext/>
        <w:keepLines/>
        <w:jc w:val="center"/>
        <w:rPr>
          <w:noProof w:val="0"/>
        </w:rPr>
      </w:pPr>
      <w:r w:rsidRPr="00A5463E">
        <w:rPr>
          <w:noProof w:val="0"/>
        </w:rPr>
        <w:t>+-+-+-+-+-+-+-+-+-+-+-+-+-+-+-+-+-+-+-+-+-+-+-+-+-+-+-+-+-+-+-+-+</w:t>
      </w:r>
    </w:p>
    <w:p w14:paraId="5B9F38AA"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064DBC50" w14:textId="77777777" w:rsidR="00A5463E" w:rsidRPr="00A5463E" w:rsidRDefault="00A5463E" w:rsidP="00A5463E">
      <w:pPr>
        <w:pStyle w:val="PL"/>
        <w:keepNext/>
        <w:keepLines/>
        <w:jc w:val="center"/>
        <w:rPr>
          <w:noProof w:val="0"/>
        </w:rPr>
      </w:pPr>
      <w:r w:rsidRPr="00A5463E">
        <w:rPr>
          <w:noProof w:val="0"/>
        </w:rPr>
        <w:t>+-+-+-+-+-+-+-+-+-+-+-+-+-+-+-+-+-+-+-+-+-+-+-+-+-+-+-+-+-+-+-+-+</w:t>
      </w:r>
    </w:p>
    <w:p w14:paraId="6F3DF86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6FF2EB" w14:textId="77777777" w:rsidR="00A5463E" w:rsidRPr="00A5463E" w:rsidRDefault="00A5463E" w:rsidP="00A5463E">
      <w:pPr>
        <w:pStyle w:val="PL"/>
        <w:keepNext/>
        <w:keepLines/>
        <w:jc w:val="center"/>
        <w:rPr>
          <w:noProof w:val="0"/>
        </w:rPr>
      </w:pPr>
      <w:r w:rsidRPr="00A5463E">
        <w:rPr>
          <w:noProof w:val="0"/>
        </w:rPr>
        <w:t>+-+-+-+-+-+-+-+-+-+-+-+-+-+-+-+-+-+-+-+-+-+-+-+-+-+-+-+-+-+-+-+-+</w:t>
      </w:r>
    </w:p>
    <w:p w14:paraId="5CC6F750" w14:textId="77777777" w:rsidR="00A5463E" w:rsidRPr="00A5463E" w:rsidRDefault="00A5463E" w:rsidP="00A5463E">
      <w:pPr>
        <w:pStyle w:val="PL"/>
        <w:keepNext/>
        <w:keepLines/>
        <w:jc w:val="center"/>
        <w:rPr>
          <w:noProof w:val="0"/>
        </w:rPr>
      </w:pPr>
      <w:r w:rsidRPr="00A5463E">
        <w:rPr>
          <w:noProof w:val="0"/>
        </w:rPr>
        <w:t>:                        User ID field                          :</w:t>
      </w:r>
    </w:p>
    <w:p w14:paraId="580A9F03" w14:textId="77777777" w:rsidR="00DD2445" w:rsidRDefault="00A5463E" w:rsidP="00DD2445">
      <w:pPr>
        <w:pStyle w:val="PL"/>
        <w:keepNext/>
        <w:keepLines/>
        <w:jc w:val="center"/>
        <w:rPr>
          <w:noProof w:val="0"/>
        </w:rPr>
      </w:pPr>
      <w:r w:rsidRPr="00A5463E">
        <w:rPr>
          <w:noProof w:val="0"/>
        </w:rPr>
        <w:t>+-+-+-+-+-+-+-+-+-+-+-+-+-+-+-+-+-+-+-+-+-+-+-+-+-+-+-+-+-+-+-+-+</w:t>
      </w:r>
    </w:p>
    <w:p w14:paraId="2A8325F6"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0454091D" w14:textId="77777777" w:rsidR="00A5463E" w:rsidRPr="00A5463E" w:rsidRDefault="00DD2445" w:rsidP="00DD2445">
      <w:pPr>
        <w:pStyle w:val="PL"/>
        <w:keepNext/>
        <w:keepLines/>
        <w:jc w:val="center"/>
        <w:rPr>
          <w:noProof w:val="0"/>
        </w:rPr>
      </w:pPr>
      <w:r w:rsidRPr="00A5463E">
        <w:rPr>
          <w:noProof w:val="0"/>
        </w:rPr>
        <w:t>+-+-+-+-+-+-+-+-+-+-+-+-+-+-+-+-+-+-+-+-+-+-+-+-+-+-+-+-+-+-+-+-+</w:t>
      </w:r>
    </w:p>
    <w:p w14:paraId="26EE6099" w14:textId="77777777" w:rsidR="00A5463E" w:rsidRPr="00A5463E" w:rsidRDefault="00A5463E" w:rsidP="00A5463E">
      <w:pPr>
        <w:pStyle w:val="PL"/>
        <w:keepNext/>
        <w:keepLines/>
        <w:jc w:val="center"/>
        <w:rPr>
          <w:noProof w:val="0"/>
        </w:rPr>
      </w:pPr>
      <w:r w:rsidRPr="00A5463E">
        <w:rPr>
          <w:noProof w:val="0"/>
        </w:rPr>
        <w:t>:                     Overriding ID field                       :</w:t>
      </w:r>
    </w:p>
    <w:p w14:paraId="21FC96DD" w14:textId="77777777" w:rsidR="00A5463E" w:rsidRPr="00A5463E" w:rsidRDefault="00A5463E" w:rsidP="00A5463E">
      <w:pPr>
        <w:pStyle w:val="PL"/>
        <w:keepNext/>
        <w:keepLines/>
        <w:jc w:val="center"/>
        <w:rPr>
          <w:noProof w:val="0"/>
        </w:rPr>
      </w:pPr>
      <w:r w:rsidRPr="00A5463E">
        <w:rPr>
          <w:noProof w:val="0"/>
        </w:rPr>
        <w:t>+-+-+-+-+-+-+-+-+-+-+-+-+-+-+-+-+-+-+-+-+-+-+-+-+-+-+-+-+-+-+-+-+</w:t>
      </w:r>
    </w:p>
    <w:p w14:paraId="7234687C" w14:textId="77777777" w:rsidR="00A5463E" w:rsidRPr="00A5463E" w:rsidRDefault="00A5463E" w:rsidP="00A5463E">
      <w:pPr>
        <w:pStyle w:val="PL"/>
        <w:jc w:val="center"/>
        <w:rPr>
          <w:color w:val="000000"/>
        </w:rPr>
      </w:pPr>
      <w:r w:rsidRPr="00A5463E">
        <w:rPr>
          <w:color w:val="000000"/>
        </w:rPr>
        <w:t>|                         Media ID field                        |</w:t>
      </w:r>
    </w:p>
    <w:p w14:paraId="5F9952D5" w14:textId="77777777" w:rsidR="00A5463E" w:rsidRPr="00A5463E" w:rsidRDefault="00A5463E" w:rsidP="00A5463E">
      <w:pPr>
        <w:pStyle w:val="PL"/>
        <w:keepNext/>
        <w:keepLines/>
        <w:jc w:val="center"/>
        <w:rPr>
          <w:color w:val="000000"/>
        </w:rPr>
      </w:pPr>
      <w:r w:rsidRPr="00A5463E">
        <w:rPr>
          <w:color w:val="000000"/>
        </w:rPr>
        <w:lastRenderedPageBreak/>
        <w:t>+-+-+-+-+-+-+-+-+-+-+-+-+-+-+-+-+-+-+-+-+-+-+-+-+-+-+-+-+-+-+-+-+</w:t>
      </w:r>
    </w:p>
    <w:p w14:paraId="180BA3E7" w14:textId="77777777" w:rsidR="00A5463E" w:rsidRPr="00A5463E" w:rsidRDefault="00A5463E" w:rsidP="00A5463E">
      <w:pPr>
        <w:pStyle w:val="PL"/>
        <w:keepNext/>
        <w:keepLines/>
        <w:jc w:val="center"/>
        <w:rPr>
          <w:noProof w:val="0"/>
        </w:rPr>
      </w:pPr>
      <w:r w:rsidRPr="00A5463E">
        <w:rPr>
          <w:noProof w:val="0"/>
        </w:rPr>
        <w:t>:                    Overridden ID field                         :</w:t>
      </w:r>
    </w:p>
    <w:p w14:paraId="119B8553" w14:textId="77777777" w:rsidR="00A5463E" w:rsidRPr="00A5463E" w:rsidRDefault="00A5463E" w:rsidP="00A5463E">
      <w:pPr>
        <w:pStyle w:val="PL"/>
        <w:keepNext/>
        <w:keepLines/>
        <w:jc w:val="center"/>
        <w:rPr>
          <w:noProof w:val="0"/>
        </w:rPr>
      </w:pPr>
      <w:r w:rsidRPr="00A5463E">
        <w:rPr>
          <w:noProof w:val="0"/>
        </w:rPr>
        <w:t>+-+-+-+-+-+-+-+-+-+-+-+-+-+-+-+-+-+-+-+-+-+-+-+-+-+-+-+-+-+-+-+-+</w:t>
      </w:r>
    </w:p>
    <w:p w14:paraId="165681AB" w14:textId="77777777" w:rsidR="00A5463E" w:rsidRPr="00A5463E" w:rsidRDefault="00A5463E" w:rsidP="00A5463E">
      <w:pPr>
        <w:pStyle w:val="PL"/>
        <w:jc w:val="center"/>
        <w:rPr>
          <w:color w:val="000000"/>
        </w:rPr>
      </w:pPr>
      <w:r w:rsidRPr="00A5463E">
        <w:rPr>
          <w:color w:val="000000"/>
        </w:rPr>
        <w:t>|                         Media ID field                        |</w:t>
      </w:r>
    </w:p>
    <w:p w14:paraId="0FB93FA9" w14:textId="77777777" w:rsidR="00A5463E" w:rsidRPr="00A5463E" w:rsidRDefault="00A5463E" w:rsidP="00A5463E">
      <w:pPr>
        <w:pStyle w:val="PL"/>
        <w:jc w:val="center"/>
        <w:rPr>
          <w:color w:val="000000"/>
        </w:rPr>
      </w:pPr>
      <w:r w:rsidRPr="00A5463E">
        <w:rPr>
          <w:color w:val="000000"/>
        </w:rPr>
        <w:t>+-+-+-+-+-+-+-+-+-+-+-+-+-+-+-+-+-+-+-+-+-+-+-+-+-+-+-+-+-+-+-+-+</w:t>
      </w:r>
    </w:p>
    <w:p w14:paraId="50CBF542" w14:textId="77777777" w:rsidR="00A5463E" w:rsidRPr="00A5463E" w:rsidRDefault="00A5463E" w:rsidP="00A5463E">
      <w:pPr>
        <w:pStyle w:val="PL"/>
        <w:jc w:val="center"/>
        <w:rPr>
          <w:color w:val="000000"/>
        </w:rPr>
      </w:pPr>
    </w:p>
    <w:p w14:paraId="3B8CCE07" w14:textId="77777777" w:rsidR="00A5463E" w:rsidRPr="00A5463E" w:rsidRDefault="00A5463E" w:rsidP="00A5463E">
      <w:r w:rsidRPr="00A5463E">
        <w:t>With the exception of the three first 32-bit words the order of the fields are irrelevant.</w:t>
      </w:r>
    </w:p>
    <w:p w14:paraId="23C8AF59" w14:textId="77777777" w:rsidR="00A5463E" w:rsidRPr="00A5463E" w:rsidRDefault="00A5463E" w:rsidP="00A5463E">
      <w:pPr>
        <w:rPr>
          <w:b/>
          <w:u w:val="single"/>
        </w:rPr>
      </w:pPr>
      <w:r w:rsidRPr="00A5463E">
        <w:rPr>
          <w:b/>
          <w:u w:val="single"/>
        </w:rPr>
        <w:t>Subtype:</w:t>
      </w:r>
    </w:p>
    <w:p w14:paraId="64FBA3C6" w14:textId="77777777" w:rsidR="00A5463E" w:rsidRPr="00A5463E" w:rsidRDefault="00A5463E" w:rsidP="00A5463E">
      <w:r w:rsidRPr="00A5463E">
        <w:t>The subtype is coded according to table </w:t>
      </w:r>
      <w:r w:rsidR="00037BD2">
        <w:t>9.2.2.1-</w:t>
      </w:r>
      <w:r w:rsidRPr="00A5463E">
        <w:t>2.</w:t>
      </w:r>
    </w:p>
    <w:p w14:paraId="24C6D6D9" w14:textId="77777777" w:rsidR="00A5463E" w:rsidRPr="00A5463E" w:rsidRDefault="00A5463E" w:rsidP="00A5463E">
      <w:pPr>
        <w:rPr>
          <w:b/>
          <w:u w:val="single"/>
        </w:rPr>
      </w:pPr>
      <w:r w:rsidRPr="00A5463E">
        <w:rPr>
          <w:b/>
          <w:u w:val="single"/>
        </w:rPr>
        <w:t>Length:</w:t>
      </w:r>
    </w:p>
    <w:p w14:paraId="7B2CF63B" w14:textId="7C24C9F0" w:rsidR="00A5463E" w:rsidRPr="00A5463E" w:rsidRDefault="00A5463E" w:rsidP="00A5463E">
      <w:r w:rsidRPr="00A5463E">
        <w:t xml:space="preserve">The length is coded as specified in to </w:t>
      </w:r>
      <w:r w:rsidR="008C5982">
        <w:t>clause</w:t>
      </w:r>
      <w:r w:rsidRPr="00A5463E">
        <w:t> 9.1.2.</w:t>
      </w:r>
    </w:p>
    <w:p w14:paraId="06EF2681" w14:textId="77777777" w:rsidR="00A5463E" w:rsidRPr="00A5463E" w:rsidRDefault="00A5463E" w:rsidP="00A5463E">
      <w:pPr>
        <w:rPr>
          <w:b/>
          <w:u w:val="single"/>
        </w:rPr>
      </w:pPr>
      <w:r w:rsidRPr="00A5463E">
        <w:rPr>
          <w:b/>
          <w:u w:val="single"/>
        </w:rPr>
        <w:t>SSRC:</w:t>
      </w:r>
    </w:p>
    <w:p w14:paraId="1FA4DA16" w14:textId="77777777" w:rsidR="00A5463E" w:rsidRPr="00A5463E" w:rsidRDefault="00A5463E" w:rsidP="00A5463E">
      <w:r w:rsidRPr="00A5463E">
        <w:t>The SSRC field carries the SSRC of the transmission participant requesting the reception of the media from another user.</w:t>
      </w:r>
    </w:p>
    <w:p w14:paraId="124F52D0" w14:textId="77777777" w:rsidR="00A5463E" w:rsidRPr="00A5463E" w:rsidRDefault="00A5463E" w:rsidP="00A5463E">
      <w:r w:rsidRPr="00A5463E">
        <w:t>The content of the SSRC field is coded as specified in IETF RFC 3550 </w:t>
      </w:r>
      <w:r>
        <w:t>[3]</w:t>
      </w:r>
      <w:r w:rsidRPr="00A5463E">
        <w:t>.</w:t>
      </w:r>
    </w:p>
    <w:p w14:paraId="0828C0B8" w14:textId="77777777" w:rsidR="00A5463E" w:rsidRPr="00A5463E" w:rsidRDefault="00A5463E" w:rsidP="00A5463E">
      <w:pPr>
        <w:rPr>
          <w:b/>
          <w:color w:val="000000"/>
          <w:u w:val="single"/>
        </w:rPr>
      </w:pPr>
      <w:r w:rsidRPr="00A5463E">
        <w:rPr>
          <w:b/>
          <w:color w:val="000000"/>
          <w:u w:val="single"/>
        </w:rPr>
        <w:t>User ID:</w:t>
      </w:r>
    </w:p>
    <w:p w14:paraId="1E760D71" w14:textId="55F67B2E" w:rsidR="00DD2445" w:rsidRDefault="00A5463E" w:rsidP="00DD2445">
      <w:r w:rsidRPr="00A5463E">
        <w:t xml:space="preserve">The User ID field is used to carry the identity of the user who is requesting the reception of the media and is coded as described in </w:t>
      </w:r>
      <w:r w:rsidR="008C5982">
        <w:t>clause</w:t>
      </w:r>
      <w:r w:rsidRPr="00A5463E">
        <w:t> 9.2.3.8.</w:t>
      </w:r>
    </w:p>
    <w:p w14:paraId="31EE5D2D"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207958DF" w14:textId="77777777" w:rsidR="00DD2445" w:rsidRDefault="00DD2445" w:rsidP="00DD2445">
      <w:r w:rsidRPr="00A5463E">
        <w:t xml:space="preserve">The </w:t>
      </w:r>
      <w:r>
        <w:t>SSRC of transmitter field carries the SSRC of the user transmitting the media.</w:t>
      </w:r>
    </w:p>
    <w:p w14:paraId="6A532E76" w14:textId="1FB17F8A" w:rsidR="00A5463E" w:rsidRPr="00A5463E" w:rsidRDefault="00DD2445" w:rsidP="00DD2445">
      <w:r w:rsidRPr="00A5463E">
        <w:t xml:space="preserve">The SSRC </w:t>
      </w:r>
      <w:r>
        <w:t xml:space="preserve">of transmitter </w:t>
      </w:r>
      <w:r w:rsidRPr="00A5463E">
        <w:t xml:space="preserve">field is coded as </w:t>
      </w:r>
      <w:r>
        <w:t xml:space="preserve">described in </w:t>
      </w:r>
      <w:r w:rsidR="008C5982">
        <w:t>clause</w:t>
      </w:r>
      <w:r w:rsidRPr="00A5463E">
        <w:t> 9</w:t>
      </w:r>
      <w:r>
        <w:t>.2.3.16</w:t>
      </w:r>
      <w:r w:rsidRPr="00A5463E">
        <w:t>.</w:t>
      </w:r>
    </w:p>
    <w:p w14:paraId="142A61B3" w14:textId="77777777" w:rsidR="00A5463E" w:rsidRPr="00A5463E" w:rsidRDefault="00A5463E" w:rsidP="00A5463E">
      <w:pPr>
        <w:rPr>
          <w:b/>
          <w:color w:val="000000"/>
          <w:u w:val="single"/>
        </w:rPr>
      </w:pPr>
      <w:r w:rsidRPr="00A5463E">
        <w:rPr>
          <w:b/>
          <w:color w:val="000000"/>
          <w:u w:val="single"/>
        </w:rPr>
        <w:t>Overriding ID:</w:t>
      </w:r>
    </w:p>
    <w:p w14:paraId="38F2DB08" w14:textId="199EDCC7" w:rsidR="00A5463E" w:rsidRPr="00A5463E" w:rsidRDefault="00A5463E" w:rsidP="00A5463E">
      <w:r w:rsidRPr="00A5463E">
        <w:t xml:space="preserve">The Overriding ID field is used to carry the identity of the user of the overriding media and is coded as described in </w:t>
      </w:r>
      <w:r w:rsidR="008C5982">
        <w:t>clause</w:t>
      </w:r>
      <w:r w:rsidRPr="00A5463E">
        <w:t> 9.2.3.8.</w:t>
      </w:r>
    </w:p>
    <w:p w14:paraId="57C994ED" w14:textId="77777777" w:rsidR="00A5463E" w:rsidRPr="00A5463E" w:rsidRDefault="00A5463E" w:rsidP="00A5463E">
      <w:pPr>
        <w:rPr>
          <w:b/>
          <w:color w:val="000000"/>
          <w:u w:val="single"/>
        </w:rPr>
      </w:pPr>
      <w:r w:rsidRPr="00A5463E">
        <w:rPr>
          <w:b/>
          <w:color w:val="000000"/>
          <w:u w:val="single"/>
        </w:rPr>
        <w:t>Media ID:</w:t>
      </w:r>
    </w:p>
    <w:p w14:paraId="6B632BD3"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569534CA" w14:textId="53BAE1A7" w:rsidR="00A5463E" w:rsidRPr="00A5463E" w:rsidRDefault="00A5463E" w:rsidP="00A5463E">
      <w:r w:rsidRPr="00A5463E">
        <w:t xml:space="preserve">The Media ID value is coded as specified in </w:t>
      </w:r>
      <w:r w:rsidR="008C5982">
        <w:t>clause</w:t>
      </w:r>
      <w:r w:rsidRPr="00A5463E">
        <w:t> 9.2.3.x.</w:t>
      </w:r>
    </w:p>
    <w:p w14:paraId="3516FC08" w14:textId="77777777" w:rsidR="00A5463E" w:rsidRPr="00A5463E" w:rsidRDefault="00A5463E" w:rsidP="00A5463E">
      <w:pPr>
        <w:rPr>
          <w:b/>
          <w:color w:val="000000"/>
          <w:u w:val="single"/>
        </w:rPr>
      </w:pPr>
      <w:r w:rsidRPr="00A5463E">
        <w:rPr>
          <w:b/>
          <w:color w:val="000000"/>
          <w:u w:val="single"/>
        </w:rPr>
        <w:t>Overridden ID:</w:t>
      </w:r>
    </w:p>
    <w:p w14:paraId="4DCF7FCB" w14:textId="2B14603F" w:rsidR="00A5463E" w:rsidRPr="00A5463E" w:rsidRDefault="00A5463E" w:rsidP="00A5463E">
      <w:r w:rsidRPr="00A5463E">
        <w:t xml:space="preserve">The Overridden ID field is used to carry the identity of the user of the overridden media and is coded as described in </w:t>
      </w:r>
      <w:r w:rsidR="008C5982">
        <w:t>clause</w:t>
      </w:r>
      <w:r w:rsidRPr="00A5463E">
        <w:t> 9.2.3.8.</w:t>
      </w:r>
    </w:p>
    <w:p w14:paraId="2C667420" w14:textId="77777777" w:rsidR="00A5463E" w:rsidRPr="00A5463E" w:rsidRDefault="00A5463E" w:rsidP="00A5463E">
      <w:pPr>
        <w:rPr>
          <w:b/>
          <w:color w:val="000000"/>
          <w:u w:val="single"/>
        </w:rPr>
      </w:pPr>
      <w:r w:rsidRPr="00A5463E">
        <w:rPr>
          <w:b/>
          <w:color w:val="000000"/>
          <w:u w:val="single"/>
        </w:rPr>
        <w:t>Media ID:</w:t>
      </w:r>
    </w:p>
    <w:p w14:paraId="7181C03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19B91BD0" w14:textId="3CB5CEEB" w:rsidR="00A5463E" w:rsidRPr="00A5463E" w:rsidRDefault="00A5463E" w:rsidP="00A5463E">
      <w:r w:rsidRPr="00A5463E">
        <w:t xml:space="preserve">The Media ID value is coded as specified in </w:t>
      </w:r>
      <w:r w:rsidR="008C5982">
        <w:t>clause</w:t>
      </w:r>
      <w:r w:rsidRPr="00A5463E">
        <w:t> 9.2.3.x.</w:t>
      </w:r>
    </w:p>
    <w:p w14:paraId="6D6CB5D4" w14:textId="77777777" w:rsidR="00A5463E" w:rsidRPr="00A5463E" w:rsidRDefault="00A5463E" w:rsidP="00A5463E">
      <w:pPr>
        <w:pStyle w:val="Heading3"/>
      </w:pPr>
      <w:bookmarkStart w:id="1946" w:name="_Toc11344013"/>
      <w:bookmarkStart w:id="1947" w:name="_Toc45215974"/>
      <w:bookmarkStart w:id="1948" w:name="_Toc51945749"/>
      <w:bookmarkStart w:id="1949" w:name="_Toc99173145"/>
      <w:r w:rsidRPr="00A5463E">
        <w:t>9.2.29</w:t>
      </w:r>
      <w:r w:rsidRPr="00A5463E">
        <w:tab/>
      </w:r>
      <w:r w:rsidR="002477B2">
        <w:t>Transmission</w:t>
      </w:r>
      <w:r w:rsidRPr="00A5463E">
        <w:t xml:space="preserve"> end notify</w:t>
      </w:r>
      <w:bookmarkEnd w:id="1946"/>
      <w:bookmarkEnd w:id="1947"/>
      <w:bookmarkEnd w:id="1948"/>
      <w:bookmarkEnd w:id="1949"/>
    </w:p>
    <w:p w14:paraId="7E8879DA"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4B79981"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288C6B4" w14:textId="77777777" w:rsidR="00A5463E" w:rsidRPr="00A5463E" w:rsidRDefault="00A5463E" w:rsidP="00A5463E">
      <w:pPr>
        <w:pStyle w:val="TH"/>
      </w:pPr>
      <w:r w:rsidRPr="00A5463E">
        <w:lastRenderedPageBreak/>
        <w:t xml:space="preserve">Table 9.2.29-1: </w:t>
      </w:r>
      <w:r w:rsidR="002477B2">
        <w:t>Transmission</w:t>
      </w:r>
      <w:r w:rsidRPr="00A5463E">
        <w:t xml:space="preserve"> end notify message</w:t>
      </w:r>
    </w:p>
    <w:p w14:paraId="743B9CE3" w14:textId="77777777" w:rsidR="00A5463E" w:rsidRPr="00A5463E" w:rsidRDefault="00A5463E" w:rsidP="00A5463E">
      <w:pPr>
        <w:pStyle w:val="PL"/>
        <w:keepNext/>
        <w:keepLines/>
        <w:jc w:val="center"/>
        <w:rPr>
          <w:noProof w:val="0"/>
        </w:rPr>
      </w:pPr>
      <w:r w:rsidRPr="00A5463E">
        <w:rPr>
          <w:noProof w:val="0"/>
        </w:rPr>
        <w:t>0                   1                   2                   3</w:t>
      </w:r>
    </w:p>
    <w:p w14:paraId="2DFEA4D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D06364E" w14:textId="77777777" w:rsidR="00A5463E" w:rsidRPr="00A5463E" w:rsidRDefault="00A5463E" w:rsidP="00A5463E">
      <w:pPr>
        <w:pStyle w:val="PL"/>
        <w:keepNext/>
        <w:keepLines/>
        <w:jc w:val="center"/>
        <w:rPr>
          <w:noProof w:val="0"/>
        </w:rPr>
      </w:pPr>
      <w:r w:rsidRPr="00A5463E">
        <w:rPr>
          <w:noProof w:val="0"/>
        </w:rPr>
        <w:t>+-+-+-+-+-+-+-+-+-+-+-+-+-+-+-+-+-+-+-+-+-+-+-+-+-+-+-+-+-+-+-+-+</w:t>
      </w:r>
    </w:p>
    <w:p w14:paraId="125E0749" w14:textId="77777777" w:rsidR="00A5463E" w:rsidRPr="00A5463E" w:rsidRDefault="00A5463E" w:rsidP="00A5463E">
      <w:pPr>
        <w:pStyle w:val="PL"/>
        <w:keepNext/>
        <w:keepLines/>
        <w:jc w:val="center"/>
        <w:rPr>
          <w:noProof w:val="0"/>
        </w:rPr>
      </w:pPr>
      <w:r w:rsidRPr="00A5463E">
        <w:rPr>
          <w:noProof w:val="0"/>
        </w:rPr>
        <w:t>|V=2|P| Subtype |   PT=APP=204  |            length             |</w:t>
      </w:r>
    </w:p>
    <w:p w14:paraId="3C4A30CB" w14:textId="77777777" w:rsidR="00A5463E" w:rsidRPr="00A5463E" w:rsidRDefault="00A5463E" w:rsidP="00A5463E">
      <w:pPr>
        <w:pStyle w:val="PL"/>
        <w:keepNext/>
        <w:keepLines/>
        <w:jc w:val="center"/>
        <w:rPr>
          <w:noProof w:val="0"/>
        </w:rPr>
      </w:pPr>
      <w:r w:rsidRPr="00A5463E">
        <w:rPr>
          <w:noProof w:val="0"/>
        </w:rPr>
        <w:t>+-+-+-+-+-+-+-+-+-+-+-+-+-+-+-+-+-+-+-+-+-+-+-+-+-+-+-+-+-+-+-+-+</w:t>
      </w:r>
    </w:p>
    <w:p w14:paraId="053EBB3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2A0A377" w14:textId="77777777" w:rsidR="00A5463E" w:rsidRPr="00A5463E" w:rsidRDefault="00A5463E" w:rsidP="00A5463E">
      <w:pPr>
        <w:pStyle w:val="PL"/>
        <w:keepNext/>
        <w:keepLines/>
        <w:jc w:val="center"/>
        <w:rPr>
          <w:noProof w:val="0"/>
        </w:rPr>
      </w:pPr>
      <w:r w:rsidRPr="00A5463E">
        <w:rPr>
          <w:noProof w:val="0"/>
        </w:rPr>
        <w:t>+-+-+-+-+-+-+-+-+-+-+-+-+-+-+-+-+-+-+-+-+-+-+-+-+-+-+-+-+-+-+-+-+</w:t>
      </w:r>
    </w:p>
    <w:p w14:paraId="77ABE37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84176BD" w14:textId="77777777" w:rsidR="00A5463E" w:rsidRPr="00A5463E" w:rsidRDefault="00A5463E" w:rsidP="00A5463E">
      <w:pPr>
        <w:pStyle w:val="PL"/>
        <w:keepNext/>
        <w:keepLines/>
        <w:jc w:val="center"/>
        <w:rPr>
          <w:noProof w:val="0"/>
        </w:rPr>
      </w:pPr>
      <w:r w:rsidRPr="00A5463E">
        <w:rPr>
          <w:noProof w:val="0"/>
        </w:rPr>
        <w:t>+-+-+-+-+-+-+-+-+-+-+-+-+-+-+-+-+-+-+-+-+-+-+-+-+-+-+-+-+-+-+-+-+</w:t>
      </w:r>
    </w:p>
    <w:p w14:paraId="227500E9" w14:textId="77777777" w:rsidR="00A5463E" w:rsidRPr="00A5463E" w:rsidRDefault="00A5463E" w:rsidP="00A5463E">
      <w:pPr>
        <w:pStyle w:val="PL"/>
        <w:keepNext/>
        <w:keepLines/>
        <w:jc w:val="center"/>
        <w:rPr>
          <w:noProof w:val="0"/>
        </w:rPr>
      </w:pPr>
      <w:r w:rsidRPr="00A5463E">
        <w:rPr>
          <w:noProof w:val="0"/>
        </w:rPr>
        <w:t>:                        User ID field                          :</w:t>
      </w:r>
    </w:p>
    <w:p w14:paraId="7DB0B2B9" w14:textId="77777777" w:rsidR="00DD2445" w:rsidRDefault="00A5463E" w:rsidP="00DD2445">
      <w:pPr>
        <w:pStyle w:val="PL"/>
        <w:keepNext/>
        <w:keepLines/>
        <w:jc w:val="center"/>
        <w:rPr>
          <w:noProof w:val="0"/>
        </w:rPr>
      </w:pPr>
      <w:r w:rsidRPr="00A5463E">
        <w:rPr>
          <w:noProof w:val="0"/>
        </w:rPr>
        <w:t>+-+-+-+-+-+-+-+-+-+-+-+-+-+-+-+-+-+-+-+-+-+-+-+-+-+-+-+-+-+-+-+-+</w:t>
      </w:r>
    </w:p>
    <w:p w14:paraId="7EC5595E" w14:textId="77777777" w:rsidR="00DD2445" w:rsidRPr="00A5463E" w:rsidRDefault="00DD2445" w:rsidP="00DD2445">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4025638" w14:textId="77777777" w:rsidR="00A5463E" w:rsidRPr="00A5463E" w:rsidRDefault="00DD2445" w:rsidP="00DD2445">
      <w:pPr>
        <w:pStyle w:val="PL"/>
        <w:keepNext/>
        <w:keepLines/>
        <w:jc w:val="center"/>
        <w:rPr>
          <w:noProof w:val="0"/>
        </w:rPr>
      </w:pPr>
      <w:r w:rsidRPr="00A5463E">
        <w:rPr>
          <w:noProof w:val="0"/>
        </w:rPr>
        <w:t>+-+-+-+-+-+-+-+-+-+-+-+-+-+-+-+-+-+-+-+-+-+-+-+-+-+-+-+-+-+-+-+-+</w:t>
      </w:r>
    </w:p>
    <w:p w14:paraId="18B291EA"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5948352" w14:textId="77777777" w:rsidR="00A5463E" w:rsidRPr="00A5463E" w:rsidRDefault="00A5463E" w:rsidP="00A5463E">
      <w:pPr>
        <w:pStyle w:val="PL"/>
        <w:keepNext/>
        <w:keepLines/>
        <w:jc w:val="center"/>
        <w:rPr>
          <w:noProof w:val="0"/>
        </w:rPr>
      </w:pPr>
      <w:r w:rsidRPr="00A5463E">
        <w:rPr>
          <w:noProof w:val="0"/>
        </w:rPr>
        <w:t>+-+-+-+-+-+-+-+-+-+-+-+-+-+-+-+-+-+-+-+-+-+-+-+-+-+-+-+-+-+-+-+-+</w:t>
      </w:r>
    </w:p>
    <w:p w14:paraId="7D7E94F0" w14:textId="77777777" w:rsidR="00A5463E" w:rsidRPr="00A5463E" w:rsidRDefault="00A5463E" w:rsidP="00A5463E"/>
    <w:p w14:paraId="7C24A535" w14:textId="77777777" w:rsidR="00A5463E" w:rsidRPr="00A5463E" w:rsidRDefault="00A5463E" w:rsidP="00A5463E">
      <w:r w:rsidRPr="00A5463E">
        <w:t>With the exception of the three first 32-bit words the order of the fields are irrelevant.</w:t>
      </w:r>
    </w:p>
    <w:p w14:paraId="24E2E35B" w14:textId="77777777" w:rsidR="00A5463E" w:rsidRPr="00A5463E" w:rsidRDefault="00A5463E" w:rsidP="00A5463E">
      <w:pPr>
        <w:rPr>
          <w:b/>
          <w:u w:val="single"/>
        </w:rPr>
      </w:pPr>
      <w:r w:rsidRPr="00A5463E">
        <w:rPr>
          <w:b/>
          <w:u w:val="single"/>
        </w:rPr>
        <w:t>Subtype:</w:t>
      </w:r>
    </w:p>
    <w:p w14:paraId="2F38F2B3" w14:textId="77777777" w:rsidR="00A5463E" w:rsidRPr="00A5463E" w:rsidRDefault="00A5463E" w:rsidP="00A5463E">
      <w:r w:rsidRPr="00A5463E">
        <w:t>The subtype is coded according to table </w:t>
      </w:r>
      <w:r w:rsidR="00037BD2">
        <w:t>9.2.2.1-</w:t>
      </w:r>
      <w:r w:rsidRPr="00A5463E">
        <w:t>2.</w:t>
      </w:r>
    </w:p>
    <w:p w14:paraId="36C3924C" w14:textId="77777777" w:rsidR="00A5463E" w:rsidRPr="00A5463E" w:rsidRDefault="00A5463E" w:rsidP="00A5463E">
      <w:r w:rsidRPr="00A5463E">
        <w:t>Length:</w:t>
      </w:r>
    </w:p>
    <w:p w14:paraId="07D03C37" w14:textId="33C355D8" w:rsidR="00A5463E" w:rsidRPr="00A5463E" w:rsidRDefault="00A5463E" w:rsidP="00A5463E">
      <w:r w:rsidRPr="00A5463E">
        <w:t xml:space="preserve">The length is coded as specified in to </w:t>
      </w:r>
      <w:r w:rsidR="008C5982">
        <w:t>clause</w:t>
      </w:r>
      <w:r w:rsidRPr="00A5463E">
        <w:t> 9.1.2.</w:t>
      </w:r>
    </w:p>
    <w:p w14:paraId="5AA2ABD9" w14:textId="77777777" w:rsidR="00A5463E" w:rsidRPr="00A5463E" w:rsidRDefault="00A5463E" w:rsidP="00A5463E">
      <w:pPr>
        <w:rPr>
          <w:b/>
          <w:u w:val="single"/>
        </w:rPr>
      </w:pPr>
      <w:r w:rsidRPr="00A5463E">
        <w:rPr>
          <w:b/>
          <w:u w:val="single"/>
        </w:rPr>
        <w:t>SSRC:</w:t>
      </w:r>
    </w:p>
    <w:p w14:paraId="2DA78192" w14:textId="77777777" w:rsidR="00A5463E" w:rsidRPr="00A5463E" w:rsidRDefault="00A5463E" w:rsidP="00A5463E">
      <w:r w:rsidRPr="00A5463E">
        <w:t>The SSRC field carries the SSRC of the transmission control server.</w:t>
      </w:r>
    </w:p>
    <w:p w14:paraId="0E227A6F" w14:textId="77777777" w:rsidR="00A5463E" w:rsidRPr="00A5463E" w:rsidRDefault="00A5463E" w:rsidP="00A5463E">
      <w:r w:rsidRPr="00A5463E">
        <w:t>The content of the SSRC field is coded as specified in IETF RFC 3550 </w:t>
      </w:r>
      <w:r>
        <w:t>[3]</w:t>
      </w:r>
      <w:r w:rsidRPr="00A5463E">
        <w:t>.</w:t>
      </w:r>
    </w:p>
    <w:p w14:paraId="5BBFB73C" w14:textId="77777777" w:rsidR="00A5463E" w:rsidRPr="00A5463E" w:rsidRDefault="00A5463E" w:rsidP="00A5463E">
      <w:pPr>
        <w:rPr>
          <w:b/>
          <w:color w:val="000000"/>
          <w:u w:val="single"/>
        </w:rPr>
      </w:pPr>
      <w:r w:rsidRPr="00A5463E">
        <w:rPr>
          <w:b/>
          <w:color w:val="000000"/>
          <w:u w:val="single"/>
        </w:rPr>
        <w:t>User ID:</w:t>
      </w:r>
    </w:p>
    <w:p w14:paraId="64E55A80" w14:textId="71CD2D38" w:rsidR="00DD2445" w:rsidRDefault="00A5463E" w:rsidP="00DD2445">
      <w:r w:rsidRPr="00A5463E">
        <w:t xml:space="preserve">The User ID field is used to carry the identity of the user whose media transmission has been released and is coded as described in </w:t>
      </w:r>
      <w:r w:rsidR="008C5982">
        <w:t>clause</w:t>
      </w:r>
      <w:r w:rsidRPr="00A5463E">
        <w:t> 9.2.3.8.</w:t>
      </w:r>
    </w:p>
    <w:p w14:paraId="4DCDDB4F" w14:textId="77777777" w:rsidR="00DD2445" w:rsidRPr="00A5463E" w:rsidRDefault="00DD2445" w:rsidP="00DD2445">
      <w:pPr>
        <w:rPr>
          <w:b/>
          <w:color w:val="000000"/>
          <w:u w:val="single"/>
        </w:rPr>
      </w:pPr>
      <w:r>
        <w:rPr>
          <w:b/>
          <w:color w:val="000000"/>
          <w:u w:val="single"/>
        </w:rPr>
        <w:t>SSRC of transmitter</w:t>
      </w:r>
      <w:r w:rsidRPr="00A5463E">
        <w:rPr>
          <w:b/>
          <w:color w:val="000000"/>
          <w:u w:val="single"/>
        </w:rPr>
        <w:t>:</w:t>
      </w:r>
    </w:p>
    <w:p w14:paraId="6D63345F" w14:textId="77777777" w:rsidR="00DD2445" w:rsidRDefault="00DD2445" w:rsidP="00DD2445">
      <w:r w:rsidRPr="00A5463E">
        <w:t xml:space="preserve">The </w:t>
      </w:r>
      <w:r>
        <w:t>SSRC of transmitter field carries the SSRC of the user transmitting the media.</w:t>
      </w:r>
    </w:p>
    <w:p w14:paraId="11DD1614" w14:textId="04898733" w:rsidR="00A5463E" w:rsidRPr="00A5463E" w:rsidRDefault="00DD2445" w:rsidP="00DD2445">
      <w:r w:rsidRPr="00A5463E">
        <w:t xml:space="preserve">The SSRC </w:t>
      </w:r>
      <w:r>
        <w:t xml:space="preserve">of transmitter </w:t>
      </w:r>
      <w:r w:rsidRPr="00A5463E">
        <w:t xml:space="preserve">field is coded as </w:t>
      </w:r>
      <w:r>
        <w:t xml:space="preserve">described in </w:t>
      </w:r>
      <w:r w:rsidR="008C5982">
        <w:t>clause</w:t>
      </w:r>
      <w:r w:rsidRPr="00A5463E">
        <w:t> 9</w:t>
      </w:r>
      <w:r>
        <w:t>.2.3.16</w:t>
      </w:r>
      <w:r w:rsidRPr="00A5463E">
        <w:t>.</w:t>
      </w:r>
    </w:p>
    <w:p w14:paraId="69A4B097" w14:textId="77777777" w:rsidR="00A5463E" w:rsidRPr="00A5463E" w:rsidRDefault="00A5463E" w:rsidP="00A5463E">
      <w:pPr>
        <w:rPr>
          <w:b/>
          <w:color w:val="000000"/>
          <w:u w:val="single"/>
        </w:rPr>
      </w:pPr>
      <w:r w:rsidRPr="00A5463E">
        <w:rPr>
          <w:b/>
          <w:color w:val="000000"/>
          <w:u w:val="single"/>
        </w:rPr>
        <w:t>Media ID:</w:t>
      </w:r>
    </w:p>
    <w:p w14:paraId="6E177AF4" w14:textId="77777777" w:rsidR="00A5463E" w:rsidRPr="00A5463E" w:rsidRDefault="00A5463E" w:rsidP="00A5463E">
      <w:r w:rsidRPr="00A5463E">
        <w:t>The Media ID field is present only if media multiplexing is used. The Media ID field identified a media flow within a media multiplex.</w:t>
      </w:r>
    </w:p>
    <w:p w14:paraId="15D4C446" w14:textId="46E21DA6" w:rsidR="00A5463E" w:rsidRPr="00A5463E" w:rsidRDefault="00A5463E" w:rsidP="00A5463E">
      <w:r w:rsidRPr="00A5463E">
        <w:t xml:space="preserve">The Media ID value is coded as specified in </w:t>
      </w:r>
      <w:r w:rsidR="008C5982">
        <w:t>clause</w:t>
      </w:r>
      <w:r w:rsidRPr="00A5463E">
        <w:t> 9.2.3.x</w:t>
      </w:r>
    </w:p>
    <w:p w14:paraId="1E7A7EFC" w14:textId="77777777" w:rsidR="008B7004" w:rsidRPr="00A5463E" w:rsidRDefault="008B7004" w:rsidP="008B7004">
      <w:pPr>
        <w:pStyle w:val="Heading3"/>
      </w:pPr>
      <w:bookmarkStart w:id="1950" w:name="_Toc11344014"/>
      <w:bookmarkStart w:id="1951" w:name="_Toc45215975"/>
      <w:bookmarkStart w:id="1952" w:name="_Toc51945750"/>
      <w:bookmarkStart w:id="1953" w:name="_Toc99173146"/>
      <w:r>
        <w:t>9.2.30</w:t>
      </w:r>
      <w:r w:rsidRPr="00A5463E">
        <w:tab/>
      </w:r>
      <w:r>
        <w:t>Transmission</w:t>
      </w:r>
      <w:r w:rsidRPr="00A5463E">
        <w:t xml:space="preserve"> </w:t>
      </w:r>
      <w:r>
        <w:t>idle</w:t>
      </w:r>
      <w:bookmarkEnd w:id="1950"/>
      <w:bookmarkEnd w:id="1951"/>
      <w:bookmarkEnd w:id="1952"/>
      <w:bookmarkEnd w:id="1953"/>
    </w:p>
    <w:p w14:paraId="5C663CF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593D00FB" w14:textId="77777777" w:rsidR="008B7004" w:rsidRPr="00A5463E" w:rsidRDefault="008B7004" w:rsidP="008B7004">
      <w:r>
        <w:t>Table 9.2.30</w:t>
      </w:r>
      <w:r w:rsidRPr="00A5463E">
        <w:t xml:space="preserve">-1 shows the content of the </w:t>
      </w:r>
      <w:r>
        <w:t>Transmission idle</w:t>
      </w:r>
      <w:r w:rsidRPr="00A5463E">
        <w:t xml:space="preserve"> message.</w:t>
      </w:r>
    </w:p>
    <w:p w14:paraId="145B7AB2" w14:textId="77777777" w:rsidR="008B7004" w:rsidRPr="00A5463E" w:rsidRDefault="008B7004" w:rsidP="008B7004">
      <w:pPr>
        <w:pStyle w:val="TH"/>
      </w:pPr>
      <w:r w:rsidRPr="00A5463E">
        <w:lastRenderedPageBreak/>
        <w:t>Table 9.2.</w:t>
      </w:r>
      <w:r>
        <w:t>30</w:t>
      </w:r>
      <w:r w:rsidRPr="00A5463E">
        <w:t xml:space="preserve">-1: </w:t>
      </w:r>
      <w:r>
        <w:t>Transmission idle</w:t>
      </w:r>
      <w:r w:rsidRPr="00A5463E">
        <w:t xml:space="preserve"> message</w:t>
      </w:r>
    </w:p>
    <w:p w14:paraId="147ECC84" w14:textId="77777777" w:rsidR="008B7004" w:rsidRPr="00A5463E" w:rsidRDefault="008B7004" w:rsidP="008B7004">
      <w:pPr>
        <w:pStyle w:val="PL"/>
        <w:keepNext/>
        <w:keepLines/>
        <w:jc w:val="center"/>
        <w:rPr>
          <w:noProof w:val="0"/>
        </w:rPr>
      </w:pPr>
      <w:r w:rsidRPr="00A5463E">
        <w:rPr>
          <w:noProof w:val="0"/>
        </w:rPr>
        <w:t>0                   1                   2                   3</w:t>
      </w:r>
    </w:p>
    <w:p w14:paraId="5F78B33A"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48098A7" w14:textId="77777777" w:rsidR="008B7004" w:rsidRPr="00A5463E" w:rsidRDefault="008B7004" w:rsidP="008B7004">
      <w:pPr>
        <w:pStyle w:val="PL"/>
        <w:keepNext/>
        <w:keepLines/>
        <w:jc w:val="center"/>
        <w:rPr>
          <w:noProof w:val="0"/>
        </w:rPr>
      </w:pPr>
      <w:r w:rsidRPr="00A5463E">
        <w:rPr>
          <w:noProof w:val="0"/>
        </w:rPr>
        <w:t>+-+-+-+-+-+-+-+-+-+-+-+-+-+-+-+-+-+-+-+-+-+-+-+-+-+-+-+-+-+-+-+-+</w:t>
      </w:r>
    </w:p>
    <w:p w14:paraId="446D1DAD" w14:textId="77777777" w:rsidR="008B7004" w:rsidRPr="00A5463E" w:rsidRDefault="008B7004" w:rsidP="008B7004">
      <w:pPr>
        <w:pStyle w:val="PL"/>
        <w:keepNext/>
        <w:keepLines/>
        <w:jc w:val="center"/>
        <w:rPr>
          <w:noProof w:val="0"/>
        </w:rPr>
      </w:pPr>
      <w:r w:rsidRPr="00A5463E">
        <w:rPr>
          <w:noProof w:val="0"/>
        </w:rPr>
        <w:t>|V=2|P| Subtype |   PT=APP=204  |            length             |</w:t>
      </w:r>
    </w:p>
    <w:p w14:paraId="29185BFA" w14:textId="77777777" w:rsidR="008B7004" w:rsidRPr="00A5463E" w:rsidRDefault="008B7004" w:rsidP="008B7004">
      <w:pPr>
        <w:pStyle w:val="PL"/>
        <w:keepNext/>
        <w:keepLines/>
        <w:jc w:val="center"/>
        <w:rPr>
          <w:noProof w:val="0"/>
        </w:rPr>
      </w:pPr>
      <w:r w:rsidRPr="00A5463E">
        <w:rPr>
          <w:noProof w:val="0"/>
        </w:rPr>
        <w:t>+-+-+-+-+-+-+-+-+-+-+-+-+-+-+-+-+-+-+-+-+-+-+-+-+-+-+-+-+-+-+-+-+</w:t>
      </w:r>
    </w:p>
    <w:p w14:paraId="268D4F67" w14:textId="77777777" w:rsidR="008B7004" w:rsidRPr="00A5463E" w:rsidRDefault="008B7004" w:rsidP="008B7004">
      <w:pPr>
        <w:pStyle w:val="PL"/>
        <w:keepNext/>
        <w:keepLines/>
        <w:jc w:val="center"/>
        <w:rPr>
          <w:noProof w:val="0"/>
        </w:rPr>
      </w:pPr>
      <w:r w:rsidRPr="00A5463E">
        <w:rPr>
          <w:noProof w:val="0"/>
        </w:rPr>
        <w:t>|               SSRC of transmission control server             |</w:t>
      </w:r>
    </w:p>
    <w:p w14:paraId="162BE422" w14:textId="77777777" w:rsidR="008B7004" w:rsidRPr="00A5463E" w:rsidRDefault="008B7004" w:rsidP="008B7004">
      <w:pPr>
        <w:pStyle w:val="PL"/>
        <w:keepNext/>
        <w:keepLines/>
        <w:jc w:val="center"/>
        <w:rPr>
          <w:noProof w:val="0"/>
        </w:rPr>
      </w:pPr>
      <w:r w:rsidRPr="00A5463E">
        <w:rPr>
          <w:noProof w:val="0"/>
        </w:rPr>
        <w:t>+-+-+-+-+-+-+-+-+-+-+-+-+-+-+-+-+-+-+-+-+-+-+-+-+-+-+-+-+-+-+-+-+</w:t>
      </w:r>
    </w:p>
    <w:p w14:paraId="2CDBAB4B"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024725E8" w14:textId="77777777" w:rsidR="008B7004" w:rsidRPr="00A5463E" w:rsidRDefault="008B7004" w:rsidP="008B7004">
      <w:pPr>
        <w:pStyle w:val="PL"/>
        <w:keepNext/>
        <w:keepLines/>
        <w:jc w:val="center"/>
        <w:rPr>
          <w:noProof w:val="0"/>
        </w:rPr>
      </w:pPr>
      <w:r w:rsidRPr="00A5463E">
        <w:rPr>
          <w:noProof w:val="0"/>
        </w:rPr>
        <w:t>+-+-+-+-+-+-+-+-+-+-+-+-+-+-+-+-+-+-+-+-+-+-+-+-+-+-+-+-+-+-+-+-+</w:t>
      </w:r>
    </w:p>
    <w:p w14:paraId="7E85D798" w14:textId="77777777" w:rsidR="008B7004" w:rsidRPr="00A5463E" w:rsidRDefault="008B7004" w:rsidP="008B7004">
      <w:pPr>
        <w:pStyle w:val="PL"/>
        <w:keepNext/>
        <w:keepLines/>
        <w:jc w:val="center"/>
      </w:pPr>
      <w:r w:rsidRPr="00A5463E">
        <w:t>|                 Message Sequence Number field                 |</w:t>
      </w:r>
    </w:p>
    <w:p w14:paraId="6FACE9C4" w14:textId="77777777" w:rsidR="008B7004" w:rsidRPr="00A5463E" w:rsidRDefault="008B7004" w:rsidP="008B7004">
      <w:pPr>
        <w:pStyle w:val="PL"/>
        <w:keepNext/>
        <w:keepLines/>
        <w:jc w:val="center"/>
        <w:rPr>
          <w:noProof w:val="0"/>
        </w:rPr>
      </w:pPr>
      <w:r w:rsidRPr="00A5463E">
        <w:rPr>
          <w:noProof w:val="0"/>
        </w:rPr>
        <w:t>+-+-+-+-+-+-+-+-+-+-+-+-+-+-+-+-+-+-+-+-+-+-+-+-+-+-+-+-+-+-+-+-+</w:t>
      </w:r>
    </w:p>
    <w:p w14:paraId="5790E53C" w14:textId="77777777" w:rsidR="008B7004" w:rsidRPr="00A5463E" w:rsidRDefault="008B7004" w:rsidP="008B7004">
      <w:pPr>
        <w:pStyle w:val="PL"/>
        <w:keepNext/>
        <w:keepLines/>
        <w:jc w:val="center"/>
        <w:rPr>
          <w:noProof w:val="0"/>
        </w:rPr>
      </w:pPr>
      <w:r w:rsidRPr="00A5463E">
        <w:rPr>
          <w:noProof w:val="0"/>
        </w:rPr>
        <w:t>|                Transmission Indicator field                   |</w:t>
      </w:r>
    </w:p>
    <w:p w14:paraId="6CB71153" w14:textId="77777777" w:rsidR="008B7004" w:rsidRPr="00A5463E" w:rsidRDefault="008B7004" w:rsidP="008B7004">
      <w:pPr>
        <w:pStyle w:val="PL"/>
        <w:keepNext/>
        <w:keepLines/>
        <w:jc w:val="center"/>
        <w:rPr>
          <w:noProof w:val="0"/>
        </w:rPr>
      </w:pPr>
      <w:r w:rsidRPr="00A5463E">
        <w:rPr>
          <w:noProof w:val="0"/>
        </w:rPr>
        <w:t>+-+-+-+-+-+-+-+-+-+-+-+-+-+-+-+-+-+-+-+-+-+-+-+-+-+-+-+-+-+-+-+-+</w:t>
      </w:r>
    </w:p>
    <w:p w14:paraId="462097E3" w14:textId="77777777" w:rsidR="008B7004" w:rsidRPr="00A5463E" w:rsidRDefault="008B7004" w:rsidP="008B7004"/>
    <w:p w14:paraId="6B6FA752" w14:textId="77777777" w:rsidR="008B7004" w:rsidRPr="00A5463E" w:rsidRDefault="008B7004" w:rsidP="008B7004">
      <w:r w:rsidRPr="00A5463E">
        <w:t>With the exception of the three first 32-bit w</w:t>
      </w:r>
      <w:r>
        <w:t>ords, the order of the fields is</w:t>
      </w:r>
      <w:r w:rsidRPr="00A5463E">
        <w:t xml:space="preserve"> irrelevant.</w:t>
      </w:r>
    </w:p>
    <w:p w14:paraId="3572D60C" w14:textId="77777777" w:rsidR="008B7004" w:rsidRPr="00A5463E" w:rsidRDefault="008B7004" w:rsidP="008B7004">
      <w:pPr>
        <w:rPr>
          <w:b/>
          <w:u w:val="single"/>
        </w:rPr>
      </w:pPr>
      <w:r w:rsidRPr="00A5463E">
        <w:rPr>
          <w:b/>
          <w:u w:val="single"/>
        </w:rPr>
        <w:t>Subtype:</w:t>
      </w:r>
    </w:p>
    <w:p w14:paraId="118A5B83" w14:textId="77777777" w:rsidR="008B7004" w:rsidRPr="00A5463E" w:rsidRDefault="008B7004" w:rsidP="008B7004">
      <w:r w:rsidRPr="00A5463E">
        <w:t>The subtype is coded according to table 9.2.2</w:t>
      </w:r>
      <w:r>
        <w:rPr>
          <w:rFonts w:hint="eastAsia"/>
          <w:lang w:eastAsia="zh-CN"/>
        </w:rPr>
        <w:t>.1</w:t>
      </w:r>
      <w:r w:rsidRPr="00A5463E">
        <w:t>-2.</w:t>
      </w:r>
    </w:p>
    <w:p w14:paraId="03E55934" w14:textId="77777777" w:rsidR="008B7004" w:rsidRPr="007C57AC" w:rsidRDefault="008B7004" w:rsidP="008B7004">
      <w:pPr>
        <w:rPr>
          <w:b/>
          <w:u w:val="single"/>
        </w:rPr>
      </w:pPr>
      <w:r w:rsidRPr="007C57AC">
        <w:rPr>
          <w:b/>
          <w:u w:val="single"/>
        </w:rPr>
        <w:t>Length:</w:t>
      </w:r>
    </w:p>
    <w:p w14:paraId="109BE49A" w14:textId="4C0F8BB5" w:rsidR="008B7004" w:rsidRPr="00A5463E" w:rsidRDefault="008B7004" w:rsidP="008B7004">
      <w:r w:rsidRPr="00A5463E">
        <w:t xml:space="preserve">The length is coded as specified in to </w:t>
      </w:r>
      <w:r w:rsidR="008C5982">
        <w:t>clause</w:t>
      </w:r>
      <w:r w:rsidRPr="00A5463E">
        <w:t> 9.1.2.</w:t>
      </w:r>
    </w:p>
    <w:p w14:paraId="479DB113" w14:textId="77777777" w:rsidR="008B7004" w:rsidRPr="00A5463E" w:rsidRDefault="008B7004" w:rsidP="008B7004">
      <w:pPr>
        <w:rPr>
          <w:b/>
          <w:u w:val="single"/>
        </w:rPr>
      </w:pPr>
      <w:r w:rsidRPr="00A5463E">
        <w:rPr>
          <w:b/>
          <w:u w:val="single"/>
        </w:rPr>
        <w:t>SSRC:</w:t>
      </w:r>
    </w:p>
    <w:p w14:paraId="079F0A89" w14:textId="77777777" w:rsidR="008B7004" w:rsidRPr="00A5463E" w:rsidRDefault="008B7004" w:rsidP="008B7004">
      <w:r w:rsidRPr="00A5463E">
        <w:t>The SSRC field carries the SSRC of the transmission control server.</w:t>
      </w:r>
    </w:p>
    <w:p w14:paraId="7B63DB12" w14:textId="77777777" w:rsidR="008B7004" w:rsidRDefault="008B7004" w:rsidP="008B7004">
      <w:r w:rsidRPr="00A5463E">
        <w:t>The content of the SSRC field is coded as specified in IETF RFC 3550 </w:t>
      </w:r>
      <w:r>
        <w:t>[3]</w:t>
      </w:r>
      <w:r w:rsidRPr="00A5463E">
        <w:t>.</w:t>
      </w:r>
    </w:p>
    <w:p w14:paraId="40D82F4F"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409BC796" w14:textId="4E7DB05F" w:rsidR="008B7004" w:rsidRPr="00A5463E" w:rsidRDefault="008B7004" w:rsidP="008B7004">
      <w:r w:rsidRPr="00A5463E">
        <w:t xml:space="preserve">The Message Sequence Number field is coded as specified in to </w:t>
      </w:r>
      <w:r w:rsidR="008C5982">
        <w:t>clause</w:t>
      </w:r>
      <w:r w:rsidRPr="00A5463E">
        <w:t> 9.2.3.9.</w:t>
      </w:r>
    </w:p>
    <w:p w14:paraId="33448FD2" w14:textId="77777777" w:rsidR="008B7004" w:rsidRPr="00A5463E" w:rsidRDefault="008B7004" w:rsidP="008B7004">
      <w:pPr>
        <w:rPr>
          <w:b/>
          <w:u w:val="single"/>
        </w:rPr>
      </w:pPr>
      <w:r w:rsidRPr="00A5463E">
        <w:rPr>
          <w:b/>
          <w:u w:val="single"/>
        </w:rPr>
        <w:t>Transmission Indicator:</w:t>
      </w:r>
    </w:p>
    <w:p w14:paraId="684E4C52" w14:textId="380A9761" w:rsidR="008B7004" w:rsidRPr="00A5463E" w:rsidRDefault="008B7004" w:rsidP="008B7004">
      <w:r w:rsidRPr="00A5463E">
        <w:t xml:space="preserve">The Transmission Indicator field is coded as described in </w:t>
      </w:r>
      <w:r w:rsidR="008C5982">
        <w:t>clause</w:t>
      </w:r>
      <w:r w:rsidRPr="00A5463E">
        <w:t> 9.2.3.11.</w:t>
      </w:r>
    </w:p>
    <w:p w14:paraId="1ED2C83F" w14:textId="77777777" w:rsidR="008B7004" w:rsidRPr="00A5463E" w:rsidRDefault="008B7004" w:rsidP="008B7004">
      <w:pPr>
        <w:pStyle w:val="Heading3"/>
      </w:pPr>
      <w:bookmarkStart w:id="1954" w:name="_Toc11344015"/>
      <w:bookmarkStart w:id="1955" w:name="_Toc45215976"/>
      <w:bookmarkStart w:id="1956" w:name="_Toc51945751"/>
      <w:bookmarkStart w:id="1957" w:name="_Toc99173147"/>
      <w:r>
        <w:t>9.2.31</w:t>
      </w:r>
      <w:r w:rsidRPr="00A5463E">
        <w:tab/>
      </w:r>
      <w:r>
        <w:t>Transmission</w:t>
      </w:r>
      <w:r w:rsidRPr="00A5463E">
        <w:t xml:space="preserve"> </w:t>
      </w:r>
      <w:r>
        <w:t>control ack</w:t>
      </w:r>
      <w:bookmarkEnd w:id="1954"/>
      <w:bookmarkEnd w:id="1955"/>
      <w:bookmarkEnd w:id="1956"/>
      <w:bookmarkEnd w:id="1957"/>
    </w:p>
    <w:p w14:paraId="1758E64A"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488770B6"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0EFBC911" w14:textId="77777777" w:rsidR="008B7004" w:rsidRPr="00A5463E" w:rsidRDefault="008B7004" w:rsidP="008B7004">
      <w:pPr>
        <w:pStyle w:val="TH"/>
      </w:pPr>
      <w:bookmarkStart w:id="1958" w:name="_Hlk510612213"/>
      <w:r w:rsidRPr="00A5463E">
        <w:t>Table 9.2.</w:t>
      </w:r>
      <w:r>
        <w:t>31</w:t>
      </w:r>
      <w:r w:rsidRPr="00A5463E">
        <w:t xml:space="preserve">-1: </w:t>
      </w:r>
      <w:r>
        <w:t>Transmission control ack</w:t>
      </w:r>
      <w:r w:rsidRPr="00A5463E">
        <w:t xml:space="preserve"> message</w:t>
      </w:r>
    </w:p>
    <w:p w14:paraId="6C5D4792" w14:textId="77777777" w:rsidR="008B7004" w:rsidRPr="00A5463E" w:rsidRDefault="008B7004" w:rsidP="008B7004">
      <w:pPr>
        <w:pStyle w:val="PL"/>
        <w:keepNext/>
        <w:keepLines/>
        <w:jc w:val="center"/>
        <w:rPr>
          <w:noProof w:val="0"/>
        </w:rPr>
      </w:pPr>
      <w:r w:rsidRPr="00A5463E">
        <w:rPr>
          <w:noProof w:val="0"/>
        </w:rPr>
        <w:t>0                   1                   2                   3</w:t>
      </w:r>
    </w:p>
    <w:p w14:paraId="518FA74C"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F11E0CF" w14:textId="77777777" w:rsidR="008B7004" w:rsidRPr="00A5463E" w:rsidRDefault="008B7004" w:rsidP="008B7004">
      <w:pPr>
        <w:pStyle w:val="PL"/>
        <w:keepNext/>
        <w:keepLines/>
        <w:jc w:val="center"/>
        <w:rPr>
          <w:noProof w:val="0"/>
        </w:rPr>
      </w:pPr>
      <w:r w:rsidRPr="00A5463E">
        <w:rPr>
          <w:noProof w:val="0"/>
        </w:rPr>
        <w:t>+-+-+-+-+-+-+-+-+-+-+-+-+-+-+-+-+-+-+-+-+-+-+-+-+-+-+-+-+-+-+-+-+</w:t>
      </w:r>
    </w:p>
    <w:p w14:paraId="3BEA22A4" w14:textId="77777777" w:rsidR="008B7004" w:rsidRPr="00A5463E" w:rsidRDefault="008B7004" w:rsidP="008B7004">
      <w:pPr>
        <w:pStyle w:val="PL"/>
        <w:keepNext/>
        <w:keepLines/>
        <w:jc w:val="center"/>
        <w:rPr>
          <w:noProof w:val="0"/>
        </w:rPr>
      </w:pPr>
      <w:r w:rsidRPr="00A5463E">
        <w:rPr>
          <w:noProof w:val="0"/>
        </w:rPr>
        <w:t>|V=2|P| Subtype |   PT=APP=204  |            length             |</w:t>
      </w:r>
    </w:p>
    <w:p w14:paraId="203FC552" w14:textId="77777777" w:rsidR="008B7004" w:rsidRPr="00A5463E" w:rsidRDefault="008B7004" w:rsidP="008B7004">
      <w:pPr>
        <w:pStyle w:val="PL"/>
        <w:keepNext/>
        <w:keepLines/>
        <w:jc w:val="center"/>
        <w:rPr>
          <w:noProof w:val="0"/>
        </w:rPr>
      </w:pPr>
      <w:r w:rsidRPr="00A5463E">
        <w:rPr>
          <w:noProof w:val="0"/>
        </w:rPr>
        <w:t>+-+-+-+-+-+-+-+-+-+-+-+-+-+-+-+-+-+-+-+-+-+-+-+-+-+-+-+-+-+-+-+-+</w:t>
      </w:r>
    </w:p>
    <w:p w14:paraId="4981A92A"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E4389F3" w14:textId="77777777" w:rsidR="008B7004" w:rsidRPr="00A5463E" w:rsidRDefault="008B7004" w:rsidP="008B7004">
      <w:pPr>
        <w:pStyle w:val="PL"/>
        <w:keepNext/>
        <w:keepLines/>
        <w:jc w:val="center"/>
        <w:rPr>
          <w:noProof w:val="0"/>
        </w:rPr>
      </w:pPr>
      <w:r w:rsidRPr="00A5463E">
        <w:rPr>
          <w:noProof w:val="0"/>
        </w:rPr>
        <w:t>+-+-+-+-+-+-+-+-+-+-+-+-+-+-+-+-+-+-+-+-+-+-+-+-+-+-+-+-+-+-+-+-+</w:t>
      </w:r>
    </w:p>
    <w:p w14:paraId="500FF303"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0EEA9BBA" w14:textId="77777777" w:rsidR="008B7004" w:rsidRPr="00A5463E" w:rsidRDefault="008B7004" w:rsidP="008B7004">
      <w:pPr>
        <w:pStyle w:val="PL"/>
        <w:keepNext/>
        <w:keepLines/>
        <w:jc w:val="center"/>
        <w:rPr>
          <w:noProof w:val="0"/>
        </w:rPr>
      </w:pPr>
      <w:r w:rsidRPr="00A5463E">
        <w:rPr>
          <w:noProof w:val="0"/>
        </w:rPr>
        <w:t>+-+-+-+-+-+-+-+-+-+-+-+-+-+-+-+-+-+-+-+-+-+-+-+-+-+-+-+-+-+-+-+-+</w:t>
      </w:r>
    </w:p>
    <w:p w14:paraId="5964D5AF"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0C666D60" w14:textId="77777777" w:rsidR="008B7004" w:rsidRPr="00A5463E" w:rsidRDefault="008B7004" w:rsidP="008B7004">
      <w:pPr>
        <w:pStyle w:val="PL"/>
        <w:keepNext/>
        <w:keepLines/>
        <w:jc w:val="center"/>
        <w:rPr>
          <w:noProof w:val="0"/>
        </w:rPr>
      </w:pPr>
      <w:r w:rsidRPr="00A5463E">
        <w:rPr>
          <w:noProof w:val="0"/>
        </w:rPr>
        <w:t>+-+-+-+-+-+-+-+-+-+-+-+-+-+-+-+-+-+-+-+-+-+-+-+-+-+-+-+-+-+-+-+-+</w:t>
      </w:r>
    </w:p>
    <w:p w14:paraId="507EA45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5735461" w14:textId="77777777" w:rsidR="008B7004" w:rsidRPr="00A5463E" w:rsidRDefault="008B7004" w:rsidP="008B7004">
      <w:pPr>
        <w:pStyle w:val="PL"/>
        <w:keepNext/>
        <w:keepLines/>
        <w:jc w:val="center"/>
        <w:rPr>
          <w:noProof w:val="0"/>
        </w:rPr>
      </w:pPr>
      <w:r w:rsidRPr="00A5463E">
        <w:rPr>
          <w:noProof w:val="0"/>
        </w:rPr>
        <w:t>+-+-+-+-+-+-+-+-+-+-+-+-+-+-+-+-+-+-+-+-+-+-+-+-+-+-+-+-+-+-+-+-+</w:t>
      </w:r>
    </w:p>
    <w:p w14:paraId="5478DE9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C00EA8D" w14:textId="77777777" w:rsidR="008B7004" w:rsidRPr="00A5463E" w:rsidRDefault="008B7004" w:rsidP="008B7004">
      <w:pPr>
        <w:pStyle w:val="PL"/>
        <w:keepNext/>
        <w:keepLines/>
        <w:jc w:val="center"/>
        <w:rPr>
          <w:noProof w:val="0"/>
        </w:rPr>
      </w:pPr>
      <w:r w:rsidRPr="00A5463E">
        <w:rPr>
          <w:noProof w:val="0"/>
        </w:rPr>
        <w:t>+-+-+-+-+-+-+-+-+-+-+-+-+-+-+-+-+-+-+-+-+-+-+-+-+-+-+-+-+-+-+-+-+</w:t>
      </w:r>
    </w:p>
    <w:bookmarkEnd w:id="1958"/>
    <w:p w14:paraId="0A3301F0" w14:textId="77777777" w:rsidR="008B7004" w:rsidRPr="00A5463E" w:rsidRDefault="008B7004" w:rsidP="008B7004"/>
    <w:p w14:paraId="61DDF814" w14:textId="77777777" w:rsidR="008B7004" w:rsidRPr="00A5463E" w:rsidRDefault="008B7004" w:rsidP="008B7004">
      <w:r w:rsidRPr="00A5463E">
        <w:t>With the exception of the three first 32-bit w</w:t>
      </w:r>
      <w:r>
        <w:t>ords the order of the fields is</w:t>
      </w:r>
      <w:r w:rsidRPr="00A5463E">
        <w:t xml:space="preserve"> irrelevant.</w:t>
      </w:r>
    </w:p>
    <w:p w14:paraId="1B82F155" w14:textId="77777777" w:rsidR="008B7004" w:rsidRPr="00A5463E" w:rsidRDefault="008B7004" w:rsidP="008B7004">
      <w:pPr>
        <w:rPr>
          <w:b/>
          <w:u w:val="single"/>
        </w:rPr>
      </w:pPr>
      <w:r w:rsidRPr="00A5463E">
        <w:rPr>
          <w:b/>
          <w:u w:val="single"/>
        </w:rPr>
        <w:t>Subtype:</w:t>
      </w:r>
    </w:p>
    <w:p w14:paraId="09710A19" w14:textId="77777777" w:rsidR="008B7004" w:rsidRPr="00A5463E" w:rsidRDefault="008B7004" w:rsidP="008B7004">
      <w:r w:rsidRPr="00A5463E">
        <w:lastRenderedPageBreak/>
        <w:t>The subtype is coded according to table 9.2.2</w:t>
      </w:r>
      <w:r>
        <w:t>.1</w:t>
      </w:r>
      <w:r w:rsidRPr="00A5463E">
        <w:t>-</w:t>
      </w:r>
      <w:r>
        <w:t>3</w:t>
      </w:r>
      <w:r w:rsidRPr="00A5463E">
        <w:t>.</w:t>
      </w:r>
    </w:p>
    <w:p w14:paraId="509D07BF" w14:textId="77777777" w:rsidR="008B7004" w:rsidRPr="007C57AC" w:rsidRDefault="008B7004" w:rsidP="008B7004">
      <w:pPr>
        <w:rPr>
          <w:b/>
          <w:u w:val="single"/>
        </w:rPr>
      </w:pPr>
      <w:r w:rsidRPr="007C57AC">
        <w:rPr>
          <w:b/>
          <w:u w:val="single"/>
        </w:rPr>
        <w:t>Length:</w:t>
      </w:r>
    </w:p>
    <w:p w14:paraId="333EF9BD" w14:textId="0107455A" w:rsidR="008B7004" w:rsidRPr="00A5463E" w:rsidRDefault="008B7004" w:rsidP="008B7004">
      <w:r w:rsidRPr="00A5463E">
        <w:t xml:space="preserve">The length is coded as specified in to </w:t>
      </w:r>
      <w:r w:rsidR="008C5982">
        <w:t>clause</w:t>
      </w:r>
      <w:r w:rsidRPr="00A5463E">
        <w:t> 9.1.2.</w:t>
      </w:r>
    </w:p>
    <w:p w14:paraId="11FF88DA" w14:textId="77777777" w:rsidR="008B7004" w:rsidRPr="00A5463E" w:rsidRDefault="008B7004" w:rsidP="008B7004">
      <w:pPr>
        <w:rPr>
          <w:b/>
          <w:u w:val="single"/>
        </w:rPr>
      </w:pPr>
      <w:r w:rsidRPr="00A5463E">
        <w:rPr>
          <w:b/>
          <w:u w:val="single"/>
        </w:rPr>
        <w:t>SSRC:</w:t>
      </w:r>
    </w:p>
    <w:p w14:paraId="1331C7B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7C7C458" w14:textId="77777777" w:rsidR="008B7004" w:rsidRDefault="008B7004" w:rsidP="008B7004">
      <w:r w:rsidRPr="00A5463E">
        <w:t>The content of the SSRC field is coded as specified in IETF RFC 3550 </w:t>
      </w:r>
      <w:r>
        <w:t>[3]</w:t>
      </w:r>
      <w:r w:rsidRPr="00A5463E">
        <w:t>.</w:t>
      </w:r>
    </w:p>
    <w:p w14:paraId="45C45064" w14:textId="77777777" w:rsidR="008B7004" w:rsidRDefault="008B7004" w:rsidP="008B7004">
      <w:pPr>
        <w:rPr>
          <w:b/>
          <w:color w:val="000000"/>
          <w:u w:val="single"/>
        </w:rPr>
      </w:pPr>
      <w:r>
        <w:rPr>
          <w:b/>
          <w:color w:val="000000"/>
          <w:u w:val="single"/>
        </w:rPr>
        <w:t>Source:</w:t>
      </w:r>
    </w:p>
    <w:p w14:paraId="174CDFE0" w14:textId="008AAD93" w:rsidR="008B7004" w:rsidRPr="00AE1E8B" w:rsidRDefault="008B7004" w:rsidP="008B7004">
      <w:r w:rsidRPr="00AE1E8B">
        <w:t xml:space="preserve">The Source field contains the source of the message and is coded as described in </w:t>
      </w:r>
      <w:r w:rsidR="008C5982">
        <w:t>clause</w:t>
      </w:r>
      <w:r>
        <w:t> </w:t>
      </w:r>
      <w:r w:rsidRPr="00AE1E8B">
        <w:t>9</w:t>
      </w:r>
      <w:r w:rsidRPr="000B4518">
        <w:t>.2.3.12</w:t>
      </w:r>
      <w:r>
        <w:t>.</w:t>
      </w:r>
    </w:p>
    <w:p w14:paraId="7B355C27"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91D44D2" w14:textId="7CD6E4F1"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w:t>
      </w:r>
      <w:proofErr w:type="spellStart"/>
      <w:r w:rsidRPr="00A5463E">
        <w:t>a</w:t>
      </w:r>
      <w:r>
        <w:t>s</w:t>
      </w:r>
      <w:r w:rsidRPr="00AE1E8B">
        <w:t>described</w:t>
      </w:r>
      <w:proofErr w:type="spellEnd"/>
      <w:r w:rsidRPr="00AE1E8B">
        <w:t xml:space="preserve"> in </w:t>
      </w:r>
      <w:r w:rsidR="008C5982">
        <w:t>clause</w:t>
      </w:r>
      <w:r>
        <w:t> </w:t>
      </w:r>
      <w:r w:rsidRPr="00AE1E8B">
        <w:t>9</w:t>
      </w:r>
      <w:r w:rsidRPr="000B4518">
        <w:t>.2.3.1</w:t>
      </w:r>
      <w:r>
        <w:t>8</w:t>
      </w:r>
      <w:r w:rsidRPr="00A5463E">
        <w:t>.</w:t>
      </w:r>
    </w:p>
    <w:p w14:paraId="02E6017D" w14:textId="77777777" w:rsidR="008B7004" w:rsidRDefault="008B7004" w:rsidP="008B7004">
      <w:pPr>
        <w:rPr>
          <w:b/>
          <w:color w:val="000000"/>
          <w:u w:val="single"/>
        </w:rPr>
      </w:pPr>
    </w:p>
    <w:p w14:paraId="4CD3B9AE"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71871490" w14:textId="0E22A1DD"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8C5982">
        <w:t>clause</w:t>
      </w:r>
      <w:r>
        <w:t> 9.2.3.10</w:t>
      </w:r>
      <w:r w:rsidRPr="00A5463E">
        <w:t>.</w:t>
      </w:r>
    </w:p>
    <w:p w14:paraId="662CCCAD" w14:textId="77777777" w:rsidR="00D33CAD" w:rsidRPr="00E22A5C" w:rsidRDefault="00D33CAD" w:rsidP="00D33CAD">
      <w:pPr>
        <w:pStyle w:val="Heading2"/>
      </w:pPr>
      <w:bookmarkStart w:id="1959" w:name="_Toc11344016"/>
      <w:bookmarkStart w:id="1960" w:name="_Toc45215977"/>
      <w:bookmarkStart w:id="1961" w:name="_Toc51945752"/>
      <w:bookmarkStart w:id="1962" w:name="_Toc99173148"/>
      <w:r>
        <w:t>9.3</w:t>
      </w:r>
      <w:r w:rsidRPr="00E22A5C">
        <w:tab/>
        <w:t>MBMS subchannel control</w:t>
      </w:r>
      <w:bookmarkEnd w:id="1959"/>
      <w:bookmarkEnd w:id="1960"/>
      <w:bookmarkEnd w:id="1961"/>
      <w:bookmarkEnd w:id="1962"/>
    </w:p>
    <w:p w14:paraId="5FB4E622" w14:textId="77777777" w:rsidR="00D33CAD" w:rsidRPr="00585C60" w:rsidRDefault="00D33CAD" w:rsidP="00D33CAD">
      <w:pPr>
        <w:pStyle w:val="Heading3"/>
      </w:pPr>
      <w:bookmarkStart w:id="1963" w:name="_Toc11344017"/>
      <w:bookmarkStart w:id="1964" w:name="_Toc45215978"/>
      <w:bookmarkStart w:id="1965" w:name="_Toc51945753"/>
      <w:bookmarkStart w:id="1966" w:name="_Toc99173149"/>
      <w:r>
        <w:t>9.3</w:t>
      </w:r>
      <w:r w:rsidRPr="00585C60">
        <w:t>.1</w:t>
      </w:r>
      <w:r w:rsidRPr="00585C60">
        <w:tab/>
        <w:t>Introduction</w:t>
      </w:r>
      <w:bookmarkEnd w:id="1963"/>
      <w:bookmarkEnd w:id="1964"/>
      <w:bookmarkEnd w:id="1965"/>
      <w:bookmarkEnd w:id="1966"/>
    </w:p>
    <w:p w14:paraId="39ED85A9" w14:textId="14325A5D" w:rsidR="00D33CAD" w:rsidRPr="00F77BFC" w:rsidRDefault="00D33CAD" w:rsidP="00D33CAD">
      <w:r w:rsidRPr="00585C60">
        <w:t xml:space="preserve">The MBMS subchannel control messages shall be coded as described in </w:t>
      </w:r>
      <w:r w:rsidR="008C5982">
        <w:t>clause</w:t>
      </w:r>
      <w:r w:rsidRPr="00F77BFC">
        <w:t> 9.1.2 where the MBMS subchannel control message is part of the application-dependent data.</w:t>
      </w:r>
    </w:p>
    <w:p w14:paraId="682D8008" w14:textId="77777777" w:rsidR="00D33CAD" w:rsidRPr="009C39D4" w:rsidRDefault="00D33CAD" w:rsidP="00D33CAD">
      <w:r w:rsidRPr="009C39D4">
        <w:t>For the MBMS subchannel control protocol the ASCII name string shall be: MC</w:t>
      </w:r>
      <w:r>
        <w:t>V3</w:t>
      </w:r>
      <w:r w:rsidRPr="009C39D4">
        <w:t>.</w:t>
      </w:r>
    </w:p>
    <w:p w14:paraId="3495925E" w14:textId="17A8893A" w:rsidR="00D33CAD" w:rsidRPr="003E1C9A" w:rsidRDefault="00D33CAD" w:rsidP="00D33CAD">
      <w:r w:rsidRPr="003E1C9A">
        <w:t xml:space="preserve">The list of MBMS subchannel control messages can be found in the </w:t>
      </w:r>
      <w:r w:rsidR="008C5982">
        <w:t>clause</w:t>
      </w:r>
      <w:r w:rsidRPr="003E1C9A">
        <w:t> </w:t>
      </w:r>
      <w:r>
        <w:t>9.3</w:t>
      </w:r>
      <w:r w:rsidRPr="003E1C9A">
        <w:t>.2.</w:t>
      </w:r>
    </w:p>
    <w:p w14:paraId="691CE35B" w14:textId="59652CEE" w:rsidR="00D33CAD" w:rsidRPr="00DA0331" w:rsidRDefault="00D33CAD" w:rsidP="00D33CAD">
      <w:r w:rsidRPr="00DA0331">
        <w:t xml:space="preserve">The MBMS subchannel control specific fields are specified in </w:t>
      </w:r>
      <w:r w:rsidR="008C5982">
        <w:t>clause</w:t>
      </w:r>
      <w:r w:rsidRPr="00DA0331">
        <w:t> </w:t>
      </w:r>
      <w:r>
        <w:t>9.3</w:t>
      </w:r>
      <w:r w:rsidRPr="00DA0331">
        <w:t>.3.</w:t>
      </w:r>
    </w:p>
    <w:p w14:paraId="144B17A4" w14:textId="77777777" w:rsidR="00D33CAD" w:rsidRPr="001A3C73" w:rsidRDefault="00D33CAD" w:rsidP="00D33CAD">
      <w:pPr>
        <w:pStyle w:val="Heading3"/>
      </w:pPr>
      <w:bookmarkStart w:id="1967" w:name="_Toc11344018"/>
      <w:bookmarkStart w:id="1968" w:name="_Toc45215979"/>
      <w:bookmarkStart w:id="1969" w:name="_Toc51945754"/>
      <w:bookmarkStart w:id="1970" w:name="_Toc99173150"/>
      <w:r>
        <w:t>9.3</w:t>
      </w:r>
      <w:r w:rsidRPr="001A3C73">
        <w:t>.2</w:t>
      </w:r>
      <w:r w:rsidRPr="001A3C73">
        <w:tab/>
        <w:t>MBMS subchannel control messages</w:t>
      </w:r>
      <w:bookmarkEnd w:id="1967"/>
      <w:bookmarkEnd w:id="1968"/>
      <w:bookmarkEnd w:id="1969"/>
      <w:bookmarkEnd w:id="1970"/>
    </w:p>
    <w:p w14:paraId="1FD6B28A" w14:textId="77777777" w:rsidR="00D33CAD" w:rsidRPr="001A3C73" w:rsidRDefault="00D33CAD" w:rsidP="00D33CAD">
      <w:r w:rsidRPr="001A3C73">
        <w:t>Table </w:t>
      </w:r>
      <w:r>
        <w:t>9.3</w:t>
      </w:r>
      <w:r w:rsidRPr="001A3C73">
        <w:t>.2-1 provides a list of MBMS subchannel control protocol messages.</w:t>
      </w:r>
    </w:p>
    <w:p w14:paraId="0A8C284F"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4A8F5D98" w14:textId="77777777" w:rsidTr="00D33CAD">
        <w:trPr>
          <w:cantSplit/>
          <w:trHeight w:val="288"/>
          <w:tblHeader/>
          <w:jc w:val="center"/>
        </w:trPr>
        <w:tc>
          <w:tcPr>
            <w:tcW w:w="3181" w:type="dxa"/>
            <w:shd w:val="clear" w:color="auto" w:fill="CCCCCC"/>
          </w:tcPr>
          <w:p w14:paraId="3DF31FD0" w14:textId="77777777" w:rsidR="00D33CAD" w:rsidRPr="001A3C73" w:rsidRDefault="00D33CAD" w:rsidP="00D33CAD">
            <w:pPr>
              <w:pStyle w:val="TAH"/>
            </w:pPr>
            <w:r w:rsidRPr="001A3C73">
              <w:t>Message name</w:t>
            </w:r>
          </w:p>
        </w:tc>
        <w:tc>
          <w:tcPr>
            <w:tcW w:w="1080" w:type="dxa"/>
            <w:shd w:val="clear" w:color="auto" w:fill="CCCCCC"/>
          </w:tcPr>
          <w:p w14:paraId="3318427C" w14:textId="77777777" w:rsidR="00D33CAD" w:rsidRPr="001A3C73" w:rsidRDefault="00D33CAD" w:rsidP="00D33CAD">
            <w:pPr>
              <w:pStyle w:val="TAH"/>
            </w:pPr>
            <w:r w:rsidRPr="001A3C73">
              <w:t>Subtype</w:t>
            </w:r>
          </w:p>
        </w:tc>
        <w:tc>
          <w:tcPr>
            <w:tcW w:w="1905" w:type="dxa"/>
            <w:shd w:val="clear" w:color="auto" w:fill="CCCCCC"/>
          </w:tcPr>
          <w:p w14:paraId="44BB534E" w14:textId="77777777" w:rsidR="00D33CAD" w:rsidRPr="003F4C0E" w:rsidRDefault="00D33CAD" w:rsidP="00D33CAD">
            <w:pPr>
              <w:pStyle w:val="TAH"/>
            </w:pPr>
            <w:r w:rsidRPr="003F4C0E">
              <w:t>Reference</w:t>
            </w:r>
          </w:p>
        </w:tc>
        <w:tc>
          <w:tcPr>
            <w:tcW w:w="1914" w:type="dxa"/>
            <w:shd w:val="clear" w:color="auto" w:fill="CCCCCC"/>
          </w:tcPr>
          <w:p w14:paraId="6177C361" w14:textId="77777777" w:rsidR="00D33CAD" w:rsidRPr="00FD4D54" w:rsidRDefault="00D33CAD" w:rsidP="00D33CAD">
            <w:pPr>
              <w:pStyle w:val="TAH"/>
            </w:pPr>
            <w:r w:rsidRPr="00FD4D54">
              <w:t>Direction</w:t>
            </w:r>
          </w:p>
        </w:tc>
      </w:tr>
      <w:tr w:rsidR="00D33CAD" w:rsidRPr="00E22A5C" w14:paraId="1BD1B511" w14:textId="77777777" w:rsidTr="00D33CAD">
        <w:trPr>
          <w:cantSplit/>
          <w:trHeight w:val="288"/>
          <w:jc w:val="center"/>
        </w:trPr>
        <w:tc>
          <w:tcPr>
            <w:tcW w:w="3181" w:type="dxa"/>
          </w:tcPr>
          <w:p w14:paraId="790665A2" w14:textId="77777777" w:rsidR="00D33CAD" w:rsidRPr="00E22A5C" w:rsidRDefault="00D33CAD" w:rsidP="00D33CAD">
            <w:pPr>
              <w:pStyle w:val="TAL"/>
            </w:pPr>
            <w:r w:rsidRPr="00E22A5C">
              <w:t>Map Group To Bearer</w:t>
            </w:r>
          </w:p>
        </w:tc>
        <w:tc>
          <w:tcPr>
            <w:tcW w:w="1080" w:type="dxa"/>
          </w:tcPr>
          <w:p w14:paraId="0575FAC1" w14:textId="77777777" w:rsidR="00D33CAD" w:rsidRPr="00E22A5C" w:rsidRDefault="00D33CAD" w:rsidP="00D33CAD">
            <w:pPr>
              <w:pStyle w:val="TAL"/>
            </w:pPr>
            <w:r w:rsidRPr="00E22A5C">
              <w:t>00000</w:t>
            </w:r>
          </w:p>
        </w:tc>
        <w:tc>
          <w:tcPr>
            <w:tcW w:w="1905" w:type="dxa"/>
          </w:tcPr>
          <w:p w14:paraId="1A217E2E" w14:textId="689D14B7" w:rsidR="00D33CAD" w:rsidRPr="00E22A5C" w:rsidRDefault="008C5982" w:rsidP="00D33CAD">
            <w:pPr>
              <w:pStyle w:val="TAL"/>
            </w:pPr>
            <w:r>
              <w:t>clause</w:t>
            </w:r>
            <w:r w:rsidR="00D33CAD" w:rsidRPr="00E22A5C">
              <w:t> </w:t>
            </w:r>
            <w:r w:rsidR="00D33CAD">
              <w:t>9.3</w:t>
            </w:r>
            <w:r w:rsidR="00D33CAD" w:rsidRPr="00E22A5C">
              <w:t>.4</w:t>
            </w:r>
          </w:p>
        </w:tc>
        <w:tc>
          <w:tcPr>
            <w:tcW w:w="1914" w:type="dxa"/>
          </w:tcPr>
          <w:p w14:paraId="11F269CE"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0D8592E1" w14:textId="77777777" w:rsidTr="00D33CAD">
        <w:trPr>
          <w:cantSplit/>
          <w:trHeight w:val="288"/>
          <w:jc w:val="center"/>
        </w:trPr>
        <w:tc>
          <w:tcPr>
            <w:tcW w:w="3181" w:type="dxa"/>
          </w:tcPr>
          <w:p w14:paraId="571C0D9D" w14:textId="77777777" w:rsidR="00D33CAD" w:rsidRPr="00E22A5C" w:rsidRDefault="00D33CAD" w:rsidP="00D33CAD">
            <w:pPr>
              <w:pStyle w:val="TAL"/>
            </w:pPr>
            <w:r w:rsidRPr="00E22A5C">
              <w:t>Unmap Group To Bearer</w:t>
            </w:r>
          </w:p>
        </w:tc>
        <w:tc>
          <w:tcPr>
            <w:tcW w:w="1080" w:type="dxa"/>
          </w:tcPr>
          <w:p w14:paraId="6A4321F7" w14:textId="77777777" w:rsidR="00D33CAD" w:rsidRPr="00E22A5C" w:rsidRDefault="00D33CAD" w:rsidP="00D33CAD">
            <w:pPr>
              <w:pStyle w:val="TAL"/>
            </w:pPr>
            <w:r w:rsidRPr="00E22A5C">
              <w:t>00001</w:t>
            </w:r>
          </w:p>
        </w:tc>
        <w:tc>
          <w:tcPr>
            <w:tcW w:w="1905" w:type="dxa"/>
          </w:tcPr>
          <w:p w14:paraId="2C7AEA15" w14:textId="7DFA3222" w:rsidR="00D33CAD" w:rsidRPr="00E22A5C" w:rsidRDefault="008C5982" w:rsidP="00D33CAD">
            <w:pPr>
              <w:pStyle w:val="TAL"/>
            </w:pPr>
            <w:r>
              <w:t>clause</w:t>
            </w:r>
            <w:r w:rsidR="00D33CAD" w:rsidRPr="00E22A5C">
              <w:t> </w:t>
            </w:r>
            <w:r w:rsidR="00D33CAD">
              <w:t>9.3</w:t>
            </w:r>
            <w:r w:rsidR="00D33CAD" w:rsidRPr="00E22A5C">
              <w:t>.5</w:t>
            </w:r>
          </w:p>
        </w:tc>
        <w:tc>
          <w:tcPr>
            <w:tcW w:w="1914" w:type="dxa"/>
          </w:tcPr>
          <w:p w14:paraId="0272E9F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3AA82ACA" w14:textId="77777777" w:rsidTr="009A485E">
        <w:trPr>
          <w:cantSplit/>
          <w:trHeight w:val="288"/>
          <w:jc w:val="center"/>
        </w:trPr>
        <w:tc>
          <w:tcPr>
            <w:tcW w:w="3181" w:type="dxa"/>
          </w:tcPr>
          <w:p w14:paraId="58606A6D" w14:textId="77777777" w:rsidR="009559DD" w:rsidRPr="00E22A5C" w:rsidRDefault="009559DD" w:rsidP="009A485E">
            <w:pPr>
              <w:pStyle w:val="TAL"/>
            </w:pPr>
            <w:r>
              <w:t>Application Paging</w:t>
            </w:r>
          </w:p>
        </w:tc>
        <w:tc>
          <w:tcPr>
            <w:tcW w:w="1080" w:type="dxa"/>
          </w:tcPr>
          <w:p w14:paraId="05DFBA48" w14:textId="77777777" w:rsidR="009559DD" w:rsidRPr="00E22A5C" w:rsidRDefault="009559DD" w:rsidP="009A485E">
            <w:pPr>
              <w:pStyle w:val="TAL"/>
            </w:pPr>
            <w:r>
              <w:t>00010</w:t>
            </w:r>
          </w:p>
        </w:tc>
        <w:tc>
          <w:tcPr>
            <w:tcW w:w="1905" w:type="dxa"/>
          </w:tcPr>
          <w:p w14:paraId="72FA1819" w14:textId="0EA5D314" w:rsidR="009559DD" w:rsidRPr="00E22A5C" w:rsidRDefault="008C5982" w:rsidP="009A485E">
            <w:pPr>
              <w:pStyle w:val="TAL"/>
            </w:pPr>
            <w:r>
              <w:t>clause</w:t>
            </w:r>
            <w:r w:rsidR="009559DD">
              <w:t> 9.3.6</w:t>
            </w:r>
          </w:p>
        </w:tc>
        <w:tc>
          <w:tcPr>
            <w:tcW w:w="1914" w:type="dxa"/>
          </w:tcPr>
          <w:p w14:paraId="7F7B5CE8" w14:textId="77777777" w:rsidR="009559DD" w:rsidRPr="00E22A5C" w:rsidRDefault="009559DD" w:rsidP="009A485E">
            <w:pPr>
              <w:pStyle w:val="TAL"/>
            </w:pPr>
            <w:r>
              <w:t xml:space="preserve">Server </w:t>
            </w:r>
            <w:r>
              <w:sym w:font="Wingdings" w:char="F0E0"/>
            </w:r>
            <w:r>
              <w:t xml:space="preserve"> client</w:t>
            </w:r>
          </w:p>
        </w:tc>
      </w:tr>
      <w:tr w:rsidR="009559DD" w:rsidRPr="00E22A5C" w14:paraId="273BC227" w14:textId="77777777" w:rsidTr="009A485E">
        <w:trPr>
          <w:cantSplit/>
          <w:trHeight w:val="288"/>
          <w:jc w:val="center"/>
        </w:trPr>
        <w:tc>
          <w:tcPr>
            <w:tcW w:w="3181" w:type="dxa"/>
          </w:tcPr>
          <w:p w14:paraId="607E609F" w14:textId="77777777" w:rsidR="009559DD" w:rsidRPr="00E22A5C" w:rsidRDefault="009559DD" w:rsidP="009A485E">
            <w:pPr>
              <w:pStyle w:val="TAL"/>
            </w:pPr>
            <w:r>
              <w:t>Bearer Announcement</w:t>
            </w:r>
          </w:p>
        </w:tc>
        <w:tc>
          <w:tcPr>
            <w:tcW w:w="1080" w:type="dxa"/>
          </w:tcPr>
          <w:p w14:paraId="6B4D9A69" w14:textId="77777777" w:rsidR="009559DD" w:rsidRPr="00E22A5C" w:rsidRDefault="009559DD" w:rsidP="009A485E">
            <w:pPr>
              <w:pStyle w:val="TAL"/>
            </w:pPr>
            <w:r>
              <w:t>a</w:t>
            </w:r>
          </w:p>
        </w:tc>
        <w:tc>
          <w:tcPr>
            <w:tcW w:w="1905" w:type="dxa"/>
          </w:tcPr>
          <w:p w14:paraId="1B29A881" w14:textId="1E0099AD" w:rsidR="009559DD" w:rsidRPr="009559DD" w:rsidRDefault="008C5982" w:rsidP="009A485E">
            <w:pPr>
              <w:pStyle w:val="TAL"/>
              <w:rPr>
                <w:lang w:val="fr-FR"/>
              </w:rPr>
            </w:pPr>
            <w:r>
              <w:t>clause</w:t>
            </w:r>
            <w:r w:rsidR="009559DD">
              <w:t> 9.3.</w:t>
            </w:r>
            <w:r w:rsidR="009559DD">
              <w:rPr>
                <w:lang w:val="fr-FR"/>
              </w:rPr>
              <w:t>7</w:t>
            </w:r>
          </w:p>
        </w:tc>
        <w:tc>
          <w:tcPr>
            <w:tcW w:w="1914" w:type="dxa"/>
          </w:tcPr>
          <w:p w14:paraId="2832282B" w14:textId="77777777" w:rsidR="009559DD" w:rsidRPr="00E22A5C" w:rsidRDefault="009559DD" w:rsidP="009A485E">
            <w:pPr>
              <w:pStyle w:val="TAL"/>
            </w:pPr>
            <w:r>
              <w:t xml:space="preserve">Server </w:t>
            </w:r>
            <w:r>
              <w:sym w:font="Wingdings" w:char="F0E0"/>
            </w:r>
            <w:r>
              <w:t xml:space="preserve"> client</w:t>
            </w:r>
          </w:p>
        </w:tc>
      </w:tr>
      <w:tr w:rsidR="00D33CAD" w:rsidRPr="00E22A5C" w14:paraId="606C25C7" w14:textId="77777777" w:rsidTr="00D33CAD">
        <w:trPr>
          <w:cantSplit/>
          <w:trHeight w:val="288"/>
          <w:jc w:val="center"/>
        </w:trPr>
        <w:tc>
          <w:tcPr>
            <w:tcW w:w="8080" w:type="dxa"/>
            <w:gridSpan w:val="4"/>
          </w:tcPr>
          <w:p w14:paraId="3A94256A"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2FF22E11" w14:textId="77777777" w:rsidR="00D33CAD" w:rsidRPr="00E22A5C" w:rsidRDefault="00D33CAD" w:rsidP="00D33CAD"/>
    <w:p w14:paraId="78DE15CB" w14:textId="77777777" w:rsidR="00D33CAD" w:rsidRPr="00E22A5C" w:rsidRDefault="00D33CAD" w:rsidP="00D33CAD">
      <w:pPr>
        <w:pStyle w:val="Heading3"/>
      </w:pPr>
      <w:bookmarkStart w:id="1971" w:name="_Toc11344019"/>
      <w:bookmarkStart w:id="1972" w:name="_Toc45215980"/>
      <w:bookmarkStart w:id="1973" w:name="_Toc51945755"/>
      <w:bookmarkStart w:id="1974" w:name="_Toc99173151"/>
      <w:r>
        <w:lastRenderedPageBreak/>
        <w:t>9.3</w:t>
      </w:r>
      <w:r w:rsidRPr="00E22A5C">
        <w:t>.3</w:t>
      </w:r>
      <w:r w:rsidRPr="00E22A5C">
        <w:tab/>
        <w:t>MBMS subchannel control specific fields</w:t>
      </w:r>
      <w:bookmarkEnd w:id="1971"/>
      <w:bookmarkEnd w:id="1972"/>
      <w:bookmarkEnd w:id="1973"/>
      <w:bookmarkEnd w:id="1974"/>
    </w:p>
    <w:p w14:paraId="7AF701DB" w14:textId="77777777" w:rsidR="00D33CAD" w:rsidRPr="00E22A5C" w:rsidRDefault="00D33CAD" w:rsidP="00D33CAD">
      <w:pPr>
        <w:pStyle w:val="Heading4"/>
      </w:pPr>
      <w:bookmarkStart w:id="1975" w:name="_Toc11344020"/>
      <w:bookmarkStart w:id="1976" w:name="_Toc45215981"/>
      <w:bookmarkStart w:id="1977" w:name="_Toc51945756"/>
      <w:bookmarkStart w:id="1978" w:name="_Toc99173152"/>
      <w:r>
        <w:t>9.3</w:t>
      </w:r>
      <w:r w:rsidRPr="00E22A5C">
        <w:t>.3.1</w:t>
      </w:r>
      <w:r w:rsidRPr="00E22A5C">
        <w:tab/>
        <w:t>Introduction</w:t>
      </w:r>
      <w:bookmarkEnd w:id="1975"/>
      <w:bookmarkEnd w:id="1976"/>
      <w:bookmarkEnd w:id="1977"/>
      <w:bookmarkEnd w:id="1978"/>
    </w:p>
    <w:p w14:paraId="710F2B29" w14:textId="5B963414" w:rsidR="00D33CAD" w:rsidRPr="00E22A5C" w:rsidRDefault="00D33CAD" w:rsidP="00D33CAD">
      <w:r w:rsidRPr="00E22A5C">
        <w:t xml:space="preserve">This </w:t>
      </w:r>
      <w:r w:rsidR="008C5982">
        <w:t>clause</w:t>
      </w:r>
      <w:r w:rsidRPr="00E22A5C">
        <w:t xml:space="preserve"> describes the MBMS subchannel control specific data fields.</w:t>
      </w:r>
    </w:p>
    <w:p w14:paraId="6DF7C6CB" w14:textId="679FD556"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8C5982">
        <w:t>clause</w:t>
      </w:r>
      <w:r w:rsidRPr="00E22A5C">
        <w:t> 9.1.3.</w:t>
      </w:r>
    </w:p>
    <w:p w14:paraId="5592402C"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6B4BD8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33F64ED3" w14:textId="77777777" w:rsidTr="00D33CAD">
        <w:trPr>
          <w:cantSplit/>
          <w:trHeight w:val="144"/>
          <w:tblHeader/>
          <w:jc w:val="center"/>
        </w:trPr>
        <w:tc>
          <w:tcPr>
            <w:tcW w:w="2692" w:type="dxa"/>
            <w:vMerge w:val="restart"/>
            <w:shd w:val="clear" w:color="auto" w:fill="CCCCCC"/>
          </w:tcPr>
          <w:p w14:paraId="3ED72926"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5F52797C" w14:textId="77777777" w:rsidR="00D33CAD" w:rsidRPr="00E22A5C" w:rsidRDefault="00D33CAD" w:rsidP="00D33CAD">
            <w:pPr>
              <w:pStyle w:val="TAH"/>
            </w:pPr>
            <w:r w:rsidRPr="00E22A5C">
              <w:t>Field ID</w:t>
            </w:r>
          </w:p>
          <w:p w14:paraId="7A0B6C59" w14:textId="77777777" w:rsidR="00D33CAD" w:rsidRPr="00E22A5C" w:rsidRDefault="00D33CAD" w:rsidP="00D33CAD">
            <w:pPr>
              <w:pStyle w:val="TAH"/>
            </w:pPr>
          </w:p>
        </w:tc>
        <w:tc>
          <w:tcPr>
            <w:tcW w:w="2946" w:type="dxa"/>
            <w:vMerge w:val="restart"/>
            <w:shd w:val="clear" w:color="auto" w:fill="CCCCCC"/>
          </w:tcPr>
          <w:p w14:paraId="23489E86" w14:textId="77777777" w:rsidR="00D33CAD" w:rsidRPr="00E22A5C" w:rsidRDefault="00D33CAD" w:rsidP="00D33CAD">
            <w:pPr>
              <w:pStyle w:val="TAH"/>
            </w:pPr>
            <w:r w:rsidRPr="00E22A5C">
              <w:t>Description</w:t>
            </w:r>
          </w:p>
        </w:tc>
      </w:tr>
      <w:tr w:rsidR="00D33CAD" w:rsidRPr="00E22A5C" w14:paraId="1784033F" w14:textId="77777777" w:rsidTr="00D33CAD">
        <w:trPr>
          <w:cantSplit/>
          <w:trHeight w:val="144"/>
          <w:tblHeader/>
          <w:jc w:val="center"/>
        </w:trPr>
        <w:tc>
          <w:tcPr>
            <w:tcW w:w="2692" w:type="dxa"/>
            <w:vMerge/>
            <w:tcBorders>
              <w:bottom w:val="single" w:sz="4" w:space="0" w:color="auto"/>
            </w:tcBorders>
            <w:shd w:val="clear" w:color="auto" w:fill="CCCCCC"/>
          </w:tcPr>
          <w:p w14:paraId="0B3ACDD2" w14:textId="77777777" w:rsidR="00D33CAD" w:rsidRPr="00E22A5C" w:rsidRDefault="00D33CAD" w:rsidP="00D33CAD">
            <w:pPr>
              <w:pStyle w:val="TAH"/>
            </w:pPr>
          </w:p>
        </w:tc>
        <w:tc>
          <w:tcPr>
            <w:tcW w:w="1014" w:type="dxa"/>
            <w:tcBorders>
              <w:bottom w:val="single" w:sz="4" w:space="0" w:color="auto"/>
            </w:tcBorders>
            <w:shd w:val="clear" w:color="auto" w:fill="CCCCCC"/>
          </w:tcPr>
          <w:p w14:paraId="69F6AA9B"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36FBFACA"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7BD0E23C" w14:textId="77777777" w:rsidR="00D33CAD" w:rsidRPr="00E22A5C" w:rsidRDefault="00D33CAD" w:rsidP="00D33CAD">
            <w:pPr>
              <w:pStyle w:val="TAH"/>
            </w:pPr>
          </w:p>
        </w:tc>
      </w:tr>
      <w:tr w:rsidR="00D33CAD" w:rsidRPr="00E22A5C" w14:paraId="2AE176A9" w14:textId="77777777" w:rsidTr="00D33CAD">
        <w:trPr>
          <w:cantSplit/>
          <w:trHeight w:val="144"/>
          <w:tblHeader/>
          <w:jc w:val="center"/>
        </w:trPr>
        <w:tc>
          <w:tcPr>
            <w:tcW w:w="2692" w:type="dxa"/>
            <w:shd w:val="clear" w:color="auto" w:fill="auto"/>
          </w:tcPr>
          <w:p w14:paraId="3E7D4DA5" w14:textId="77777777" w:rsidR="00D33CAD" w:rsidRPr="00E22A5C" w:rsidRDefault="00D33CAD" w:rsidP="00D33CAD">
            <w:pPr>
              <w:pStyle w:val="TAL"/>
            </w:pPr>
            <w:r w:rsidRPr="00E22A5C">
              <w:t>MBMS Subchannel</w:t>
            </w:r>
          </w:p>
        </w:tc>
        <w:tc>
          <w:tcPr>
            <w:tcW w:w="1014" w:type="dxa"/>
            <w:shd w:val="clear" w:color="auto" w:fill="auto"/>
          </w:tcPr>
          <w:p w14:paraId="681890E6" w14:textId="77777777" w:rsidR="00D33CAD" w:rsidRPr="00E22A5C" w:rsidRDefault="00D33CAD" w:rsidP="00D33CAD">
            <w:pPr>
              <w:pStyle w:val="TAL"/>
            </w:pPr>
            <w:r w:rsidRPr="00E22A5C">
              <w:t>000</w:t>
            </w:r>
          </w:p>
        </w:tc>
        <w:tc>
          <w:tcPr>
            <w:tcW w:w="1890" w:type="dxa"/>
            <w:shd w:val="clear" w:color="auto" w:fill="auto"/>
          </w:tcPr>
          <w:p w14:paraId="117BBF38" w14:textId="77777777" w:rsidR="00D33CAD" w:rsidRPr="00E22A5C" w:rsidRDefault="00D33CAD" w:rsidP="00D33CAD">
            <w:pPr>
              <w:pStyle w:val="TAL"/>
            </w:pPr>
            <w:r w:rsidRPr="00E22A5C">
              <w:t>00000000</w:t>
            </w:r>
          </w:p>
        </w:tc>
        <w:tc>
          <w:tcPr>
            <w:tcW w:w="2946" w:type="dxa"/>
            <w:shd w:val="clear" w:color="auto" w:fill="auto"/>
          </w:tcPr>
          <w:p w14:paraId="53637DE4" w14:textId="0E2E122F" w:rsidR="00D33CAD" w:rsidRPr="00E22A5C" w:rsidRDefault="008C5982" w:rsidP="00D33CAD">
            <w:pPr>
              <w:pStyle w:val="TAL"/>
            </w:pPr>
            <w:r>
              <w:t>Clause</w:t>
            </w:r>
            <w:r w:rsidR="00D33CAD" w:rsidRPr="00E22A5C">
              <w:t> </w:t>
            </w:r>
            <w:r w:rsidR="00D33CAD">
              <w:t>9.3</w:t>
            </w:r>
            <w:r w:rsidR="00D33CAD" w:rsidRPr="00E22A5C">
              <w:t>.3.3</w:t>
            </w:r>
          </w:p>
        </w:tc>
      </w:tr>
      <w:tr w:rsidR="00D33CAD" w:rsidRPr="00E22A5C" w14:paraId="01C16D17" w14:textId="77777777" w:rsidTr="00D33CAD">
        <w:trPr>
          <w:cantSplit/>
          <w:trHeight w:val="144"/>
          <w:tblHeader/>
          <w:jc w:val="center"/>
        </w:trPr>
        <w:tc>
          <w:tcPr>
            <w:tcW w:w="2692" w:type="dxa"/>
            <w:shd w:val="clear" w:color="auto" w:fill="auto"/>
          </w:tcPr>
          <w:p w14:paraId="2691FB47" w14:textId="77777777" w:rsidR="00D33CAD" w:rsidRPr="00E22A5C" w:rsidRDefault="00D33CAD" w:rsidP="00D33CAD">
            <w:pPr>
              <w:pStyle w:val="TAL"/>
            </w:pPr>
            <w:r w:rsidRPr="00E22A5C">
              <w:t>TMGI</w:t>
            </w:r>
          </w:p>
        </w:tc>
        <w:tc>
          <w:tcPr>
            <w:tcW w:w="1014" w:type="dxa"/>
            <w:shd w:val="clear" w:color="auto" w:fill="auto"/>
          </w:tcPr>
          <w:p w14:paraId="49618A04" w14:textId="77777777" w:rsidR="00D33CAD" w:rsidRPr="00E22A5C" w:rsidRDefault="00D33CAD" w:rsidP="00D33CAD">
            <w:pPr>
              <w:pStyle w:val="TAL"/>
            </w:pPr>
            <w:r w:rsidRPr="00E22A5C">
              <w:t>001</w:t>
            </w:r>
          </w:p>
        </w:tc>
        <w:tc>
          <w:tcPr>
            <w:tcW w:w="1890" w:type="dxa"/>
            <w:shd w:val="clear" w:color="auto" w:fill="auto"/>
          </w:tcPr>
          <w:p w14:paraId="3DF89046" w14:textId="77777777" w:rsidR="00D33CAD" w:rsidRPr="00E22A5C" w:rsidRDefault="00D33CAD" w:rsidP="00D33CAD">
            <w:pPr>
              <w:pStyle w:val="TAL"/>
            </w:pPr>
            <w:r w:rsidRPr="00E22A5C">
              <w:t>00000001</w:t>
            </w:r>
          </w:p>
        </w:tc>
        <w:tc>
          <w:tcPr>
            <w:tcW w:w="2946" w:type="dxa"/>
            <w:shd w:val="clear" w:color="auto" w:fill="auto"/>
          </w:tcPr>
          <w:p w14:paraId="03C39896" w14:textId="71882B72" w:rsidR="00D33CAD" w:rsidRPr="00E22A5C" w:rsidRDefault="008C5982" w:rsidP="00D33CAD">
            <w:pPr>
              <w:pStyle w:val="TAL"/>
            </w:pPr>
            <w:r>
              <w:t>Clause</w:t>
            </w:r>
            <w:r w:rsidR="00D33CAD" w:rsidRPr="00E22A5C">
              <w:t> </w:t>
            </w:r>
            <w:r w:rsidR="00D33CAD">
              <w:t>9.3</w:t>
            </w:r>
            <w:r w:rsidR="00D33CAD" w:rsidRPr="00E22A5C">
              <w:t>.3.4.</w:t>
            </w:r>
          </w:p>
        </w:tc>
      </w:tr>
      <w:tr w:rsidR="00D33CAD" w:rsidRPr="00E22A5C" w14:paraId="5583B609" w14:textId="77777777" w:rsidTr="00D33CAD">
        <w:trPr>
          <w:cantSplit/>
          <w:trHeight w:val="144"/>
          <w:tblHeader/>
          <w:jc w:val="center"/>
        </w:trPr>
        <w:tc>
          <w:tcPr>
            <w:tcW w:w="2692" w:type="dxa"/>
            <w:shd w:val="clear" w:color="auto" w:fill="auto"/>
          </w:tcPr>
          <w:p w14:paraId="7482C07A" w14:textId="77777777" w:rsidR="00D33CAD" w:rsidRPr="00E22A5C" w:rsidRDefault="00D33CAD" w:rsidP="00D33CAD">
            <w:pPr>
              <w:pStyle w:val="TAL"/>
            </w:pPr>
            <w:r w:rsidRPr="00E22A5C">
              <w:t>MCVideo Group ID</w:t>
            </w:r>
          </w:p>
        </w:tc>
        <w:tc>
          <w:tcPr>
            <w:tcW w:w="1014" w:type="dxa"/>
            <w:shd w:val="clear" w:color="auto" w:fill="auto"/>
          </w:tcPr>
          <w:p w14:paraId="571F0035" w14:textId="77777777" w:rsidR="00D33CAD" w:rsidRPr="00E22A5C" w:rsidRDefault="00D33CAD" w:rsidP="00D33CAD">
            <w:pPr>
              <w:pStyle w:val="TAL"/>
            </w:pPr>
            <w:r w:rsidRPr="00E22A5C">
              <w:t>002</w:t>
            </w:r>
          </w:p>
        </w:tc>
        <w:tc>
          <w:tcPr>
            <w:tcW w:w="1890" w:type="dxa"/>
            <w:shd w:val="clear" w:color="auto" w:fill="auto"/>
          </w:tcPr>
          <w:p w14:paraId="5B57D3C9" w14:textId="77777777" w:rsidR="00D33CAD" w:rsidRPr="00E22A5C" w:rsidRDefault="00D33CAD" w:rsidP="00D33CAD">
            <w:pPr>
              <w:pStyle w:val="TAL"/>
            </w:pPr>
            <w:r w:rsidRPr="00E22A5C">
              <w:t>00000010</w:t>
            </w:r>
          </w:p>
        </w:tc>
        <w:tc>
          <w:tcPr>
            <w:tcW w:w="2946" w:type="dxa"/>
            <w:shd w:val="clear" w:color="auto" w:fill="auto"/>
          </w:tcPr>
          <w:p w14:paraId="53649A63" w14:textId="2B57B47A" w:rsidR="00D33CAD" w:rsidRPr="00E22A5C" w:rsidRDefault="008C5982" w:rsidP="00D33CAD">
            <w:pPr>
              <w:pStyle w:val="TAL"/>
            </w:pPr>
            <w:r>
              <w:t>Clause</w:t>
            </w:r>
            <w:r w:rsidR="00D33CAD" w:rsidRPr="00E22A5C">
              <w:t> </w:t>
            </w:r>
            <w:r w:rsidR="00D33CAD">
              <w:t>9.3</w:t>
            </w:r>
            <w:r w:rsidR="00D33CAD" w:rsidRPr="00E22A5C">
              <w:t>.3.2</w:t>
            </w:r>
          </w:p>
        </w:tc>
      </w:tr>
      <w:tr w:rsidR="009559DD" w:rsidRPr="00E22A5C" w14:paraId="56EA9974" w14:textId="77777777" w:rsidTr="009A485E">
        <w:trPr>
          <w:cantSplit/>
          <w:trHeight w:val="144"/>
          <w:tblHeader/>
          <w:jc w:val="center"/>
        </w:trPr>
        <w:tc>
          <w:tcPr>
            <w:tcW w:w="2692" w:type="dxa"/>
            <w:shd w:val="clear" w:color="auto" w:fill="auto"/>
          </w:tcPr>
          <w:p w14:paraId="38EB4A97" w14:textId="77777777" w:rsidR="009559DD" w:rsidRPr="00E22A5C" w:rsidRDefault="009559DD" w:rsidP="009A485E">
            <w:pPr>
              <w:pStyle w:val="TAL"/>
            </w:pPr>
            <w:r>
              <w:t>Monitoring state</w:t>
            </w:r>
          </w:p>
        </w:tc>
        <w:tc>
          <w:tcPr>
            <w:tcW w:w="1014" w:type="dxa"/>
            <w:shd w:val="clear" w:color="auto" w:fill="auto"/>
          </w:tcPr>
          <w:p w14:paraId="35995C19" w14:textId="77777777" w:rsidR="009559DD" w:rsidRPr="00E22A5C" w:rsidRDefault="009559DD" w:rsidP="009A485E">
            <w:pPr>
              <w:pStyle w:val="TAL"/>
            </w:pPr>
            <w:r>
              <w:t>b</w:t>
            </w:r>
          </w:p>
        </w:tc>
        <w:tc>
          <w:tcPr>
            <w:tcW w:w="1890" w:type="dxa"/>
            <w:shd w:val="clear" w:color="auto" w:fill="auto"/>
          </w:tcPr>
          <w:p w14:paraId="576EEB5F" w14:textId="77777777" w:rsidR="009559DD" w:rsidRPr="00E22A5C" w:rsidRDefault="009559DD" w:rsidP="009A485E">
            <w:pPr>
              <w:pStyle w:val="TAL"/>
            </w:pPr>
            <w:r>
              <w:t>b</w:t>
            </w:r>
          </w:p>
        </w:tc>
        <w:tc>
          <w:tcPr>
            <w:tcW w:w="2946" w:type="dxa"/>
            <w:shd w:val="clear" w:color="auto" w:fill="auto"/>
          </w:tcPr>
          <w:p w14:paraId="55486F81" w14:textId="25ADA168" w:rsidR="009559DD" w:rsidRPr="00E22A5C" w:rsidRDefault="008C5982" w:rsidP="009A485E">
            <w:pPr>
              <w:pStyle w:val="TAL"/>
            </w:pPr>
            <w:r>
              <w:t>Clause</w:t>
            </w:r>
            <w:r w:rsidR="009559DD">
              <w:t> 9.3.3.5</w:t>
            </w:r>
          </w:p>
        </w:tc>
      </w:tr>
    </w:tbl>
    <w:p w14:paraId="010DDF12" w14:textId="77777777" w:rsidR="00D33CAD" w:rsidRPr="00E22A5C" w:rsidRDefault="00D33CAD" w:rsidP="00D33CAD"/>
    <w:p w14:paraId="0C33668C" w14:textId="77777777" w:rsidR="00D33CAD" w:rsidRPr="00E22A5C" w:rsidRDefault="00D33CAD" w:rsidP="00D33CAD">
      <w:pPr>
        <w:pStyle w:val="Heading4"/>
      </w:pPr>
      <w:bookmarkStart w:id="1979" w:name="_Toc11344021"/>
      <w:bookmarkStart w:id="1980" w:name="_Toc45215982"/>
      <w:bookmarkStart w:id="1981" w:name="_Toc51945757"/>
      <w:bookmarkStart w:id="1982" w:name="_Toc99173153"/>
      <w:r>
        <w:t>9.3</w:t>
      </w:r>
      <w:r w:rsidRPr="00E22A5C">
        <w:t>.3.2</w:t>
      </w:r>
      <w:r w:rsidRPr="00E22A5C">
        <w:tab/>
        <w:t>MCVideo Group ID field</w:t>
      </w:r>
      <w:bookmarkEnd w:id="1979"/>
      <w:bookmarkEnd w:id="1980"/>
      <w:bookmarkEnd w:id="1981"/>
      <w:bookmarkEnd w:id="1982"/>
    </w:p>
    <w:p w14:paraId="2AF1B465"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15A25A21" w14:textId="67DEFCD3"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8C5982">
        <w:rPr>
          <w:lang w:eastAsia="x-none"/>
        </w:rPr>
        <w:t>clause</w:t>
      </w:r>
      <w:r w:rsidRPr="00E22A5C">
        <w:rPr>
          <w:lang w:eastAsia="x-none"/>
        </w:rPr>
        <w:t> 9.2.3.</w:t>
      </w:r>
      <w:r w:rsidR="009559DD">
        <w:rPr>
          <w:lang w:eastAsia="x-none"/>
        </w:rPr>
        <w:t>20</w:t>
      </w:r>
      <w:r w:rsidRPr="00E22A5C">
        <w:rPr>
          <w:lang w:eastAsia="x-none"/>
        </w:rPr>
        <w:t>.</w:t>
      </w:r>
    </w:p>
    <w:p w14:paraId="10684E24" w14:textId="77777777" w:rsidR="00D33CAD" w:rsidRPr="00E22A5C" w:rsidRDefault="00D33CAD" w:rsidP="00D33CAD">
      <w:pPr>
        <w:pStyle w:val="Heading4"/>
      </w:pPr>
      <w:bookmarkStart w:id="1983" w:name="_Toc11344022"/>
      <w:bookmarkStart w:id="1984" w:name="_Toc45215983"/>
      <w:bookmarkStart w:id="1985" w:name="_Toc51945758"/>
      <w:bookmarkStart w:id="1986" w:name="_Toc99173154"/>
      <w:r>
        <w:t>9.3</w:t>
      </w:r>
      <w:r w:rsidRPr="00E22A5C">
        <w:t>.3.3</w:t>
      </w:r>
      <w:r w:rsidRPr="00E22A5C">
        <w:tab/>
        <w:t>MBMS Subchannel field</w:t>
      </w:r>
      <w:bookmarkEnd w:id="1983"/>
      <w:bookmarkEnd w:id="1984"/>
      <w:bookmarkEnd w:id="1985"/>
      <w:bookmarkEnd w:id="1986"/>
    </w:p>
    <w:p w14:paraId="0C8A6202"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33DE94EC" w14:textId="77777777" w:rsidR="00D33CAD" w:rsidRPr="00E22A5C" w:rsidRDefault="00D33CAD" w:rsidP="00D33CAD">
      <w:r w:rsidRPr="00E22A5C">
        <w:t>Table </w:t>
      </w:r>
      <w:r>
        <w:t>9.3</w:t>
      </w:r>
      <w:r w:rsidRPr="00E22A5C">
        <w:t>.3.3-1 describes the coding of the MBMS Subchannel field.</w:t>
      </w:r>
    </w:p>
    <w:p w14:paraId="7D03E7AD" w14:textId="77777777" w:rsidR="00D33CAD" w:rsidRPr="00E22A5C" w:rsidRDefault="00D33CAD" w:rsidP="00D33CAD">
      <w:pPr>
        <w:pStyle w:val="TH"/>
      </w:pPr>
      <w:r w:rsidRPr="00E22A5C">
        <w:t>Table </w:t>
      </w:r>
      <w:r>
        <w:t>9.3</w:t>
      </w:r>
      <w:r w:rsidRPr="00E22A5C">
        <w:t>.3.3-1: MBMS Subchannel field coding</w:t>
      </w:r>
    </w:p>
    <w:p w14:paraId="19DBDA6A"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2256C86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6541F71" w14:textId="77777777" w:rsidR="00D33CAD" w:rsidRPr="009E4791" w:rsidRDefault="00D33CAD" w:rsidP="00D33CAD">
      <w:pPr>
        <w:pStyle w:val="PL"/>
        <w:keepNext/>
        <w:keepLines/>
        <w:jc w:val="center"/>
        <w:rPr>
          <w:noProof w:val="0"/>
        </w:rPr>
      </w:pPr>
      <w:r w:rsidRPr="009E4791">
        <w:rPr>
          <w:noProof w:val="0"/>
        </w:rPr>
        <w:t>+-+-+-+-+-+-+-+-+-+-+-+-+-+-+-+-+-+-+-+-+-+-+-+-+-+-+-+-+-+-+-+-+</w:t>
      </w:r>
    </w:p>
    <w:p w14:paraId="14471915"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0699E4D1"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58EBE384"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6C8424A1" w14:textId="77777777" w:rsidR="00D33CAD" w:rsidRPr="00BB73A8" w:rsidRDefault="00D33CAD" w:rsidP="00D33CAD">
      <w:pPr>
        <w:pStyle w:val="PL"/>
        <w:keepNext/>
        <w:keepLines/>
        <w:jc w:val="center"/>
      </w:pPr>
      <w:r w:rsidRPr="00BB73A8">
        <w:t>+-+-+-+-+-+-+-+-+-+-+-+-+-+-+-+-+-+-+-+-+-+-+-+-+-+-+-+-+-+-+-+-+</w:t>
      </w:r>
    </w:p>
    <w:p w14:paraId="247E20FD" w14:textId="77777777" w:rsidR="00D33CAD" w:rsidRPr="009E4791" w:rsidRDefault="00D33CAD" w:rsidP="00D33CAD">
      <w:pPr>
        <w:pStyle w:val="PL"/>
        <w:keepNext/>
        <w:keepLines/>
        <w:jc w:val="center"/>
      </w:pPr>
      <w:r w:rsidRPr="009E4791">
        <w:t>| IP    |</w:t>
      </w:r>
      <w:r>
        <w:t xml:space="preserve">     Spare                                             |</w:t>
      </w:r>
    </w:p>
    <w:p w14:paraId="15C43DFD" w14:textId="77777777" w:rsidR="00D33CAD" w:rsidRPr="00BB73A8" w:rsidRDefault="00D33CAD" w:rsidP="00D33CAD">
      <w:pPr>
        <w:pStyle w:val="PL"/>
        <w:keepNext/>
        <w:keepLines/>
        <w:jc w:val="center"/>
      </w:pPr>
      <w:r w:rsidRPr="009E4791">
        <w:t>|</w:t>
      </w:r>
      <w:r w:rsidRPr="00BB73A8">
        <w:t>Version|</w:t>
      </w:r>
      <w:r>
        <w:t xml:space="preserve">                                                       |</w:t>
      </w:r>
    </w:p>
    <w:p w14:paraId="248ACF9B" w14:textId="77777777" w:rsidR="00D33CAD" w:rsidRPr="009E4791" w:rsidRDefault="00D33CAD" w:rsidP="00D33CAD">
      <w:pPr>
        <w:pStyle w:val="PL"/>
        <w:keepNext/>
        <w:keepLines/>
        <w:jc w:val="center"/>
      </w:pPr>
      <w:r w:rsidRPr="009E4791">
        <w:t>+-+-+-+-+-+-+-+-+-+-+-+-+-+-+-+-+-+-+-+-+-+-+-+-+-+-+-+-+-+-+-+-+</w:t>
      </w:r>
    </w:p>
    <w:p w14:paraId="7C4B25B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9F34827" w14:textId="77777777" w:rsidR="00D33CAD" w:rsidRPr="009E4791" w:rsidRDefault="00D33CAD" w:rsidP="00D33CAD">
      <w:pPr>
        <w:pStyle w:val="PL"/>
        <w:keepNext/>
        <w:keepLines/>
        <w:jc w:val="center"/>
      </w:pPr>
      <w:r w:rsidRPr="009E4791">
        <w:t>+-+-+-+-+-+-+-+-+-+-+-+-+-+-+-+-+-+-+-+-+-+-+-+-+-+-+-+-+-+-+-+-+</w:t>
      </w:r>
    </w:p>
    <w:p w14:paraId="3523FC7A" w14:textId="77777777" w:rsidR="00D33CAD" w:rsidRPr="009E4791" w:rsidRDefault="00D33CAD" w:rsidP="00D33CAD">
      <w:pPr>
        <w:pStyle w:val="PL"/>
        <w:keepNext/>
        <w:keepLines/>
        <w:jc w:val="center"/>
      </w:pPr>
      <w:r w:rsidRPr="009E4791">
        <w:t>|             Video Media Port Number                           |</w:t>
      </w:r>
    </w:p>
    <w:p w14:paraId="409994E9" w14:textId="77777777" w:rsidR="00D33CAD" w:rsidRPr="009E4791" w:rsidRDefault="00D33CAD" w:rsidP="00D33CAD">
      <w:pPr>
        <w:pStyle w:val="PL"/>
        <w:keepNext/>
        <w:keepLines/>
        <w:jc w:val="center"/>
      </w:pPr>
      <w:r w:rsidRPr="009E4791">
        <w:t>+-+-+-+-+-+-+-+-+-+-+-+-+-+-+-+-+-+-+-+-+-+-+-+-+-+-+-+-+-+-+-+-+</w:t>
      </w:r>
    </w:p>
    <w:p w14:paraId="5EF27826" w14:textId="77777777" w:rsidR="00D33CAD" w:rsidRPr="009E4791" w:rsidRDefault="00D33CAD" w:rsidP="00D33CAD">
      <w:pPr>
        <w:pStyle w:val="PL"/>
        <w:keepNext/>
        <w:keepLines/>
        <w:jc w:val="center"/>
      </w:pPr>
      <w:r w:rsidRPr="009E4791">
        <w:t>|             Audio Media Port Number                           |</w:t>
      </w:r>
    </w:p>
    <w:p w14:paraId="16F82AEA" w14:textId="77777777" w:rsidR="00D33CAD" w:rsidRPr="009E4791" w:rsidRDefault="00D33CAD" w:rsidP="00D33CAD">
      <w:pPr>
        <w:pStyle w:val="PL"/>
        <w:keepNext/>
        <w:keepLines/>
        <w:jc w:val="center"/>
      </w:pPr>
      <w:r w:rsidRPr="009E4791">
        <w:t>+-+-+-+-+-+-+-+-+-+-+-+-+-+-+-+-+-+-+-+-+-+-+-+-+-+-+-+-+-+-+-+-+</w:t>
      </w:r>
    </w:p>
    <w:p w14:paraId="49931612" w14:textId="77777777" w:rsidR="00D33CAD" w:rsidRPr="009E4791" w:rsidRDefault="00D33CAD" w:rsidP="00D33CAD">
      <w:pPr>
        <w:pStyle w:val="PL"/>
        <w:keepNext/>
        <w:keepLines/>
        <w:jc w:val="center"/>
      </w:pPr>
      <w:r w:rsidRPr="009E4791">
        <w:t>|             FEC Port Number                                   |</w:t>
      </w:r>
    </w:p>
    <w:p w14:paraId="2AC279D2" w14:textId="77777777" w:rsidR="00D33CAD" w:rsidRPr="009E4791" w:rsidRDefault="00D33CAD" w:rsidP="00D33CAD">
      <w:pPr>
        <w:pStyle w:val="PL"/>
        <w:keepNext/>
        <w:keepLines/>
        <w:jc w:val="center"/>
      </w:pPr>
      <w:r w:rsidRPr="009E4791">
        <w:t>+-+-+-+-+-+-+-+-+-+-+-+-+-+-+-+-+-+-+-+-+-+-+-+-+-+-+-+-+-+-+-+-+</w:t>
      </w:r>
    </w:p>
    <w:p w14:paraId="01C8397F" w14:textId="77777777" w:rsidR="00D33CAD" w:rsidRPr="009E4791" w:rsidRDefault="00D33CAD" w:rsidP="00D33CAD">
      <w:pPr>
        <w:pStyle w:val="PL"/>
        <w:keepNext/>
        <w:keepLines/>
        <w:jc w:val="center"/>
      </w:pPr>
      <w:r w:rsidRPr="009E4791">
        <w:t>:             IP Address                                        :</w:t>
      </w:r>
    </w:p>
    <w:p w14:paraId="79526632" w14:textId="77777777" w:rsidR="00D33CAD" w:rsidRPr="009E4791" w:rsidRDefault="00D33CAD" w:rsidP="00D33CAD">
      <w:pPr>
        <w:pStyle w:val="PL"/>
        <w:keepNext/>
        <w:keepLines/>
        <w:jc w:val="center"/>
      </w:pPr>
      <w:r w:rsidRPr="009E4791">
        <w:t>+-+-+-+-+-+-+-+-+-+-+-+-+-+-+-+-+-+-+-+-+-+-+-+-+-+-+-+-+-+-+-+-+</w:t>
      </w:r>
    </w:p>
    <w:p w14:paraId="69277AAF" w14:textId="77777777" w:rsidR="00D33CAD" w:rsidRPr="009E4791" w:rsidRDefault="00D33CAD" w:rsidP="00D33CAD"/>
    <w:p w14:paraId="2A9A7959"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032E02C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72D7605" w14:textId="77777777" w:rsidR="00D33CAD" w:rsidRPr="00E22A5C" w:rsidRDefault="00D33CAD" w:rsidP="00D33CAD">
      <w:r w:rsidRPr="00A023A3">
        <w:lastRenderedPageBreak/>
        <w:t>The &lt;Video m-line Number&gt; value shall consist of 4 bit parameter giving the number of the" m=video" m-line in the SIP MESSAGE r</w:t>
      </w:r>
      <w:r w:rsidRPr="00CC615F">
        <w:t>equest announcing the MBMS bearer described in 3GPP TS 24.281 [</w:t>
      </w:r>
      <w:r w:rsidRPr="00E22A5C">
        <w:t>2].</w:t>
      </w:r>
    </w:p>
    <w:p w14:paraId="46155C9C"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C8E9F65"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4685AD8C"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15FB51F" w14:textId="77777777" w:rsidR="00D33CAD" w:rsidRPr="00E22A5C" w:rsidRDefault="00D33CAD" w:rsidP="00D33CAD">
      <w:pPr>
        <w:tabs>
          <w:tab w:val="left" w:pos="6984"/>
        </w:tabs>
      </w:pPr>
      <w:r w:rsidRPr="00E22A5C">
        <w:t>The &lt;IP version&gt; value indicates the IP version:</w:t>
      </w:r>
      <w:r w:rsidRPr="00E22A5C">
        <w:tab/>
      </w:r>
    </w:p>
    <w:p w14:paraId="1FB410E6" w14:textId="77777777" w:rsidR="00D33CAD" w:rsidRPr="00E22A5C" w:rsidRDefault="00D33CAD" w:rsidP="00D33CAD">
      <w:pPr>
        <w:pStyle w:val="B1"/>
        <w:rPr>
          <w:lang w:val="fr-FR"/>
        </w:rPr>
      </w:pPr>
      <w:r w:rsidRPr="00E22A5C">
        <w:rPr>
          <w:lang w:val="fr-FR"/>
        </w:rPr>
        <w:t>'0'</w:t>
      </w:r>
      <w:r w:rsidRPr="00E22A5C">
        <w:rPr>
          <w:lang w:val="fr-FR"/>
        </w:rPr>
        <w:tab/>
        <w:t>IP version 4</w:t>
      </w:r>
    </w:p>
    <w:p w14:paraId="59F90897" w14:textId="77777777" w:rsidR="00D33CAD" w:rsidRPr="00E22A5C" w:rsidRDefault="00D33CAD" w:rsidP="00D33CAD">
      <w:pPr>
        <w:pStyle w:val="B1"/>
        <w:rPr>
          <w:lang w:val="fr-FR"/>
        </w:rPr>
      </w:pPr>
      <w:r w:rsidRPr="00E22A5C">
        <w:rPr>
          <w:lang w:val="fr-FR"/>
        </w:rPr>
        <w:t>'1'</w:t>
      </w:r>
      <w:r w:rsidRPr="00E22A5C">
        <w:rPr>
          <w:lang w:val="fr-FR"/>
        </w:rPr>
        <w:tab/>
        <w:t>IP version 6</w:t>
      </w:r>
    </w:p>
    <w:p w14:paraId="41CB7C2C" w14:textId="77777777" w:rsidR="00D33CAD" w:rsidRPr="00585C60" w:rsidRDefault="00D33CAD" w:rsidP="00D33CAD">
      <w:pPr>
        <w:pStyle w:val="B1"/>
      </w:pPr>
      <w:r w:rsidRPr="00585C60">
        <w:t>All other values are reserved for future use.</w:t>
      </w:r>
    </w:p>
    <w:p w14:paraId="36676C5E"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38B51775" w14:textId="77777777" w:rsidR="00D33CAD" w:rsidRPr="003E1C9A" w:rsidRDefault="00D33CAD" w:rsidP="00D33CAD">
      <w:r w:rsidRPr="003E1C9A">
        <w:t>The &lt;Video Media Port Number&gt; value is a 32-bit binary value giving the port to be used.</w:t>
      </w:r>
    </w:p>
    <w:p w14:paraId="1651BE05"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8F3897A"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1EDE7FD" w14:textId="77777777" w:rsidR="00D33CAD" w:rsidRPr="001A3C73" w:rsidRDefault="00D33CAD" w:rsidP="00D33CAD">
      <w:r w:rsidRPr="001A3C73">
        <w:t>.The &lt;IP Address&gt; value is:</w:t>
      </w:r>
    </w:p>
    <w:p w14:paraId="6EE98024"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EE5DDDE"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237D39A2" w14:textId="77777777" w:rsidR="00D33CAD" w:rsidRPr="001A3C73" w:rsidRDefault="00D33CAD" w:rsidP="00D33CAD">
      <w:pPr>
        <w:pStyle w:val="Heading4"/>
      </w:pPr>
      <w:bookmarkStart w:id="1987" w:name="_Toc11344023"/>
      <w:bookmarkStart w:id="1988" w:name="_Toc45215984"/>
      <w:bookmarkStart w:id="1989" w:name="_Toc51945759"/>
      <w:bookmarkStart w:id="1990" w:name="_Toc99173155"/>
      <w:r>
        <w:t>9.3</w:t>
      </w:r>
      <w:r w:rsidRPr="001A3C73">
        <w:t>.3.4</w:t>
      </w:r>
      <w:r w:rsidRPr="001A3C73">
        <w:tab/>
        <w:t>TMGI field</w:t>
      </w:r>
      <w:bookmarkEnd w:id="1987"/>
      <w:bookmarkEnd w:id="1988"/>
      <w:bookmarkEnd w:id="1989"/>
      <w:bookmarkEnd w:id="1990"/>
    </w:p>
    <w:p w14:paraId="1618C73B" w14:textId="77777777" w:rsidR="00D33CAD" w:rsidRPr="003F4C0E" w:rsidRDefault="00D33CAD" w:rsidP="00D33CAD">
      <w:r w:rsidRPr="003F4C0E">
        <w:t>Table </w:t>
      </w:r>
      <w:r>
        <w:t>9.3</w:t>
      </w:r>
      <w:r w:rsidRPr="003F4C0E">
        <w:t>.3.4-1 describes the coding of the TMGI field.</w:t>
      </w:r>
    </w:p>
    <w:p w14:paraId="4F9FF1EF" w14:textId="77777777" w:rsidR="00D33CAD" w:rsidRPr="00FD4D54" w:rsidRDefault="00D33CAD" w:rsidP="00D33CAD">
      <w:pPr>
        <w:pStyle w:val="TH"/>
      </w:pPr>
      <w:r w:rsidRPr="00FD4D54">
        <w:t>Table </w:t>
      </w:r>
      <w:r>
        <w:t>9.3</w:t>
      </w:r>
      <w:r w:rsidRPr="00FD4D54">
        <w:t>.3.4-1: TMGI field coding</w:t>
      </w:r>
    </w:p>
    <w:p w14:paraId="46112CF3" w14:textId="77777777" w:rsidR="00D33CAD" w:rsidRPr="005A476D" w:rsidRDefault="00D33CAD" w:rsidP="00D33CAD">
      <w:pPr>
        <w:pStyle w:val="PL"/>
        <w:keepNext/>
        <w:keepLines/>
        <w:jc w:val="center"/>
        <w:rPr>
          <w:noProof w:val="0"/>
        </w:rPr>
      </w:pPr>
      <w:r w:rsidRPr="005A476D">
        <w:rPr>
          <w:noProof w:val="0"/>
        </w:rPr>
        <w:t>0                   1                   2                   3</w:t>
      </w:r>
    </w:p>
    <w:p w14:paraId="1BF638ED"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FF29CFC" w14:textId="77777777" w:rsidR="00D33CAD" w:rsidRPr="00B33831" w:rsidRDefault="00D33CAD" w:rsidP="00D33CAD">
      <w:pPr>
        <w:pStyle w:val="PL"/>
        <w:keepNext/>
        <w:keepLines/>
        <w:jc w:val="center"/>
        <w:rPr>
          <w:noProof w:val="0"/>
        </w:rPr>
      </w:pPr>
      <w:r w:rsidRPr="00B33831">
        <w:rPr>
          <w:noProof w:val="0"/>
        </w:rPr>
        <w:t>+-+-+-+-+-+-+-+-+-+-+-+-+-+-+-+-+-+-+-+-+-+-+-+-+-+-+-+-+-+-+-+-+</w:t>
      </w:r>
    </w:p>
    <w:p w14:paraId="297D54ED" w14:textId="77777777" w:rsidR="00D33CAD" w:rsidRPr="00110F4D" w:rsidRDefault="00D33CAD" w:rsidP="00D33CAD">
      <w:pPr>
        <w:pStyle w:val="PL"/>
        <w:keepNext/>
        <w:keepLines/>
        <w:jc w:val="center"/>
      </w:pPr>
      <w:r w:rsidRPr="00110F4D">
        <w:t>|TMGI           |TMGI           |TMGI                           |</w:t>
      </w:r>
    </w:p>
    <w:p w14:paraId="482FD8B8" w14:textId="77777777" w:rsidR="00D33CAD" w:rsidRPr="00035F32" w:rsidRDefault="00D33CAD" w:rsidP="00D33CAD">
      <w:pPr>
        <w:pStyle w:val="PL"/>
        <w:keepNext/>
        <w:keepLines/>
        <w:jc w:val="center"/>
      </w:pPr>
      <w:r w:rsidRPr="00035F32">
        <w:t>|ID             |length         |                               |</w:t>
      </w:r>
    </w:p>
    <w:p w14:paraId="6E99F5C4" w14:textId="77777777" w:rsidR="00D33CAD" w:rsidRPr="00E51710" w:rsidRDefault="00D33CAD" w:rsidP="00D33CAD">
      <w:pPr>
        <w:pStyle w:val="PL"/>
        <w:keepNext/>
        <w:keepLines/>
        <w:jc w:val="center"/>
      </w:pPr>
      <w:r w:rsidRPr="00E51710">
        <w:t>+-+-+-+-+-+-+-+-+-+-+-+-+-+-+-+-+                               :</w:t>
      </w:r>
    </w:p>
    <w:p w14:paraId="237641C3" w14:textId="77777777" w:rsidR="00D33CAD" w:rsidRPr="00D7327E" w:rsidRDefault="00D33CAD" w:rsidP="00D33CAD">
      <w:pPr>
        <w:pStyle w:val="PL"/>
        <w:keepNext/>
        <w:keepLines/>
        <w:jc w:val="center"/>
      </w:pPr>
      <w:r w:rsidRPr="00D7327E">
        <w:t>:                                            (Padding)          :</w:t>
      </w:r>
    </w:p>
    <w:p w14:paraId="0AC59C80" w14:textId="77777777" w:rsidR="00D33CAD" w:rsidRPr="00D7327E" w:rsidRDefault="00D33CAD" w:rsidP="00D33CAD">
      <w:pPr>
        <w:pStyle w:val="PL"/>
        <w:keepNext/>
        <w:keepLines/>
        <w:jc w:val="center"/>
      </w:pPr>
      <w:r w:rsidRPr="00D7327E">
        <w:t>+-+-+-+-+-+-+-+-+-+-+-+-+-+-+-+-+-+-+-+-+-+-+-+-+-+-+-+-+-+-+-+-+</w:t>
      </w:r>
    </w:p>
    <w:p w14:paraId="5A1198FD" w14:textId="77777777" w:rsidR="00D33CAD" w:rsidRPr="003C7EE2" w:rsidRDefault="00D33CAD" w:rsidP="00D33CAD">
      <w:pPr>
        <w:rPr>
          <w:lang w:eastAsia="x-none"/>
        </w:rPr>
      </w:pPr>
    </w:p>
    <w:p w14:paraId="70270E7B" w14:textId="77777777" w:rsidR="00D33CAD" w:rsidRPr="00FA4166" w:rsidRDefault="00D33CAD" w:rsidP="00D33CAD">
      <w:r w:rsidRPr="00FA4166">
        <w:t>The &lt;TMGI field ID&gt; value is a binary value and shall be set according to table </w:t>
      </w:r>
      <w:r>
        <w:t>9.3</w:t>
      </w:r>
      <w:r w:rsidRPr="00FA4166">
        <w:t>.3.1-2.</w:t>
      </w:r>
    </w:p>
    <w:p w14:paraId="25636618" w14:textId="77777777" w:rsidR="00D33CAD" w:rsidRPr="00FA4166" w:rsidRDefault="00D33CAD" w:rsidP="00D33CAD">
      <w:r w:rsidRPr="00FA4166">
        <w:t>The &lt;TMGI length&gt; value is a binary value indicating the length in octets of the &lt;TMGI&gt; value item.</w:t>
      </w:r>
    </w:p>
    <w:p w14:paraId="71505F49" w14:textId="4A7DF08D" w:rsidR="00D33CAD" w:rsidRPr="00A023A3" w:rsidRDefault="00D33CAD" w:rsidP="00D33CAD">
      <w:r w:rsidRPr="00FA4166">
        <w:rPr>
          <w:lang w:eastAsia="x-none"/>
        </w:rPr>
        <w:t xml:space="preserve">The &lt;TMGI&gt; value is coded as described in 3GPP TS 24.008 [11] </w:t>
      </w:r>
      <w:r w:rsidR="008C5982">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8C5982">
        <w:rPr>
          <w:lang w:eastAsia="x-none"/>
        </w:rPr>
        <w:t>clause</w:t>
      </w:r>
      <w:r w:rsidRPr="00A023A3">
        <w:rPr>
          <w:lang w:eastAsia="x-none"/>
        </w:rPr>
        <w:t> </w:t>
      </w:r>
      <w:r w:rsidRPr="00A023A3">
        <w:t>10.5.6.13).</w:t>
      </w:r>
    </w:p>
    <w:p w14:paraId="3364790B" w14:textId="77777777" w:rsidR="00D33CAD" w:rsidRPr="00337FBB" w:rsidRDefault="00D33CAD" w:rsidP="00D33CAD">
      <w:r w:rsidRPr="008261FE">
        <w:lastRenderedPageBreak/>
        <w:t>If the length of the &lt;TMGI&gt; value is not (2 + multiple of 4) bytes, the &lt;TMGI&gt; value shall be padded to (2 + multiple of 4) bytes. The value of the padding bytes sh</w:t>
      </w:r>
      <w:r w:rsidRPr="00337FBB">
        <w:t>ould be set to zero. The padding bytes shall be ignored.</w:t>
      </w:r>
    </w:p>
    <w:p w14:paraId="308468D9" w14:textId="77777777" w:rsidR="009559DD" w:rsidRDefault="009559DD" w:rsidP="009559DD">
      <w:pPr>
        <w:pStyle w:val="Heading4"/>
      </w:pPr>
      <w:bookmarkStart w:id="1991" w:name="_Toc11344024"/>
      <w:bookmarkStart w:id="1992" w:name="_Toc45215985"/>
      <w:bookmarkStart w:id="1993" w:name="_Toc51945760"/>
      <w:bookmarkStart w:id="1994" w:name="_Toc99173156"/>
      <w:r>
        <w:t>9.3.3.5</w:t>
      </w:r>
      <w:r>
        <w:tab/>
        <w:t>Monitoring state</w:t>
      </w:r>
      <w:bookmarkEnd w:id="1991"/>
      <w:bookmarkEnd w:id="1992"/>
      <w:bookmarkEnd w:id="1993"/>
      <w:bookmarkEnd w:id="1994"/>
    </w:p>
    <w:p w14:paraId="62B71C1B"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25BE1865"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08BA9357" w14:textId="77777777" w:rsidR="009559DD" w:rsidRPr="000B4518" w:rsidRDefault="009559DD" w:rsidP="009559DD">
      <w:pPr>
        <w:pStyle w:val="PL"/>
        <w:keepNext/>
        <w:keepLines/>
        <w:jc w:val="center"/>
        <w:rPr>
          <w:noProof w:val="0"/>
        </w:rPr>
      </w:pPr>
      <w:r w:rsidRPr="000B4518">
        <w:rPr>
          <w:noProof w:val="0"/>
        </w:rPr>
        <w:t>0                   1                   2                   3</w:t>
      </w:r>
    </w:p>
    <w:p w14:paraId="78B3305E"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0D537618" w14:textId="77777777" w:rsidR="009559DD" w:rsidRPr="000B4518" w:rsidRDefault="009559DD" w:rsidP="009559DD">
      <w:pPr>
        <w:pStyle w:val="PL"/>
        <w:keepNext/>
        <w:keepLines/>
        <w:jc w:val="center"/>
        <w:rPr>
          <w:noProof w:val="0"/>
        </w:rPr>
      </w:pPr>
      <w:r w:rsidRPr="000B4518">
        <w:rPr>
          <w:noProof w:val="0"/>
        </w:rPr>
        <w:t>+-+-+-+-+-+-+-+-+-+-+-+-+-+-+-+-+-+-+-+-+-+-+-+-+-+-+-+-+-+-+-+-+</w:t>
      </w:r>
    </w:p>
    <w:p w14:paraId="55E63894"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7C157901"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5ED00323" w14:textId="77777777" w:rsidR="009559DD" w:rsidRPr="000B4518" w:rsidRDefault="009559DD" w:rsidP="009559DD">
      <w:pPr>
        <w:pStyle w:val="PL"/>
        <w:keepNext/>
        <w:keepLines/>
        <w:jc w:val="center"/>
      </w:pPr>
      <w:r w:rsidRPr="000B4518">
        <w:t>+-+-+-+-+-+-+-+-+-+-+-+-+-+-+-+-+-+-+-+-+-+-+-+-+-+-+-+-+-+-+-+-+</w:t>
      </w:r>
    </w:p>
    <w:p w14:paraId="6D154595" w14:textId="77777777" w:rsidR="009559DD" w:rsidRPr="000B4518" w:rsidRDefault="009559DD" w:rsidP="009559DD">
      <w:pPr>
        <w:rPr>
          <w:lang w:eastAsia="x-none"/>
        </w:rPr>
      </w:pPr>
    </w:p>
    <w:p w14:paraId="641B463C"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0562553A"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286C34FD"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399A1C"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6EDA19F5"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4022BA86" w14:textId="77777777" w:rsidR="009559DD" w:rsidRDefault="009559DD" w:rsidP="009559DD">
      <w:pPr>
        <w:pStyle w:val="B1"/>
      </w:pPr>
      <w:r w:rsidRPr="000B4518">
        <w:t>All other values are reserved for future use.</w:t>
      </w:r>
    </w:p>
    <w:p w14:paraId="0F5A7D86" w14:textId="77777777" w:rsidR="009559DD" w:rsidRPr="000B4518" w:rsidRDefault="009559DD" w:rsidP="009559DD">
      <w:pPr>
        <w:pStyle w:val="B1"/>
      </w:pPr>
      <w:r>
        <w:t>The spare bits are set to zero</w:t>
      </w:r>
    </w:p>
    <w:p w14:paraId="1D8E452A" w14:textId="77777777" w:rsidR="00D33CAD" w:rsidRPr="00337FBB" w:rsidRDefault="00D33CAD" w:rsidP="00D33CAD">
      <w:pPr>
        <w:pStyle w:val="Heading3"/>
      </w:pPr>
      <w:bookmarkStart w:id="1995" w:name="_Toc11344025"/>
      <w:bookmarkStart w:id="1996" w:name="_Toc45215986"/>
      <w:bookmarkStart w:id="1997" w:name="_Toc51945761"/>
      <w:bookmarkStart w:id="1998" w:name="_Toc99173157"/>
      <w:r>
        <w:t>9.3</w:t>
      </w:r>
      <w:r w:rsidRPr="00337FBB">
        <w:t>.4</w:t>
      </w:r>
      <w:r w:rsidRPr="00337FBB">
        <w:tab/>
        <w:t>Map Group To Bearer message</w:t>
      </w:r>
      <w:bookmarkEnd w:id="1995"/>
      <w:bookmarkEnd w:id="1996"/>
      <w:bookmarkEnd w:id="1997"/>
      <w:bookmarkEnd w:id="1998"/>
    </w:p>
    <w:p w14:paraId="76001AAC"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D0C1E15" w14:textId="77777777" w:rsidR="00D33CAD" w:rsidRPr="00337FBB" w:rsidRDefault="00D33CAD" w:rsidP="00D33CAD">
      <w:r w:rsidRPr="00337FBB">
        <w:t>Table </w:t>
      </w:r>
      <w:r>
        <w:t>9.3</w:t>
      </w:r>
      <w:r w:rsidRPr="00337FBB">
        <w:t>.4-1 shows the content of the Map Group To Bearer message.</w:t>
      </w:r>
    </w:p>
    <w:p w14:paraId="54EB1785" w14:textId="77777777" w:rsidR="00D33CAD" w:rsidRPr="00337FBB" w:rsidRDefault="00D33CAD" w:rsidP="00D33CAD">
      <w:pPr>
        <w:pStyle w:val="TH"/>
      </w:pPr>
      <w:r w:rsidRPr="00337FBB">
        <w:t>Table </w:t>
      </w:r>
      <w:r>
        <w:t>9.3</w:t>
      </w:r>
      <w:r w:rsidRPr="00337FBB">
        <w:t>.4-1: Map Group To Bearer message</w:t>
      </w:r>
    </w:p>
    <w:p w14:paraId="59F227F3" w14:textId="77777777" w:rsidR="00D33CAD" w:rsidRPr="00D841CE" w:rsidRDefault="00D33CAD" w:rsidP="00D33CAD">
      <w:pPr>
        <w:pStyle w:val="PL"/>
        <w:keepNext/>
        <w:keepLines/>
        <w:jc w:val="center"/>
        <w:rPr>
          <w:noProof w:val="0"/>
        </w:rPr>
      </w:pPr>
      <w:r w:rsidRPr="00D841CE">
        <w:rPr>
          <w:noProof w:val="0"/>
        </w:rPr>
        <w:t>0                   1                   2                   3</w:t>
      </w:r>
    </w:p>
    <w:p w14:paraId="39F37EED"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D592848" w14:textId="77777777" w:rsidR="00D33CAD" w:rsidRPr="007D0B5F" w:rsidRDefault="00D33CAD" w:rsidP="00D33CAD">
      <w:pPr>
        <w:pStyle w:val="PL"/>
        <w:keepNext/>
        <w:keepLines/>
        <w:jc w:val="center"/>
        <w:rPr>
          <w:noProof w:val="0"/>
        </w:rPr>
      </w:pPr>
      <w:r w:rsidRPr="007D0B5F">
        <w:rPr>
          <w:noProof w:val="0"/>
        </w:rPr>
        <w:t>+-+-+-+-+-+-+-+-+-+-+-+-+-+-+-+-+-+-+-+-+-+-+-+-+-+-+-+-+-+-+-+-+</w:t>
      </w:r>
    </w:p>
    <w:p w14:paraId="706B385B" w14:textId="77777777" w:rsidR="00D33CAD" w:rsidRPr="007D0B5F" w:rsidRDefault="00D33CAD" w:rsidP="00D33CAD">
      <w:pPr>
        <w:pStyle w:val="PL"/>
        <w:keepNext/>
        <w:keepLines/>
        <w:jc w:val="center"/>
        <w:rPr>
          <w:noProof w:val="0"/>
        </w:rPr>
      </w:pPr>
      <w:r w:rsidRPr="007D0B5F">
        <w:rPr>
          <w:noProof w:val="0"/>
        </w:rPr>
        <w:t>|V=2|P| Subtype|   PT=APP=204  |          Length                |</w:t>
      </w:r>
    </w:p>
    <w:p w14:paraId="5C5DF1F8" w14:textId="77777777" w:rsidR="00D33CAD" w:rsidRPr="00A14321" w:rsidRDefault="00D33CAD" w:rsidP="00D33CAD">
      <w:pPr>
        <w:pStyle w:val="PL"/>
        <w:keepNext/>
        <w:keepLines/>
        <w:jc w:val="center"/>
        <w:rPr>
          <w:noProof w:val="0"/>
        </w:rPr>
      </w:pPr>
      <w:r w:rsidRPr="00A14321">
        <w:rPr>
          <w:noProof w:val="0"/>
        </w:rPr>
        <w:t>+-+-+-+-+-+-+-+-+-+-+-+-+-+-+-+-+-+-+-+-+-+-+-+-+-+-+-+-+-+-+-+-+</w:t>
      </w:r>
    </w:p>
    <w:p w14:paraId="1B189B20"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1A03E0E9" w14:textId="77777777" w:rsidR="00D33CAD" w:rsidRPr="00A14321" w:rsidRDefault="00D33CAD" w:rsidP="00D33CAD">
      <w:pPr>
        <w:pStyle w:val="PL"/>
        <w:keepNext/>
        <w:keepLines/>
        <w:jc w:val="center"/>
        <w:rPr>
          <w:noProof w:val="0"/>
        </w:rPr>
      </w:pPr>
      <w:r w:rsidRPr="00A14321">
        <w:rPr>
          <w:noProof w:val="0"/>
        </w:rPr>
        <w:t>+-+-+-+-+-+-+-+-+-+-+-+-+-+-+-+-+-+-+-+-+-+-+-+-+-+-+-+-+-+-+-+-+</w:t>
      </w:r>
    </w:p>
    <w:p w14:paraId="21D80CA9"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786A63D7" w14:textId="77777777" w:rsidR="00D33CAD" w:rsidRPr="00FA4166" w:rsidRDefault="00D33CAD" w:rsidP="00D33CAD">
      <w:pPr>
        <w:pStyle w:val="PL"/>
        <w:keepNext/>
        <w:keepLines/>
        <w:jc w:val="center"/>
        <w:rPr>
          <w:noProof w:val="0"/>
        </w:rPr>
      </w:pPr>
      <w:r w:rsidRPr="00FA4166">
        <w:rPr>
          <w:noProof w:val="0"/>
        </w:rPr>
        <w:t>+-+-+-+-+-+-+-+-+-+-+-+-+-+-+-+-+-+-+-+-+-+-+-+-+-+-+-+-+-+-+-+-+</w:t>
      </w:r>
    </w:p>
    <w:p w14:paraId="24853501" w14:textId="77777777" w:rsidR="00D33CAD" w:rsidRPr="00FA4166" w:rsidRDefault="00D33CAD" w:rsidP="00D33CAD">
      <w:pPr>
        <w:pStyle w:val="PL"/>
        <w:keepNext/>
        <w:keepLines/>
        <w:jc w:val="center"/>
        <w:rPr>
          <w:noProof w:val="0"/>
        </w:rPr>
      </w:pPr>
      <w:r w:rsidRPr="00FA4166">
        <w:rPr>
          <w:noProof w:val="0"/>
        </w:rPr>
        <w:t>|                       MCVideo Group ID field                  |</w:t>
      </w:r>
    </w:p>
    <w:p w14:paraId="254F319F" w14:textId="77777777" w:rsidR="00D33CAD" w:rsidRPr="0081417F" w:rsidRDefault="00D33CAD" w:rsidP="00D33CAD">
      <w:pPr>
        <w:pStyle w:val="PL"/>
        <w:keepNext/>
        <w:keepLines/>
        <w:jc w:val="center"/>
        <w:rPr>
          <w:noProof w:val="0"/>
        </w:rPr>
      </w:pPr>
      <w:r w:rsidRPr="0081417F">
        <w:rPr>
          <w:noProof w:val="0"/>
        </w:rPr>
        <w:t>+-+-+-+-+-+-+-+-+-+-+-+-+-+-+-+-+-+-+-+-+-+-+-+-+-+-+-+-+-+-+-+-+</w:t>
      </w:r>
    </w:p>
    <w:p w14:paraId="6A2F5476" w14:textId="77777777" w:rsidR="00D33CAD" w:rsidRPr="00A023A3" w:rsidRDefault="00D33CAD" w:rsidP="00D33CAD">
      <w:pPr>
        <w:pStyle w:val="PL"/>
        <w:keepNext/>
        <w:keepLines/>
        <w:jc w:val="center"/>
        <w:rPr>
          <w:noProof w:val="0"/>
        </w:rPr>
      </w:pPr>
      <w:r w:rsidRPr="00A023A3">
        <w:rPr>
          <w:noProof w:val="0"/>
        </w:rPr>
        <w:t>|                           TMGI field                          |</w:t>
      </w:r>
    </w:p>
    <w:p w14:paraId="34C81972" w14:textId="77777777" w:rsidR="00D33CAD" w:rsidRPr="008261FE" w:rsidRDefault="00D33CAD" w:rsidP="00D33CAD">
      <w:pPr>
        <w:pStyle w:val="PL"/>
        <w:keepNext/>
        <w:keepLines/>
        <w:jc w:val="center"/>
        <w:rPr>
          <w:noProof w:val="0"/>
        </w:rPr>
      </w:pPr>
      <w:r w:rsidRPr="008261FE">
        <w:rPr>
          <w:noProof w:val="0"/>
        </w:rPr>
        <w:t>+-+-+-+-+-+-+-+-+-+-+-+-+-+-+-+-+-+-+-+-+-+-+-+-+-+-+-+-+-+-+-+-+</w:t>
      </w:r>
    </w:p>
    <w:p w14:paraId="7B84F770" w14:textId="77777777" w:rsidR="00D33CAD" w:rsidRPr="00337FBB" w:rsidRDefault="00D33CAD" w:rsidP="00D33CAD">
      <w:pPr>
        <w:pStyle w:val="PL"/>
        <w:keepNext/>
        <w:keepLines/>
        <w:jc w:val="center"/>
        <w:rPr>
          <w:noProof w:val="0"/>
        </w:rPr>
      </w:pPr>
      <w:r w:rsidRPr="00337FBB">
        <w:rPr>
          <w:noProof w:val="0"/>
        </w:rPr>
        <w:t>|                        MBMS Subchannel field                  |</w:t>
      </w:r>
    </w:p>
    <w:p w14:paraId="37157967" w14:textId="77777777" w:rsidR="00D33CAD" w:rsidRPr="00337FBB" w:rsidRDefault="00D33CAD" w:rsidP="00D33CAD">
      <w:pPr>
        <w:pStyle w:val="PL"/>
        <w:keepNext/>
        <w:keepLines/>
        <w:jc w:val="center"/>
        <w:rPr>
          <w:noProof w:val="0"/>
        </w:rPr>
      </w:pPr>
      <w:r w:rsidRPr="00337FBB">
        <w:rPr>
          <w:noProof w:val="0"/>
        </w:rPr>
        <w:t>+-+-+-+-+-+-+-+-+-+-+-+-+-+-+-+-+-+-+-+-+-+-+-+-+-+-+-+-+-+-+-+-+</w:t>
      </w:r>
    </w:p>
    <w:p w14:paraId="4DDF25AE" w14:textId="77777777" w:rsidR="00D33CAD" w:rsidRPr="00D841CE" w:rsidRDefault="00D33CAD" w:rsidP="00D33CAD">
      <w:pPr>
        <w:keepNext/>
        <w:keepLines/>
      </w:pPr>
    </w:p>
    <w:p w14:paraId="04B56612" w14:textId="77777777" w:rsidR="00D33CAD" w:rsidRPr="00450F86" w:rsidRDefault="00D33CAD" w:rsidP="00D33CAD">
      <w:r w:rsidRPr="00450F86">
        <w:t>With the exception of the three first 32-bit words, the order of the fields are irrelevant.</w:t>
      </w:r>
    </w:p>
    <w:p w14:paraId="3E197C8F" w14:textId="77777777" w:rsidR="00D33CAD" w:rsidRPr="00450F86" w:rsidRDefault="00D33CAD" w:rsidP="00D33CAD">
      <w:pPr>
        <w:rPr>
          <w:b/>
          <w:u w:val="single"/>
        </w:rPr>
      </w:pPr>
      <w:r w:rsidRPr="00450F86">
        <w:rPr>
          <w:b/>
          <w:u w:val="single"/>
        </w:rPr>
        <w:t>Subtype:</w:t>
      </w:r>
    </w:p>
    <w:p w14:paraId="72CC4061" w14:textId="77777777" w:rsidR="00D33CAD" w:rsidRPr="007D0B5F" w:rsidRDefault="00D33CAD" w:rsidP="00D33CAD">
      <w:r w:rsidRPr="007D0B5F">
        <w:t>The subtype shall be coded according to table </w:t>
      </w:r>
      <w:r>
        <w:t>9.3</w:t>
      </w:r>
      <w:r w:rsidRPr="007D0B5F">
        <w:t>.2-1.</w:t>
      </w:r>
    </w:p>
    <w:p w14:paraId="20CEBF8D" w14:textId="77777777" w:rsidR="00D33CAD" w:rsidRPr="007D0B5F" w:rsidRDefault="00D33CAD" w:rsidP="00D33CAD">
      <w:pPr>
        <w:rPr>
          <w:b/>
          <w:u w:val="single"/>
        </w:rPr>
      </w:pPr>
      <w:r w:rsidRPr="007D0B5F">
        <w:rPr>
          <w:b/>
          <w:u w:val="single"/>
        </w:rPr>
        <w:t>Length:</w:t>
      </w:r>
    </w:p>
    <w:p w14:paraId="369756DF" w14:textId="06CC6CBB" w:rsidR="00D33CAD" w:rsidRPr="00A14321" w:rsidRDefault="00D33CAD" w:rsidP="00D33CAD">
      <w:r w:rsidRPr="00A14321">
        <w:t xml:space="preserve">The length shall be coded as specified in </w:t>
      </w:r>
      <w:r w:rsidR="008C5982">
        <w:t>clause</w:t>
      </w:r>
      <w:r w:rsidRPr="00A14321">
        <w:t> 8.1.2.</w:t>
      </w:r>
    </w:p>
    <w:p w14:paraId="66EC69E6" w14:textId="77777777" w:rsidR="00D33CAD" w:rsidRPr="00A14321" w:rsidRDefault="00D33CAD" w:rsidP="00D33CAD">
      <w:pPr>
        <w:rPr>
          <w:b/>
          <w:u w:val="single"/>
        </w:rPr>
      </w:pPr>
      <w:r w:rsidRPr="00A14321">
        <w:rPr>
          <w:b/>
          <w:u w:val="single"/>
        </w:rPr>
        <w:t>SSRC:</w:t>
      </w:r>
    </w:p>
    <w:p w14:paraId="16A781EF" w14:textId="77777777" w:rsidR="00D33CAD" w:rsidRPr="00A14321" w:rsidRDefault="00D33CAD" w:rsidP="00D33CAD">
      <w:r w:rsidRPr="00A14321">
        <w:lastRenderedPageBreak/>
        <w:t>The SSRC field shall carry the SSRC of the participating MCVideo function.</w:t>
      </w:r>
    </w:p>
    <w:p w14:paraId="33307E73" w14:textId="77777777" w:rsidR="00D33CAD" w:rsidRPr="00E22A5C" w:rsidRDefault="00D33CAD" w:rsidP="00D33CAD">
      <w:r w:rsidRPr="003E687E">
        <w:t>The SSRC field shall be coded as specified in IETF RFC 3550 [</w:t>
      </w:r>
      <w:r w:rsidRPr="00E22A5C">
        <w:t>3].</w:t>
      </w:r>
    </w:p>
    <w:p w14:paraId="666FC656" w14:textId="77777777" w:rsidR="00D33CAD" w:rsidRPr="00585C60" w:rsidRDefault="00D33CAD" w:rsidP="00D33CAD">
      <w:pPr>
        <w:rPr>
          <w:b/>
          <w:u w:val="single"/>
        </w:rPr>
      </w:pPr>
      <w:r w:rsidRPr="00585C60">
        <w:rPr>
          <w:b/>
          <w:u w:val="single"/>
        </w:rPr>
        <w:t>MCVideo Group ID:</w:t>
      </w:r>
    </w:p>
    <w:p w14:paraId="6918B2CC" w14:textId="5D46B009" w:rsidR="00D33CAD" w:rsidRPr="00F77BFC" w:rsidRDefault="00D33CAD" w:rsidP="00D33CAD">
      <w:r w:rsidRPr="00585C60">
        <w:t xml:space="preserve">The </w:t>
      </w:r>
      <w:r w:rsidRPr="00F77BFC">
        <w:t xml:space="preserve">MCVideo Group ID field is coded as described in </w:t>
      </w:r>
      <w:r w:rsidR="008C5982">
        <w:t>clause</w:t>
      </w:r>
      <w:r w:rsidRPr="00F77BFC">
        <w:t> </w:t>
      </w:r>
      <w:r>
        <w:t>9.3</w:t>
      </w:r>
      <w:r w:rsidRPr="00F77BFC">
        <w:t>.3.2.</w:t>
      </w:r>
    </w:p>
    <w:p w14:paraId="739028FA" w14:textId="77777777" w:rsidR="00D33CAD" w:rsidRPr="009C39D4" w:rsidRDefault="00D33CAD" w:rsidP="00D33CAD">
      <w:pPr>
        <w:rPr>
          <w:b/>
          <w:u w:val="single"/>
        </w:rPr>
      </w:pPr>
      <w:r w:rsidRPr="009C39D4">
        <w:rPr>
          <w:b/>
          <w:u w:val="single"/>
        </w:rPr>
        <w:t>TMGI:</w:t>
      </w:r>
    </w:p>
    <w:p w14:paraId="7C80FC19" w14:textId="49A89EE9" w:rsidR="00D33CAD" w:rsidRPr="003E1C9A" w:rsidRDefault="00D33CAD" w:rsidP="00D33CAD">
      <w:r w:rsidRPr="003E1C9A">
        <w:t xml:space="preserve">The TMGI field is coded as described in </w:t>
      </w:r>
      <w:r w:rsidR="008C5982">
        <w:t>clause</w:t>
      </w:r>
      <w:r w:rsidRPr="003E1C9A">
        <w:t> </w:t>
      </w:r>
      <w:r>
        <w:t>9.3</w:t>
      </w:r>
      <w:r w:rsidRPr="003E1C9A">
        <w:t>.3.4.</w:t>
      </w:r>
    </w:p>
    <w:p w14:paraId="7B543FE4" w14:textId="77777777" w:rsidR="00D33CAD" w:rsidRPr="00DA0331" w:rsidRDefault="00D33CAD" w:rsidP="00D33CAD">
      <w:pPr>
        <w:rPr>
          <w:b/>
          <w:u w:val="single"/>
        </w:rPr>
      </w:pPr>
      <w:r w:rsidRPr="00DA0331">
        <w:rPr>
          <w:b/>
          <w:u w:val="single"/>
        </w:rPr>
        <w:t>MBMS Subchannel:</w:t>
      </w:r>
    </w:p>
    <w:p w14:paraId="6A2414EC" w14:textId="456536B0" w:rsidR="00D33CAD" w:rsidRPr="001A3C73" w:rsidRDefault="00D33CAD" w:rsidP="00D33CAD">
      <w:r w:rsidRPr="001A3C73">
        <w:t xml:space="preserve">The MBMS Subchannel field is coded as described in </w:t>
      </w:r>
      <w:r w:rsidR="008C5982">
        <w:t>clause</w:t>
      </w:r>
      <w:r w:rsidRPr="001A3C73">
        <w:t> </w:t>
      </w:r>
      <w:r>
        <w:t>9.3</w:t>
      </w:r>
      <w:r w:rsidRPr="001A3C73">
        <w:t>.3.3.</w:t>
      </w:r>
    </w:p>
    <w:p w14:paraId="05438EC2" w14:textId="77777777" w:rsidR="00D33CAD" w:rsidRPr="001A3C73" w:rsidRDefault="00D33CAD" w:rsidP="00D33CAD">
      <w:pPr>
        <w:pStyle w:val="Heading3"/>
      </w:pPr>
      <w:bookmarkStart w:id="1999" w:name="_Toc11344026"/>
      <w:bookmarkStart w:id="2000" w:name="_Toc45215987"/>
      <w:bookmarkStart w:id="2001" w:name="_Toc51945762"/>
      <w:bookmarkStart w:id="2002" w:name="_Toc99173158"/>
      <w:r>
        <w:t>9.3</w:t>
      </w:r>
      <w:r w:rsidRPr="001A3C73">
        <w:t>.5</w:t>
      </w:r>
      <w:r w:rsidRPr="001A3C73">
        <w:tab/>
        <w:t>Unmap Group To Bearer message</w:t>
      </w:r>
      <w:bookmarkEnd w:id="1999"/>
      <w:bookmarkEnd w:id="2000"/>
      <w:bookmarkEnd w:id="2001"/>
      <w:bookmarkEnd w:id="2002"/>
    </w:p>
    <w:p w14:paraId="0BC866F8"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2222FE4E" w14:textId="77777777" w:rsidR="00D33CAD" w:rsidRPr="001A3C73" w:rsidRDefault="00D33CAD" w:rsidP="00D33CAD">
      <w:r w:rsidRPr="001A3C73">
        <w:t>Table </w:t>
      </w:r>
      <w:r>
        <w:t>9.3</w:t>
      </w:r>
      <w:r w:rsidRPr="001A3C73">
        <w:t>.5-1 shows the content of the Unmap Group To Bearer message.</w:t>
      </w:r>
    </w:p>
    <w:p w14:paraId="3382B161" w14:textId="77777777" w:rsidR="00D33CAD" w:rsidRPr="001A3C73" w:rsidRDefault="00D33CAD" w:rsidP="00D33CAD">
      <w:pPr>
        <w:pStyle w:val="TH"/>
      </w:pPr>
      <w:r w:rsidRPr="001A3C73">
        <w:t>Table </w:t>
      </w:r>
      <w:r>
        <w:t>9.3</w:t>
      </w:r>
      <w:r w:rsidRPr="001A3C73">
        <w:t>.5-1: Unmap Group To Bearer message</w:t>
      </w:r>
    </w:p>
    <w:p w14:paraId="37DBB52C" w14:textId="77777777" w:rsidR="00D33CAD" w:rsidRPr="003F4C0E" w:rsidRDefault="00D33CAD" w:rsidP="00D33CAD">
      <w:pPr>
        <w:pStyle w:val="PL"/>
        <w:keepNext/>
        <w:keepLines/>
        <w:jc w:val="center"/>
        <w:rPr>
          <w:noProof w:val="0"/>
        </w:rPr>
      </w:pPr>
      <w:r w:rsidRPr="003F4C0E">
        <w:rPr>
          <w:noProof w:val="0"/>
        </w:rPr>
        <w:t>0                   1                   2                   3</w:t>
      </w:r>
    </w:p>
    <w:p w14:paraId="02C2382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6FF0B124" w14:textId="77777777" w:rsidR="00D33CAD" w:rsidRPr="005A476D" w:rsidRDefault="00D33CAD" w:rsidP="00D33CAD">
      <w:pPr>
        <w:pStyle w:val="PL"/>
        <w:keepNext/>
        <w:keepLines/>
        <w:jc w:val="center"/>
        <w:rPr>
          <w:noProof w:val="0"/>
        </w:rPr>
      </w:pPr>
      <w:r w:rsidRPr="005A476D">
        <w:rPr>
          <w:noProof w:val="0"/>
        </w:rPr>
        <w:t>+-+-+-+-+-+-+-+-+-+-+-+-+-+-+-+-+-+-+-+-+-+-+-+-+-+-+-+-+-+-+-+-+</w:t>
      </w:r>
    </w:p>
    <w:p w14:paraId="7FC899C7"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4DC06732" w14:textId="77777777" w:rsidR="00D33CAD" w:rsidRPr="00110F4D" w:rsidRDefault="00D33CAD" w:rsidP="00D33CAD">
      <w:pPr>
        <w:pStyle w:val="PL"/>
        <w:keepNext/>
        <w:keepLines/>
        <w:jc w:val="center"/>
        <w:rPr>
          <w:noProof w:val="0"/>
        </w:rPr>
      </w:pPr>
      <w:r w:rsidRPr="00110F4D">
        <w:rPr>
          <w:noProof w:val="0"/>
        </w:rPr>
        <w:t>+-+-+-+-+-+-+-+-+-+-+-+-+-+-+-+-+-+-+-+-+-+-+-+-+-+-+-+-+-+-+-+-+</w:t>
      </w:r>
    </w:p>
    <w:p w14:paraId="6943C566"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67F8CAE5" w14:textId="77777777" w:rsidR="00D33CAD" w:rsidRPr="00E51710" w:rsidRDefault="00D33CAD" w:rsidP="00D33CAD">
      <w:pPr>
        <w:pStyle w:val="PL"/>
        <w:keepNext/>
        <w:keepLines/>
        <w:jc w:val="center"/>
        <w:rPr>
          <w:noProof w:val="0"/>
        </w:rPr>
      </w:pPr>
      <w:r w:rsidRPr="00E51710">
        <w:rPr>
          <w:noProof w:val="0"/>
        </w:rPr>
        <w:t>+-+-+-+-+-+-+-+-+-+-+-+-+-+-+-+-+-+-+-+-+-+-+-+-+-+-+-+-+-+-+-+-+</w:t>
      </w:r>
    </w:p>
    <w:p w14:paraId="4E8CA229"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0435D91D" w14:textId="77777777" w:rsidR="00D33CAD" w:rsidRPr="00D7327E" w:rsidRDefault="00D33CAD" w:rsidP="00D33CAD">
      <w:pPr>
        <w:pStyle w:val="PL"/>
        <w:keepNext/>
        <w:keepLines/>
        <w:jc w:val="center"/>
        <w:rPr>
          <w:noProof w:val="0"/>
        </w:rPr>
      </w:pPr>
      <w:r w:rsidRPr="00D7327E">
        <w:rPr>
          <w:noProof w:val="0"/>
        </w:rPr>
        <w:t>+-+-+-+-+-+-+-+-+-+-+-+-+-+-+-+-+-+-+-+-+-+-+-+-+-+-+-+-+-+-+-+-+</w:t>
      </w:r>
    </w:p>
    <w:p w14:paraId="20D6D553" w14:textId="77777777" w:rsidR="00D33CAD" w:rsidRPr="003C7EE2" w:rsidRDefault="00D33CAD" w:rsidP="00D33CAD">
      <w:pPr>
        <w:pStyle w:val="PL"/>
        <w:keepNext/>
        <w:keepLines/>
        <w:jc w:val="center"/>
        <w:rPr>
          <w:noProof w:val="0"/>
        </w:rPr>
      </w:pPr>
      <w:r w:rsidRPr="003C7EE2">
        <w:rPr>
          <w:noProof w:val="0"/>
        </w:rPr>
        <w:t>|                       MCVideo Group ID field                  |</w:t>
      </w:r>
    </w:p>
    <w:p w14:paraId="6CC295EF" w14:textId="77777777" w:rsidR="00D33CAD" w:rsidRPr="00FA4166" w:rsidRDefault="00D33CAD" w:rsidP="00D33CAD">
      <w:pPr>
        <w:pStyle w:val="PL"/>
        <w:keepNext/>
        <w:keepLines/>
        <w:jc w:val="center"/>
        <w:rPr>
          <w:noProof w:val="0"/>
        </w:rPr>
      </w:pPr>
      <w:r w:rsidRPr="00FA4166">
        <w:rPr>
          <w:noProof w:val="0"/>
        </w:rPr>
        <w:t>+-+-+-+-+-+-+-+-+-+-+-+-+-+-+-+-+-+-+-+-+-+-+-+-+-+-+-+-+-+-+-+-+</w:t>
      </w:r>
    </w:p>
    <w:p w14:paraId="7FFEE848" w14:textId="77777777" w:rsidR="00D33CAD" w:rsidRPr="00FA4166" w:rsidRDefault="00D33CAD" w:rsidP="00D33CAD"/>
    <w:p w14:paraId="71221919" w14:textId="77777777" w:rsidR="00D33CAD" w:rsidRPr="00FA4166" w:rsidRDefault="00D33CAD" w:rsidP="00D33CAD">
      <w:r w:rsidRPr="00FA4166">
        <w:t>With the exception of the three first 32-bit words, the order of the fields are irrelevant.</w:t>
      </w:r>
    </w:p>
    <w:p w14:paraId="4429D988" w14:textId="77777777" w:rsidR="00D33CAD" w:rsidRPr="00FA4166" w:rsidRDefault="00D33CAD" w:rsidP="00D33CAD">
      <w:pPr>
        <w:rPr>
          <w:b/>
          <w:u w:val="single"/>
        </w:rPr>
      </w:pPr>
      <w:r w:rsidRPr="00FA4166">
        <w:rPr>
          <w:b/>
          <w:u w:val="single"/>
        </w:rPr>
        <w:t>Subtype:</w:t>
      </w:r>
    </w:p>
    <w:p w14:paraId="148AFD37" w14:textId="77777777" w:rsidR="00D33CAD" w:rsidRPr="00C272BE" w:rsidRDefault="00D33CAD" w:rsidP="00D33CAD">
      <w:r w:rsidRPr="00C272BE">
        <w:t>The subtype shall be coded according to table </w:t>
      </w:r>
      <w:r>
        <w:t>9.3</w:t>
      </w:r>
      <w:r w:rsidRPr="00C272BE">
        <w:t>.2-1.</w:t>
      </w:r>
    </w:p>
    <w:p w14:paraId="3320F369" w14:textId="77777777" w:rsidR="00D33CAD" w:rsidRPr="0081417F" w:rsidRDefault="00D33CAD" w:rsidP="00D33CAD">
      <w:pPr>
        <w:rPr>
          <w:b/>
          <w:u w:val="single"/>
        </w:rPr>
      </w:pPr>
      <w:r w:rsidRPr="0081417F">
        <w:rPr>
          <w:b/>
          <w:u w:val="single"/>
        </w:rPr>
        <w:t>Length:</w:t>
      </w:r>
    </w:p>
    <w:p w14:paraId="1226C11D" w14:textId="47DA1A20" w:rsidR="00D33CAD" w:rsidRPr="00A023A3" w:rsidRDefault="00D33CAD" w:rsidP="00D33CAD">
      <w:r w:rsidRPr="00A023A3">
        <w:t xml:space="preserve">The length shall be coded as specified in </w:t>
      </w:r>
      <w:r w:rsidR="008C5982">
        <w:t>clause</w:t>
      </w:r>
      <w:r w:rsidRPr="00A023A3">
        <w:t> 8.1.2.</w:t>
      </w:r>
    </w:p>
    <w:p w14:paraId="73CB3153" w14:textId="77777777" w:rsidR="00D33CAD" w:rsidRPr="008261FE" w:rsidRDefault="00D33CAD" w:rsidP="00D33CAD">
      <w:pPr>
        <w:rPr>
          <w:b/>
          <w:u w:val="single"/>
        </w:rPr>
      </w:pPr>
      <w:r w:rsidRPr="008261FE">
        <w:rPr>
          <w:b/>
          <w:u w:val="single"/>
        </w:rPr>
        <w:t>SSRC:</w:t>
      </w:r>
    </w:p>
    <w:p w14:paraId="55303B68" w14:textId="77777777" w:rsidR="00D33CAD" w:rsidRPr="00337FBB" w:rsidRDefault="00D33CAD" w:rsidP="00D33CAD">
      <w:r w:rsidRPr="00337FBB">
        <w:t>The SSRC field shall carry the SSRC of the participating MCVideo function.</w:t>
      </w:r>
    </w:p>
    <w:p w14:paraId="3663E12B" w14:textId="77777777" w:rsidR="00D33CAD" w:rsidRPr="00E22A5C" w:rsidRDefault="00D33CAD" w:rsidP="00D33CAD">
      <w:r w:rsidRPr="00337FBB">
        <w:t>The SSRC field shall be coded as specified in IETF RFC 3550 [</w:t>
      </w:r>
      <w:r w:rsidRPr="00E22A5C">
        <w:t>3].</w:t>
      </w:r>
    </w:p>
    <w:p w14:paraId="30C2070A" w14:textId="77777777" w:rsidR="00D33CAD" w:rsidRPr="00585C60" w:rsidRDefault="00D33CAD" w:rsidP="00D33CAD">
      <w:pPr>
        <w:rPr>
          <w:b/>
          <w:u w:val="single"/>
        </w:rPr>
      </w:pPr>
      <w:r w:rsidRPr="00585C60">
        <w:rPr>
          <w:b/>
          <w:u w:val="single"/>
        </w:rPr>
        <w:t>MCVideo Group ID:</w:t>
      </w:r>
    </w:p>
    <w:p w14:paraId="1E94CB00" w14:textId="61DB1FE7" w:rsidR="00D33CAD" w:rsidRPr="000B4518" w:rsidRDefault="00D33CAD" w:rsidP="00D33CAD">
      <w:r w:rsidRPr="00585C60">
        <w:t xml:space="preserve">The MCVideo Group ID field is coded as described in </w:t>
      </w:r>
      <w:r w:rsidR="008C5982">
        <w:t>clause</w:t>
      </w:r>
      <w:r w:rsidRPr="00585C60">
        <w:t> </w:t>
      </w:r>
      <w:r>
        <w:t>9.3</w:t>
      </w:r>
      <w:r w:rsidRPr="00585C60">
        <w:t>.3.2.</w:t>
      </w:r>
    </w:p>
    <w:p w14:paraId="4D3C7399" w14:textId="77777777" w:rsidR="009559DD" w:rsidRPr="000B4518" w:rsidRDefault="009559DD" w:rsidP="009559DD">
      <w:pPr>
        <w:pStyle w:val="Heading3"/>
      </w:pPr>
      <w:bookmarkStart w:id="2003" w:name="_Toc11344027"/>
      <w:bookmarkStart w:id="2004" w:name="_Toc45215988"/>
      <w:bookmarkStart w:id="2005" w:name="_Toc51945763"/>
      <w:bookmarkStart w:id="2006" w:name="_Toc99173159"/>
      <w:r>
        <w:t>9</w:t>
      </w:r>
      <w:r w:rsidRPr="000B4518">
        <w:t>.</w:t>
      </w:r>
      <w:r>
        <w:t>3</w:t>
      </w:r>
      <w:r w:rsidRPr="000B4518">
        <w:t>.</w:t>
      </w:r>
      <w:r>
        <w:t>6</w:t>
      </w:r>
      <w:r w:rsidRPr="000B4518">
        <w:tab/>
      </w:r>
      <w:r>
        <w:t>Application Paging</w:t>
      </w:r>
      <w:r w:rsidRPr="000B4518">
        <w:t xml:space="preserve"> message</w:t>
      </w:r>
      <w:bookmarkEnd w:id="2003"/>
      <w:bookmarkEnd w:id="2004"/>
      <w:bookmarkEnd w:id="2005"/>
      <w:bookmarkEnd w:id="2006"/>
    </w:p>
    <w:p w14:paraId="232BA20E"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5BF4B505"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55D17B06" w14:textId="77777777" w:rsidR="009559DD" w:rsidRPr="000B4518" w:rsidRDefault="009559DD" w:rsidP="009559DD">
      <w:pPr>
        <w:pStyle w:val="TH"/>
      </w:pPr>
      <w:r>
        <w:lastRenderedPageBreak/>
        <w:t>Table 9</w:t>
      </w:r>
      <w:r w:rsidRPr="000B4518">
        <w:t>.</w:t>
      </w:r>
      <w:r>
        <w:t>3</w:t>
      </w:r>
      <w:r w:rsidRPr="000B4518">
        <w:t>.</w:t>
      </w:r>
      <w:r>
        <w:t>6</w:t>
      </w:r>
      <w:r w:rsidRPr="000B4518">
        <w:t xml:space="preserve">-1: </w:t>
      </w:r>
      <w:r>
        <w:t>Application Paging</w:t>
      </w:r>
      <w:r w:rsidRPr="000B4518">
        <w:t xml:space="preserve"> message</w:t>
      </w:r>
    </w:p>
    <w:p w14:paraId="606978D5" w14:textId="77777777" w:rsidR="009559DD" w:rsidRPr="000B4518" w:rsidRDefault="009559DD" w:rsidP="009559DD">
      <w:pPr>
        <w:pStyle w:val="PL"/>
        <w:keepNext/>
        <w:keepLines/>
        <w:jc w:val="center"/>
        <w:rPr>
          <w:noProof w:val="0"/>
        </w:rPr>
      </w:pPr>
      <w:r w:rsidRPr="000B4518">
        <w:rPr>
          <w:noProof w:val="0"/>
        </w:rPr>
        <w:t>0                   1                   2                   3</w:t>
      </w:r>
    </w:p>
    <w:p w14:paraId="494D738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B56987A" w14:textId="77777777" w:rsidR="009559DD" w:rsidRPr="000B4518" w:rsidRDefault="009559DD" w:rsidP="009559DD">
      <w:pPr>
        <w:pStyle w:val="PL"/>
        <w:keepNext/>
        <w:keepLines/>
        <w:jc w:val="center"/>
        <w:rPr>
          <w:noProof w:val="0"/>
        </w:rPr>
      </w:pPr>
      <w:r w:rsidRPr="000B4518">
        <w:rPr>
          <w:noProof w:val="0"/>
        </w:rPr>
        <w:t>+-+-+-+-+-+-+-+-+-+-+-+-+-+-+-+-+-+-+-+-+-+-+-+-+-+-+-+-+-+-+-+-+</w:t>
      </w:r>
    </w:p>
    <w:p w14:paraId="04245944"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01812A1F" w14:textId="77777777" w:rsidR="009559DD" w:rsidRPr="000B4518" w:rsidRDefault="009559DD" w:rsidP="009559DD">
      <w:pPr>
        <w:pStyle w:val="PL"/>
        <w:keepNext/>
        <w:keepLines/>
        <w:jc w:val="center"/>
        <w:rPr>
          <w:noProof w:val="0"/>
        </w:rPr>
      </w:pPr>
      <w:r w:rsidRPr="000B4518">
        <w:rPr>
          <w:noProof w:val="0"/>
        </w:rPr>
        <w:t>+-+-+-+-+-+-+-+-+-+-+-+-+-+-+-+-+-+-+-+-+-+-+-+-+-+-+-+-+-+-+-+-+</w:t>
      </w:r>
    </w:p>
    <w:p w14:paraId="5339A56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658A43F8" w14:textId="77777777" w:rsidR="009559DD" w:rsidRPr="000B4518" w:rsidRDefault="009559DD" w:rsidP="009559DD">
      <w:pPr>
        <w:pStyle w:val="PL"/>
        <w:keepNext/>
        <w:keepLines/>
        <w:jc w:val="center"/>
        <w:rPr>
          <w:noProof w:val="0"/>
        </w:rPr>
      </w:pPr>
      <w:r w:rsidRPr="000B4518">
        <w:rPr>
          <w:noProof w:val="0"/>
        </w:rPr>
        <w:t>+-+-+-+-+-+-+-+-+-+-+-+-+-+-+-+-+-+-+-+-+-+-+-+-+-+-+-+-+-+-+-+-+</w:t>
      </w:r>
    </w:p>
    <w:p w14:paraId="045E5C36"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3304324C" w14:textId="77777777" w:rsidR="009559DD" w:rsidRPr="000B4518" w:rsidRDefault="009559DD" w:rsidP="009559DD">
      <w:pPr>
        <w:pStyle w:val="PL"/>
        <w:keepNext/>
        <w:keepLines/>
        <w:jc w:val="center"/>
        <w:rPr>
          <w:noProof w:val="0"/>
        </w:rPr>
      </w:pPr>
      <w:r w:rsidRPr="000B4518">
        <w:rPr>
          <w:noProof w:val="0"/>
        </w:rPr>
        <w:t>+-+-+-+-+-+-+-+-+-+-+-+-+-+-+-+-+-+-+-+-+-+-+-+-+-+-+-+-+-+-+-+-+</w:t>
      </w:r>
    </w:p>
    <w:p w14:paraId="430A6DAB"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021E0DB8" w14:textId="77777777" w:rsidR="009559DD" w:rsidRPr="000B4518" w:rsidRDefault="009559DD" w:rsidP="009559DD">
      <w:pPr>
        <w:pStyle w:val="PL"/>
        <w:keepNext/>
        <w:keepLines/>
        <w:jc w:val="center"/>
        <w:rPr>
          <w:noProof w:val="0"/>
        </w:rPr>
      </w:pPr>
      <w:r w:rsidRPr="000B4518">
        <w:rPr>
          <w:noProof w:val="0"/>
        </w:rPr>
        <w:t>+-+-+-+-+-+-+-+-+-+-+-+-+-+-+-+-+-+-+-+-+-+-+-+-+-+-+-+-+-+-+-+-+</w:t>
      </w:r>
    </w:p>
    <w:p w14:paraId="56010217" w14:textId="77777777" w:rsidR="009559DD" w:rsidRPr="000B4518" w:rsidRDefault="009559DD" w:rsidP="009559DD"/>
    <w:p w14:paraId="7FBA19AD"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2177F337" w14:textId="77777777" w:rsidR="009559DD" w:rsidRPr="000B4518" w:rsidRDefault="009559DD" w:rsidP="009559DD">
      <w:pPr>
        <w:rPr>
          <w:b/>
          <w:u w:val="single"/>
        </w:rPr>
      </w:pPr>
      <w:r w:rsidRPr="000B4518">
        <w:rPr>
          <w:b/>
          <w:u w:val="single"/>
        </w:rPr>
        <w:t>Subtype:</w:t>
      </w:r>
    </w:p>
    <w:p w14:paraId="11BA5814" w14:textId="77777777" w:rsidR="009559DD" w:rsidRPr="000B4518" w:rsidRDefault="009559DD" w:rsidP="009559DD">
      <w:r w:rsidRPr="000B4518">
        <w:t>The subtype shall be coded according to table </w:t>
      </w:r>
      <w:r>
        <w:t>9.3</w:t>
      </w:r>
      <w:r w:rsidRPr="000B4518">
        <w:t>.2-1.</w:t>
      </w:r>
    </w:p>
    <w:p w14:paraId="34D1BB9A" w14:textId="77777777" w:rsidR="009559DD" w:rsidRPr="000B4518" w:rsidRDefault="009559DD" w:rsidP="009559DD">
      <w:pPr>
        <w:rPr>
          <w:b/>
          <w:u w:val="single"/>
        </w:rPr>
      </w:pPr>
      <w:r w:rsidRPr="000B4518">
        <w:rPr>
          <w:b/>
          <w:u w:val="single"/>
        </w:rPr>
        <w:t>Length:</w:t>
      </w:r>
    </w:p>
    <w:p w14:paraId="6D16CF98" w14:textId="483BF9E2" w:rsidR="009559DD" w:rsidRPr="000B4518" w:rsidRDefault="009559DD" w:rsidP="009559DD">
      <w:r w:rsidRPr="000B4518">
        <w:t xml:space="preserve">The length shall be coded as specified in </w:t>
      </w:r>
      <w:r w:rsidR="008C5982">
        <w:t>clause</w:t>
      </w:r>
      <w:r w:rsidRPr="000B4518">
        <w:t> </w:t>
      </w:r>
      <w:r>
        <w:t>9</w:t>
      </w:r>
      <w:r w:rsidRPr="000B4518">
        <w:t>.1.2.</w:t>
      </w:r>
    </w:p>
    <w:p w14:paraId="1F26F374" w14:textId="77777777" w:rsidR="009559DD" w:rsidRPr="000B4518" w:rsidRDefault="009559DD" w:rsidP="009559DD">
      <w:pPr>
        <w:rPr>
          <w:b/>
          <w:u w:val="single"/>
        </w:rPr>
      </w:pPr>
      <w:r w:rsidRPr="000B4518">
        <w:rPr>
          <w:b/>
          <w:u w:val="single"/>
        </w:rPr>
        <w:t>SSRC:</w:t>
      </w:r>
    </w:p>
    <w:p w14:paraId="34567F16"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75562F94" w14:textId="77777777" w:rsidR="009559DD" w:rsidRPr="000B4518" w:rsidRDefault="009559DD" w:rsidP="009559DD">
      <w:r w:rsidRPr="000B4518">
        <w:t>The SSRC</w:t>
      </w:r>
      <w:r>
        <w:t xml:space="preserve"> </w:t>
      </w:r>
      <w:r w:rsidRPr="000B4518">
        <w:t>field shall be coded as specified in IETF RFC 3550 [3].</w:t>
      </w:r>
    </w:p>
    <w:p w14:paraId="066C30A3"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7F929808" w14:textId="2ED76FE1" w:rsidR="009559DD" w:rsidRPr="000B4518" w:rsidRDefault="009559DD" w:rsidP="009559DD">
      <w:r w:rsidRPr="000B4518">
        <w:t>The MC</w:t>
      </w:r>
      <w:r>
        <w:t>Video</w:t>
      </w:r>
      <w:r w:rsidRPr="000B4518">
        <w:t xml:space="preserve"> Group ID field is c</w:t>
      </w:r>
      <w:r>
        <w:t xml:space="preserve">oded as described in </w:t>
      </w:r>
      <w:r w:rsidR="008C5982">
        <w:t>clause</w:t>
      </w:r>
      <w:r>
        <w:t> 9</w:t>
      </w:r>
      <w:r w:rsidRPr="000B4518">
        <w:t>.</w:t>
      </w:r>
      <w:r>
        <w:t>3</w:t>
      </w:r>
      <w:r w:rsidRPr="000B4518">
        <w:t>.3.2.</w:t>
      </w:r>
    </w:p>
    <w:p w14:paraId="35DF5B4D" w14:textId="77777777" w:rsidR="009559DD" w:rsidRDefault="009559DD" w:rsidP="009559DD">
      <w:pPr>
        <w:pStyle w:val="Heading3"/>
      </w:pPr>
      <w:bookmarkStart w:id="2007" w:name="_Toc11344028"/>
      <w:bookmarkStart w:id="2008" w:name="_Toc45215989"/>
      <w:bookmarkStart w:id="2009" w:name="_Toc51945764"/>
      <w:bookmarkStart w:id="2010" w:name="_Toc99173160"/>
      <w:r>
        <w:t>9.3.</w:t>
      </w:r>
      <w:r w:rsidRPr="009559DD">
        <w:rPr>
          <w:lang w:val="en-GB"/>
        </w:rPr>
        <w:t>7</w:t>
      </w:r>
      <w:r w:rsidRPr="009559DD">
        <w:rPr>
          <w:lang w:val="en-GB"/>
        </w:rPr>
        <w:tab/>
      </w:r>
      <w:r>
        <w:t>Bearer Announcement message</w:t>
      </w:r>
      <w:bookmarkEnd w:id="2007"/>
      <w:bookmarkEnd w:id="2008"/>
      <w:bookmarkEnd w:id="2009"/>
      <w:bookmarkEnd w:id="2010"/>
    </w:p>
    <w:p w14:paraId="54BE5E21"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62E0AEE"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4F66185D" w14:textId="77777777" w:rsidR="009559DD" w:rsidRPr="000B4518" w:rsidRDefault="009559DD" w:rsidP="009559DD">
      <w:pPr>
        <w:pStyle w:val="TH"/>
      </w:pPr>
      <w:r w:rsidRPr="000B4518">
        <w:t>Table </w:t>
      </w:r>
      <w:r>
        <w:t>9.3</w:t>
      </w:r>
      <w:r w:rsidRPr="000B4518">
        <w:t>.</w:t>
      </w:r>
      <w:r w:rsidRPr="00F56543">
        <w:rPr>
          <w:lang w:val="en-GB"/>
        </w:rPr>
        <w:t>7</w:t>
      </w:r>
      <w:r w:rsidRPr="000B4518">
        <w:t xml:space="preserve">-1: </w:t>
      </w:r>
      <w:r>
        <w:t>Bearer Announcement</w:t>
      </w:r>
      <w:r w:rsidRPr="000B4518">
        <w:t xml:space="preserve"> message</w:t>
      </w:r>
    </w:p>
    <w:p w14:paraId="1AC181B4" w14:textId="77777777" w:rsidR="009559DD" w:rsidRPr="000B4518" w:rsidRDefault="009559DD" w:rsidP="009559DD">
      <w:pPr>
        <w:pStyle w:val="PL"/>
        <w:keepNext/>
        <w:keepLines/>
        <w:jc w:val="center"/>
        <w:rPr>
          <w:noProof w:val="0"/>
        </w:rPr>
      </w:pPr>
      <w:r w:rsidRPr="000B4518">
        <w:rPr>
          <w:noProof w:val="0"/>
        </w:rPr>
        <w:t>0                   1                   2                   3</w:t>
      </w:r>
    </w:p>
    <w:p w14:paraId="0C9988AC"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91CDD63" w14:textId="77777777" w:rsidR="009559DD" w:rsidRPr="000B4518" w:rsidRDefault="009559DD" w:rsidP="009559DD">
      <w:pPr>
        <w:pStyle w:val="PL"/>
        <w:keepNext/>
        <w:keepLines/>
        <w:jc w:val="center"/>
        <w:rPr>
          <w:noProof w:val="0"/>
        </w:rPr>
      </w:pPr>
      <w:r w:rsidRPr="000B4518">
        <w:rPr>
          <w:noProof w:val="0"/>
        </w:rPr>
        <w:t>+-+-+-+-+-+-+-+-+-+-+-+-+-+-+-+-+-+-+-+-+-+-+-+-+-+-+-+-+-+-+-+-+</w:t>
      </w:r>
    </w:p>
    <w:p w14:paraId="636613E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5E1759C4" w14:textId="77777777" w:rsidR="009559DD" w:rsidRPr="000B4518" w:rsidRDefault="009559DD" w:rsidP="009559DD">
      <w:pPr>
        <w:pStyle w:val="PL"/>
        <w:keepNext/>
        <w:keepLines/>
        <w:jc w:val="center"/>
        <w:rPr>
          <w:noProof w:val="0"/>
        </w:rPr>
      </w:pPr>
      <w:r w:rsidRPr="000B4518">
        <w:rPr>
          <w:noProof w:val="0"/>
        </w:rPr>
        <w:t>+-+-+-+-+-+-+-+-+-+-+-+-+-+-+-+-+-+-+-+-+-+-+-+-+-+-+-+-+-+-+-+-+</w:t>
      </w:r>
    </w:p>
    <w:p w14:paraId="40DB98E8"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4385DAEA" w14:textId="77777777" w:rsidR="009559DD" w:rsidRPr="000B4518" w:rsidRDefault="009559DD" w:rsidP="009559DD">
      <w:pPr>
        <w:pStyle w:val="PL"/>
        <w:keepNext/>
        <w:keepLines/>
        <w:jc w:val="center"/>
        <w:rPr>
          <w:noProof w:val="0"/>
        </w:rPr>
      </w:pPr>
      <w:r w:rsidRPr="000B4518">
        <w:rPr>
          <w:noProof w:val="0"/>
        </w:rPr>
        <w:t>+-+-+-+-+-+-+-+-+-+-+-+-+-+-+-+-+-+-+-+-+-+-+-+-+-+-+-+-+-+-+-+-+</w:t>
      </w:r>
    </w:p>
    <w:p w14:paraId="012C2CA9"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16BA0738" w14:textId="77777777" w:rsidR="009559DD" w:rsidRPr="000B4518" w:rsidRDefault="009559DD" w:rsidP="009559DD">
      <w:pPr>
        <w:pStyle w:val="PL"/>
        <w:keepNext/>
        <w:keepLines/>
        <w:jc w:val="center"/>
        <w:rPr>
          <w:noProof w:val="0"/>
        </w:rPr>
      </w:pPr>
      <w:r w:rsidRPr="000B4518">
        <w:rPr>
          <w:noProof w:val="0"/>
        </w:rPr>
        <w:t>+-+-+-+-+-+-+-+-+-+-+-+-+-+-+-+-+-+-+-+-+-+-+-+-+-+-+-+-+-+-+-+-+</w:t>
      </w:r>
    </w:p>
    <w:p w14:paraId="79B3AF2E"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7D547A1F" w14:textId="77777777" w:rsidR="009559DD" w:rsidRPr="000B4518" w:rsidRDefault="009559DD" w:rsidP="009559DD">
      <w:pPr>
        <w:pStyle w:val="PL"/>
        <w:keepNext/>
        <w:keepLines/>
        <w:jc w:val="center"/>
        <w:rPr>
          <w:noProof w:val="0"/>
        </w:rPr>
      </w:pPr>
      <w:r w:rsidRPr="000B4518">
        <w:rPr>
          <w:noProof w:val="0"/>
        </w:rPr>
        <w:t>+-+-+-+-+-+-+-+-+-+-+-+-+-+-+-+-+-+-+-+-+-+-+-+-+-+-+-+-+-+-+-+-+</w:t>
      </w:r>
    </w:p>
    <w:p w14:paraId="2CDDE9F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5865F941" w14:textId="77777777" w:rsidR="009559DD" w:rsidRPr="000B4518" w:rsidRDefault="009559DD" w:rsidP="009559DD">
      <w:pPr>
        <w:pStyle w:val="PL"/>
        <w:keepNext/>
        <w:keepLines/>
        <w:jc w:val="center"/>
        <w:rPr>
          <w:noProof w:val="0"/>
        </w:rPr>
      </w:pPr>
      <w:r w:rsidRPr="000B4518">
        <w:rPr>
          <w:noProof w:val="0"/>
        </w:rPr>
        <w:t>+-+-+-+-+-+-+-+-+-+-+-+-+-+-+-+-+-+-+-+-+-+-+-+-+-+-+-+-+-+-+-+-+</w:t>
      </w:r>
    </w:p>
    <w:p w14:paraId="5B181FDB" w14:textId="77777777" w:rsidR="009559DD" w:rsidRPr="000B4518" w:rsidRDefault="009559DD" w:rsidP="009559DD"/>
    <w:p w14:paraId="478B0E51"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3CB119A2" w14:textId="77777777" w:rsidR="009559DD" w:rsidRPr="000B4518" w:rsidRDefault="009559DD" w:rsidP="009559DD">
      <w:pPr>
        <w:rPr>
          <w:b/>
          <w:u w:val="single"/>
        </w:rPr>
      </w:pPr>
      <w:r w:rsidRPr="000B4518">
        <w:rPr>
          <w:b/>
          <w:u w:val="single"/>
        </w:rPr>
        <w:t>Subtype:</w:t>
      </w:r>
    </w:p>
    <w:p w14:paraId="71313E61" w14:textId="77777777" w:rsidR="009559DD" w:rsidRPr="000B4518" w:rsidRDefault="009559DD" w:rsidP="009559DD">
      <w:r w:rsidRPr="000B4518">
        <w:t>The subtype shall be coded according to table </w:t>
      </w:r>
      <w:r>
        <w:t>9.3</w:t>
      </w:r>
      <w:r w:rsidRPr="000B4518">
        <w:t>.2-1.</w:t>
      </w:r>
    </w:p>
    <w:p w14:paraId="093309F9" w14:textId="77777777" w:rsidR="009559DD" w:rsidRPr="000B4518" w:rsidRDefault="009559DD" w:rsidP="009559DD">
      <w:pPr>
        <w:rPr>
          <w:b/>
          <w:u w:val="single"/>
        </w:rPr>
      </w:pPr>
      <w:r w:rsidRPr="000B4518">
        <w:rPr>
          <w:b/>
          <w:u w:val="single"/>
        </w:rPr>
        <w:t>Length:</w:t>
      </w:r>
    </w:p>
    <w:p w14:paraId="06125D51" w14:textId="08D81D03" w:rsidR="009559DD" w:rsidRPr="000B4518" w:rsidRDefault="009559DD" w:rsidP="009559DD">
      <w:r w:rsidRPr="000B4518">
        <w:t xml:space="preserve">The length shall be coded as specified in </w:t>
      </w:r>
      <w:r w:rsidR="008C5982">
        <w:t>clause</w:t>
      </w:r>
      <w:r w:rsidRPr="000B4518">
        <w:t> </w:t>
      </w:r>
      <w:r>
        <w:t>9</w:t>
      </w:r>
      <w:r w:rsidRPr="000B4518">
        <w:t>.1.2.</w:t>
      </w:r>
    </w:p>
    <w:p w14:paraId="0992A753" w14:textId="77777777" w:rsidR="009559DD" w:rsidRPr="000B4518" w:rsidRDefault="009559DD" w:rsidP="009559DD">
      <w:pPr>
        <w:rPr>
          <w:b/>
          <w:u w:val="single"/>
        </w:rPr>
      </w:pPr>
      <w:r w:rsidRPr="000B4518">
        <w:rPr>
          <w:b/>
          <w:u w:val="single"/>
        </w:rPr>
        <w:lastRenderedPageBreak/>
        <w:t>TMGI:</w:t>
      </w:r>
    </w:p>
    <w:p w14:paraId="5A29C5C9" w14:textId="0449237D" w:rsidR="009559DD" w:rsidRPr="000B4518" w:rsidRDefault="009559DD" w:rsidP="009559DD">
      <w:r w:rsidRPr="000B4518">
        <w:t xml:space="preserve">The TMGI field is coded as described in </w:t>
      </w:r>
      <w:r w:rsidR="008C5982">
        <w:t>clause</w:t>
      </w:r>
      <w:r w:rsidRPr="000B4518">
        <w:t> </w:t>
      </w:r>
      <w:r>
        <w:t>9.3</w:t>
      </w:r>
      <w:r w:rsidRPr="000B4518">
        <w:t>.3.4.</w:t>
      </w:r>
      <w:r>
        <w:t xml:space="preserve"> This field is mandatory.</w:t>
      </w:r>
    </w:p>
    <w:p w14:paraId="0F95976D" w14:textId="77777777" w:rsidR="009559DD" w:rsidRPr="000B4518" w:rsidRDefault="009559DD" w:rsidP="009559DD">
      <w:pPr>
        <w:rPr>
          <w:b/>
          <w:u w:val="single"/>
        </w:rPr>
      </w:pPr>
      <w:r>
        <w:rPr>
          <w:b/>
          <w:u w:val="single"/>
        </w:rPr>
        <w:t xml:space="preserve">Alternative </w:t>
      </w:r>
      <w:r w:rsidRPr="000B4518">
        <w:rPr>
          <w:b/>
          <w:u w:val="single"/>
        </w:rPr>
        <w:t>TMGI:</w:t>
      </w:r>
    </w:p>
    <w:p w14:paraId="78DED72F" w14:textId="1BA3EAF2"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8C5982">
        <w:t>clause</w:t>
      </w:r>
      <w:r w:rsidRPr="000B4518">
        <w:t> </w:t>
      </w:r>
      <w:r>
        <w:t>9.3</w:t>
      </w:r>
      <w:r w:rsidRPr="000B4518">
        <w:t>.3.</w:t>
      </w:r>
      <w:r>
        <w:t>4. This field is coded immediately after the TMGI field.</w:t>
      </w:r>
    </w:p>
    <w:p w14:paraId="17F214D2" w14:textId="77777777" w:rsidR="009559DD" w:rsidRPr="00431D0F" w:rsidRDefault="009559DD" w:rsidP="009559DD">
      <w:pPr>
        <w:rPr>
          <w:b/>
        </w:rPr>
      </w:pPr>
      <w:r w:rsidRPr="00431D0F">
        <w:rPr>
          <w:b/>
        </w:rPr>
        <w:t>Monitoring State:</w:t>
      </w:r>
    </w:p>
    <w:p w14:paraId="3D1581C0" w14:textId="114B9D3D" w:rsidR="009559DD" w:rsidRPr="000B4518" w:rsidRDefault="009559DD" w:rsidP="009559DD">
      <w:r>
        <w:t xml:space="preserve">The monitoring state field is coded as described in </w:t>
      </w:r>
      <w:r w:rsidR="008C5982">
        <w:t>clause</w:t>
      </w:r>
      <w:r>
        <w:t> 9.3.3.5.</w:t>
      </w:r>
    </w:p>
    <w:p w14:paraId="7D1F64D5" w14:textId="77777777" w:rsidR="00D03A83" w:rsidRDefault="00D03A83" w:rsidP="00F56543">
      <w:pPr>
        <w:pStyle w:val="Heading2"/>
      </w:pPr>
      <w:bookmarkStart w:id="2011" w:name="_Toc11344029"/>
      <w:bookmarkStart w:id="2012" w:name="_Toc45215990"/>
      <w:bookmarkStart w:id="2013" w:name="_Toc51945765"/>
      <w:bookmarkStart w:id="2014" w:name="_Toc99173161"/>
      <w:r>
        <w:t>9.4</w:t>
      </w:r>
      <w:r>
        <w:tab/>
        <w:t>MBMS notifications</w:t>
      </w:r>
      <w:bookmarkEnd w:id="2011"/>
      <w:bookmarkEnd w:id="2012"/>
      <w:bookmarkEnd w:id="2013"/>
      <w:bookmarkEnd w:id="2014"/>
    </w:p>
    <w:p w14:paraId="386C4786" w14:textId="77777777" w:rsidR="00D03A83" w:rsidRPr="000B4518" w:rsidRDefault="00D03A83" w:rsidP="00D03A83">
      <w:pPr>
        <w:pStyle w:val="Heading3"/>
      </w:pPr>
      <w:bookmarkStart w:id="2015" w:name="_Toc11344030"/>
      <w:bookmarkStart w:id="2016" w:name="_Toc45215991"/>
      <w:bookmarkStart w:id="2017" w:name="_Toc51945766"/>
      <w:bookmarkStart w:id="2018" w:name="_Toc99173162"/>
      <w:r>
        <w:t>9.4</w:t>
      </w:r>
      <w:r w:rsidRPr="000B4518">
        <w:t>.1</w:t>
      </w:r>
      <w:r w:rsidRPr="000B4518">
        <w:tab/>
        <w:t>Introduction</w:t>
      </w:r>
      <w:bookmarkEnd w:id="2015"/>
      <w:bookmarkEnd w:id="2016"/>
      <w:bookmarkEnd w:id="2017"/>
      <w:bookmarkEnd w:id="2018"/>
    </w:p>
    <w:p w14:paraId="2D00BB2B" w14:textId="3DDD7581" w:rsidR="00D03A83" w:rsidRPr="000B4518" w:rsidRDefault="00D03A83" w:rsidP="00D03A83">
      <w:r w:rsidRPr="000B4518">
        <w:t xml:space="preserve">The MBMS </w:t>
      </w:r>
      <w:r>
        <w:t>notifications</w:t>
      </w:r>
      <w:r w:rsidRPr="000B4518">
        <w:t xml:space="preserve"> messages shall be coded as described in </w:t>
      </w:r>
      <w:r w:rsidR="008C5982">
        <w:t>clause</w:t>
      </w:r>
      <w:r w:rsidRPr="000B4518">
        <w:t xml:space="preserve"> 8.1.2 where the MBMS </w:t>
      </w:r>
      <w:r>
        <w:t>notifications</w:t>
      </w:r>
      <w:r w:rsidRPr="000B4518">
        <w:t xml:space="preserve"> message is part of the application-dependent data.</w:t>
      </w:r>
    </w:p>
    <w:p w14:paraId="10193225"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1A580E5" w14:textId="17B537AC" w:rsidR="00D03A83" w:rsidRPr="000B4518" w:rsidRDefault="00D03A83" w:rsidP="00D03A83">
      <w:r w:rsidRPr="000B4518">
        <w:t xml:space="preserve">The list of MBMS </w:t>
      </w:r>
      <w:r>
        <w:t>notifications</w:t>
      </w:r>
      <w:r w:rsidRPr="000B4518">
        <w:t xml:space="preserve"> messages can be found in the </w:t>
      </w:r>
      <w:r w:rsidR="008C5982">
        <w:t>clause</w:t>
      </w:r>
      <w:r w:rsidRPr="000B4518">
        <w:t> </w:t>
      </w:r>
      <w:r>
        <w:t>9.4</w:t>
      </w:r>
      <w:r w:rsidRPr="000B4518">
        <w:t>.2.</w:t>
      </w:r>
    </w:p>
    <w:p w14:paraId="354EA7A9" w14:textId="1F8041F8" w:rsidR="00D03A83" w:rsidRPr="000B4518" w:rsidRDefault="00D03A83" w:rsidP="00D03A83">
      <w:r w:rsidRPr="000B4518">
        <w:t xml:space="preserve">The MBMS </w:t>
      </w:r>
      <w:r>
        <w:t>notifications</w:t>
      </w:r>
      <w:r w:rsidRPr="000B4518">
        <w:t xml:space="preserve"> specific fields are specified in </w:t>
      </w:r>
      <w:r w:rsidR="008C5982">
        <w:t>clause</w:t>
      </w:r>
      <w:r w:rsidRPr="000B4518">
        <w:t> </w:t>
      </w:r>
      <w:r>
        <w:t>9.4</w:t>
      </w:r>
      <w:r w:rsidRPr="000B4518">
        <w:t>.3.</w:t>
      </w:r>
    </w:p>
    <w:p w14:paraId="2582C966" w14:textId="77777777" w:rsidR="00D03A83" w:rsidRPr="000B4518" w:rsidRDefault="00D03A83" w:rsidP="00D03A83">
      <w:pPr>
        <w:pStyle w:val="Heading3"/>
      </w:pPr>
      <w:bookmarkStart w:id="2019" w:name="_Toc11344031"/>
      <w:bookmarkStart w:id="2020" w:name="_Toc45215992"/>
      <w:bookmarkStart w:id="2021" w:name="_Toc51945767"/>
      <w:bookmarkStart w:id="2022" w:name="_Toc99173163"/>
      <w:r>
        <w:t>9.4</w:t>
      </w:r>
      <w:r w:rsidRPr="000B4518">
        <w:t>.2</w:t>
      </w:r>
      <w:r w:rsidRPr="000B4518">
        <w:tab/>
        <w:t xml:space="preserve">MBMS </w:t>
      </w:r>
      <w:r>
        <w:t>notifications</w:t>
      </w:r>
      <w:r w:rsidRPr="000B4518">
        <w:t xml:space="preserve"> </w:t>
      </w:r>
      <w:r>
        <w:t xml:space="preserve">control </w:t>
      </w:r>
      <w:r w:rsidRPr="000B4518">
        <w:t>messages</w:t>
      </w:r>
      <w:bookmarkEnd w:id="2019"/>
      <w:bookmarkEnd w:id="2020"/>
      <w:bookmarkEnd w:id="2021"/>
      <w:bookmarkEnd w:id="2022"/>
    </w:p>
    <w:p w14:paraId="25752114"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1982B9A2"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A46AF8D" w14:textId="77777777" w:rsidTr="00F74BD1">
        <w:trPr>
          <w:cantSplit/>
          <w:trHeight w:val="288"/>
          <w:tblHeader/>
          <w:jc w:val="center"/>
        </w:trPr>
        <w:tc>
          <w:tcPr>
            <w:tcW w:w="3181" w:type="dxa"/>
            <w:shd w:val="clear" w:color="auto" w:fill="CCCCCC"/>
          </w:tcPr>
          <w:p w14:paraId="47184CA0" w14:textId="77777777" w:rsidR="00D03A83" w:rsidRPr="000B4518" w:rsidRDefault="00D03A83" w:rsidP="00F74BD1">
            <w:pPr>
              <w:pStyle w:val="TAH"/>
            </w:pPr>
            <w:r w:rsidRPr="000B4518">
              <w:t>Message name</w:t>
            </w:r>
          </w:p>
        </w:tc>
        <w:tc>
          <w:tcPr>
            <w:tcW w:w="1080" w:type="dxa"/>
            <w:shd w:val="clear" w:color="auto" w:fill="CCCCCC"/>
          </w:tcPr>
          <w:p w14:paraId="0A4068A0" w14:textId="77777777" w:rsidR="00D03A83" w:rsidRPr="000B4518" w:rsidRDefault="00D03A83" w:rsidP="00F74BD1">
            <w:pPr>
              <w:pStyle w:val="TAH"/>
            </w:pPr>
            <w:r w:rsidRPr="000B4518">
              <w:t>Subtype</w:t>
            </w:r>
          </w:p>
        </w:tc>
        <w:tc>
          <w:tcPr>
            <w:tcW w:w="1905" w:type="dxa"/>
            <w:shd w:val="clear" w:color="auto" w:fill="CCCCCC"/>
          </w:tcPr>
          <w:p w14:paraId="63FA7513" w14:textId="77777777" w:rsidR="00D03A83" w:rsidRPr="000B4518" w:rsidRDefault="00D03A83" w:rsidP="00F74BD1">
            <w:pPr>
              <w:pStyle w:val="TAH"/>
            </w:pPr>
            <w:r w:rsidRPr="000B4518">
              <w:t>Reference</w:t>
            </w:r>
          </w:p>
        </w:tc>
        <w:tc>
          <w:tcPr>
            <w:tcW w:w="1914" w:type="dxa"/>
            <w:shd w:val="clear" w:color="auto" w:fill="CCCCCC"/>
          </w:tcPr>
          <w:p w14:paraId="1A6A4786" w14:textId="77777777" w:rsidR="00D03A83" w:rsidRPr="000B4518" w:rsidRDefault="00D03A83" w:rsidP="00F74BD1">
            <w:pPr>
              <w:pStyle w:val="TAH"/>
            </w:pPr>
            <w:r w:rsidRPr="000B4518">
              <w:t>Direction</w:t>
            </w:r>
          </w:p>
        </w:tc>
      </w:tr>
      <w:tr w:rsidR="00D03A83" w:rsidRPr="000B4518" w14:paraId="44A4EEC8" w14:textId="77777777" w:rsidTr="00F74BD1">
        <w:trPr>
          <w:cantSplit/>
          <w:trHeight w:val="288"/>
          <w:jc w:val="center"/>
        </w:trPr>
        <w:tc>
          <w:tcPr>
            <w:tcW w:w="3181" w:type="dxa"/>
          </w:tcPr>
          <w:p w14:paraId="04C9A631" w14:textId="77777777" w:rsidR="00D03A83" w:rsidRPr="000B4518" w:rsidRDefault="00D03A83" w:rsidP="00F74BD1">
            <w:pPr>
              <w:pStyle w:val="TAL"/>
            </w:pPr>
            <w:r>
              <w:t>Group Dynamic Data Notify</w:t>
            </w:r>
          </w:p>
        </w:tc>
        <w:tc>
          <w:tcPr>
            <w:tcW w:w="1080" w:type="dxa"/>
          </w:tcPr>
          <w:p w14:paraId="46F963EB" w14:textId="77777777" w:rsidR="00D03A83" w:rsidRPr="000B4518" w:rsidRDefault="00D03A83" w:rsidP="00F74BD1">
            <w:pPr>
              <w:pStyle w:val="TAL"/>
            </w:pPr>
            <w:r w:rsidRPr="000B4518">
              <w:t>00000</w:t>
            </w:r>
          </w:p>
        </w:tc>
        <w:tc>
          <w:tcPr>
            <w:tcW w:w="1905" w:type="dxa"/>
          </w:tcPr>
          <w:p w14:paraId="687AF819" w14:textId="52640F2B" w:rsidR="00D03A83" w:rsidRPr="000B4518" w:rsidRDefault="008C5982" w:rsidP="00F74BD1">
            <w:pPr>
              <w:pStyle w:val="TAL"/>
            </w:pPr>
            <w:r>
              <w:t>clause</w:t>
            </w:r>
            <w:r w:rsidR="00D03A83">
              <w:t> 9.4</w:t>
            </w:r>
            <w:r w:rsidR="00D03A83" w:rsidRPr="000B4518">
              <w:t>.4</w:t>
            </w:r>
          </w:p>
        </w:tc>
        <w:tc>
          <w:tcPr>
            <w:tcW w:w="1914" w:type="dxa"/>
          </w:tcPr>
          <w:p w14:paraId="508CCD18"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DBEDC74" w14:textId="77777777" w:rsidTr="00F74BD1">
        <w:trPr>
          <w:cantSplit/>
          <w:trHeight w:val="288"/>
          <w:jc w:val="center"/>
        </w:trPr>
        <w:tc>
          <w:tcPr>
            <w:tcW w:w="8080" w:type="dxa"/>
            <w:gridSpan w:val="4"/>
          </w:tcPr>
          <w:p w14:paraId="06693910"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E1C061C" w14:textId="77777777" w:rsidR="00D03A83" w:rsidRDefault="00D03A83" w:rsidP="00F56543"/>
    <w:p w14:paraId="44235450" w14:textId="77777777" w:rsidR="00D03A83" w:rsidRDefault="00D03A83" w:rsidP="00F56543">
      <w:pPr>
        <w:pStyle w:val="Heading3"/>
      </w:pPr>
      <w:bookmarkStart w:id="2023" w:name="_Toc11344032"/>
      <w:bookmarkStart w:id="2024" w:name="_Toc45215993"/>
      <w:bookmarkStart w:id="2025" w:name="_Toc51945768"/>
      <w:bookmarkStart w:id="2026" w:name="_Toc99173164"/>
      <w:r>
        <w:t>9.4.3</w:t>
      </w:r>
      <w:r>
        <w:tab/>
        <w:t>MBMS notifications control specific fields</w:t>
      </w:r>
      <w:bookmarkEnd w:id="2023"/>
      <w:bookmarkEnd w:id="2024"/>
      <w:bookmarkEnd w:id="2025"/>
      <w:bookmarkEnd w:id="2026"/>
    </w:p>
    <w:p w14:paraId="1A664985" w14:textId="77777777" w:rsidR="00D03A83" w:rsidRDefault="00D03A83" w:rsidP="00F56543">
      <w:pPr>
        <w:pStyle w:val="Heading4"/>
      </w:pPr>
      <w:bookmarkStart w:id="2027" w:name="_Toc11344033"/>
      <w:bookmarkStart w:id="2028" w:name="_Toc45215994"/>
      <w:bookmarkStart w:id="2029" w:name="_Toc51945769"/>
      <w:bookmarkStart w:id="2030" w:name="_Toc99173165"/>
      <w:r>
        <w:t>9.4.3.1</w:t>
      </w:r>
      <w:r>
        <w:tab/>
        <w:t>Introduction</w:t>
      </w:r>
      <w:bookmarkEnd w:id="2027"/>
      <w:bookmarkEnd w:id="2028"/>
      <w:bookmarkEnd w:id="2029"/>
      <w:bookmarkEnd w:id="2030"/>
    </w:p>
    <w:p w14:paraId="611F3F97" w14:textId="11DC6466" w:rsidR="00D03A83" w:rsidRDefault="00D03A83" w:rsidP="00D03A83">
      <w:pPr>
        <w:rPr>
          <w:lang w:eastAsia="x-none"/>
        </w:rPr>
      </w:pPr>
      <w:r>
        <w:rPr>
          <w:lang w:eastAsia="x-none"/>
        </w:rPr>
        <w:t xml:space="preserve">This </w:t>
      </w:r>
      <w:r w:rsidR="008C5982">
        <w:rPr>
          <w:lang w:eastAsia="x-none"/>
        </w:rPr>
        <w:t>clause</w:t>
      </w:r>
      <w:r>
        <w:rPr>
          <w:lang w:eastAsia="x-none"/>
        </w:rPr>
        <w:t xml:space="preserve"> describes the MBMS notifications control specific data fields.</w:t>
      </w:r>
    </w:p>
    <w:p w14:paraId="06D7809D" w14:textId="772FD96F"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8C5982">
        <w:t>clause</w:t>
      </w:r>
      <w:r w:rsidRPr="008114F4">
        <w:t> </w:t>
      </w:r>
      <w:r>
        <w:t>8.1.3</w:t>
      </w:r>
      <w:r w:rsidRPr="008114F4">
        <w:t>.</w:t>
      </w:r>
    </w:p>
    <w:p w14:paraId="146DCB13" w14:textId="77777777" w:rsidR="00D03A83" w:rsidRPr="000B4518" w:rsidRDefault="00D03A83" w:rsidP="00D03A83">
      <w:r w:rsidRPr="000B4518">
        <w:t>Table </w:t>
      </w:r>
      <w:r>
        <w:t>9.4.3.1-1</w:t>
      </w:r>
      <w:r w:rsidRPr="000B4518">
        <w:t xml:space="preserve"> lists the available fields including the assigned Field ID.</w:t>
      </w:r>
    </w:p>
    <w:p w14:paraId="531448A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5D0D912C" w14:textId="77777777" w:rsidTr="00F74BD1">
        <w:trPr>
          <w:gridAfter w:val="1"/>
          <w:wAfter w:w="326" w:type="dxa"/>
          <w:cantSplit/>
          <w:trHeight w:val="144"/>
          <w:tblHeader/>
          <w:jc w:val="center"/>
        </w:trPr>
        <w:tc>
          <w:tcPr>
            <w:tcW w:w="2692" w:type="dxa"/>
            <w:gridSpan w:val="2"/>
            <w:vMerge w:val="restart"/>
            <w:shd w:val="clear" w:color="auto" w:fill="CCCCCC"/>
          </w:tcPr>
          <w:p w14:paraId="4C351E91"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2CE274F9" w14:textId="77777777" w:rsidR="00D03A83" w:rsidRPr="000B4518" w:rsidRDefault="00D03A83" w:rsidP="00F74BD1">
            <w:pPr>
              <w:pStyle w:val="TAH"/>
            </w:pPr>
            <w:r w:rsidRPr="000B4518">
              <w:t>Field ID</w:t>
            </w:r>
          </w:p>
          <w:p w14:paraId="06AE3533" w14:textId="77777777" w:rsidR="00D03A83" w:rsidRPr="000B4518" w:rsidRDefault="00D03A83" w:rsidP="00F74BD1">
            <w:pPr>
              <w:pStyle w:val="TAH"/>
            </w:pPr>
          </w:p>
        </w:tc>
        <w:tc>
          <w:tcPr>
            <w:tcW w:w="2946" w:type="dxa"/>
            <w:gridSpan w:val="2"/>
            <w:vMerge w:val="restart"/>
            <w:shd w:val="clear" w:color="auto" w:fill="CCCCCC"/>
          </w:tcPr>
          <w:p w14:paraId="643B969A" w14:textId="77777777" w:rsidR="00D03A83" w:rsidRPr="000B4518" w:rsidRDefault="00D03A83" w:rsidP="00F74BD1">
            <w:pPr>
              <w:pStyle w:val="TAH"/>
            </w:pPr>
            <w:r w:rsidRPr="000B4518">
              <w:t>Description</w:t>
            </w:r>
          </w:p>
        </w:tc>
      </w:tr>
      <w:tr w:rsidR="00D03A83" w:rsidRPr="000B4518" w14:paraId="48E2C466"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6C872F28"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928FA22"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5410B3B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1FCAF9ED" w14:textId="77777777" w:rsidR="00D03A83" w:rsidRPr="000B4518" w:rsidRDefault="00D03A83" w:rsidP="00F74BD1">
            <w:pPr>
              <w:pStyle w:val="TAH"/>
            </w:pPr>
          </w:p>
        </w:tc>
      </w:tr>
      <w:tr w:rsidR="00D03A83" w:rsidRPr="000B4518" w14:paraId="5BE2C957" w14:textId="77777777" w:rsidTr="00F74BD1">
        <w:trPr>
          <w:gridAfter w:val="1"/>
          <w:wAfter w:w="326" w:type="dxa"/>
          <w:cantSplit/>
          <w:trHeight w:val="144"/>
          <w:tblHeader/>
          <w:jc w:val="center"/>
        </w:trPr>
        <w:tc>
          <w:tcPr>
            <w:tcW w:w="2692" w:type="dxa"/>
            <w:gridSpan w:val="2"/>
            <w:shd w:val="clear" w:color="auto" w:fill="auto"/>
          </w:tcPr>
          <w:p w14:paraId="3E956BF3" w14:textId="77777777" w:rsidR="00D03A83" w:rsidRPr="000B4518" w:rsidRDefault="00D03A83" w:rsidP="00F74BD1">
            <w:pPr>
              <w:pStyle w:val="TAL"/>
            </w:pPr>
            <w:r>
              <w:t>Status</w:t>
            </w:r>
          </w:p>
        </w:tc>
        <w:tc>
          <w:tcPr>
            <w:tcW w:w="1014" w:type="dxa"/>
            <w:gridSpan w:val="2"/>
            <w:shd w:val="clear" w:color="auto" w:fill="auto"/>
          </w:tcPr>
          <w:p w14:paraId="055B1C87" w14:textId="77777777" w:rsidR="00D03A83" w:rsidRPr="000B4518" w:rsidRDefault="00D03A83" w:rsidP="00F74BD1">
            <w:pPr>
              <w:pStyle w:val="TAL"/>
            </w:pPr>
            <w:r w:rsidRPr="000B4518">
              <w:t>000</w:t>
            </w:r>
          </w:p>
        </w:tc>
        <w:tc>
          <w:tcPr>
            <w:tcW w:w="1890" w:type="dxa"/>
            <w:gridSpan w:val="2"/>
            <w:shd w:val="clear" w:color="auto" w:fill="auto"/>
          </w:tcPr>
          <w:p w14:paraId="136212F4" w14:textId="77777777" w:rsidR="00D03A83" w:rsidRPr="000B4518" w:rsidRDefault="00D03A83" w:rsidP="00F74BD1">
            <w:pPr>
              <w:pStyle w:val="TAL"/>
            </w:pPr>
            <w:r w:rsidRPr="000B4518">
              <w:t>00000000</w:t>
            </w:r>
          </w:p>
        </w:tc>
        <w:tc>
          <w:tcPr>
            <w:tcW w:w="2946" w:type="dxa"/>
            <w:gridSpan w:val="2"/>
            <w:shd w:val="clear" w:color="auto" w:fill="auto"/>
          </w:tcPr>
          <w:p w14:paraId="347DDF0D" w14:textId="2641EFA0" w:rsidR="00D03A83" w:rsidRPr="000B4518" w:rsidRDefault="008C5982" w:rsidP="00F74BD1">
            <w:pPr>
              <w:pStyle w:val="TAL"/>
            </w:pPr>
            <w:r>
              <w:t>Clause</w:t>
            </w:r>
            <w:r w:rsidR="00D03A83">
              <w:t> 9.4.3.2</w:t>
            </w:r>
          </w:p>
        </w:tc>
      </w:tr>
      <w:tr w:rsidR="00D03A83" w:rsidRPr="000B4518" w14:paraId="297C2C16" w14:textId="77777777" w:rsidTr="00F74BD1">
        <w:trPr>
          <w:gridAfter w:val="1"/>
          <w:wAfter w:w="326" w:type="dxa"/>
          <w:cantSplit/>
          <w:trHeight w:val="144"/>
          <w:tblHeader/>
          <w:jc w:val="center"/>
        </w:trPr>
        <w:tc>
          <w:tcPr>
            <w:tcW w:w="2692" w:type="dxa"/>
            <w:gridSpan w:val="2"/>
            <w:shd w:val="clear" w:color="auto" w:fill="auto"/>
          </w:tcPr>
          <w:p w14:paraId="265303B8" w14:textId="77777777" w:rsidR="00D03A83" w:rsidRDefault="00D03A83" w:rsidP="00F74BD1">
            <w:pPr>
              <w:pStyle w:val="TAL"/>
            </w:pPr>
            <w:r>
              <w:t>Status changing MCVideo User Identity</w:t>
            </w:r>
          </w:p>
        </w:tc>
        <w:tc>
          <w:tcPr>
            <w:tcW w:w="1014" w:type="dxa"/>
            <w:gridSpan w:val="2"/>
            <w:shd w:val="clear" w:color="auto" w:fill="auto"/>
          </w:tcPr>
          <w:p w14:paraId="59C28003" w14:textId="77777777" w:rsidR="00D03A83" w:rsidRPr="000B4518" w:rsidRDefault="00D03A83" w:rsidP="00F74BD1">
            <w:pPr>
              <w:pStyle w:val="TAL"/>
            </w:pPr>
            <w:r>
              <w:t>001</w:t>
            </w:r>
          </w:p>
        </w:tc>
        <w:tc>
          <w:tcPr>
            <w:tcW w:w="1890" w:type="dxa"/>
            <w:gridSpan w:val="2"/>
            <w:shd w:val="clear" w:color="auto" w:fill="auto"/>
          </w:tcPr>
          <w:p w14:paraId="15B5C896" w14:textId="77777777" w:rsidR="00D03A83" w:rsidRPr="000B4518" w:rsidRDefault="00D03A83" w:rsidP="00F74BD1">
            <w:pPr>
              <w:pStyle w:val="TAL"/>
            </w:pPr>
            <w:r w:rsidRPr="000B4518">
              <w:t>00000001</w:t>
            </w:r>
          </w:p>
        </w:tc>
        <w:tc>
          <w:tcPr>
            <w:tcW w:w="2946" w:type="dxa"/>
            <w:gridSpan w:val="2"/>
            <w:shd w:val="clear" w:color="auto" w:fill="auto"/>
          </w:tcPr>
          <w:p w14:paraId="79DCDFA1" w14:textId="72D50BAD" w:rsidR="00D03A83" w:rsidRDefault="008C5982" w:rsidP="00F74BD1">
            <w:pPr>
              <w:pStyle w:val="TAL"/>
            </w:pPr>
            <w:r>
              <w:t>Clause</w:t>
            </w:r>
            <w:r w:rsidR="00D03A83">
              <w:t> 9.4.3.3</w:t>
            </w:r>
          </w:p>
        </w:tc>
      </w:tr>
      <w:tr w:rsidR="00D03A83" w:rsidRPr="000B4518" w14:paraId="562B18C2" w14:textId="77777777" w:rsidTr="00F74BD1">
        <w:trPr>
          <w:gridAfter w:val="1"/>
          <w:wAfter w:w="326" w:type="dxa"/>
          <w:cantSplit/>
          <w:trHeight w:val="144"/>
          <w:tblHeader/>
          <w:jc w:val="center"/>
        </w:trPr>
        <w:tc>
          <w:tcPr>
            <w:tcW w:w="2692" w:type="dxa"/>
            <w:gridSpan w:val="2"/>
            <w:shd w:val="clear" w:color="auto" w:fill="auto"/>
          </w:tcPr>
          <w:p w14:paraId="1BB40091" w14:textId="77777777" w:rsidR="00D03A83" w:rsidRPr="000B4518" w:rsidRDefault="00D03A83" w:rsidP="00F74BD1">
            <w:pPr>
              <w:pStyle w:val="TAL"/>
            </w:pPr>
            <w:r>
              <w:t>Group call ongoing</w:t>
            </w:r>
          </w:p>
        </w:tc>
        <w:tc>
          <w:tcPr>
            <w:tcW w:w="1014" w:type="dxa"/>
            <w:gridSpan w:val="2"/>
            <w:shd w:val="clear" w:color="auto" w:fill="auto"/>
          </w:tcPr>
          <w:p w14:paraId="63867378" w14:textId="77777777" w:rsidR="00D03A83" w:rsidRPr="000B4518" w:rsidRDefault="00D03A83" w:rsidP="00F74BD1">
            <w:pPr>
              <w:pStyle w:val="TAL"/>
            </w:pPr>
            <w:r>
              <w:t>002</w:t>
            </w:r>
          </w:p>
        </w:tc>
        <w:tc>
          <w:tcPr>
            <w:tcW w:w="1890" w:type="dxa"/>
            <w:gridSpan w:val="2"/>
            <w:shd w:val="clear" w:color="auto" w:fill="auto"/>
          </w:tcPr>
          <w:p w14:paraId="3808B6A9" w14:textId="77777777" w:rsidR="00D03A83" w:rsidRPr="000B4518" w:rsidRDefault="00D03A83" w:rsidP="00F74BD1">
            <w:pPr>
              <w:pStyle w:val="TAL"/>
            </w:pPr>
            <w:r>
              <w:t>00000010</w:t>
            </w:r>
          </w:p>
        </w:tc>
        <w:tc>
          <w:tcPr>
            <w:tcW w:w="2946" w:type="dxa"/>
            <w:gridSpan w:val="2"/>
            <w:shd w:val="clear" w:color="auto" w:fill="auto"/>
          </w:tcPr>
          <w:p w14:paraId="415432BB" w14:textId="64EE15AD" w:rsidR="00D03A83" w:rsidRPr="000B4518" w:rsidRDefault="008C5982" w:rsidP="00F74BD1">
            <w:pPr>
              <w:pStyle w:val="TAL"/>
            </w:pPr>
            <w:r>
              <w:t>Clause</w:t>
            </w:r>
            <w:r w:rsidR="00D03A83">
              <w:t> 9.4.3.4</w:t>
            </w:r>
          </w:p>
        </w:tc>
      </w:tr>
      <w:tr w:rsidR="00D03A83" w14:paraId="38D9AE99"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4E61A8BC"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1393217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0E77C506"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23CE3526" w14:textId="6D99E85C" w:rsidR="00D03A83" w:rsidRDefault="008C5982" w:rsidP="00F74BD1">
            <w:pPr>
              <w:pStyle w:val="TAL"/>
            </w:pPr>
            <w:r>
              <w:t>Clause</w:t>
            </w:r>
            <w:r w:rsidR="00D03A83">
              <w:t> 9.4.3.5</w:t>
            </w:r>
          </w:p>
        </w:tc>
      </w:tr>
      <w:tr w:rsidR="00D03A83" w14:paraId="0641A826"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20BFB7A"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70BB2D44"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57C48183"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28A96984" w14:textId="31795408" w:rsidR="00D03A83" w:rsidRDefault="008C5982" w:rsidP="00F74BD1">
            <w:pPr>
              <w:pStyle w:val="TAL"/>
            </w:pPr>
            <w:r>
              <w:t>Clause</w:t>
            </w:r>
            <w:r w:rsidR="00D03A83">
              <w:t> 9.4.3.6</w:t>
            </w:r>
          </w:p>
        </w:tc>
      </w:tr>
    </w:tbl>
    <w:p w14:paraId="1FDC8051" w14:textId="77777777" w:rsidR="00D03A83" w:rsidRPr="000B4518" w:rsidRDefault="00D03A83" w:rsidP="00D03A83"/>
    <w:p w14:paraId="693353FA" w14:textId="77777777" w:rsidR="00D03A83" w:rsidRDefault="00D03A83" w:rsidP="00D03A83">
      <w:pPr>
        <w:pStyle w:val="Heading4"/>
      </w:pPr>
      <w:bookmarkStart w:id="2031" w:name="_Toc11344034"/>
      <w:bookmarkStart w:id="2032" w:name="_Toc45215995"/>
      <w:bookmarkStart w:id="2033" w:name="_Toc51945770"/>
      <w:bookmarkStart w:id="2034" w:name="_Toc99173166"/>
      <w:r>
        <w:lastRenderedPageBreak/>
        <w:t>9.4.3.2</w:t>
      </w:r>
      <w:r>
        <w:tab/>
        <w:t>Status field</w:t>
      </w:r>
      <w:bookmarkEnd w:id="2031"/>
      <w:bookmarkEnd w:id="2032"/>
      <w:bookmarkEnd w:id="2033"/>
      <w:bookmarkEnd w:id="2034"/>
    </w:p>
    <w:p w14:paraId="712992A1"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62EB318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3D72E5A"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11A22A4" w14:textId="77777777" w:rsidR="00D03A83" w:rsidRPr="000B4518" w:rsidRDefault="00D03A83" w:rsidP="00D03A83">
      <w:pPr>
        <w:pStyle w:val="PL"/>
        <w:keepNext/>
        <w:keepLines/>
        <w:jc w:val="center"/>
      </w:pPr>
      <w:r w:rsidRPr="000B4518">
        <w:t>0                   1                   2                   3</w:t>
      </w:r>
    </w:p>
    <w:p w14:paraId="02AFAF72" w14:textId="77777777" w:rsidR="00D03A83" w:rsidRPr="000B4518" w:rsidRDefault="00D03A83" w:rsidP="00D03A83">
      <w:pPr>
        <w:pStyle w:val="PL"/>
        <w:keepNext/>
        <w:keepLines/>
        <w:jc w:val="center"/>
      </w:pPr>
      <w:r w:rsidRPr="000B4518">
        <w:t>0 1 2 3 4 5 6 7 8 9 0 1 2 3 4 5 6 7 8 9 0 1 2 3 4 5 6 7 8 9 0 1</w:t>
      </w:r>
    </w:p>
    <w:p w14:paraId="28EA4EEE" w14:textId="77777777" w:rsidR="00D03A83" w:rsidRPr="000B4518" w:rsidRDefault="00D03A83" w:rsidP="00D03A83">
      <w:pPr>
        <w:pStyle w:val="PL"/>
        <w:keepNext/>
        <w:keepLines/>
        <w:jc w:val="center"/>
        <w:rPr>
          <w:noProof w:val="0"/>
        </w:rPr>
      </w:pPr>
      <w:r w:rsidRPr="000B4518">
        <w:rPr>
          <w:noProof w:val="0"/>
        </w:rPr>
        <w:t>+-+-+-+-+-+-+-+-+-+-+-+-+-+-+-+-+-+-+-+-+-+-+-+-+-+-+-+-+-+-+-+-+</w:t>
      </w:r>
    </w:p>
    <w:p w14:paraId="3FE2C1E0"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79348ECE"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70576C45" w14:textId="77777777" w:rsidR="00D03A83" w:rsidRPr="0012300F" w:rsidRDefault="00D03A83" w:rsidP="00D03A83">
      <w:pPr>
        <w:pStyle w:val="PL"/>
        <w:jc w:val="center"/>
      </w:pPr>
      <w:r w:rsidRPr="000B4518">
        <w:t>+-+-+-+-+-+-+-+-+-+-+-+-+-+-+-+-+</w:t>
      </w:r>
      <w:r w:rsidRPr="000B4518">
        <w:rPr>
          <w:noProof w:val="0"/>
        </w:rPr>
        <w:t>-+-+-+-+-+-+-+-+-+-+-+-+-+-+-+-</w:t>
      </w:r>
      <w:r w:rsidRPr="0012300F">
        <w:t>+</w:t>
      </w:r>
    </w:p>
    <w:p w14:paraId="64E18195" w14:textId="77777777" w:rsidR="00D03A83" w:rsidRPr="000B4518" w:rsidRDefault="00D03A83" w:rsidP="00D03A83">
      <w:pPr>
        <w:pStyle w:val="PL"/>
        <w:jc w:val="center"/>
      </w:pPr>
      <w:r>
        <w:t>:User ID                                                        :</w:t>
      </w:r>
    </w:p>
    <w:p w14:paraId="3A352E56" w14:textId="77777777" w:rsidR="00D03A83" w:rsidRPr="0012300F" w:rsidRDefault="00D03A83" w:rsidP="00D03A83">
      <w:pPr>
        <w:pStyle w:val="PL"/>
        <w:jc w:val="center"/>
      </w:pPr>
      <w:r w:rsidRPr="000B4518">
        <w:t>+-+-+-+-+-+-+-+-+-+-+-+-+-+-+-+-+</w:t>
      </w:r>
      <w:r w:rsidRPr="000B4518">
        <w:rPr>
          <w:noProof w:val="0"/>
        </w:rPr>
        <w:t>-+-+-+-+-+-+-+-+-+-+-+-+-+-+-+-</w:t>
      </w:r>
      <w:r w:rsidRPr="0012300F">
        <w:t>+</w:t>
      </w:r>
    </w:p>
    <w:p w14:paraId="253F60BA" w14:textId="77777777" w:rsidR="00D03A83" w:rsidRPr="000B4518" w:rsidRDefault="00D03A83" w:rsidP="00D03A83"/>
    <w:p w14:paraId="0B6E7DFD"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28E41227"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50992155" w14:textId="77777777" w:rsidR="00D03A83" w:rsidRPr="000B4518" w:rsidRDefault="00D03A83" w:rsidP="00D03A83">
      <w:r w:rsidRPr="000B4518">
        <w:t>The &lt;</w:t>
      </w:r>
      <w:r>
        <w:t>Status</w:t>
      </w:r>
      <w:r w:rsidRPr="000B4518">
        <w:t>&gt; value is a 16 bit binary value where:</w:t>
      </w:r>
    </w:p>
    <w:p w14:paraId="1DA09871" w14:textId="77777777" w:rsidR="00D03A83" w:rsidRPr="000B4518" w:rsidRDefault="00D03A83" w:rsidP="00D03A83">
      <w:pPr>
        <w:pStyle w:val="B1"/>
      </w:pPr>
      <w:r>
        <w:t>'</w:t>
      </w:r>
      <w:r w:rsidRPr="000B4518">
        <w:t>0</w:t>
      </w:r>
      <w:r>
        <w:t>'</w:t>
      </w:r>
      <w:r w:rsidRPr="000B4518">
        <w:tab/>
      </w:r>
      <w:r>
        <w:t>emergency</w:t>
      </w:r>
    </w:p>
    <w:p w14:paraId="3504E35E" w14:textId="77777777" w:rsidR="00D03A83" w:rsidRPr="000B4518" w:rsidRDefault="00D03A83" w:rsidP="00D03A83">
      <w:pPr>
        <w:pStyle w:val="B1"/>
      </w:pPr>
      <w:r>
        <w:t>'</w:t>
      </w:r>
      <w:r w:rsidRPr="000B4518">
        <w:t>1</w:t>
      </w:r>
      <w:r>
        <w:t>'</w:t>
      </w:r>
      <w:r w:rsidRPr="000B4518">
        <w:tab/>
      </w:r>
      <w:r>
        <w:t>in-peril</w:t>
      </w:r>
    </w:p>
    <w:p w14:paraId="17936F75" w14:textId="77777777" w:rsidR="00D03A83" w:rsidRDefault="00D03A83" w:rsidP="00D03A83">
      <w:r w:rsidRPr="000B4518">
        <w:t>All other values are reserved for future use.</w:t>
      </w:r>
    </w:p>
    <w:p w14:paraId="0E279AF9" w14:textId="77777777" w:rsidR="00D03A83" w:rsidRDefault="00D03A83" w:rsidP="00F56543">
      <w:pPr>
        <w:pStyle w:val="Heading4"/>
      </w:pPr>
      <w:bookmarkStart w:id="2035" w:name="_Toc11344035"/>
      <w:bookmarkStart w:id="2036" w:name="_Toc45215996"/>
      <w:bookmarkStart w:id="2037" w:name="_Toc51945771"/>
      <w:bookmarkStart w:id="2038" w:name="_Toc99173167"/>
      <w:r>
        <w:t>9.4.3.3</w:t>
      </w:r>
      <w:r>
        <w:tab/>
        <w:t>Status changing MCVideo User Identity field</w:t>
      </w:r>
      <w:bookmarkEnd w:id="2035"/>
      <w:bookmarkEnd w:id="2036"/>
      <w:bookmarkEnd w:id="2037"/>
      <w:bookmarkEnd w:id="2038"/>
    </w:p>
    <w:p w14:paraId="2070F02A" w14:textId="77777777" w:rsidR="00D03A83" w:rsidRPr="000B4518" w:rsidRDefault="00D03A83" w:rsidP="00D03A83">
      <w:pPr>
        <w:rPr>
          <w:lang w:eastAsia="x-none"/>
        </w:rPr>
      </w:pPr>
      <w:r w:rsidRPr="000B4518">
        <w:rPr>
          <w:lang w:eastAsia="x-none"/>
        </w:rPr>
        <w:t xml:space="preserve">The </w:t>
      </w:r>
      <w:r>
        <w:t>Status changing MC</w:t>
      </w:r>
      <w:bookmarkStart w:id="2039" w:name="_Hlk530334841"/>
      <w:r>
        <w:t>Video</w:t>
      </w:r>
      <w:bookmarkEnd w:id="2039"/>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27BA4D75"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313A3EF2"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228DA1A8" w14:textId="77777777" w:rsidR="00D03A83" w:rsidRPr="000B4518" w:rsidRDefault="00D03A83" w:rsidP="00D03A83">
      <w:pPr>
        <w:pStyle w:val="PL"/>
        <w:keepNext/>
        <w:keepLines/>
        <w:jc w:val="center"/>
      </w:pPr>
      <w:r w:rsidRPr="000B4518">
        <w:t>0                   1                   2                   3</w:t>
      </w:r>
    </w:p>
    <w:p w14:paraId="2E7F78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3B0778" w14:textId="77777777" w:rsidR="00D03A83" w:rsidRPr="000B4518" w:rsidRDefault="00D03A83" w:rsidP="00D03A83">
      <w:pPr>
        <w:pStyle w:val="PL"/>
        <w:keepNext/>
        <w:keepLines/>
        <w:jc w:val="center"/>
        <w:rPr>
          <w:noProof w:val="0"/>
        </w:rPr>
      </w:pPr>
      <w:r w:rsidRPr="000B4518">
        <w:rPr>
          <w:noProof w:val="0"/>
        </w:rPr>
        <w:t>+-+-+-+-+-+-+-+-+-+-+-+-+-+-+-+-+-+-+-+-+-+-+-+-+-+-+-+-+-+-+-+-+</w:t>
      </w:r>
    </w:p>
    <w:p w14:paraId="529A70B1"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09E217F0"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41BCF94D"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09B4D1C6"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8E04163" w14:textId="77777777" w:rsidR="00D03A83" w:rsidRPr="000B4518" w:rsidRDefault="00D03A83" w:rsidP="00D03A83">
      <w:pPr>
        <w:pStyle w:val="PL"/>
        <w:keepNext/>
        <w:keepLines/>
        <w:jc w:val="center"/>
      </w:pPr>
      <w:r w:rsidRPr="000B4518">
        <w:t>+-+-+-+-+-+-+-+-+-+-+-+-+-+-+-+-+                               :</w:t>
      </w:r>
    </w:p>
    <w:p w14:paraId="4E397677" w14:textId="77777777" w:rsidR="00D03A83" w:rsidRPr="000B4518" w:rsidRDefault="00D03A83" w:rsidP="00D03A83">
      <w:pPr>
        <w:pStyle w:val="PL"/>
        <w:keepNext/>
        <w:keepLines/>
        <w:jc w:val="center"/>
      </w:pPr>
      <w:r w:rsidRPr="000B4518">
        <w:t>:                                             (Padding)         :</w:t>
      </w:r>
    </w:p>
    <w:p w14:paraId="0D8284AE" w14:textId="77777777" w:rsidR="00D03A83" w:rsidRPr="000B4518" w:rsidRDefault="00D03A83" w:rsidP="00D03A83">
      <w:pPr>
        <w:pStyle w:val="PL"/>
        <w:keepNext/>
        <w:keepLines/>
        <w:jc w:val="center"/>
      </w:pPr>
      <w:r w:rsidRPr="000B4518">
        <w:t>+-+-+-+-+-+-+-+-+-+-+-+-+-+-+-+-+-+-+-+-+-+-+-+-+-+-+-+-+-+-+-+-+</w:t>
      </w:r>
    </w:p>
    <w:p w14:paraId="6328CBB2" w14:textId="77777777" w:rsidR="00D03A83" w:rsidRPr="000B4518" w:rsidRDefault="00D03A83" w:rsidP="00D03A83">
      <w:pPr>
        <w:rPr>
          <w:lang w:eastAsia="x-none"/>
        </w:rPr>
      </w:pPr>
    </w:p>
    <w:p w14:paraId="2F1B4641"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4462F63E"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238D7F11"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06508127"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59775DB4"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352A67E" w14:textId="77777777" w:rsidR="00D03A83" w:rsidRPr="000B4518" w:rsidRDefault="00D03A83" w:rsidP="00D03A83"/>
    <w:p w14:paraId="24CA2364" w14:textId="77777777" w:rsidR="00D03A83" w:rsidRPr="000B4518" w:rsidRDefault="00D03A83" w:rsidP="00D03A83">
      <w:r w:rsidRPr="000B4518">
        <w:lastRenderedPageBreak/>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9BC7137" w14:textId="77777777" w:rsidR="00D03A83" w:rsidRPr="00F56543" w:rsidRDefault="00D03A83" w:rsidP="00F56543">
      <w:pPr>
        <w:pStyle w:val="Heading4"/>
        <w:rPr>
          <w:lang w:eastAsia="x-none"/>
        </w:rPr>
      </w:pPr>
      <w:bookmarkStart w:id="2040" w:name="_Toc11344036"/>
      <w:bookmarkStart w:id="2041" w:name="_Toc45215997"/>
      <w:bookmarkStart w:id="2042" w:name="_Toc51945772"/>
      <w:bookmarkStart w:id="2043" w:name="_Toc99173168"/>
      <w:r>
        <w:t>9.4.3.4</w:t>
      </w:r>
      <w:r>
        <w:tab/>
        <w:t>Group call ongoing field</w:t>
      </w:r>
      <w:bookmarkEnd w:id="2040"/>
      <w:bookmarkEnd w:id="2041"/>
      <w:bookmarkEnd w:id="2042"/>
      <w:bookmarkEnd w:id="2043"/>
    </w:p>
    <w:p w14:paraId="4D504C8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1C94D97F"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156899AF" w14:textId="77777777" w:rsidR="00D03A83" w:rsidRPr="000B4518" w:rsidRDefault="00D03A83" w:rsidP="00D03A83">
      <w:pPr>
        <w:pStyle w:val="PL"/>
        <w:keepNext/>
        <w:keepLines/>
        <w:jc w:val="center"/>
        <w:rPr>
          <w:noProof w:val="0"/>
        </w:rPr>
      </w:pPr>
      <w:r w:rsidRPr="000B4518">
        <w:rPr>
          <w:noProof w:val="0"/>
        </w:rPr>
        <w:t>0                   1                   2                   3</w:t>
      </w:r>
    </w:p>
    <w:p w14:paraId="68DC790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D1D0DE9" w14:textId="77777777" w:rsidR="00D03A83" w:rsidRPr="000B4518" w:rsidRDefault="00D03A83" w:rsidP="00D03A83">
      <w:pPr>
        <w:pStyle w:val="PL"/>
        <w:keepNext/>
        <w:keepLines/>
        <w:jc w:val="center"/>
        <w:rPr>
          <w:noProof w:val="0"/>
        </w:rPr>
      </w:pPr>
      <w:r w:rsidRPr="000B4518">
        <w:rPr>
          <w:noProof w:val="0"/>
        </w:rPr>
        <w:t>+-+-+-+-+-+-+-+-+-+-+-+-+-+-+-+-+-+-+-+-+-+-+-+-+-+-+-+-+-+-+-+-+</w:t>
      </w:r>
    </w:p>
    <w:p w14:paraId="0EAB9F34"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907559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96BA1E7" w14:textId="77777777" w:rsidR="00D03A83" w:rsidRPr="000B4518" w:rsidRDefault="00D03A83" w:rsidP="00D03A83">
      <w:pPr>
        <w:pStyle w:val="PL"/>
        <w:keepNext/>
        <w:keepLines/>
        <w:jc w:val="center"/>
      </w:pPr>
      <w:r w:rsidRPr="000B4518">
        <w:t>+-+-+-+-+-+-+-+-+-+-+-+-+-+-+-+-+-+-+-+-+-+-+-+-+-+-+-+-+-+-+-+-+</w:t>
      </w:r>
    </w:p>
    <w:p w14:paraId="112EF429" w14:textId="77777777" w:rsidR="00D03A83" w:rsidRPr="000B4518" w:rsidRDefault="00D03A83" w:rsidP="00D03A83">
      <w:pPr>
        <w:rPr>
          <w:lang w:eastAsia="x-none"/>
        </w:rPr>
      </w:pPr>
    </w:p>
    <w:p w14:paraId="5159892F"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2F0A411"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14D311C5"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005D7422" w14:textId="77777777" w:rsidR="00D03A83" w:rsidRPr="005E13E1" w:rsidRDefault="00D03A83" w:rsidP="00D03A83">
      <w:pPr>
        <w:pStyle w:val="B1"/>
      </w:pPr>
      <w:r w:rsidRPr="005E13E1">
        <w:t>'0'</w:t>
      </w:r>
      <w:r w:rsidRPr="005E13E1">
        <w:tab/>
      </w:r>
      <w:r>
        <w:t>No Group call ongoing</w:t>
      </w:r>
    </w:p>
    <w:p w14:paraId="1C3CED5B" w14:textId="77777777" w:rsidR="00D03A83" w:rsidRPr="005E13E1" w:rsidRDefault="00D03A83" w:rsidP="00D03A83">
      <w:pPr>
        <w:pStyle w:val="B1"/>
      </w:pPr>
      <w:r w:rsidRPr="005E13E1">
        <w:t>'1'</w:t>
      </w:r>
      <w:r w:rsidRPr="005E13E1">
        <w:tab/>
      </w:r>
      <w:r>
        <w:t>Group call ongoing</w:t>
      </w:r>
    </w:p>
    <w:p w14:paraId="686A8DF4" w14:textId="77777777" w:rsidR="00D03A83" w:rsidRDefault="00D03A83" w:rsidP="00D03A83">
      <w:pPr>
        <w:pStyle w:val="B1"/>
      </w:pPr>
      <w:r w:rsidRPr="000B4518">
        <w:t>All other values are reserved for future use.</w:t>
      </w:r>
    </w:p>
    <w:p w14:paraId="5AD4C652" w14:textId="77777777" w:rsidR="00D03A83" w:rsidRDefault="00D03A83" w:rsidP="00D03A83">
      <w:pPr>
        <w:pStyle w:val="B1"/>
      </w:pPr>
      <w:r>
        <w:t>The spare bits are set to zero</w:t>
      </w:r>
    </w:p>
    <w:p w14:paraId="2FC91B38" w14:textId="77777777" w:rsidR="00D03A83" w:rsidRDefault="00D03A83" w:rsidP="00D03A83">
      <w:pPr>
        <w:pStyle w:val="Heading4"/>
      </w:pPr>
      <w:bookmarkStart w:id="2044" w:name="_Toc11344037"/>
      <w:bookmarkStart w:id="2045" w:name="_Toc45215998"/>
      <w:bookmarkStart w:id="2046" w:name="_Toc51945773"/>
      <w:bookmarkStart w:id="2047" w:name="_Toc99173169"/>
      <w:r>
        <w:t>9.4.3.5</w:t>
      </w:r>
      <w:r>
        <w:tab/>
        <w:t>Group broadcast alias field</w:t>
      </w:r>
      <w:bookmarkEnd w:id="2044"/>
      <w:bookmarkEnd w:id="2045"/>
      <w:bookmarkEnd w:id="2046"/>
      <w:bookmarkEnd w:id="2047"/>
    </w:p>
    <w:p w14:paraId="51260E9B"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3C0B334A" w14:textId="77777777" w:rsidR="00D03A83" w:rsidRDefault="00D03A83" w:rsidP="00D03A83">
      <w:r>
        <w:t>Table 9.4.3.5-1 describes the coding of the Group broadcast alias field.</w:t>
      </w:r>
    </w:p>
    <w:p w14:paraId="14BB75B4" w14:textId="77777777" w:rsidR="00D03A83" w:rsidRDefault="00D03A83" w:rsidP="00D03A83">
      <w:pPr>
        <w:pStyle w:val="TH"/>
      </w:pPr>
      <w:r>
        <w:t>Table 9.4.3.5-1: Group broadcast alias field coding</w:t>
      </w:r>
    </w:p>
    <w:p w14:paraId="769F295E" w14:textId="77777777" w:rsidR="00D03A83" w:rsidRDefault="00D03A83" w:rsidP="00D03A83">
      <w:pPr>
        <w:pStyle w:val="PL"/>
        <w:keepNext/>
        <w:keepLines/>
        <w:jc w:val="center"/>
      </w:pPr>
      <w:r>
        <w:t>0                   1                   2                   3</w:t>
      </w:r>
    </w:p>
    <w:p w14:paraId="5302F714" w14:textId="77777777" w:rsidR="00D03A83" w:rsidRDefault="00D03A83" w:rsidP="00D03A83">
      <w:pPr>
        <w:pStyle w:val="PL"/>
        <w:keepNext/>
        <w:keepLines/>
        <w:jc w:val="center"/>
        <w:rPr>
          <w:noProof w:val="0"/>
        </w:rPr>
      </w:pPr>
      <w:r>
        <w:rPr>
          <w:noProof w:val="0"/>
        </w:rPr>
        <w:t>0 1 2 3 4 5 6 7 8 9 0 1 2 3 4 5 6 7 8 9 0 1 2 3 4 5 6 7 8 9 0 1</w:t>
      </w:r>
    </w:p>
    <w:p w14:paraId="33CDA4E4" w14:textId="77777777" w:rsidR="00D03A83" w:rsidRDefault="00D03A83" w:rsidP="00D03A83">
      <w:pPr>
        <w:pStyle w:val="PL"/>
        <w:keepNext/>
        <w:keepLines/>
        <w:jc w:val="center"/>
        <w:rPr>
          <w:noProof w:val="0"/>
        </w:rPr>
      </w:pPr>
      <w:r>
        <w:rPr>
          <w:noProof w:val="0"/>
        </w:rPr>
        <w:t>+-+-+-+-+-+-+-+-+-+-+-+-+-+-+-+-+-+-+-+-+-+-+-+-+-+-+-+-+-+-+-+-+</w:t>
      </w:r>
    </w:p>
    <w:p w14:paraId="733B8482" w14:textId="77777777" w:rsidR="00D03A83" w:rsidRDefault="00D03A83" w:rsidP="00D03A83">
      <w:pPr>
        <w:pStyle w:val="PL"/>
        <w:keepNext/>
        <w:keepLines/>
        <w:jc w:val="center"/>
      </w:pPr>
      <w:r>
        <w:t>|Group Broadcast|Group Broadcast|Group Broadcast alias          |</w:t>
      </w:r>
    </w:p>
    <w:p w14:paraId="4D576C95" w14:textId="77777777" w:rsidR="00D03A83" w:rsidRDefault="00D03A83" w:rsidP="00D03A83">
      <w:pPr>
        <w:pStyle w:val="PL"/>
        <w:keepNext/>
        <w:keepLines/>
        <w:jc w:val="center"/>
      </w:pPr>
      <w:r>
        <w:t>|alias field ID |alias field    |                               |</w:t>
      </w:r>
    </w:p>
    <w:p w14:paraId="2DED65A0" w14:textId="77777777" w:rsidR="00D03A83" w:rsidRDefault="00D03A83" w:rsidP="00D03A83">
      <w:pPr>
        <w:pStyle w:val="PL"/>
        <w:keepNext/>
        <w:keepLines/>
        <w:jc w:val="center"/>
      </w:pPr>
      <w:r>
        <w:t>|               |length         |                               |</w:t>
      </w:r>
    </w:p>
    <w:p w14:paraId="07606845" w14:textId="77777777" w:rsidR="00D03A83" w:rsidRDefault="00D03A83" w:rsidP="00D03A83">
      <w:pPr>
        <w:pStyle w:val="PL"/>
        <w:keepNext/>
        <w:keepLines/>
        <w:jc w:val="center"/>
      </w:pPr>
      <w:r>
        <w:t>+-+-+-+-+-+-+-+-+-+-+-+-+-+-+-+-+                               :</w:t>
      </w:r>
    </w:p>
    <w:p w14:paraId="188CDAF0" w14:textId="77777777" w:rsidR="00D03A83" w:rsidRDefault="00D03A83" w:rsidP="00D03A83">
      <w:pPr>
        <w:pStyle w:val="PL"/>
        <w:keepNext/>
        <w:keepLines/>
        <w:jc w:val="center"/>
      </w:pPr>
      <w:r>
        <w:t>:                                             (Padding)         :</w:t>
      </w:r>
    </w:p>
    <w:p w14:paraId="6EB7E1AE" w14:textId="77777777" w:rsidR="00D03A83" w:rsidRDefault="00D03A83" w:rsidP="00D03A83">
      <w:pPr>
        <w:pStyle w:val="PL"/>
        <w:keepNext/>
        <w:keepLines/>
        <w:jc w:val="center"/>
      </w:pPr>
      <w:r>
        <w:t>+-+-+-+-+-+-+-+-+-+-+-+-+-+-+-+-+-+-+-+-+-+-+-+-+-+-+-+-+-+-+-+-+</w:t>
      </w:r>
    </w:p>
    <w:p w14:paraId="1F59CEC4" w14:textId="77777777" w:rsidR="00D03A83" w:rsidRDefault="00D03A83" w:rsidP="00D03A83">
      <w:pPr>
        <w:rPr>
          <w:lang w:eastAsia="x-none"/>
        </w:rPr>
      </w:pPr>
    </w:p>
    <w:p w14:paraId="535E0719" w14:textId="77777777" w:rsidR="00D03A83" w:rsidRDefault="00D03A83" w:rsidP="00D03A83">
      <w:r>
        <w:t>The &lt;Group broadcast alias field ID&gt; value is a binary value and shall be set according to table 9.4.3.1-1.</w:t>
      </w:r>
    </w:p>
    <w:p w14:paraId="59433860" w14:textId="77777777" w:rsidR="00D03A83" w:rsidRDefault="00D03A83" w:rsidP="00D03A83">
      <w:r>
        <w:t>The &lt;Group broadcast alias length&gt; value is a binary value indicating the length in octets of the &lt;Group broadcast alias&gt; value item except padding.</w:t>
      </w:r>
    </w:p>
    <w:p w14:paraId="02D6A31B"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7F3BE951" w14:textId="77777777" w:rsidR="00D03A83" w:rsidRDefault="00D03A83" w:rsidP="00D03A83">
      <w:pPr>
        <w:pStyle w:val="TH"/>
      </w:pPr>
      <w:r>
        <w:t>Table 9.4.3.5-2: ABNF syntax of string values of the &lt;Group broadcast alias&gt; value</w:t>
      </w:r>
    </w:p>
    <w:p w14:paraId="3872D691"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48" w:name="_Hlk531225184"/>
      <w:r>
        <w:t>group-broadcast-alias</w:t>
      </w:r>
      <w:bookmarkEnd w:id="2048"/>
      <w:r>
        <w:t xml:space="preserve"> = URI</w:t>
      </w:r>
    </w:p>
    <w:p w14:paraId="289E591C" w14:textId="77777777" w:rsidR="00D03A83" w:rsidRDefault="00D03A83" w:rsidP="00D03A83"/>
    <w:p w14:paraId="5DCD583E" w14:textId="77777777" w:rsidR="00D03A83" w:rsidRDefault="00D03A83" w:rsidP="00D03A83">
      <w:r>
        <w:lastRenderedPageBreak/>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29BF30E5" w14:textId="77777777" w:rsidR="00D03A83" w:rsidRDefault="00D03A83" w:rsidP="00D03A83">
      <w:pPr>
        <w:pStyle w:val="Heading4"/>
      </w:pPr>
      <w:bookmarkStart w:id="2049" w:name="_Toc11344038"/>
      <w:bookmarkStart w:id="2050" w:name="_Toc45215999"/>
      <w:bookmarkStart w:id="2051" w:name="_Toc51945774"/>
      <w:bookmarkStart w:id="2052" w:name="_Toc99173170"/>
      <w:r>
        <w:t>9.4.3.6</w:t>
      </w:r>
      <w:r>
        <w:tab/>
        <w:t>Group regroup alias field</w:t>
      </w:r>
      <w:bookmarkEnd w:id="2049"/>
      <w:bookmarkEnd w:id="2050"/>
      <w:bookmarkEnd w:id="2051"/>
      <w:bookmarkEnd w:id="2052"/>
    </w:p>
    <w:p w14:paraId="26C38A06"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3692D0F0" w14:textId="77777777" w:rsidR="00D03A83" w:rsidRDefault="00D03A83" w:rsidP="00D03A83">
      <w:r>
        <w:t>Table 9.4.3.6-1 describes the coding of the Group regroup alias field.</w:t>
      </w:r>
    </w:p>
    <w:p w14:paraId="396648FA" w14:textId="77777777" w:rsidR="00D03A83" w:rsidRDefault="00D03A83" w:rsidP="00D03A83">
      <w:pPr>
        <w:pStyle w:val="TH"/>
      </w:pPr>
      <w:r>
        <w:t>Table 9.4.3.6-1: Group regroup alias field coding</w:t>
      </w:r>
    </w:p>
    <w:p w14:paraId="240A64BB" w14:textId="77777777" w:rsidR="00D03A83" w:rsidRDefault="00D03A83" w:rsidP="00D03A83">
      <w:pPr>
        <w:pStyle w:val="PL"/>
        <w:keepNext/>
        <w:keepLines/>
        <w:jc w:val="center"/>
      </w:pPr>
      <w:r>
        <w:t>0                   1                   2                   3</w:t>
      </w:r>
    </w:p>
    <w:p w14:paraId="3DC71F78" w14:textId="77777777" w:rsidR="00D03A83" w:rsidRDefault="00D03A83" w:rsidP="00D03A83">
      <w:pPr>
        <w:pStyle w:val="PL"/>
        <w:keepNext/>
        <w:keepLines/>
        <w:jc w:val="center"/>
        <w:rPr>
          <w:noProof w:val="0"/>
        </w:rPr>
      </w:pPr>
      <w:r>
        <w:rPr>
          <w:noProof w:val="0"/>
        </w:rPr>
        <w:t>0 1 2 3 4 5 6 7 8 9 0 1 2 3 4 5 6 7 8 9 0 1 2 3 4 5 6 7 8 9 0 1</w:t>
      </w:r>
    </w:p>
    <w:p w14:paraId="1B0F07A7" w14:textId="77777777" w:rsidR="00D03A83" w:rsidRDefault="00D03A83" w:rsidP="00D03A83">
      <w:pPr>
        <w:pStyle w:val="PL"/>
        <w:keepNext/>
        <w:keepLines/>
        <w:jc w:val="center"/>
        <w:rPr>
          <w:noProof w:val="0"/>
        </w:rPr>
      </w:pPr>
      <w:r>
        <w:rPr>
          <w:noProof w:val="0"/>
        </w:rPr>
        <w:t>+-+-+-+-+-+-+-+-+-+-+-+-+-+-+-+-+-+-+-+-+-+-+-+-+-+-+-+-+-+-+-+-+</w:t>
      </w:r>
    </w:p>
    <w:p w14:paraId="2AA548F7" w14:textId="77777777" w:rsidR="00D03A83" w:rsidRDefault="00D03A83" w:rsidP="00D03A83">
      <w:pPr>
        <w:pStyle w:val="PL"/>
        <w:keepNext/>
        <w:keepLines/>
        <w:jc w:val="center"/>
      </w:pPr>
      <w:r>
        <w:t>|Group regroup  |Group regroup  |Group regroup alias            |</w:t>
      </w:r>
    </w:p>
    <w:p w14:paraId="21ED0785" w14:textId="77777777" w:rsidR="00D03A83" w:rsidRDefault="00D03A83" w:rsidP="00D03A83">
      <w:pPr>
        <w:pStyle w:val="PL"/>
        <w:keepNext/>
        <w:keepLines/>
        <w:jc w:val="center"/>
      </w:pPr>
      <w:r>
        <w:t>|alias field    |alias field    |                               |</w:t>
      </w:r>
    </w:p>
    <w:p w14:paraId="1D46405A" w14:textId="77777777" w:rsidR="00D03A83" w:rsidRDefault="00D03A83" w:rsidP="00D03A83">
      <w:pPr>
        <w:pStyle w:val="PL"/>
        <w:keepNext/>
        <w:keepLines/>
        <w:jc w:val="center"/>
      </w:pPr>
      <w:r>
        <w:t>|ID             |length         |                               |</w:t>
      </w:r>
    </w:p>
    <w:p w14:paraId="2B1F77AA" w14:textId="77777777" w:rsidR="00D03A83" w:rsidRDefault="00D03A83" w:rsidP="00D03A83">
      <w:pPr>
        <w:pStyle w:val="PL"/>
        <w:keepNext/>
        <w:keepLines/>
        <w:jc w:val="center"/>
      </w:pPr>
      <w:r>
        <w:t>+-+-+-+-+-+-+-+-+-+-+-+-+-+-+-+-+                               :</w:t>
      </w:r>
    </w:p>
    <w:p w14:paraId="713E8CB9" w14:textId="77777777" w:rsidR="00D03A83" w:rsidRDefault="00D03A83" w:rsidP="00D03A83">
      <w:pPr>
        <w:pStyle w:val="PL"/>
        <w:keepNext/>
        <w:keepLines/>
        <w:jc w:val="center"/>
      </w:pPr>
      <w:r>
        <w:t>:                                             (Padding)         :</w:t>
      </w:r>
    </w:p>
    <w:p w14:paraId="07A9787E" w14:textId="77777777" w:rsidR="00D03A83" w:rsidRDefault="00D03A83" w:rsidP="00D03A83">
      <w:pPr>
        <w:pStyle w:val="PL"/>
        <w:keepNext/>
        <w:keepLines/>
        <w:jc w:val="center"/>
      </w:pPr>
      <w:r>
        <w:t>+-+-+-+-+-+-+-+-+-+-+-+-+-+-+-+-+-+-+-+-+-+-+-+-+-+-+-+-+-+-+-+-+</w:t>
      </w:r>
    </w:p>
    <w:p w14:paraId="0B8020D1" w14:textId="77777777" w:rsidR="00D03A83" w:rsidRDefault="00D03A83" w:rsidP="00D03A83">
      <w:pPr>
        <w:rPr>
          <w:lang w:eastAsia="x-none"/>
        </w:rPr>
      </w:pPr>
    </w:p>
    <w:p w14:paraId="4D779764" w14:textId="77777777" w:rsidR="00D03A83" w:rsidRDefault="00D03A83" w:rsidP="00D03A83">
      <w:r>
        <w:t>The &lt;Group regroup alias field ID&gt; value is a binary value and shall be set according to table 9.4.3.1-1.</w:t>
      </w:r>
    </w:p>
    <w:p w14:paraId="7FF7AA45" w14:textId="77777777" w:rsidR="00D03A83" w:rsidRDefault="00D03A83" w:rsidP="00D03A83">
      <w:r>
        <w:t>The &lt;Group regroup alias length&gt; value is a binary value indicating the length in octets of the &lt;Group regroup alias&gt; value item except padding.</w:t>
      </w:r>
    </w:p>
    <w:p w14:paraId="5B4C1C31"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11E258D9" w14:textId="77777777" w:rsidR="00D03A83" w:rsidRDefault="00D03A83" w:rsidP="00D03A83">
      <w:pPr>
        <w:pStyle w:val="TH"/>
      </w:pPr>
      <w:r>
        <w:t>Table 9.4.3.6-2: ABNF syntax of string values of the &lt;Group regroup alias&gt; value</w:t>
      </w:r>
    </w:p>
    <w:p w14:paraId="33773687"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053" w:name="_Hlk531225228"/>
      <w:r>
        <w:t>group-regroup-alias</w:t>
      </w:r>
      <w:bookmarkEnd w:id="2053"/>
      <w:r>
        <w:t xml:space="preserve"> = URI</w:t>
      </w:r>
    </w:p>
    <w:p w14:paraId="7F73ADA2" w14:textId="77777777" w:rsidR="00D03A83" w:rsidRDefault="00D03A83" w:rsidP="00D03A83"/>
    <w:p w14:paraId="13D922D4"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0C19E5FA" w14:textId="77777777" w:rsidR="00D03A83" w:rsidRDefault="00D03A83" w:rsidP="00F56543">
      <w:pPr>
        <w:pStyle w:val="Heading3"/>
      </w:pPr>
      <w:bookmarkStart w:id="2054" w:name="_Toc11344039"/>
      <w:bookmarkStart w:id="2055" w:name="_Toc45216000"/>
      <w:bookmarkStart w:id="2056" w:name="_Toc51945775"/>
      <w:bookmarkStart w:id="2057" w:name="_Toc99173171"/>
      <w:r>
        <w:t>9.4.4</w:t>
      </w:r>
      <w:r>
        <w:tab/>
        <w:t>Group Dynamic Data Notify message</w:t>
      </w:r>
      <w:bookmarkEnd w:id="2054"/>
      <w:bookmarkEnd w:id="2055"/>
      <w:bookmarkEnd w:id="2056"/>
      <w:bookmarkEnd w:id="2057"/>
    </w:p>
    <w:p w14:paraId="58985BD2"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68076360"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7E7C3CC7" w14:textId="77777777" w:rsidR="00D03A83" w:rsidRPr="000B4518" w:rsidRDefault="00D03A83" w:rsidP="00D03A83">
      <w:pPr>
        <w:pStyle w:val="TH"/>
      </w:pPr>
      <w:r>
        <w:lastRenderedPageBreak/>
        <w:t>Table 9.4</w:t>
      </w:r>
      <w:r w:rsidRPr="000B4518">
        <w:t xml:space="preserve">.4-1: </w:t>
      </w:r>
      <w:r>
        <w:t>Group Dynamic Data Notify</w:t>
      </w:r>
      <w:r w:rsidRPr="000B4518">
        <w:t xml:space="preserve"> message</w:t>
      </w:r>
    </w:p>
    <w:p w14:paraId="7F349580" w14:textId="77777777" w:rsidR="00D03A83" w:rsidRPr="000B4518" w:rsidRDefault="00D03A83" w:rsidP="00D03A83">
      <w:pPr>
        <w:pStyle w:val="PL"/>
        <w:keepNext/>
        <w:keepLines/>
        <w:jc w:val="center"/>
        <w:rPr>
          <w:noProof w:val="0"/>
        </w:rPr>
      </w:pPr>
      <w:r w:rsidRPr="000B4518">
        <w:rPr>
          <w:noProof w:val="0"/>
        </w:rPr>
        <w:t>0                   1                   2                   3</w:t>
      </w:r>
    </w:p>
    <w:p w14:paraId="1F584F6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19EAFEA8" w14:textId="77777777" w:rsidR="00D03A83" w:rsidRPr="000B4518" w:rsidRDefault="00D03A83" w:rsidP="00D03A83">
      <w:pPr>
        <w:pStyle w:val="PL"/>
        <w:keepNext/>
        <w:keepLines/>
        <w:jc w:val="center"/>
        <w:rPr>
          <w:noProof w:val="0"/>
        </w:rPr>
      </w:pPr>
      <w:r w:rsidRPr="000B4518">
        <w:rPr>
          <w:noProof w:val="0"/>
        </w:rPr>
        <w:t>+-+-+-+-+-+-+-+-+-+-+-+-+-+-+-+-+-+-+-+-+-+-+-+-+-+-+-+-+-+-+-+-+</w:t>
      </w:r>
    </w:p>
    <w:p w14:paraId="67383D82" w14:textId="77777777" w:rsidR="00D03A83" w:rsidRPr="000B4518" w:rsidRDefault="00D03A83" w:rsidP="00D03A83">
      <w:pPr>
        <w:pStyle w:val="PL"/>
        <w:keepNext/>
        <w:keepLines/>
        <w:jc w:val="center"/>
        <w:rPr>
          <w:noProof w:val="0"/>
        </w:rPr>
      </w:pPr>
      <w:r w:rsidRPr="000B4518">
        <w:rPr>
          <w:noProof w:val="0"/>
        </w:rPr>
        <w:t>|V=2|P| Subtype|   PT=APP=204  |          Length                |</w:t>
      </w:r>
    </w:p>
    <w:p w14:paraId="739C9331" w14:textId="77777777" w:rsidR="00D03A83" w:rsidRPr="000B4518" w:rsidRDefault="00D03A83" w:rsidP="00D03A83">
      <w:pPr>
        <w:pStyle w:val="PL"/>
        <w:keepNext/>
        <w:keepLines/>
        <w:jc w:val="center"/>
        <w:rPr>
          <w:noProof w:val="0"/>
        </w:rPr>
      </w:pPr>
      <w:r w:rsidRPr="000B4518">
        <w:rPr>
          <w:noProof w:val="0"/>
        </w:rPr>
        <w:t>+-+-+-+-+-+-+-+-+-+-+-+-+-+-+-+-+-+-+-+-+-+-+-+-+-+-+-+-+-+-+-+-+</w:t>
      </w:r>
    </w:p>
    <w:p w14:paraId="58C7BF60"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0205BA65" w14:textId="77777777" w:rsidR="00D03A83" w:rsidRPr="000B4518" w:rsidRDefault="00D03A83" w:rsidP="00D03A83">
      <w:pPr>
        <w:pStyle w:val="PL"/>
        <w:keepNext/>
        <w:keepLines/>
        <w:jc w:val="center"/>
        <w:rPr>
          <w:noProof w:val="0"/>
        </w:rPr>
      </w:pPr>
      <w:r w:rsidRPr="000B4518">
        <w:rPr>
          <w:noProof w:val="0"/>
        </w:rPr>
        <w:t>+-+-+-+-+-+-+-+-+-+-+-+-+-+-+-+-+-+-+-+-+-+-+-+-+-+-+-+-+-+-+-+-+</w:t>
      </w:r>
    </w:p>
    <w:p w14:paraId="30CC531D"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299D4FA3" w14:textId="77777777" w:rsidR="00D03A83" w:rsidRPr="000B4518" w:rsidRDefault="00D03A83" w:rsidP="00D03A83">
      <w:pPr>
        <w:pStyle w:val="PL"/>
        <w:keepNext/>
        <w:keepLines/>
        <w:jc w:val="center"/>
        <w:rPr>
          <w:noProof w:val="0"/>
        </w:rPr>
      </w:pPr>
      <w:r w:rsidRPr="000B4518">
        <w:rPr>
          <w:noProof w:val="0"/>
        </w:rPr>
        <w:t>+-+-+-+-+-+-+-+-+-+-+-+-+-+-+-+-+-+-+-+-+-+-+-+-+-+-+-+-+-+-+-+-+</w:t>
      </w:r>
    </w:p>
    <w:p w14:paraId="1304F15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3FAC4BC3" w14:textId="77777777" w:rsidR="00D03A83" w:rsidRPr="000B4518" w:rsidRDefault="00D03A83" w:rsidP="00D03A83">
      <w:pPr>
        <w:pStyle w:val="PL"/>
        <w:keepNext/>
        <w:keepLines/>
        <w:jc w:val="center"/>
        <w:rPr>
          <w:noProof w:val="0"/>
        </w:rPr>
      </w:pPr>
      <w:r w:rsidRPr="000B4518">
        <w:rPr>
          <w:noProof w:val="0"/>
        </w:rPr>
        <w:t>+-+-+-+-+-+-+-+-+-+-+-+-+-+-+-+-+-+-+-+-+-+-+-+-+-+-+-+-+-+-+-+-+</w:t>
      </w:r>
    </w:p>
    <w:p w14:paraId="4FE33C8C"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5B96B65A" w14:textId="77777777" w:rsidR="00D03A83" w:rsidRPr="000B4518" w:rsidRDefault="00D03A83" w:rsidP="00D03A83">
      <w:pPr>
        <w:pStyle w:val="PL"/>
        <w:keepNext/>
        <w:keepLines/>
        <w:jc w:val="center"/>
        <w:rPr>
          <w:noProof w:val="0"/>
        </w:rPr>
      </w:pPr>
      <w:r w:rsidRPr="000B4518">
        <w:rPr>
          <w:noProof w:val="0"/>
        </w:rPr>
        <w:t>+-+-+-+-+-+-+-+-+-+-+-+-+-+-+-+-+-+-+-+-+-+-+-+-+-+-+-+-+-+-+-+-+</w:t>
      </w:r>
    </w:p>
    <w:p w14:paraId="3FDE7F53"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55C76AD1" w14:textId="77777777" w:rsidR="00D03A83" w:rsidRPr="000B4518" w:rsidRDefault="00D03A83" w:rsidP="00D03A83">
      <w:pPr>
        <w:pStyle w:val="PL"/>
        <w:keepNext/>
        <w:keepLines/>
        <w:jc w:val="center"/>
        <w:rPr>
          <w:noProof w:val="0"/>
        </w:rPr>
      </w:pPr>
      <w:r w:rsidRPr="000B4518">
        <w:rPr>
          <w:noProof w:val="0"/>
        </w:rPr>
        <w:t>+-+-+-+-+-+-+-+-+-+-+-+-+-+-+-+-+-+-+-+-+-+-+-+-+-+-+-+-+-+-+-+-+</w:t>
      </w:r>
    </w:p>
    <w:p w14:paraId="5E59C1B2"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68A77A" w14:textId="77777777" w:rsidR="00D03A83" w:rsidRPr="000B4518" w:rsidRDefault="00D03A83" w:rsidP="00D03A83">
      <w:pPr>
        <w:pStyle w:val="PL"/>
        <w:keepNext/>
        <w:keepLines/>
        <w:jc w:val="center"/>
        <w:rPr>
          <w:noProof w:val="0"/>
        </w:rPr>
      </w:pPr>
      <w:r w:rsidRPr="000B4518">
        <w:rPr>
          <w:noProof w:val="0"/>
        </w:rPr>
        <w:t>+-+-+-+-+-+-+-+-+-+-+-+-+-+-+-+-+-+-+-+-+-+-+-+-+-+-+-+-+-+-+-+-+</w:t>
      </w:r>
    </w:p>
    <w:p w14:paraId="2DEDB6AF" w14:textId="77777777" w:rsidR="00D03A83" w:rsidRPr="000B4518" w:rsidRDefault="00D03A83" w:rsidP="00D03A83">
      <w:pPr>
        <w:pStyle w:val="PL"/>
        <w:keepNext/>
        <w:keepLines/>
        <w:jc w:val="center"/>
        <w:rPr>
          <w:noProof w:val="0"/>
        </w:rPr>
      </w:pPr>
      <w:bookmarkStart w:id="2058"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1386165E" w14:textId="77777777" w:rsidR="00D03A83" w:rsidRPr="000B4518" w:rsidRDefault="00D03A83" w:rsidP="00D03A83">
      <w:pPr>
        <w:pStyle w:val="PL"/>
        <w:keepNext/>
        <w:keepLines/>
        <w:jc w:val="center"/>
        <w:rPr>
          <w:noProof w:val="0"/>
        </w:rPr>
      </w:pPr>
      <w:r w:rsidRPr="000B4518">
        <w:rPr>
          <w:noProof w:val="0"/>
        </w:rPr>
        <w:t>+-+-+-+-+-+-+-+-+-+-+-+-+-+-+-+-+-+-+-+-+-+-+-+-+-+-+-+-+-+-+-+-+</w:t>
      </w:r>
    </w:p>
    <w:p w14:paraId="1A14CFDE"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B774893" w14:textId="77777777" w:rsidR="00D03A83" w:rsidRPr="000B4518" w:rsidRDefault="00D03A83" w:rsidP="00D03A83">
      <w:pPr>
        <w:pStyle w:val="PL"/>
        <w:keepNext/>
        <w:keepLines/>
        <w:jc w:val="center"/>
        <w:rPr>
          <w:noProof w:val="0"/>
        </w:rPr>
      </w:pPr>
      <w:r w:rsidRPr="000B4518">
        <w:rPr>
          <w:noProof w:val="0"/>
        </w:rPr>
        <w:t>+-+-+-+-+-+-+-+-+-+-+-+-+-+-+-+-+-+-+-+-+-+-+-+-+-+-+-+-+-+-+-+-+</w:t>
      </w:r>
    </w:p>
    <w:bookmarkEnd w:id="2058"/>
    <w:p w14:paraId="1A27E979" w14:textId="77777777" w:rsidR="00D03A83" w:rsidRPr="000B4518" w:rsidRDefault="00D03A83" w:rsidP="00D03A83">
      <w:pPr>
        <w:keepNext/>
        <w:keepLines/>
      </w:pPr>
    </w:p>
    <w:p w14:paraId="08349808" w14:textId="77777777" w:rsidR="00D03A83" w:rsidRDefault="00D03A83" w:rsidP="00D03A83">
      <w:r w:rsidRPr="000B4518">
        <w:t>With the exception of the three first 32-bit words</w:t>
      </w:r>
      <w:r>
        <w:t>,</w:t>
      </w:r>
      <w:r w:rsidRPr="000B4518">
        <w:t xml:space="preserve"> the order of the fields are irrelevant.</w:t>
      </w:r>
    </w:p>
    <w:p w14:paraId="64B932E9" w14:textId="77777777" w:rsidR="00D03A83" w:rsidRPr="000B4518" w:rsidRDefault="00D03A83" w:rsidP="00D03A83">
      <w:pPr>
        <w:rPr>
          <w:b/>
          <w:u w:val="single"/>
        </w:rPr>
      </w:pPr>
      <w:r w:rsidRPr="000B4518">
        <w:rPr>
          <w:b/>
          <w:u w:val="single"/>
        </w:rPr>
        <w:t>Subtype:</w:t>
      </w:r>
    </w:p>
    <w:p w14:paraId="2FE303D7" w14:textId="77777777" w:rsidR="00D03A83" w:rsidRPr="000B4518" w:rsidRDefault="00D03A83" w:rsidP="00D03A83">
      <w:r w:rsidRPr="000B4518">
        <w:t>The subtype shall be coded according to table </w:t>
      </w:r>
      <w:r>
        <w:t>9.4</w:t>
      </w:r>
      <w:r w:rsidRPr="000B4518">
        <w:t>.2-1.</w:t>
      </w:r>
    </w:p>
    <w:p w14:paraId="331717DD" w14:textId="77777777" w:rsidR="00D03A83" w:rsidRPr="000B4518" w:rsidRDefault="00D03A83" w:rsidP="00D03A83">
      <w:pPr>
        <w:rPr>
          <w:b/>
          <w:u w:val="single"/>
        </w:rPr>
      </w:pPr>
      <w:r w:rsidRPr="000B4518">
        <w:rPr>
          <w:b/>
          <w:u w:val="single"/>
        </w:rPr>
        <w:t>Length:</w:t>
      </w:r>
    </w:p>
    <w:p w14:paraId="17FB3B13" w14:textId="373FBB26" w:rsidR="00D03A83" w:rsidRPr="000B4518" w:rsidRDefault="00D03A83" w:rsidP="00D03A83">
      <w:r w:rsidRPr="000B4518">
        <w:t xml:space="preserve">The length shall be coded as specified in </w:t>
      </w:r>
      <w:r w:rsidR="008C5982">
        <w:t>clause</w:t>
      </w:r>
      <w:r w:rsidRPr="000B4518">
        <w:t> </w:t>
      </w:r>
      <w:r>
        <w:t>9.</w:t>
      </w:r>
      <w:r w:rsidRPr="000B4518">
        <w:t>1.2.</w:t>
      </w:r>
    </w:p>
    <w:p w14:paraId="1C160DD0" w14:textId="77777777" w:rsidR="00D03A83" w:rsidRPr="000B4518" w:rsidRDefault="00D03A83" w:rsidP="00D03A83">
      <w:pPr>
        <w:rPr>
          <w:b/>
          <w:u w:val="single"/>
        </w:rPr>
      </w:pPr>
      <w:r w:rsidRPr="000B4518">
        <w:rPr>
          <w:b/>
          <w:u w:val="single"/>
        </w:rPr>
        <w:t>SSRC:</w:t>
      </w:r>
    </w:p>
    <w:p w14:paraId="151CAA19" w14:textId="77777777" w:rsidR="00D03A83" w:rsidRPr="000B4518" w:rsidRDefault="00D03A83" w:rsidP="00D03A83">
      <w:r w:rsidRPr="000B4518">
        <w:t>The SSRC field shall carry the SSRC of the participating MC</w:t>
      </w:r>
      <w:r>
        <w:t>Video</w:t>
      </w:r>
      <w:r w:rsidRPr="000B4518">
        <w:t xml:space="preserve"> function.</w:t>
      </w:r>
    </w:p>
    <w:p w14:paraId="07B64A24" w14:textId="77777777" w:rsidR="00D03A83" w:rsidRPr="000B4518" w:rsidRDefault="00D03A83" w:rsidP="00D03A83">
      <w:r w:rsidRPr="000B4518">
        <w:t>The SSRC field shall be coded as specified in IETF RFC 3550 [3].</w:t>
      </w:r>
    </w:p>
    <w:p w14:paraId="7746FE5F" w14:textId="77777777" w:rsidR="00D03A83" w:rsidRDefault="00D03A83" w:rsidP="00D03A83">
      <w:pPr>
        <w:rPr>
          <w:b/>
          <w:u w:val="single"/>
        </w:rPr>
      </w:pPr>
      <w:r>
        <w:rPr>
          <w:b/>
          <w:u w:val="single"/>
        </w:rPr>
        <w:t>MC</w:t>
      </w:r>
      <w:r w:rsidRPr="00F56543">
        <w:rPr>
          <w:b/>
        </w:rPr>
        <w:t>Video</w:t>
      </w:r>
      <w:r>
        <w:rPr>
          <w:b/>
          <w:u w:val="single"/>
        </w:rPr>
        <w:t xml:space="preserve"> Group ID</w:t>
      </w:r>
    </w:p>
    <w:p w14:paraId="799984A9"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118334DE" w14:textId="211EE5D6"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8C5982">
        <w:rPr>
          <w:lang w:eastAsia="x-none"/>
        </w:rPr>
        <w:t>clause</w:t>
      </w:r>
      <w:r w:rsidRPr="000B4518">
        <w:rPr>
          <w:lang w:eastAsia="x-none"/>
        </w:rPr>
        <w:t> </w:t>
      </w:r>
      <w:r>
        <w:rPr>
          <w:lang w:eastAsia="x-none"/>
        </w:rPr>
        <w:t>9.2.3.20</w:t>
      </w:r>
      <w:r w:rsidRPr="000B4518">
        <w:rPr>
          <w:lang w:eastAsia="x-none"/>
        </w:rPr>
        <w:t>.</w:t>
      </w:r>
    </w:p>
    <w:p w14:paraId="718FEAA8" w14:textId="77777777" w:rsidR="00D03A83" w:rsidRPr="000B4518" w:rsidRDefault="00D03A83" w:rsidP="00D03A83">
      <w:pPr>
        <w:rPr>
          <w:b/>
          <w:u w:val="single"/>
        </w:rPr>
      </w:pPr>
      <w:r>
        <w:rPr>
          <w:b/>
          <w:u w:val="single"/>
        </w:rPr>
        <w:t>Status</w:t>
      </w:r>
      <w:r w:rsidRPr="000B4518">
        <w:rPr>
          <w:b/>
          <w:u w:val="single"/>
        </w:rPr>
        <w:t>:</w:t>
      </w:r>
    </w:p>
    <w:p w14:paraId="392A3035" w14:textId="4D3119C3" w:rsidR="00D03A83" w:rsidRDefault="00D03A83" w:rsidP="00D03A83">
      <w:r w:rsidRPr="000B4518">
        <w:t xml:space="preserve">The </w:t>
      </w:r>
      <w:r>
        <w:t>Status</w:t>
      </w:r>
      <w:r w:rsidRPr="000B4518">
        <w:t xml:space="preserve"> field is coded as described in </w:t>
      </w:r>
      <w:r w:rsidR="008C5982">
        <w:t>clause</w:t>
      </w:r>
      <w:r w:rsidRPr="000B4518">
        <w:t> </w:t>
      </w:r>
      <w:r>
        <w:t>9.4</w:t>
      </w:r>
      <w:r w:rsidRPr="000B4518">
        <w:t>.3.2.</w:t>
      </w:r>
    </w:p>
    <w:p w14:paraId="228840CA" w14:textId="77777777" w:rsidR="00D03A83" w:rsidRDefault="00D03A83" w:rsidP="00D03A83">
      <w:pPr>
        <w:rPr>
          <w:b/>
        </w:rPr>
      </w:pPr>
      <w:r w:rsidRPr="00F56543">
        <w:rPr>
          <w:b/>
        </w:rPr>
        <w:t>Status changing MC</w:t>
      </w:r>
      <w:r w:rsidRPr="00DF1D39">
        <w:rPr>
          <w:b/>
        </w:rPr>
        <w:t>Video</w:t>
      </w:r>
      <w:r w:rsidRPr="00F56543">
        <w:rPr>
          <w:b/>
        </w:rPr>
        <w:t xml:space="preserve"> User Identity</w:t>
      </w:r>
      <w:r>
        <w:rPr>
          <w:b/>
        </w:rPr>
        <w:t>:</w:t>
      </w:r>
    </w:p>
    <w:p w14:paraId="602A4F8F" w14:textId="3B2863DB" w:rsidR="00D03A83" w:rsidRPr="001433DF" w:rsidRDefault="00D03A83" w:rsidP="00D03A83">
      <w:r>
        <w:t xml:space="preserve">The Status changing MCVideo User Identity </w:t>
      </w:r>
      <w:r w:rsidRPr="000B4518">
        <w:t xml:space="preserve">is coded as described in </w:t>
      </w:r>
      <w:r w:rsidR="008C5982">
        <w:t>clause</w:t>
      </w:r>
      <w:r w:rsidRPr="000B4518">
        <w:t> </w:t>
      </w:r>
      <w:r>
        <w:t>9.4.3.3.</w:t>
      </w:r>
    </w:p>
    <w:p w14:paraId="523B1A68" w14:textId="77777777" w:rsidR="00D03A83" w:rsidRPr="000B4518" w:rsidRDefault="00D03A83" w:rsidP="00D03A83">
      <w:pPr>
        <w:rPr>
          <w:b/>
          <w:u w:val="single"/>
        </w:rPr>
      </w:pPr>
      <w:r>
        <w:rPr>
          <w:b/>
          <w:u w:val="single"/>
        </w:rPr>
        <w:t>Group call ongoing</w:t>
      </w:r>
      <w:r w:rsidRPr="000B4518">
        <w:rPr>
          <w:b/>
          <w:u w:val="single"/>
        </w:rPr>
        <w:t>:</w:t>
      </w:r>
    </w:p>
    <w:p w14:paraId="4070F27B" w14:textId="62E1F4BA" w:rsidR="00D03A83" w:rsidRPr="000B4518" w:rsidRDefault="00D03A83" w:rsidP="00D03A83">
      <w:r w:rsidRPr="00FE7C00">
        <w:t xml:space="preserve">The </w:t>
      </w:r>
      <w:r w:rsidRPr="00F56543">
        <w:rPr>
          <w:u w:val="single"/>
        </w:rPr>
        <w:t>Group call ongoing</w:t>
      </w:r>
      <w:r w:rsidRPr="00FE7C00">
        <w:t xml:space="preserve"> </w:t>
      </w:r>
      <w:r w:rsidRPr="00EF4809">
        <w:t>field</w:t>
      </w:r>
      <w:r w:rsidRPr="000B4518">
        <w:t xml:space="preserve"> is coded as described in </w:t>
      </w:r>
      <w:r w:rsidR="008C5982">
        <w:t>clause</w:t>
      </w:r>
      <w:r w:rsidRPr="000B4518">
        <w:t> </w:t>
      </w:r>
      <w:r>
        <w:t>9.4.3.4</w:t>
      </w:r>
      <w:r w:rsidRPr="000B4518">
        <w:t>.</w:t>
      </w:r>
    </w:p>
    <w:p w14:paraId="48132556" w14:textId="77777777" w:rsidR="00D03A83" w:rsidRDefault="00D03A83" w:rsidP="00D03A83">
      <w:pPr>
        <w:rPr>
          <w:b/>
        </w:rPr>
      </w:pPr>
      <w:r>
        <w:rPr>
          <w:b/>
        </w:rPr>
        <w:t>Group broadcast alias field:</w:t>
      </w:r>
    </w:p>
    <w:p w14:paraId="218C271D" w14:textId="04D91799" w:rsidR="00D03A83" w:rsidRDefault="00D03A83" w:rsidP="00D03A83">
      <w:r>
        <w:t xml:space="preserve">The Group broadcast alias field is coded as described in </w:t>
      </w:r>
      <w:r w:rsidR="008C5982">
        <w:t>clause</w:t>
      </w:r>
      <w:r w:rsidR="00562B3C">
        <w:t> </w:t>
      </w:r>
      <w:r>
        <w:t>9,4.3.5</w:t>
      </w:r>
    </w:p>
    <w:p w14:paraId="18C55955" w14:textId="77777777" w:rsidR="00D03A83" w:rsidRDefault="00D03A83" w:rsidP="00D03A83">
      <w:pPr>
        <w:rPr>
          <w:b/>
        </w:rPr>
      </w:pPr>
      <w:r>
        <w:rPr>
          <w:b/>
        </w:rPr>
        <w:t>Group regroup alias field:</w:t>
      </w:r>
    </w:p>
    <w:p w14:paraId="6600C487" w14:textId="7C38356E" w:rsidR="00D03A83" w:rsidRDefault="00D03A83" w:rsidP="00D03A83">
      <w:r>
        <w:t xml:space="preserve">The Group regroup alias field is coded as described in </w:t>
      </w:r>
      <w:r w:rsidR="008C5982">
        <w:t>clause</w:t>
      </w:r>
      <w:r w:rsidR="00562B3C">
        <w:t> </w:t>
      </w:r>
      <w:r>
        <w:t>9.4.3.6</w:t>
      </w:r>
    </w:p>
    <w:p w14:paraId="46806727" w14:textId="77777777" w:rsidR="00123B56" w:rsidRPr="00A5463E" w:rsidRDefault="00123B56" w:rsidP="00123B56">
      <w:pPr>
        <w:pStyle w:val="Heading1"/>
      </w:pPr>
      <w:bookmarkStart w:id="2059" w:name="_Toc11344040"/>
      <w:bookmarkStart w:id="2060" w:name="_Toc45216001"/>
      <w:bookmarkStart w:id="2061" w:name="_Toc51945776"/>
      <w:bookmarkStart w:id="2062" w:name="_Toc99173172"/>
      <w:r w:rsidRPr="00A5463E">
        <w:lastRenderedPageBreak/>
        <w:t>10</w:t>
      </w:r>
      <w:r w:rsidRPr="00A5463E">
        <w:tab/>
        <w:t xml:space="preserve">Media </w:t>
      </w:r>
      <w:r w:rsidR="00D33CAD">
        <w:t>plane</w:t>
      </w:r>
      <w:r w:rsidR="00D33CAD" w:rsidRPr="00A5463E">
        <w:t xml:space="preserve"> </w:t>
      </w:r>
      <w:r w:rsidRPr="00A5463E">
        <w:t>handling for MBMS</w:t>
      </w:r>
      <w:bookmarkEnd w:id="2059"/>
      <w:bookmarkEnd w:id="2060"/>
      <w:bookmarkEnd w:id="2061"/>
      <w:bookmarkEnd w:id="2062"/>
    </w:p>
    <w:p w14:paraId="47022387" w14:textId="77777777" w:rsidR="00D33CAD" w:rsidRPr="000B4518" w:rsidRDefault="00D33CAD" w:rsidP="00D33CAD">
      <w:pPr>
        <w:pStyle w:val="Heading2"/>
      </w:pPr>
      <w:bookmarkStart w:id="2063" w:name="_Toc11344041"/>
      <w:bookmarkStart w:id="2064" w:name="_Toc45216002"/>
      <w:bookmarkStart w:id="2065" w:name="_Toc51945777"/>
      <w:bookmarkStart w:id="2066" w:name="_Toc99173173"/>
      <w:r w:rsidRPr="000B4518">
        <w:t>10.1</w:t>
      </w:r>
      <w:r w:rsidRPr="000B4518">
        <w:tab/>
        <w:t>General</w:t>
      </w:r>
      <w:bookmarkEnd w:id="2063"/>
      <w:bookmarkEnd w:id="2064"/>
      <w:bookmarkEnd w:id="2065"/>
      <w:bookmarkEnd w:id="2066"/>
    </w:p>
    <w:p w14:paraId="3819BC26" w14:textId="6881F9D9"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8C5982">
        <w:t>clause</w:t>
      </w:r>
      <w:r w:rsidRPr="000B4518">
        <w:t>s.</w:t>
      </w:r>
    </w:p>
    <w:p w14:paraId="4E53C9EE" w14:textId="00E19A60"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8C5982">
        <w:t>clause</w:t>
      </w:r>
      <w:r w:rsidRPr="000B4518">
        <w:t> </w:t>
      </w:r>
      <w:r w:rsidR="00F0464A">
        <w:t>4.1.2</w:t>
      </w:r>
      <w:r w:rsidRPr="000B4518">
        <w:t>.</w:t>
      </w:r>
    </w:p>
    <w:p w14:paraId="7F769E47"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04A2FC70"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7BBB04D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50B68A9F" w14:textId="77777777" w:rsidR="00D33CAD" w:rsidRPr="000B4518" w:rsidRDefault="00D33CAD" w:rsidP="00D33CAD">
      <w:pPr>
        <w:pStyle w:val="Heading2"/>
      </w:pPr>
      <w:bookmarkStart w:id="2067" w:name="_Toc11344042"/>
      <w:bookmarkStart w:id="2068" w:name="_Toc45216003"/>
      <w:bookmarkStart w:id="2069" w:name="_Toc51945778"/>
      <w:bookmarkStart w:id="2070" w:name="_Toc99173174"/>
      <w:r w:rsidRPr="000B4518">
        <w:t>10.2</w:t>
      </w:r>
      <w:r w:rsidRPr="000B4518">
        <w:tab/>
        <w:t>MBMS subchannel control procedure for the participating MC</w:t>
      </w:r>
      <w:r>
        <w:t>Video</w:t>
      </w:r>
      <w:r w:rsidRPr="000B4518">
        <w:t xml:space="preserve"> function</w:t>
      </w:r>
      <w:bookmarkEnd w:id="2067"/>
      <w:bookmarkEnd w:id="2068"/>
      <w:bookmarkEnd w:id="2069"/>
      <w:bookmarkEnd w:id="2070"/>
    </w:p>
    <w:p w14:paraId="05F0C4D1" w14:textId="77777777" w:rsidR="00D33CAD" w:rsidRPr="000B4518" w:rsidRDefault="00D33CAD" w:rsidP="00D33CAD">
      <w:pPr>
        <w:pStyle w:val="Heading3"/>
      </w:pPr>
      <w:bookmarkStart w:id="2071" w:name="_Toc11344043"/>
      <w:bookmarkStart w:id="2072" w:name="_Toc45216004"/>
      <w:bookmarkStart w:id="2073" w:name="_Toc51945779"/>
      <w:bookmarkStart w:id="2074" w:name="_Toc99173175"/>
      <w:r w:rsidRPr="000B4518">
        <w:t>10.2.1</w:t>
      </w:r>
      <w:r w:rsidRPr="000B4518">
        <w:tab/>
        <w:t>General</w:t>
      </w:r>
      <w:bookmarkEnd w:id="2071"/>
      <w:bookmarkEnd w:id="2072"/>
      <w:bookmarkEnd w:id="2073"/>
      <w:bookmarkEnd w:id="2074"/>
    </w:p>
    <w:p w14:paraId="00BB2B3F" w14:textId="1F1D55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8C5982">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2776AE89" w14:textId="77777777" w:rsidR="00D33CAD" w:rsidRPr="000B4518" w:rsidRDefault="00D33CAD" w:rsidP="00D33CAD">
      <w:r w:rsidRPr="000B4518">
        <w:t>Figure 10.2.1-1 shows the participating MC</w:t>
      </w:r>
      <w:r>
        <w:t>Video</w:t>
      </w:r>
      <w:r w:rsidRPr="000B4518">
        <w:t xml:space="preserve"> function MBMS subchannel control state diagram.</w:t>
      </w:r>
    </w:p>
    <w:p w14:paraId="0F127C6A" w14:textId="77777777" w:rsidR="00D33CAD" w:rsidRPr="000B4518" w:rsidRDefault="00D33CAD" w:rsidP="00D33CAD">
      <w:pPr>
        <w:pStyle w:val="TH"/>
      </w:pPr>
      <w:r w:rsidRPr="000B4518">
        <w:object w:dxaOrig="9612" w:dyaOrig="7968" w14:anchorId="584D6CFE">
          <v:shape id="_x0000_i1038" type="#_x0000_t75" style="width:447.05pt;height:369.5pt" o:ole="">
            <v:imagedata r:id="rId36" o:title=""/>
          </v:shape>
          <o:OLEObject Type="Embed" ProgID="Visio.Drawing.15" ShapeID="_x0000_i1038" DrawAspect="Content" ObjectID="_1709785524" r:id="rId37"/>
        </w:object>
      </w:r>
    </w:p>
    <w:p w14:paraId="533BA7CA"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2A0D832" w14:textId="014BB2FF"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8C5982">
        <w:t>clause</w:t>
      </w:r>
      <w:r w:rsidRPr="000B4518">
        <w:t>s below, the participating MC</w:t>
      </w:r>
      <w:r>
        <w:t>Video</w:t>
      </w:r>
      <w:r w:rsidRPr="000B4518">
        <w:t xml:space="preserve"> function shall discard the message.</w:t>
      </w:r>
    </w:p>
    <w:p w14:paraId="5F92D638" w14:textId="77777777" w:rsidR="00D33CAD" w:rsidRPr="000B4518" w:rsidRDefault="00D33CAD" w:rsidP="00D33CAD">
      <w:pPr>
        <w:pStyle w:val="Heading3"/>
      </w:pPr>
      <w:bookmarkStart w:id="2075" w:name="_Toc11344044"/>
      <w:bookmarkStart w:id="2076" w:name="_Toc45216005"/>
      <w:bookmarkStart w:id="2077" w:name="_Toc51945780"/>
      <w:bookmarkStart w:id="2078" w:name="_Toc99173176"/>
      <w:r w:rsidRPr="000B4518">
        <w:t>10.2.2</w:t>
      </w:r>
      <w:r w:rsidRPr="000B4518">
        <w:tab/>
        <w:t>State: 'Start-stop'</w:t>
      </w:r>
      <w:bookmarkEnd w:id="2075"/>
      <w:bookmarkEnd w:id="2076"/>
      <w:bookmarkEnd w:id="2077"/>
      <w:bookmarkEnd w:id="2078"/>
    </w:p>
    <w:p w14:paraId="1F311D4E" w14:textId="77777777" w:rsidR="00D33CAD" w:rsidRPr="000B4518" w:rsidRDefault="00D33CAD" w:rsidP="00D33CAD">
      <w:pPr>
        <w:pStyle w:val="Heading4"/>
      </w:pPr>
      <w:bookmarkStart w:id="2079" w:name="_Toc11344045"/>
      <w:bookmarkStart w:id="2080" w:name="_Toc45216006"/>
      <w:bookmarkStart w:id="2081" w:name="_Toc51945781"/>
      <w:bookmarkStart w:id="2082" w:name="_Toc99173177"/>
      <w:r w:rsidRPr="000B4518">
        <w:t>10.2.2.1</w:t>
      </w:r>
      <w:r w:rsidRPr="000B4518">
        <w:tab/>
        <w:t>General</w:t>
      </w:r>
      <w:bookmarkEnd w:id="2079"/>
      <w:bookmarkEnd w:id="2080"/>
      <w:bookmarkEnd w:id="2081"/>
      <w:bookmarkEnd w:id="2082"/>
    </w:p>
    <w:p w14:paraId="3A3DEF96" w14:textId="77777777" w:rsidR="00D33CAD" w:rsidRPr="000B4518" w:rsidRDefault="00D33CAD" w:rsidP="00D33CAD">
      <w:r w:rsidRPr="000B4518">
        <w:t>In this state:</w:t>
      </w:r>
    </w:p>
    <w:p w14:paraId="751D14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7A65A23" w14:textId="77777777" w:rsidR="00D33CAD" w:rsidRPr="000B4518" w:rsidRDefault="00D33CAD" w:rsidP="00D33CAD">
      <w:pPr>
        <w:pStyle w:val="B1"/>
      </w:pPr>
      <w:r w:rsidRPr="000B4518">
        <w:t>-</w:t>
      </w:r>
      <w:r w:rsidRPr="000B4518">
        <w:tab/>
        <w:t>a pre-activated MBMS bearer may exist;</w:t>
      </w:r>
    </w:p>
    <w:p w14:paraId="43DCF351"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proofErr w:type="spellStart"/>
      <w:r>
        <w:t>transmission</w:t>
      </w:r>
      <w:r w:rsidRPr="000B4518">
        <w:t>over</w:t>
      </w:r>
      <w:proofErr w:type="spellEnd"/>
      <w:r w:rsidRPr="000B4518">
        <w:t xml:space="preserve"> the unicast channel may be ongoing; and</w:t>
      </w:r>
    </w:p>
    <w:p w14:paraId="0E6F34FC" w14:textId="3D958BB2"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8C5982">
        <w:t>clause</w:t>
      </w:r>
      <w:r w:rsidRPr="000B4518">
        <w:t> 6.4.</w:t>
      </w:r>
    </w:p>
    <w:p w14:paraId="5B5050C2" w14:textId="77777777" w:rsidR="00D33CAD" w:rsidRPr="000B4518" w:rsidRDefault="00D33CAD" w:rsidP="00D33CAD">
      <w:pPr>
        <w:pStyle w:val="Heading4"/>
      </w:pPr>
      <w:bookmarkStart w:id="2083" w:name="_Toc11344046"/>
      <w:bookmarkStart w:id="2084" w:name="_Toc45216007"/>
      <w:bookmarkStart w:id="2085" w:name="_Toc51945782"/>
      <w:bookmarkStart w:id="2086" w:name="_Toc99173178"/>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083"/>
      <w:bookmarkEnd w:id="2084"/>
      <w:bookmarkEnd w:id="2085"/>
      <w:bookmarkEnd w:id="2086"/>
    </w:p>
    <w:p w14:paraId="3336F89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proofErr w:type="spellStart"/>
      <w:r>
        <w:t>transmission</w:t>
      </w:r>
      <w:r w:rsidRPr="000B4518">
        <w:t>in</w:t>
      </w:r>
      <w:proofErr w:type="spellEnd"/>
      <w:r w:rsidRPr="000B4518">
        <w:t xml:space="preserve">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5EEAC790"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6FF6C6F0"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693AC70B" w14:textId="77777777" w:rsidR="00D33CAD" w:rsidRPr="000B4518" w:rsidRDefault="00D33CAD" w:rsidP="00D33CAD">
      <w:pPr>
        <w:pStyle w:val="B2"/>
      </w:pPr>
      <w:r w:rsidRPr="000B4518">
        <w:t>a.</w:t>
      </w:r>
      <w:r w:rsidRPr="000B4518">
        <w:tab/>
        <w:t>shall include TMGI;</w:t>
      </w:r>
    </w:p>
    <w:p w14:paraId="0EF2D388" w14:textId="77777777" w:rsidR="00D33CAD" w:rsidRPr="000B4518" w:rsidRDefault="00D33CAD" w:rsidP="00D33CAD">
      <w:pPr>
        <w:pStyle w:val="B2"/>
      </w:pPr>
      <w:r w:rsidRPr="000B4518">
        <w:t>b.</w:t>
      </w:r>
      <w:r w:rsidRPr="000B4518">
        <w:tab/>
        <w:t>shall include the identifier of the media stream; and</w:t>
      </w:r>
    </w:p>
    <w:p w14:paraId="14A9B66A"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4DC7C837"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0458B94E"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AC9983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2E13646" w14:textId="4C242626"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8C5982">
        <w:t>clause</w:t>
      </w:r>
      <w:r w:rsidRPr="00440408">
        <w:t> 6.4</w:t>
      </w:r>
      <w:r w:rsidR="009559DD">
        <w:t>.2</w:t>
      </w:r>
      <w:r w:rsidRPr="00440408">
        <w:t>; and</w:t>
      </w:r>
    </w:p>
    <w:p w14:paraId="14EBC910" w14:textId="04AEB836"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8C5982">
        <w:t>clause</w:t>
      </w:r>
      <w:r w:rsidRPr="00440408">
        <w:t> 10.2.3.3.</w:t>
      </w:r>
    </w:p>
    <w:p w14:paraId="348D360B" w14:textId="77777777" w:rsidR="009559DD" w:rsidRDefault="009559DD" w:rsidP="009559DD">
      <w:r>
        <w:t>If the MBMS bearer does not have sufficient capacity for the new conversation the participating MCVideo function:</w:t>
      </w:r>
    </w:p>
    <w:p w14:paraId="285F1C90" w14:textId="7ACF4100" w:rsidR="009559DD" w:rsidRDefault="009559DD" w:rsidP="009559DD">
      <w:pPr>
        <w:pStyle w:val="B1"/>
      </w:pPr>
      <w:r>
        <w:t>1.</w:t>
      </w:r>
      <w:r>
        <w:tab/>
        <w:t xml:space="preserve">may free capacity for the new conversation by </w:t>
      </w:r>
      <w:proofErr w:type="spellStart"/>
      <w:r>
        <w:t>transfering</w:t>
      </w:r>
      <w:proofErr w:type="spellEnd"/>
      <w:r>
        <w:t xml:space="preserve"> an existing conversation over an MBMS bearer to unicast bearers following the procedure in </w:t>
      </w:r>
      <w:r w:rsidR="008C5982">
        <w:t>clause</w:t>
      </w:r>
      <w:r>
        <w:t> 10.2.3.13; or</w:t>
      </w:r>
    </w:p>
    <w:p w14:paraId="63D78E9C" w14:textId="77777777" w:rsidR="00D33CAD" w:rsidRPr="009559DD" w:rsidRDefault="009559DD" w:rsidP="00D33CAD">
      <w:pPr>
        <w:pStyle w:val="B1"/>
        <w:rPr>
          <w:lang w:val="en-GB"/>
        </w:rPr>
      </w:pPr>
      <w:r w:rsidRPr="00E034A7">
        <w:t>2</w:t>
      </w:r>
      <w:r>
        <w:t>.</w:t>
      </w:r>
      <w:r>
        <w:tab/>
        <w:t xml:space="preserve">may use the MBMS bearer for the </w:t>
      </w:r>
      <w:proofErr w:type="spellStart"/>
      <w:r>
        <w:t>signaling</w:t>
      </w:r>
      <w:proofErr w:type="spellEnd"/>
      <w:r>
        <w:t xml:space="preserve"> messages, while using unicast bearers for the media message.</w:t>
      </w:r>
    </w:p>
    <w:p w14:paraId="5F86EFC1" w14:textId="77777777" w:rsidR="00D33CAD" w:rsidRPr="000B4518" w:rsidRDefault="00D33CAD" w:rsidP="00D33CAD">
      <w:pPr>
        <w:pStyle w:val="Heading3"/>
      </w:pPr>
      <w:bookmarkStart w:id="2087" w:name="_Toc11344047"/>
      <w:bookmarkStart w:id="2088" w:name="_Toc45216008"/>
      <w:bookmarkStart w:id="2089" w:name="_Toc51945783"/>
      <w:bookmarkStart w:id="2090" w:name="_Toc99173179"/>
      <w:r w:rsidRPr="000B4518">
        <w:t>10.2.3</w:t>
      </w:r>
      <w:r w:rsidRPr="000B4518">
        <w:tab/>
        <w:t xml:space="preserve">State: 'M: A </w:t>
      </w:r>
      <w:r>
        <w:t>transmission</w:t>
      </w:r>
      <w:r w:rsidRPr="000B4518">
        <w:t xml:space="preserve"> is active'</w:t>
      </w:r>
      <w:bookmarkEnd w:id="2087"/>
      <w:bookmarkEnd w:id="2088"/>
      <w:bookmarkEnd w:id="2089"/>
      <w:bookmarkEnd w:id="2090"/>
    </w:p>
    <w:p w14:paraId="56A8AD55" w14:textId="77777777" w:rsidR="00D33CAD" w:rsidRPr="000B4518" w:rsidRDefault="00D33CAD" w:rsidP="00D33CAD">
      <w:pPr>
        <w:pStyle w:val="Heading4"/>
      </w:pPr>
      <w:bookmarkStart w:id="2091" w:name="_Toc11344048"/>
      <w:bookmarkStart w:id="2092" w:name="_Toc45216009"/>
      <w:bookmarkStart w:id="2093" w:name="_Toc51945784"/>
      <w:bookmarkStart w:id="2094" w:name="_Toc99173180"/>
      <w:r w:rsidRPr="000B4518">
        <w:t>10.2.3.1</w:t>
      </w:r>
      <w:r w:rsidRPr="000B4518">
        <w:tab/>
        <w:t>General</w:t>
      </w:r>
      <w:bookmarkEnd w:id="2091"/>
      <w:bookmarkEnd w:id="2092"/>
      <w:bookmarkEnd w:id="2093"/>
      <w:bookmarkEnd w:id="2094"/>
    </w:p>
    <w:p w14:paraId="200E7723" w14:textId="77777777" w:rsidR="00D33CAD" w:rsidRPr="000B4518" w:rsidRDefault="00D33CAD" w:rsidP="00D33CAD">
      <w:r w:rsidRPr="000B4518">
        <w:t>In this state a MBMS subchannel exists and can be used by a group call.</w:t>
      </w:r>
    </w:p>
    <w:p w14:paraId="65FD4AB6"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41280F85"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38E82E45"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3E43D573" w14:textId="77777777" w:rsidR="00D33CAD" w:rsidRPr="00701DD5" w:rsidRDefault="00D33CAD" w:rsidP="00D33CAD">
      <w:pPr>
        <w:pStyle w:val="Heading4"/>
      </w:pPr>
      <w:bookmarkStart w:id="2095" w:name="_Toc11344049"/>
      <w:bookmarkStart w:id="2096" w:name="_Toc45216010"/>
      <w:bookmarkStart w:id="2097" w:name="_Toc51945785"/>
      <w:bookmarkStart w:id="2098" w:name="_Toc99173181"/>
      <w:r w:rsidRPr="00701DD5">
        <w:t>10.2.3.2</w:t>
      </w:r>
      <w:r w:rsidRPr="00701DD5">
        <w:tab/>
        <w:t xml:space="preserve">Send Transmission </w:t>
      </w:r>
      <w:r>
        <w:t>Idle</w:t>
      </w:r>
      <w:r w:rsidRPr="00701DD5">
        <w:t xml:space="preserve"> message (R: Transmission </w:t>
      </w:r>
      <w:r>
        <w:t>Idle</w:t>
      </w:r>
      <w:r w:rsidRPr="00701DD5">
        <w:t>)</w:t>
      </w:r>
      <w:bookmarkEnd w:id="2095"/>
      <w:bookmarkEnd w:id="2096"/>
      <w:bookmarkEnd w:id="2097"/>
      <w:bookmarkEnd w:id="2098"/>
    </w:p>
    <w:p w14:paraId="4B606216"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4B9FC081" w14:textId="49991BAD" w:rsidR="00D33CAD" w:rsidRDefault="00D33CAD" w:rsidP="00D33CAD">
      <w:pPr>
        <w:pStyle w:val="B1"/>
      </w:pPr>
      <w:r>
        <w:t>1.</w:t>
      </w:r>
      <w:r>
        <w:tab/>
      </w:r>
      <w:r w:rsidRPr="00701DD5">
        <w:t xml:space="preserve">shall set the acknowledgment bit to '0' as specified in </w:t>
      </w:r>
      <w:r w:rsidR="008C5982">
        <w:t>clause</w:t>
      </w:r>
      <w:r w:rsidRPr="00701DD5">
        <w:t> 9.2.2, if not already set; and</w:t>
      </w:r>
    </w:p>
    <w:p w14:paraId="4AA8FEE3"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0472521" w14:textId="32D73AD1"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8C5982">
        <w:t>clause</w:t>
      </w:r>
      <w:r w:rsidRPr="00701DD5">
        <w:t> 9.2.2), shall send a Transmission Ack message towards the controlling MCVideo function. The Transmission Ack message:</w:t>
      </w:r>
    </w:p>
    <w:p w14:paraId="54683496"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3CB630EA" w14:textId="77777777" w:rsidR="00D33CAD" w:rsidRPr="00701DD5" w:rsidRDefault="00D33CAD" w:rsidP="00D33CAD">
      <w:pPr>
        <w:pStyle w:val="B2"/>
      </w:pPr>
      <w:r w:rsidRPr="00701DD5">
        <w:t>b.</w:t>
      </w:r>
      <w:r w:rsidRPr="00701DD5">
        <w:tab/>
        <w:t>shall include the Source field set to '1' (participating MCVideo function is the source);</w:t>
      </w:r>
    </w:p>
    <w:p w14:paraId="347F535B" w14:textId="77777777" w:rsidR="00D33CAD" w:rsidRPr="00701DD5" w:rsidRDefault="00D33CAD" w:rsidP="00D33CAD">
      <w:pPr>
        <w:pStyle w:val="B1"/>
      </w:pPr>
      <w:r w:rsidRPr="00701DD5">
        <w:t>5.</w:t>
      </w:r>
      <w:r w:rsidRPr="00701DD5">
        <w:tab/>
        <w:t>shall restart timer T300 (</w:t>
      </w:r>
      <w:r>
        <w:t>Transmission</w:t>
      </w:r>
      <w:r w:rsidRPr="00701DD5">
        <w:t>); and</w:t>
      </w:r>
    </w:p>
    <w:p w14:paraId="13AD9571"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054AB931" w14:textId="77777777" w:rsidR="00D33CAD" w:rsidRPr="00701DD5" w:rsidRDefault="00D33CAD" w:rsidP="00D33CAD">
      <w:pPr>
        <w:pStyle w:val="Heading4"/>
      </w:pPr>
      <w:bookmarkStart w:id="2099" w:name="_Toc11344050"/>
      <w:bookmarkStart w:id="2100" w:name="_Toc45216011"/>
      <w:bookmarkStart w:id="2101" w:name="_Toc51945786"/>
      <w:bookmarkStart w:id="2102" w:name="_Toc99173182"/>
      <w:r w:rsidRPr="00701DD5">
        <w:lastRenderedPageBreak/>
        <w:t>10.2.3.3</w:t>
      </w:r>
      <w:r w:rsidRPr="00701DD5">
        <w:tab/>
        <w:t>Send Media Transmission Notification message (R: Media Transmission Notification)</w:t>
      </w:r>
      <w:bookmarkEnd w:id="2099"/>
      <w:bookmarkEnd w:id="2100"/>
      <w:bookmarkEnd w:id="2101"/>
      <w:bookmarkEnd w:id="2102"/>
    </w:p>
    <w:p w14:paraId="1EAF3590"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2A6A7F5" w14:textId="1AEE4D59" w:rsidR="00D33CAD" w:rsidRDefault="00D33CAD" w:rsidP="00D33CAD">
      <w:pPr>
        <w:pStyle w:val="B1"/>
      </w:pPr>
      <w:r>
        <w:t>1.</w:t>
      </w:r>
      <w:r>
        <w:tab/>
      </w:r>
      <w:r w:rsidRPr="00F06554">
        <w:t xml:space="preserve">shall set the acknowledgment bit to '0' as specified in </w:t>
      </w:r>
      <w:r w:rsidR="008C5982">
        <w:t>clause</w:t>
      </w:r>
      <w:r w:rsidRPr="00F06554">
        <w:t xml:space="preserve"> </w:t>
      </w:r>
      <w:r>
        <w:t>9</w:t>
      </w:r>
      <w:r w:rsidRPr="00F06554">
        <w:t>.2.2, if not already set; and</w:t>
      </w:r>
    </w:p>
    <w:p w14:paraId="0E864942"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50B527FE" w14:textId="5C2EDFBA"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8C5982">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0CC0BE5"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3EF13B1D"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4775A917" w14:textId="77777777" w:rsidR="00D33CAD" w:rsidRPr="00F06554" w:rsidRDefault="00D33CAD" w:rsidP="00D33CAD">
      <w:pPr>
        <w:pStyle w:val="B1"/>
      </w:pPr>
      <w:r w:rsidRPr="00F06554">
        <w:t>5.</w:t>
      </w:r>
      <w:r w:rsidRPr="00F06554">
        <w:tab/>
        <w:t>shall restart timer T300 (</w:t>
      </w:r>
      <w:r>
        <w:t>Transmission</w:t>
      </w:r>
      <w:r w:rsidRPr="00F06554">
        <w:t>); and</w:t>
      </w:r>
    </w:p>
    <w:p w14:paraId="07E4C43B"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6E48BBFC" w14:textId="77777777" w:rsidR="00D33CAD" w:rsidRPr="00F06554" w:rsidRDefault="00D33CAD" w:rsidP="00D33CAD">
      <w:pPr>
        <w:pStyle w:val="Heading4"/>
      </w:pPr>
      <w:bookmarkStart w:id="2103" w:name="_Toc11344051"/>
      <w:bookmarkStart w:id="2104" w:name="_Toc45216012"/>
      <w:bookmarkStart w:id="2105" w:name="_Toc51945787"/>
      <w:bookmarkStart w:id="2106" w:name="_Toc99173183"/>
      <w:r w:rsidRPr="00F06554">
        <w:t>10.2.3.4</w:t>
      </w:r>
      <w:r w:rsidRPr="00F06554">
        <w:tab/>
        <w:t>Send any other transmission control message (R: Any other message)</w:t>
      </w:r>
      <w:bookmarkEnd w:id="2103"/>
      <w:bookmarkEnd w:id="2104"/>
      <w:bookmarkEnd w:id="2105"/>
      <w:bookmarkEnd w:id="2106"/>
    </w:p>
    <w:p w14:paraId="7760A75B"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w:t>
      </w:r>
      <w:proofErr w:type="spellStart"/>
      <w:r w:rsidRPr="00F06554">
        <w:t>MCPVideo</w:t>
      </w:r>
      <w:proofErr w:type="spellEnd"/>
      <w:r w:rsidRPr="00F06554">
        <w:t xml:space="preserve"> function:</w:t>
      </w:r>
    </w:p>
    <w:p w14:paraId="52015527" w14:textId="61C50EB1" w:rsidR="00D33CAD" w:rsidRPr="00F06554" w:rsidRDefault="00D33CAD" w:rsidP="00D33CAD">
      <w:pPr>
        <w:pStyle w:val="B1"/>
      </w:pPr>
      <w:r w:rsidRPr="00F06554">
        <w:t>1.</w:t>
      </w:r>
      <w:r w:rsidRPr="00F06554">
        <w:tab/>
        <w:t xml:space="preserve">shall forward the transmission control message as specified in </w:t>
      </w:r>
      <w:r w:rsidR="008C5982">
        <w:t>clause</w:t>
      </w:r>
      <w:r w:rsidRPr="00F06554">
        <w:t> 6.4;</w:t>
      </w:r>
    </w:p>
    <w:p w14:paraId="182CA631" w14:textId="77777777" w:rsidR="00D33CAD" w:rsidRPr="00F06554" w:rsidRDefault="00D33CAD" w:rsidP="00D33CAD">
      <w:pPr>
        <w:pStyle w:val="B1"/>
      </w:pPr>
      <w:r w:rsidRPr="00F06554">
        <w:t>2.</w:t>
      </w:r>
      <w:r w:rsidRPr="00F06554">
        <w:tab/>
        <w:t>shall restart timer T300 (</w:t>
      </w:r>
      <w:r>
        <w:t>Transmission</w:t>
      </w:r>
      <w:r w:rsidRPr="00F06554">
        <w:t>); and</w:t>
      </w:r>
    </w:p>
    <w:p w14:paraId="03F0644C"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38445774" w14:textId="77777777" w:rsidR="00D33CAD" w:rsidRPr="000B4518" w:rsidRDefault="00D33CAD" w:rsidP="00D33CAD">
      <w:pPr>
        <w:pStyle w:val="Heading4"/>
      </w:pPr>
      <w:bookmarkStart w:id="2107" w:name="_Toc11344052"/>
      <w:bookmarkStart w:id="2108" w:name="_Toc45216013"/>
      <w:bookmarkStart w:id="2109" w:name="_Toc51945788"/>
      <w:bookmarkStart w:id="2110" w:name="_Toc99173184"/>
      <w:r w:rsidRPr="000B4518">
        <w:t>10.2.3.5</w:t>
      </w:r>
      <w:r w:rsidRPr="000B4518">
        <w:tab/>
        <w:t>Send RTP media packet over the MBMS subchannel (R: RTP packet)</w:t>
      </w:r>
      <w:bookmarkEnd w:id="2107"/>
      <w:bookmarkEnd w:id="2108"/>
      <w:bookmarkEnd w:id="2109"/>
      <w:bookmarkEnd w:id="2110"/>
    </w:p>
    <w:p w14:paraId="30DBDE8C"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7DF57FCA"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4E346DE8"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4C692B22"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79A8869F"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514188B5" w14:textId="05FDE318"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8C5982">
        <w:rPr>
          <w:lang w:val="en-GB"/>
        </w:rPr>
        <w:t>clause</w:t>
      </w:r>
      <w:r w:rsidR="00F0464A" w:rsidRPr="00F0464A">
        <w:rPr>
          <w:lang w:val="en-GB"/>
        </w:rPr>
        <w:t> </w:t>
      </w:r>
      <w:r>
        <w:t>10.4.2</w:t>
      </w:r>
      <w:r w:rsidRPr="000B4518">
        <w:t>.</w:t>
      </w:r>
    </w:p>
    <w:p w14:paraId="5A2666D6"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0E440CD7"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63AD5990" w14:textId="77777777" w:rsidR="00D33CAD" w:rsidRPr="000B4518" w:rsidRDefault="00D33CAD" w:rsidP="00D33CAD">
      <w:pPr>
        <w:pStyle w:val="Heading4"/>
      </w:pPr>
      <w:bookmarkStart w:id="2111" w:name="_Toc11344053"/>
      <w:bookmarkStart w:id="2112" w:name="_Toc45216014"/>
      <w:bookmarkStart w:id="2113" w:name="_Toc51945789"/>
      <w:bookmarkStart w:id="2114" w:name="_Toc99173185"/>
      <w:r w:rsidRPr="000B4518">
        <w:t>10.2.3.7</w:t>
      </w:r>
      <w:r w:rsidRPr="000B4518">
        <w:tab/>
        <w:t xml:space="preserve">Timer </w:t>
      </w:r>
      <w:r w:rsidRPr="00FD4D54">
        <w:t>T300</w:t>
      </w:r>
      <w:r w:rsidRPr="000B4518">
        <w:t xml:space="preserve"> (</w:t>
      </w:r>
      <w:r>
        <w:t>Transmission</w:t>
      </w:r>
      <w:r w:rsidRPr="000B4518">
        <w:t>) expired</w:t>
      </w:r>
      <w:bookmarkEnd w:id="2111"/>
      <w:bookmarkEnd w:id="2112"/>
      <w:bookmarkEnd w:id="2113"/>
      <w:bookmarkEnd w:id="2114"/>
    </w:p>
    <w:p w14:paraId="0C51D1C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39E907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3BD63A2D"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24829AE7" w14:textId="77777777" w:rsidR="00D33CAD" w:rsidRPr="000B4518" w:rsidRDefault="00D33CAD" w:rsidP="00D33CAD">
      <w:pPr>
        <w:pStyle w:val="B2"/>
      </w:pPr>
      <w:r w:rsidRPr="000B4518">
        <w:lastRenderedPageBreak/>
        <w:t>b.</w:t>
      </w:r>
      <w:r w:rsidRPr="000B4518">
        <w:tab/>
        <w:t>shall enter the 'Start-stop' state; and</w:t>
      </w:r>
    </w:p>
    <w:p w14:paraId="417D5F7E"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C53AD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670252D" w14:textId="77777777" w:rsidR="00D33CAD" w:rsidRPr="000B4518" w:rsidRDefault="00D33CAD" w:rsidP="00D33CAD">
      <w:pPr>
        <w:pStyle w:val="B3"/>
      </w:pPr>
      <w:proofErr w:type="spellStart"/>
      <w:r w:rsidRPr="000B4518">
        <w:t>i</w:t>
      </w:r>
      <w:proofErr w:type="spellEnd"/>
      <w:r w:rsidRPr="000B4518">
        <w:t>.</w:t>
      </w:r>
      <w:r w:rsidRPr="000B4518">
        <w:tab/>
        <w:t>shall include the MC</w:t>
      </w:r>
      <w:r>
        <w:t>Video</w:t>
      </w:r>
      <w:r w:rsidRPr="000B4518">
        <w:t xml:space="preserve"> Group ID field;</w:t>
      </w:r>
    </w:p>
    <w:p w14:paraId="174EF09E"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4A718986"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00B5A3C0" w14:textId="77777777" w:rsidR="00D33CAD" w:rsidRPr="000B4518" w:rsidRDefault="00D33CAD" w:rsidP="00D33CAD">
      <w:pPr>
        <w:pStyle w:val="Heading4"/>
      </w:pPr>
      <w:bookmarkStart w:id="2115" w:name="_Toc11344054"/>
      <w:bookmarkStart w:id="2116" w:name="_Toc45216015"/>
      <w:bookmarkStart w:id="2117" w:name="_Toc51945790"/>
      <w:bookmarkStart w:id="2118" w:name="_Toc99173186"/>
      <w:r w:rsidRPr="000B4518">
        <w:t>10.2.3.8</w:t>
      </w:r>
      <w:r w:rsidRPr="000B4518">
        <w:tab/>
        <w:t xml:space="preserve">Timer </w:t>
      </w:r>
      <w:r w:rsidRPr="00FD4D54">
        <w:t>T301</w:t>
      </w:r>
      <w:r w:rsidRPr="000B4518">
        <w:t xml:space="preserve"> (Map Group To Bearer) expired</w:t>
      </w:r>
      <w:bookmarkEnd w:id="2115"/>
      <w:bookmarkEnd w:id="2116"/>
      <w:bookmarkEnd w:id="2117"/>
      <w:bookmarkEnd w:id="2118"/>
    </w:p>
    <w:p w14:paraId="5357B23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665E0F40"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17BF2ED" w14:textId="77777777" w:rsidR="00D33CAD" w:rsidRPr="000B4518" w:rsidRDefault="00D33CAD" w:rsidP="00D33CAD">
      <w:pPr>
        <w:pStyle w:val="B2"/>
      </w:pPr>
      <w:r w:rsidRPr="000B4518">
        <w:t>a.</w:t>
      </w:r>
      <w:r w:rsidRPr="000B4518">
        <w:tab/>
        <w:t>shall include a TMGI field;</w:t>
      </w:r>
    </w:p>
    <w:p w14:paraId="4B233E6C" w14:textId="77777777" w:rsidR="00D33CAD" w:rsidRPr="000B4518" w:rsidRDefault="00D33CAD" w:rsidP="00D33CAD">
      <w:pPr>
        <w:pStyle w:val="B2"/>
      </w:pPr>
      <w:r w:rsidRPr="000B4518">
        <w:t>b.</w:t>
      </w:r>
      <w:r w:rsidRPr="000B4518">
        <w:tab/>
        <w:t>shall include a MBMS Subchannel field; and</w:t>
      </w:r>
    </w:p>
    <w:p w14:paraId="221E8449"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07C5B033"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46055989"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5648C1C6" w14:textId="77777777" w:rsidR="00D33CAD" w:rsidRPr="000B4518" w:rsidRDefault="00D33CAD" w:rsidP="00D33CAD">
      <w:pPr>
        <w:pStyle w:val="Heading4"/>
      </w:pPr>
      <w:bookmarkStart w:id="2119" w:name="_Toc11344055"/>
      <w:bookmarkStart w:id="2120" w:name="_Toc45216016"/>
      <w:bookmarkStart w:id="2121" w:name="_Toc51945791"/>
      <w:bookmarkStart w:id="2122" w:name="_Toc99173187"/>
      <w:r w:rsidRPr="000B4518">
        <w:t>10.2.3.9</w:t>
      </w:r>
      <w:r w:rsidRPr="000B4518">
        <w:tab/>
        <w:t xml:space="preserve">Timer </w:t>
      </w:r>
      <w:r w:rsidRPr="00FD4D54">
        <w:t>T302</w:t>
      </w:r>
      <w:r w:rsidRPr="000B4518">
        <w:t xml:space="preserve"> (Unmap Group To Bearer) expired</w:t>
      </w:r>
      <w:bookmarkEnd w:id="2119"/>
      <w:bookmarkEnd w:id="2120"/>
      <w:bookmarkEnd w:id="2121"/>
      <w:bookmarkEnd w:id="2122"/>
    </w:p>
    <w:p w14:paraId="403E9D13"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3D1CBB11"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12415ADD"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70478209"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254847E" w14:textId="77777777" w:rsidR="00D33CAD" w:rsidRPr="000B4518" w:rsidRDefault="00D33CAD" w:rsidP="00D33CAD">
      <w:pPr>
        <w:pStyle w:val="Heading4"/>
      </w:pPr>
      <w:bookmarkStart w:id="2123" w:name="_Toc11344056"/>
      <w:bookmarkStart w:id="2124" w:name="_Toc45216017"/>
      <w:bookmarkStart w:id="2125" w:name="_Toc51945792"/>
      <w:bookmarkStart w:id="2126" w:name="_Toc99173188"/>
      <w:r w:rsidRPr="000B4518">
        <w:t>10.2.3.10</w:t>
      </w:r>
      <w:r w:rsidRPr="000B4518">
        <w:tab/>
        <w:t xml:space="preserve">Timer </w:t>
      </w:r>
      <w:r w:rsidRPr="00FD4D54">
        <w:t>T302</w:t>
      </w:r>
      <w:r w:rsidRPr="000B4518">
        <w:t xml:space="preserve"> (Unmap Group To Bearer) expired Nth time</w:t>
      </w:r>
      <w:bookmarkEnd w:id="2123"/>
      <w:bookmarkEnd w:id="2124"/>
      <w:bookmarkEnd w:id="2125"/>
      <w:bookmarkEnd w:id="2126"/>
    </w:p>
    <w:p w14:paraId="7F6B7491"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5863D19E"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086D7D62"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6B6FCA0D"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AA7506E" w14:textId="77777777" w:rsidR="00D33CAD" w:rsidRPr="000B4518" w:rsidRDefault="00D33CAD" w:rsidP="00D33CAD">
      <w:pPr>
        <w:pStyle w:val="Heading4"/>
      </w:pPr>
      <w:bookmarkStart w:id="2127" w:name="_Toc11344057"/>
      <w:bookmarkStart w:id="2128" w:name="_Toc45216018"/>
      <w:bookmarkStart w:id="2129" w:name="_Toc51945793"/>
      <w:bookmarkStart w:id="2130" w:name="_Toc99173189"/>
      <w:r w:rsidRPr="000B4518">
        <w:t>10.2.3.11</w:t>
      </w:r>
      <w:r w:rsidRPr="000B4518">
        <w:tab/>
        <w:t xml:space="preserve">End </w:t>
      </w:r>
      <w:r>
        <w:t>transmission</w:t>
      </w:r>
      <w:r w:rsidRPr="000B4518">
        <w:t xml:space="preserve"> over the MBMS bearer (End </w:t>
      </w:r>
      <w:r>
        <w:t>transmission</w:t>
      </w:r>
      <w:r w:rsidRPr="000B4518">
        <w:t>)</w:t>
      </w:r>
      <w:bookmarkEnd w:id="2127"/>
      <w:bookmarkEnd w:id="2128"/>
      <w:bookmarkEnd w:id="2129"/>
      <w:bookmarkEnd w:id="2130"/>
    </w:p>
    <w:p w14:paraId="3FC5619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23E4264"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985A9F3" w14:textId="77777777" w:rsidR="00D33CAD" w:rsidRPr="000B4518" w:rsidRDefault="00D33CAD" w:rsidP="00D33CAD">
      <w:pPr>
        <w:pStyle w:val="Heading4"/>
      </w:pPr>
      <w:bookmarkStart w:id="2131" w:name="_Toc11344058"/>
      <w:bookmarkStart w:id="2132" w:name="_Toc45216019"/>
      <w:bookmarkStart w:id="2133" w:name="_Toc51945794"/>
      <w:bookmarkStart w:id="2134" w:name="_Toc99173190"/>
      <w:r w:rsidRPr="000B4518">
        <w:lastRenderedPageBreak/>
        <w:t>10.2.3.12</w:t>
      </w:r>
      <w:r w:rsidRPr="000B4518">
        <w:tab/>
        <w:t>Group call released</w:t>
      </w:r>
      <w:bookmarkEnd w:id="2131"/>
      <w:bookmarkEnd w:id="2132"/>
      <w:bookmarkEnd w:id="2133"/>
      <w:bookmarkEnd w:id="2134"/>
    </w:p>
    <w:p w14:paraId="17D5D54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0162C967"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45D51D07"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1BC7809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4F9E01FE"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BBF49E2" w14:textId="77777777" w:rsidR="009559DD" w:rsidRDefault="009559DD" w:rsidP="009559DD">
      <w:pPr>
        <w:pStyle w:val="Heading4"/>
      </w:pPr>
      <w:bookmarkStart w:id="2135" w:name="_Toc11344059"/>
      <w:bookmarkStart w:id="2136" w:name="_Toc45216020"/>
      <w:bookmarkStart w:id="2137" w:name="_Toc51945795"/>
      <w:bookmarkStart w:id="2138" w:name="_Toc99173191"/>
      <w:r>
        <w:t>10.2.3.13</w:t>
      </w:r>
      <w:r>
        <w:tab/>
        <w:t>Move conversation to unicast</w:t>
      </w:r>
      <w:bookmarkEnd w:id="2135"/>
      <w:bookmarkEnd w:id="2136"/>
      <w:bookmarkEnd w:id="2137"/>
      <w:bookmarkEnd w:id="2138"/>
    </w:p>
    <w:p w14:paraId="7482506B"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w:t>
      </w:r>
      <w:proofErr w:type="spellStart"/>
      <w:r>
        <w:t>pariticpating</w:t>
      </w:r>
      <w:proofErr w:type="spellEnd"/>
      <w:r>
        <w:t xml:space="preserve"> MCVideo function may send an Application Paging message over the MBMS subchannel associated with this </w:t>
      </w:r>
      <w:proofErr w:type="spellStart"/>
      <w:r>
        <w:t>converstation</w:t>
      </w:r>
      <w:proofErr w:type="spellEnd"/>
      <w:r>
        <w:t>.</w:t>
      </w:r>
    </w:p>
    <w:p w14:paraId="465419AC"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2369BE9E" w14:textId="77777777" w:rsidR="00D33CAD" w:rsidRPr="000B4518" w:rsidRDefault="00D33CAD" w:rsidP="00D33CAD">
      <w:pPr>
        <w:pStyle w:val="Heading2"/>
      </w:pPr>
      <w:bookmarkStart w:id="2139" w:name="_Toc11344060"/>
      <w:bookmarkStart w:id="2140" w:name="_Toc45216021"/>
      <w:bookmarkStart w:id="2141" w:name="_Toc51945796"/>
      <w:bookmarkStart w:id="2142" w:name="_Toc99173192"/>
      <w:r w:rsidRPr="000B4518">
        <w:t>10.3</w:t>
      </w:r>
      <w:r w:rsidRPr="000B4518">
        <w:tab/>
        <w:t>MBMS subchannel control procedure for the MC</w:t>
      </w:r>
      <w:r>
        <w:t>Video</w:t>
      </w:r>
      <w:r w:rsidRPr="000B4518">
        <w:t xml:space="preserve"> client</w:t>
      </w:r>
      <w:bookmarkEnd w:id="2139"/>
      <w:bookmarkEnd w:id="2140"/>
      <w:bookmarkEnd w:id="2141"/>
      <w:bookmarkEnd w:id="2142"/>
    </w:p>
    <w:p w14:paraId="2AC272CA" w14:textId="77777777" w:rsidR="00D33CAD" w:rsidRPr="000B4518" w:rsidRDefault="00D33CAD" w:rsidP="00D33CAD">
      <w:pPr>
        <w:pStyle w:val="Heading3"/>
      </w:pPr>
      <w:bookmarkStart w:id="2143" w:name="_Toc11344061"/>
      <w:bookmarkStart w:id="2144" w:name="_Toc45216022"/>
      <w:bookmarkStart w:id="2145" w:name="_Toc51945797"/>
      <w:bookmarkStart w:id="2146" w:name="_Toc99173193"/>
      <w:r w:rsidRPr="000B4518">
        <w:t>10.3.1</w:t>
      </w:r>
      <w:r w:rsidRPr="000B4518">
        <w:tab/>
        <w:t>General</w:t>
      </w:r>
      <w:bookmarkEnd w:id="2143"/>
      <w:bookmarkEnd w:id="2144"/>
      <w:bookmarkEnd w:id="2145"/>
      <w:bookmarkEnd w:id="2146"/>
    </w:p>
    <w:p w14:paraId="00BA7C7D" w14:textId="5BB4F82A"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8C5982">
        <w:t>clause</w:t>
      </w:r>
      <w:r w:rsidRPr="000B4518">
        <w:t>s.</w:t>
      </w:r>
    </w:p>
    <w:p w14:paraId="0D46775E" w14:textId="47175CE8" w:rsidR="00D33CAD" w:rsidRPr="000B4518" w:rsidRDefault="00D33CAD" w:rsidP="00D33CAD">
      <w:r w:rsidRPr="000B4518">
        <w:t xml:space="preserve">The procedures in the following </w:t>
      </w:r>
      <w:r w:rsidR="008C5982">
        <w:t>clause</w:t>
      </w:r>
      <w:r w:rsidRPr="000B4518">
        <w:t xml:space="preserve">s assume that an MBMS bearer is active and announced as described in </w:t>
      </w:r>
      <w:r w:rsidR="008C5982">
        <w:t>clause</w:t>
      </w:r>
      <w:r w:rsidRPr="000B4518">
        <w:t> </w:t>
      </w:r>
      <w:r w:rsidR="00F0464A">
        <w:t>4.1.2</w:t>
      </w:r>
      <w:r w:rsidRPr="000B4518">
        <w:t>.</w:t>
      </w:r>
    </w:p>
    <w:p w14:paraId="635E0E37" w14:textId="77777777" w:rsidR="00D33CAD" w:rsidRPr="000B4518" w:rsidRDefault="00D33CAD" w:rsidP="00D33CAD">
      <w:pPr>
        <w:pStyle w:val="Heading3"/>
      </w:pPr>
      <w:bookmarkStart w:id="2147" w:name="_Toc11344062"/>
      <w:bookmarkStart w:id="2148" w:name="_Toc45216023"/>
      <w:bookmarkStart w:id="2149" w:name="_Toc51945798"/>
      <w:bookmarkStart w:id="2150" w:name="_Toc99173194"/>
      <w:r w:rsidRPr="000B4518">
        <w:t>10.3.2</w:t>
      </w:r>
      <w:r w:rsidRPr="000B4518">
        <w:tab/>
      </w:r>
      <w:r>
        <w:t>Transmission</w:t>
      </w:r>
      <w:r w:rsidRPr="000B4518">
        <w:t xml:space="preserve"> over a pre-activated MBMS bearer is started</w:t>
      </w:r>
      <w:bookmarkEnd w:id="2147"/>
      <w:bookmarkEnd w:id="2148"/>
      <w:bookmarkEnd w:id="2149"/>
      <w:bookmarkEnd w:id="2150"/>
    </w:p>
    <w:p w14:paraId="2A543ABF"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7C5E7C9D"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FDF7AF6" w14:textId="77777777" w:rsidR="00D33CAD" w:rsidRPr="000B4518" w:rsidRDefault="00D33CAD" w:rsidP="00D33CAD">
      <w:pPr>
        <w:pStyle w:val="B1"/>
      </w:pPr>
      <w:r>
        <w:t>2.</w:t>
      </w:r>
      <w:r>
        <w:tab/>
        <w:t xml:space="preserve">if the video and audio media are protected by FEC, as declared within the MBMS bearer announcement (3GPP TS 24.281 [2]), shall instantiate a FEC decoder for this subchannel as specified in </w:t>
      </w:r>
      <w:proofErr w:type="spellStart"/>
      <w:r>
        <w:t>suclause</w:t>
      </w:r>
      <w:proofErr w:type="spellEnd"/>
      <w:r>
        <w:t xml:space="preserve"> 8.2.2 of 3GPP TS 26.346 [13].</w:t>
      </w:r>
    </w:p>
    <w:p w14:paraId="4B7D06CF" w14:textId="77777777" w:rsidR="00D33CAD" w:rsidRPr="000B4518" w:rsidRDefault="00D33CAD" w:rsidP="00D33CAD">
      <w:pPr>
        <w:pStyle w:val="Heading3"/>
      </w:pPr>
      <w:bookmarkStart w:id="2151" w:name="_Toc11344063"/>
      <w:bookmarkStart w:id="2152" w:name="_Toc45216024"/>
      <w:bookmarkStart w:id="2153" w:name="_Toc51945799"/>
      <w:bookmarkStart w:id="2154" w:name="_Toc99173195"/>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151"/>
      <w:bookmarkEnd w:id="2152"/>
      <w:bookmarkEnd w:id="2153"/>
      <w:bookmarkEnd w:id="2154"/>
    </w:p>
    <w:p w14:paraId="167B0C11"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098AABFD"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27F4CB26"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75223A28"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3D1E0A11"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4474F9A1" w14:textId="77777777" w:rsidR="00D33CAD" w:rsidRPr="006A3D28" w:rsidRDefault="00D33CAD" w:rsidP="00D33CAD">
      <w:pPr>
        <w:pStyle w:val="B2"/>
      </w:pPr>
      <w:r>
        <w:t>d.  shall forward the FEC repair packet to the FEC decoder.</w:t>
      </w:r>
    </w:p>
    <w:p w14:paraId="56996BF4" w14:textId="77777777" w:rsidR="00D33CAD" w:rsidRPr="000B4518" w:rsidRDefault="00D33CAD" w:rsidP="00D33CAD">
      <w:pPr>
        <w:pStyle w:val="B1"/>
      </w:pPr>
      <w:r w:rsidRPr="000B4518">
        <w:t>2.</w:t>
      </w:r>
      <w:r w:rsidRPr="000B4518">
        <w:tab/>
        <w:t>if there is no such association:</w:t>
      </w:r>
    </w:p>
    <w:p w14:paraId="56CF6102"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6CC95CBF" w14:textId="77777777" w:rsidR="00D33CAD" w:rsidRPr="000B4518" w:rsidRDefault="00D33CAD" w:rsidP="00D33CAD">
      <w:pPr>
        <w:pStyle w:val="Heading3"/>
      </w:pPr>
      <w:bookmarkStart w:id="2155" w:name="_Toc11344064"/>
      <w:bookmarkStart w:id="2156" w:name="_Toc45216025"/>
      <w:bookmarkStart w:id="2157" w:name="_Toc51945800"/>
      <w:bookmarkStart w:id="2158" w:name="_Toc99173196"/>
      <w:r w:rsidRPr="000B4518">
        <w:t>10.3.4</w:t>
      </w:r>
      <w:r w:rsidRPr="000B4518">
        <w:tab/>
      </w:r>
      <w:r>
        <w:t>Transmission</w:t>
      </w:r>
      <w:r w:rsidRPr="000B4518">
        <w:t xml:space="preserve"> ended</w:t>
      </w:r>
      <w:bookmarkEnd w:id="2155"/>
      <w:bookmarkEnd w:id="2156"/>
      <w:bookmarkEnd w:id="2157"/>
      <w:bookmarkEnd w:id="2158"/>
    </w:p>
    <w:p w14:paraId="03F7EF1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599D22BF"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C4AD2D9" w14:textId="77777777" w:rsidR="009559DD" w:rsidRDefault="009559DD" w:rsidP="009559DD">
      <w:pPr>
        <w:pStyle w:val="Heading3"/>
      </w:pPr>
      <w:bookmarkStart w:id="2159" w:name="_Toc11344065"/>
      <w:bookmarkStart w:id="2160" w:name="_Toc45216026"/>
      <w:bookmarkStart w:id="2161" w:name="_Toc51945801"/>
      <w:bookmarkStart w:id="2162" w:name="_Toc99173197"/>
      <w:r>
        <w:t>10.3.5</w:t>
      </w:r>
      <w:r>
        <w:tab/>
        <w:t>Receive Application Paging message</w:t>
      </w:r>
      <w:bookmarkEnd w:id="2159"/>
      <w:bookmarkEnd w:id="2160"/>
      <w:bookmarkEnd w:id="2161"/>
      <w:bookmarkEnd w:id="2162"/>
    </w:p>
    <w:p w14:paraId="5D87CA63"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3D6C2609" w14:textId="77777777" w:rsidR="009559DD" w:rsidRDefault="009559DD" w:rsidP="009559DD">
      <w:pPr>
        <w:pStyle w:val="Heading3"/>
      </w:pPr>
      <w:bookmarkStart w:id="2163" w:name="_Toc11344066"/>
      <w:bookmarkStart w:id="2164" w:name="_Toc45216027"/>
      <w:bookmarkStart w:id="2165" w:name="_Toc51945802"/>
      <w:bookmarkStart w:id="2166" w:name="_Toc99173198"/>
      <w:r>
        <w:t>10.3.</w:t>
      </w:r>
      <w:r w:rsidRPr="009559DD">
        <w:rPr>
          <w:lang w:val="en-GB"/>
        </w:rPr>
        <w:t>6</w:t>
      </w:r>
      <w:r>
        <w:tab/>
        <w:t>Receive MBMS bearer announcement over MBMS bearer</w:t>
      </w:r>
      <w:bookmarkEnd w:id="2163"/>
      <w:bookmarkEnd w:id="2164"/>
      <w:bookmarkEnd w:id="2165"/>
      <w:bookmarkEnd w:id="2166"/>
    </w:p>
    <w:p w14:paraId="78FBFA96" w14:textId="400F84B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w:t>
      </w:r>
      <w:proofErr w:type="spellStart"/>
      <w:r>
        <w:t>as</w:t>
      </w:r>
      <w:proofErr w:type="spellEnd"/>
      <w:r>
        <w:t xml:space="preserve"> specified in 3GPP TS 24.379 [2] </w:t>
      </w:r>
      <w:r w:rsidR="008C5982">
        <w:t>clause</w:t>
      </w:r>
      <w:r>
        <w:t> 14.2.3</w:t>
      </w:r>
      <w:r>
        <w:rPr>
          <w:lang w:eastAsia="x-none"/>
        </w:rPr>
        <w:t>.</w:t>
      </w:r>
    </w:p>
    <w:p w14:paraId="75C94C18" w14:textId="77777777" w:rsidR="00D33CAD" w:rsidRPr="000B4518" w:rsidRDefault="00D33CAD" w:rsidP="00D33CAD">
      <w:pPr>
        <w:pStyle w:val="Heading2"/>
      </w:pPr>
      <w:bookmarkStart w:id="2167" w:name="_Toc11344067"/>
      <w:bookmarkStart w:id="2168" w:name="_Toc45216028"/>
      <w:bookmarkStart w:id="2169" w:name="_Toc51945803"/>
      <w:bookmarkStart w:id="2170" w:name="_Toc99173199"/>
      <w:r w:rsidRPr="000B4518">
        <w:t>10.</w:t>
      </w:r>
      <w:r>
        <w:t>4</w:t>
      </w:r>
      <w:r w:rsidRPr="000B4518">
        <w:tab/>
      </w:r>
      <w:r>
        <w:t>Forward error correction</w:t>
      </w:r>
      <w:bookmarkEnd w:id="2167"/>
      <w:bookmarkEnd w:id="2168"/>
      <w:bookmarkEnd w:id="2169"/>
      <w:bookmarkEnd w:id="2170"/>
    </w:p>
    <w:p w14:paraId="46791B72" w14:textId="77777777" w:rsidR="00D33CAD" w:rsidRDefault="00D33CAD" w:rsidP="00D33CAD">
      <w:pPr>
        <w:pStyle w:val="Heading3"/>
      </w:pPr>
      <w:bookmarkStart w:id="2171" w:name="_Toc11344068"/>
      <w:bookmarkStart w:id="2172" w:name="_Toc45216029"/>
      <w:bookmarkStart w:id="2173" w:name="_Toc51945804"/>
      <w:bookmarkStart w:id="2174" w:name="_Toc99173200"/>
      <w:r w:rsidRPr="000B4518">
        <w:t>10.</w:t>
      </w:r>
      <w:r>
        <w:t>4</w:t>
      </w:r>
      <w:r w:rsidRPr="000B4518">
        <w:t>.1</w:t>
      </w:r>
      <w:r w:rsidRPr="000B4518">
        <w:tab/>
        <w:t>General</w:t>
      </w:r>
      <w:bookmarkEnd w:id="2171"/>
      <w:bookmarkEnd w:id="2172"/>
      <w:bookmarkEnd w:id="2173"/>
      <w:bookmarkEnd w:id="2174"/>
    </w:p>
    <w:p w14:paraId="2F1EBF74" w14:textId="77777777" w:rsidR="00D33CAD" w:rsidRDefault="00D33CAD" w:rsidP="00D33CAD">
      <w:r>
        <w:t>Video and audio RTP media packets delivered over a MBMS subchannel can be protected against loss by the application of FEC.</w:t>
      </w:r>
    </w:p>
    <w:p w14:paraId="49A39337" w14:textId="77777777" w:rsidR="00D33CAD" w:rsidRDefault="00D33CAD" w:rsidP="00D33CAD">
      <w:pPr>
        <w:pStyle w:val="NO"/>
        <w:rPr>
          <w:lang w:eastAsia="ko-KR"/>
        </w:rPr>
      </w:pPr>
      <w:bookmarkStart w:id="2175" w:name="_Hlk513295173"/>
      <w:r>
        <w:rPr>
          <w:lang w:eastAsia="ko-KR"/>
        </w:rPr>
        <w:t>NOTE:</w:t>
      </w:r>
      <w:r w:rsidR="004A367E">
        <w:rPr>
          <w:lang w:eastAsia="ko-KR"/>
        </w:rPr>
        <w:tab/>
      </w:r>
      <w:r>
        <w:rPr>
          <w:lang w:eastAsia="ko-KR"/>
        </w:rPr>
        <w:t xml:space="preserve">In the current release, </w:t>
      </w:r>
      <w:r>
        <w:rPr>
          <w:lang w:val="en-US"/>
        </w:rPr>
        <w:t>t</w:t>
      </w:r>
      <w:r>
        <w:t xml:space="preserve">he FEC encoding </w:t>
      </w:r>
      <w:r>
        <w:rPr>
          <w:lang w:val="en-US"/>
        </w:rPr>
        <w:t>can only be done within</w:t>
      </w:r>
      <w:r>
        <w:t xml:space="preserve"> the participation MCVideo function, according to procedure </w:t>
      </w:r>
      <w:r w:rsidRPr="00586EA2">
        <w:rPr>
          <w:lang w:eastAsia="zh-CN"/>
        </w:rPr>
        <w:t>10.7.</w:t>
      </w:r>
      <w:r w:rsidRPr="00586EA2">
        <w:t>3.11.3</w:t>
      </w:r>
      <w:r>
        <w:t xml:space="preserve"> of 3GPP TS 23.280 [12]</w:t>
      </w:r>
      <w:r>
        <w:rPr>
          <w:lang w:eastAsia="ko-KR"/>
        </w:rPr>
        <w:t>.</w:t>
      </w:r>
    </w:p>
    <w:bookmarkEnd w:id="2175"/>
    <w:p w14:paraId="23538929" w14:textId="77777777" w:rsidR="00D33CAD" w:rsidRDefault="00D33CAD" w:rsidP="00D33CAD">
      <w:r>
        <w:t>FEC encoding is done after media plane encryption and FEC decoding is done before media plane decryption.</w:t>
      </w:r>
    </w:p>
    <w:p w14:paraId="56C1BE1D" w14:textId="77777777" w:rsidR="00D33CAD" w:rsidRDefault="00D33CAD" w:rsidP="00D33CAD">
      <w:pPr>
        <w:pStyle w:val="Heading3"/>
      </w:pPr>
      <w:bookmarkStart w:id="2176" w:name="_Toc11344069"/>
      <w:bookmarkStart w:id="2177" w:name="_Toc45216030"/>
      <w:bookmarkStart w:id="2178" w:name="_Toc51945805"/>
      <w:bookmarkStart w:id="2179" w:name="_Toc99173201"/>
      <w:r w:rsidRPr="000B4518">
        <w:t>10.</w:t>
      </w:r>
      <w:r>
        <w:t>4</w:t>
      </w:r>
      <w:r w:rsidRPr="000B4518">
        <w:t>.</w:t>
      </w:r>
      <w:r>
        <w:t>2</w:t>
      </w:r>
      <w:r w:rsidRPr="000B4518">
        <w:tab/>
      </w:r>
      <w:r>
        <w:t>Participating MCVideo function procedure for FEC</w:t>
      </w:r>
      <w:bookmarkEnd w:id="2176"/>
      <w:bookmarkEnd w:id="2177"/>
      <w:bookmarkEnd w:id="2178"/>
      <w:bookmarkEnd w:id="2179"/>
      <w:r>
        <w:t xml:space="preserve"> </w:t>
      </w:r>
    </w:p>
    <w:p w14:paraId="61A73EAB" w14:textId="77777777" w:rsidR="00D33CAD" w:rsidRDefault="00D33CAD" w:rsidP="00D33CAD">
      <w:r>
        <w:t>If the participating MCVideo function decides to apply FEC to protect a given MBMS subchannel, the participating MCVideo function:</w:t>
      </w:r>
    </w:p>
    <w:p w14:paraId="681C01AE" w14:textId="77777777" w:rsidR="00D33CAD" w:rsidRDefault="00D33CAD" w:rsidP="00D33CAD">
      <w:pPr>
        <w:pStyle w:val="B1"/>
      </w:pPr>
      <w:r>
        <w:t>1)</w:t>
      </w:r>
      <w:r>
        <w:tab/>
        <w:t>shall declare the usage of FEC within the MBMS bearer announcement, as specified in 3GPP TS 24.281 [2];</w:t>
      </w:r>
    </w:p>
    <w:p w14:paraId="15796F11" w14:textId="77777777" w:rsidR="00D33CAD" w:rsidRDefault="00D33CAD" w:rsidP="00D33CAD">
      <w:pPr>
        <w:pStyle w:val="B1"/>
      </w:pPr>
      <w:r>
        <w:t>2)</w:t>
      </w:r>
      <w:r>
        <w:tab/>
        <w:t>if the participating MCVideo function does the FEC encoding,</w:t>
      </w:r>
    </w:p>
    <w:p w14:paraId="6EA6A681" w14:textId="1D2623C2" w:rsidR="00D33CAD" w:rsidRDefault="00D33CAD" w:rsidP="00D33CAD">
      <w:pPr>
        <w:pStyle w:val="B2"/>
      </w:pPr>
      <w:r>
        <w:t>a)</w:t>
      </w:r>
      <w:r>
        <w:tab/>
        <w:t xml:space="preserve">the participating MCVideo function shall encode video and audio RTP packets as specified in </w:t>
      </w:r>
      <w:r w:rsidR="008C5982">
        <w:t>clause</w:t>
      </w:r>
      <w:r w:rsidRPr="00D33CAD">
        <w:rPr>
          <w:lang w:val="en-GB"/>
        </w:rPr>
        <w:t> </w:t>
      </w:r>
      <w:r w:rsidRPr="006010E5">
        <w:t>8.2.2.4</w:t>
      </w:r>
      <w:r>
        <w:t xml:space="preserve"> of 3GPP TS 26.346 [13] before sending them over the MBMS subchannel;</w:t>
      </w:r>
    </w:p>
    <w:p w14:paraId="0A4EA012" w14:textId="54504F38" w:rsidR="00D33CAD" w:rsidRDefault="00D33CAD" w:rsidP="00D33CAD">
      <w:pPr>
        <w:pStyle w:val="B2"/>
      </w:pPr>
      <w:r>
        <w:t>b)</w:t>
      </w:r>
      <w:r>
        <w:tab/>
        <w:t xml:space="preserve">shall generate repair packets according the mechanism specified in </w:t>
      </w:r>
      <w:r w:rsidR="008C5982">
        <w:t>clause</w:t>
      </w:r>
      <w:r>
        <w:t xml:space="preserv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055F9A19" w14:textId="77777777" w:rsidR="00D33CAD" w:rsidRDefault="00D33CAD" w:rsidP="00D33CAD">
      <w:pPr>
        <w:pStyle w:val="B2"/>
      </w:pPr>
      <w:r>
        <w:t>c)</w:t>
      </w:r>
      <w:r>
        <w:tab/>
        <w:t>send these repair packets over the MBMS subchannel on the destination port given into the Map Group To Bearer message.</w:t>
      </w:r>
    </w:p>
    <w:p w14:paraId="3FA77677" w14:textId="77777777" w:rsidR="00D33CAD" w:rsidRDefault="00D33CAD" w:rsidP="00D33CAD">
      <w:pPr>
        <w:pStyle w:val="Heading3"/>
      </w:pPr>
      <w:bookmarkStart w:id="2180" w:name="_Toc11344070"/>
      <w:bookmarkStart w:id="2181" w:name="_Toc45216031"/>
      <w:bookmarkStart w:id="2182" w:name="_Toc51945806"/>
      <w:bookmarkStart w:id="2183" w:name="_Toc99173202"/>
      <w:r w:rsidRPr="000B4518">
        <w:lastRenderedPageBreak/>
        <w:t>10.</w:t>
      </w:r>
      <w:r>
        <w:t>4</w:t>
      </w:r>
      <w:r w:rsidRPr="000B4518">
        <w:t>.</w:t>
      </w:r>
      <w:r>
        <w:t>3</w:t>
      </w:r>
      <w:r w:rsidRPr="000B4518">
        <w:tab/>
      </w:r>
      <w:r>
        <w:t>MCVideo client procedure for FEC</w:t>
      </w:r>
      <w:bookmarkEnd w:id="2180"/>
      <w:bookmarkEnd w:id="2181"/>
      <w:bookmarkEnd w:id="2182"/>
      <w:bookmarkEnd w:id="2183"/>
      <w:r>
        <w:t xml:space="preserve"> </w:t>
      </w:r>
    </w:p>
    <w:p w14:paraId="167894B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2AEDF005" w14:textId="05E21AF3" w:rsidR="00080512" w:rsidRPr="00D33CAD" w:rsidRDefault="00D33CAD" w:rsidP="00D33CAD">
      <w:pPr>
        <w:pStyle w:val="B1"/>
        <w:rPr>
          <w:lang w:val="en-GB"/>
        </w:rPr>
      </w:pPr>
      <w:r>
        <w:t>1)</w:t>
      </w:r>
      <w:r w:rsidRPr="00D33CAD">
        <w:rPr>
          <w:lang w:val="en-GB"/>
        </w:rPr>
        <w:tab/>
      </w:r>
      <w:r w:rsidRPr="006A3D28">
        <w:t>sh</w:t>
      </w:r>
      <w:r>
        <w:t>all</w:t>
      </w:r>
      <w:r w:rsidRPr="006A3D28">
        <w:t xml:space="preserve"> decode the received video and audio RTP packets </w:t>
      </w:r>
      <w:r w:rsidRPr="00CA6E40">
        <w:t>according the mechanism speci</w:t>
      </w:r>
      <w:r>
        <w:t xml:space="preserve">fied in </w:t>
      </w:r>
      <w:r w:rsidR="008C5982">
        <w:t>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051DCADC" w14:textId="77777777" w:rsidR="00D03A83" w:rsidRDefault="00D03A83" w:rsidP="00F56543">
      <w:pPr>
        <w:pStyle w:val="Heading2"/>
      </w:pPr>
      <w:bookmarkStart w:id="2184" w:name="_Toc11344071"/>
      <w:bookmarkStart w:id="2185" w:name="_Toc45216032"/>
      <w:bookmarkStart w:id="2186" w:name="_Toc51945807"/>
      <w:bookmarkStart w:id="2187" w:name="_Toc99173203"/>
      <w:r>
        <w:t>10.5</w:t>
      </w:r>
      <w:r>
        <w:tab/>
        <w:t>Additional MBMS procedures</w:t>
      </w:r>
      <w:bookmarkEnd w:id="2184"/>
      <w:bookmarkEnd w:id="2185"/>
      <w:bookmarkEnd w:id="2186"/>
      <w:bookmarkEnd w:id="2187"/>
    </w:p>
    <w:p w14:paraId="62FC01A2" w14:textId="77777777" w:rsidR="00D03A83" w:rsidRDefault="00D03A83" w:rsidP="00D03A83">
      <w:pPr>
        <w:pStyle w:val="Heading2"/>
      </w:pPr>
      <w:bookmarkStart w:id="2188" w:name="_Toc11344072"/>
      <w:bookmarkStart w:id="2189" w:name="_Toc45216033"/>
      <w:bookmarkStart w:id="2190" w:name="_Toc51945808"/>
      <w:bookmarkStart w:id="2191" w:name="_Toc99173204"/>
      <w:r>
        <w:t>10.5.1</w:t>
      </w:r>
      <w:r>
        <w:tab/>
        <w:t>Group dynamic data notifications</w:t>
      </w:r>
      <w:bookmarkEnd w:id="2188"/>
      <w:bookmarkEnd w:id="2189"/>
      <w:bookmarkEnd w:id="2190"/>
      <w:bookmarkEnd w:id="2191"/>
    </w:p>
    <w:p w14:paraId="78D78807" w14:textId="399CFE8D"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8C5982">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7F8A6F1F"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7CD5FEC1" w14:textId="77777777" w:rsidR="00D03A83" w:rsidRDefault="00D03A83" w:rsidP="00F56543">
      <w:pPr>
        <w:pStyle w:val="B1"/>
      </w:pPr>
      <w:r>
        <w:t>1.</w:t>
      </w:r>
      <w:r>
        <w:tab/>
        <w:t>respond to the SIP NOTIFY request with a SIP 200 (OK) request;</w:t>
      </w:r>
    </w:p>
    <w:p w14:paraId="389B341D" w14:textId="2689FEF6" w:rsidR="00D03A83" w:rsidRDefault="00D03A83" w:rsidP="00F56543">
      <w:pPr>
        <w:pStyle w:val="B1"/>
      </w:pPr>
      <w:r>
        <w:t>2.</w:t>
      </w:r>
      <w:r>
        <w:tab/>
        <w:t xml:space="preserve">map the information in the SIP NOTIFY request to the information elements in </w:t>
      </w:r>
      <w:r w:rsidR="008C5982">
        <w:t>clause</w:t>
      </w:r>
      <w:r>
        <w:t> 9.4.3; and</w:t>
      </w:r>
    </w:p>
    <w:p w14:paraId="352B1C12" w14:textId="77777777" w:rsidR="00D03A83" w:rsidRPr="009519E5" w:rsidRDefault="00D03A83" w:rsidP="00F56543">
      <w:pPr>
        <w:pStyle w:val="B1"/>
      </w:pPr>
      <w:r>
        <w:t>3.</w:t>
      </w:r>
      <w:r>
        <w:tab/>
        <w:t>send the Group Dynamic Data Notify message over the MBMS bearer.</w:t>
      </w:r>
    </w:p>
    <w:p w14:paraId="51E0A8B8" w14:textId="77777777" w:rsidR="00876A7C" w:rsidRPr="000B4518" w:rsidRDefault="00876A7C" w:rsidP="00876A7C">
      <w:pPr>
        <w:pStyle w:val="Heading1"/>
      </w:pPr>
      <w:bookmarkStart w:id="2192" w:name="_Toc11344073"/>
      <w:bookmarkStart w:id="2193" w:name="_Toc45216034"/>
      <w:bookmarkStart w:id="2194" w:name="_Toc51945809"/>
      <w:bookmarkStart w:id="2195" w:name="_Toc99173205"/>
      <w:r w:rsidRPr="000B4518">
        <w:t>11</w:t>
      </w:r>
      <w:r w:rsidRPr="000B4518">
        <w:tab/>
        <w:t>Configurable parameters</w:t>
      </w:r>
      <w:bookmarkEnd w:id="2192"/>
      <w:bookmarkEnd w:id="2193"/>
      <w:bookmarkEnd w:id="2194"/>
      <w:bookmarkEnd w:id="2195"/>
    </w:p>
    <w:p w14:paraId="32B56DF1" w14:textId="77777777" w:rsidR="00876A7C" w:rsidRPr="000B4518" w:rsidRDefault="00876A7C" w:rsidP="00876A7C">
      <w:pPr>
        <w:pStyle w:val="Heading2"/>
      </w:pPr>
      <w:bookmarkStart w:id="2196" w:name="_Toc11344074"/>
      <w:bookmarkStart w:id="2197" w:name="_Toc45216035"/>
      <w:bookmarkStart w:id="2198" w:name="_Toc51945810"/>
      <w:bookmarkStart w:id="2199" w:name="_Toc99173206"/>
      <w:r w:rsidRPr="000B4518">
        <w:t>11.1</w:t>
      </w:r>
      <w:r w:rsidRPr="000B4518">
        <w:tab/>
        <w:t>Timers</w:t>
      </w:r>
      <w:bookmarkEnd w:id="2196"/>
      <w:bookmarkEnd w:id="2197"/>
      <w:bookmarkEnd w:id="2198"/>
      <w:bookmarkEnd w:id="2199"/>
    </w:p>
    <w:p w14:paraId="75477AE2" w14:textId="77777777" w:rsidR="00876A7C" w:rsidRPr="000B4518" w:rsidRDefault="00876A7C" w:rsidP="00876A7C">
      <w:pPr>
        <w:pStyle w:val="Heading3"/>
      </w:pPr>
      <w:bookmarkStart w:id="2200" w:name="_Toc11344075"/>
      <w:bookmarkStart w:id="2201" w:name="_Toc45216036"/>
      <w:bookmarkStart w:id="2202" w:name="_Toc51945811"/>
      <w:bookmarkStart w:id="2203" w:name="_Toc99173207"/>
      <w:r w:rsidRPr="000B4518">
        <w:t>11.1.1</w:t>
      </w:r>
      <w:r w:rsidRPr="000B4518">
        <w:tab/>
        <w:t xml:space="preserve">Timers in the on-network </w:t>
      </w:r>
      <w:r>
        <w:t>transmission</w:t>
      </w:r>
      <w:r w:rsidRPr="000B4518">
        <w:t xml:space="preserve"> participant</w:t>
      </w:r>
      <w:bookmarkEnd w:id="2200"/>
      <w:bookmarkEnd w:id="2201"/>
      <w:bookmarkEnd w:id="2202"/>
      <w:bookmarkEnd w:id="2203"/>
    </w:p>
    <w:p w14:paraId="5242231E"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4E4A08D8"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0B94137F" w14:textId="77777777" w:rsidTr="005347D8">
        <w:trPr>
          <w:cantSplit/>
          <w:trHeight w:val="288"/>
          <w:tblHeader/>
        </w:trPr>
        <w:tc>
          <w:tcPr>
            <w:tcW w:w="1368" w:type="dxa"/>
            <w:shd w:val="clear" w:color="auto" w:fill="auto"/>
            <w:vAlign w:val="center"/>
          </w:tcPr>
          <w:p w14:paraId="0942233C" w14:textId="77777777" w:rsidR="00876A7C" w:rsidRPr="009338FE" w:rsidRDefault="00876A7C" w:rsidP="005347D8">
            <w:pPr>
              <w:pStyle w:val="TAH"/>
            </w:pPr>
            <w:r w:rsidRPr="009338FE">
              <w:lastRenderedPageBreak/>
              <w:t>Timer</w:t>
            </w:r>
          </w:p>
        </w:tc>
        <w:tc>
          <w:tcPr>
            <w:tcW w:w="2250" w:type="dxa"/>
            <w:shd w:val="clear" w:color="auto" w:fill="auto"/>
            <w:vAlign w:val="center"/>
          </w:tcPr>
          <w:p w14:paraId="494E6354" w14:textId="77777777" w:rsidR="00876A7C" w:rsidRPr="00BC6180" w:rsidRDefault="00876A7C" w:rsidP="005347D8">
            <w:pPr>
              <w:pStyle w:val="TAH"/>
            </w:pPr>
            <w:r w:rsidRPr="00BC6180">
              <w:t>Timer value</w:t>
            </w:r>
          </w:p>
        </w:tc>
        <w:tc>
          <w:tcPr>
            <w:tcW w:w="2340" w:type="dxa"/>
            <w:shd w:val="clear" w:color="auto" w:fill="auto"/>
            <w:vAlign w:val="center"/>
          </w:tcPr>
          <w:p w14:paraId="5F455FA3" w14:textId="77777777" w:rsidR="00876A7C" w:rsidRPr="009338FE" w:rsidRDefault="00876A7C" w:rsidP="005347D8">
            <w:pPr>
              <w:pStyle w:val="TAH"/>
            </w:pPr>
            <w:r w:rsidRPr="009338FE">
              <w:t>Cause of start</w:t>
            </w:r>
          </w:p>
        </w:tc>
        <w:tc>
          <w:tcPr>
            <w:tcW w:w="1805" w:type="dxa"/>
            <w:shd w:val="clear" w:color="auto" w:fill="auto"/>
            <w:vAlign w:val="center"/>
          </w:tcPr>
          <w:p w14:paraId="0372CD0E" w14:textId="77777777" w:rsidR="00876A7C" w:rsidRPr="009338FE" w:rsidRDefault="00876A7C" w:rsidP="005347D8">
            <w:pPr>
              <w:pStyle w:val="TAH"/>
            </w:pPr>
            <w:r w:rsidRPr="009338FE">
              <w:t>Normal stop</w:t>
            </w:r>
          </w:p>
        </w:tc>
        <w:tc>
          <w:tcPr>
            <w:tcW w:w="1984" w:type="dxa"/>
            <w:shd w:val="clear" w:color="auto" w:fill="auto"/>
            <w:vAlign w:val="center"/>
          </w:tcPr>
          <w:p w14:paraId="66314795" w14:textId="77777777" w:rsidR="00876A7C" w:rsidRPr="009338FE" w:rsidRDefault="00876A7C" w:rsidP="005347D8">
            <w:pPr>
              <w:pStyle w:val="TAH"/>
            </w:pPr>
            <w:r w:rsidRPr="009338FE">
              <w:t>On expiry</w:t>
            </w:r>
          </w:p>
        </w:tc>
      </w:tr>
      <w:tr w:rsidR="00876A7C" w:rsidRPr="000B4518" w14:paraId="737A0DAE" w14:textId="77777777" w:rsidTr="005347D8">
        <w:trPr>
          <w:cantSplit/>
        </w:trPr>
        <w:tc>
          <w:tcPr>
            <w:tcW w:w="1368" w:type="dxa"/>
            <w:shd w:val="clear" w:color="auto" w:fill="auto"/>
          </w:tcPr>
          <w:p w14:paraId="4ABCA5FC" w14:textId="77777777" w:rsidR="00876A7C" w:rsidRPr="000B4518" w:rsidRDefault="00876A7C" w:rsidP="005347D8">
            <w:pPr>
              <w:pStyle w:val="TAL"/>
            </w:pPr>
            <w:r>
              <w:t>T100</w:t>
            </w:r>
          </w:p>
          <w:p w14:paraId="42388CE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0E81C03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29CB" w14:textId="77777777" w:rsidR="00876A7C" w:rsidRPr="000B4518" w:rsidRDefault="00876A7C" w:rsidP="005347D8">
            <w:pPr>
              <w:pStyle w:val="TAL"/>
            </w:pPr>
          </w:p>
          <w:p w14:paraId="0E28177B" w14:textId="77777777" w:rsidR="00876A7C" w:rsidRPr="000B4518" w:rsidRDefault="00876A7C" w:rsidP="005347D8">
            <w:pPr>
              <w:pStyle w:val="TAL"/>
            </w:pPr>
            <w:r w:rsidRPr="000B4518">
              <w:t>(NOTE </w:t>
            </w:r>
            <w:r>
              <w:t>1</w:t>
            </w:r>
            <w:r w:rsidRPr="000B4518">
              <w:t>)</w:t>
            </w:r>
          </w:p>
          <w:p w14:paraId="33198F25" w14:textId="77777777" w:rsidR="00876A7C" w:rsidRPr="000B4518" w:rsidRDefault="00876A7C" w:rsidP="005347D8">
            <w:pPr>
              <w:pStyle w:val="TAL"/>
            </w:pPr>
          </w:p>
        </w:tc>
        <w:tc>
          <w:tcPr>
            <w:tcW w:w="2340" w:type="dxa"/>
            <w:shd w:val="clear" w:color="auto" w:fill="auto"/>
          </w:tcPr>
          <w:p w14:paraId="7695408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6D95CD3" w14:textId="77777777" w:rsidR="00876A7C" w:rsidRPr="000B4518" w:rsidRDefault="00876A7C" w:rsidP="005347D8">
            <w:pPr>
              <w:pStyle w:val="TAL"/>
            </w:pPr>
          </w:p>
          <w:p w14:paraId="6BCAE623"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w:t>
            </w:r>
            <w:proofErr w:type="spellStart"/>
            <w:r w:rsidRPr="000B4518">
              <w:t>mc_implicit_request</w:t>
            </w:r>
            <w:proofErr w:type="spellEnd"/>
            <w:r w:rsidRPr="000B4518">
              <w:t>" as specified in clause 14.</w:t>
            </w:r>
          </w:p>
        </w:tc>
        <w:tc>
          <w:tcPr>
            <w:tcW w:w="1805" w:type="dxa"/>
            <w:shd w:val="clear" w:color="auto" w:fill="auto"/>
          </w:tcPr>
          <w:p w14:paraId="61EBC499"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CE21366"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80F0685"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C0BBB19" w14:textId="77777777" w:rsidTr="005347D8">
        <w:trPr>
          <w:cantSplit/>
        </w:trPr>
        <w:tc>
          <w:tcPr>
            <w:tcW w:w="1368" w:type="dxa"/>
            <w:shd w:val="clear" w:color="auto" w:fill="auto"/>
          </w:tcPr>
          <w:p w14:paraId="2C6BC5AC" w14:textId="77777777" w:rsidR="00876A7C" w:rsidRPr="000B4518" w:rsidRDefault="00876A7C" w:rsidP="005347D8">
            <w:pPr>
              <w:pStyle w:val="TAL"/>
            </w:pPr>
            <w:r>
              <w:t>T101</w:t>
            </w:r>
          </w:p>
          <w:p w14:paraId="3D8B1BE5" w14:textId="77777777" w:rsidR="00876A7C" w:rsidRPr="000B4518" w:rsidRDefault="00876A7C" w:rsidP="005347D8">
            <w:pPr>
              <w:pStyle w:val="TAL"/>
            </w:pPr>
            <w:r w:rsidRPr="000B4518">
              <w:t>(</w:t>
            </w:r>
            <w:proofErr w:type="spellStart"/>
            <w:r>
              <w:t>Transmission</w:t>
            </w:r>
            <w:r w:rsidR="002A7018">
              <w:t>End</w:t>
            </w:r>
            <w:proofErr w:type="spellEnd"/>
            <w:r w:rsidR="002A7018">
              <w:t xml:space="preserve"> request</w:t>
            </w:r>
            <w:r w:rsidRPr="000B4518">
              <w:t>)</w:t>
            </w:r>
          </w:p>
        </w:tc>
        <w:tc>
          <w:tcPr>
            <w:tcW w:w="2250" w:type="dxa"/>
            <w:shd w:val="clear" w:color="auto" w:fill="auto"/>
          </w:tcPr>
          <w:p w14:paraId="1CB9F3D0"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4CB4150" w14:textId="77777777" w:rsidR="00876A7C" w:rsidRPr="000B4518" w:rsidRDefault="00876A7C" w:rsidP="005347D8">
            <w:pPr>
              <w:pStyle w:val="TAL"/>
            </w:pPr>
          </w:p>
          <w:p w14:paraId="2495703B" w14:textId="77777777" w:rsidR="00876A7C" w:rsidRPr="000B4518" w:rsidRDefault="00876A7C" w:rsidP="005347D8">
            <w:pPr>
              <w:pStyle w:val="TAL"/>
            </w:pPr>
            <w:r w:rsidRPr="000B4518">
              <w:t>(NOTE </w:t>
            </w:r>
            <w:r>
              <w:t>2</w:t>
            </w:r>
            <w:r w:rsidRPr="000B4518">
              <w:t>)</w:t>
            </w:r>
          </w:p>
          <w:p w14:paraId="13FF5CEE" w14:textId="77777777" w:rsidR="00876A7C" w:rsidRPr="000B4518" w:rsidRDefault="00876A7C" w:rsidP="005347D8">
            <w:pPr>
              <w:pStyle w:val="TAL"/>
            </w:pPr>
          </w:p>
        </w:tc>
        <w:tc>
          <w:tcPr>
            <w:tcW w:w="2340" w:type="dxa"/>
            <w:shd w:val="clear" w:color="auto" w:fill="auto"/>
          </w:tcPr>
          <w:p w14:paraId="469CD39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096E9D2E" w14:textId="77777777" w:rsidR="00876A7C" w:rsidRDefault="00876A7C" w:rsidP="005347D8">
            <w:pPr>
              <w:pStyle w:val="TAL"/>
            </w:pPr>
          </w:p>
          <w:p w14:paraId="7390A634" w14:textId="77777777" w:rsidR="00876A7C" w:rsidRPr="000B4518" w:rsidRDefault="00876A7C" w:rsidP="005347D8">
            <w:pPr>
              <w:pStyle w:val="TAL"/>
            </w:pPr>
          </w:p>
          <w:p w14:paraId="0F451773" w14:textId="77777777" w:rsidR="00876A7C" w:rsidRPr="000B4518" w:rsidRDefault="00876A7C" w:rsidP="005347D8">
            <w:pPr>
              <w:pStyle w:val="TAL"/>
            </w:pPr>
          </w:p>
        </w:tc>
        <w:tc>
          <w:tcPr>
            <w:tcW w:w="1805" w:type="dxa"/>
            <w:shd w:val="clear" w:color="auto" w:fill="auto"/>
          </w:tcPr>
          <w:p w14:paraId="68A1424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0D79BEFF" w14:textId="77777777" w:rsidR="00876A7C" w:rsidRDefault="00876A7C" w:rsidP="005347D8">
            <w:pPr>
              <w:pStyle w:val="TAL"/>
            </w:pPr>
          </w:p>
          <w:p w14:paraId="12A0FE80" w14:textId="77777777" w:rsidR="00876A7C" w:rsidRPr="000B4518" w:rsidRDefault="00876A7C" w:rsidP="005347D8">
            <w:pPr>
              <w:pStyle w:val="TAL"/>
            </w:pPr>
          </w:p>
        </w:tc>
        <w:tc>
          <w:tcPr>
            <w:tcW w:w="1984" w:type="dxa"/>
            <w:shd w:val="clear" w:color="auto" w:fill="auto"/>
          </w:tcPr>
          <w:p w14:paraId="45504160"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32E8E7A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5B6A72A8" w14:textId="77777777" w:rsidTr="005347D8">
        <w:trPr>
          <w:cantSplit/>
        </w:trPr>
        <w:tc>
          <w:tcPr>
            <w:tcW w:w="1368" w:type="dxa"/>
            <w:shd w:val="clear" w:color="auto" w:fill="auto"/>
          </w:tcPr>
          <w:p w14:paraId="59158838"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w:t>
            </w:r>
            <w:proofErr w:type="spellStart"/>
            <w:r w:rsidRPr="006C48EC">
              <w:rPr>
                <w:lang w:val="fr-FR"/>
              </w:rPr>
              <w:t>Request</w:t>
            </w:r>
            <w:proofErr w:type="spellEnd"/>
            <w:r w:rsidRPr="006C48EC">
              <w:rPr>
                <w:lang w:val="fr-FR"/>
              </w:rPr>
              <w:t>)</w:t>
            </w:r>
          </w:p>
        </w:tc>
        <w:tc>
          <w:tcPr>
            <w:tcW w:w="2250" w:type="dxa"/>
            <w:shd w:val="clear" w:color="auto" w:fill="auto"/>
          </w:tcPr>
          <w:p w14:paraId="2A17B9E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B4328BB" w14:textId="77777777" w:rsidR="00876A7C" w:rsidRPr="000B4518" w:rsidRDefault="00876A7C" w:rsidP="005347D8">
            <w:pPr>
              <w:pStyle w:val="TAL"/>
            </w:pPr>
          </w:p>
          <w:p w14:paraId="0A7E8406"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329B97D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161D261E" w14:textId="77777777" w:rsidR="00876A7C" w:rsidRDefault="00876A7C" w:rsidP="005347D8">
            <w:pPr>
              <w:pStyle w:val="TAL"/>
            </w:pPr>
            <w:r w:rsidRPr="000B4518">
              <w:t xml:space="preserve">Reception of a </w:t>
            </w:r>
            <w:r>
              <w:t>Transmission</w:t>
            </w:r>
            <w:r w:rsidRPr="000B4518">
              <w:t xml:space="preserve"> Queue Position Info.</w:t>
            </w:r>
          </w:p>
          <w:p w14:paraId="774C0EE8" w14:textId="77777777" w:rsidR="00876A7C" w:rsidRDefault="00876A7C" w:rsidP="005347D8">
            <w:pPr>
              <w:pStyle w:val="TAL"/>
            </w:pPr>
          </w:p>
          <w:p w14:paraId="3BE4DB75"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55C3F70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59E904D0"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37336450" w14:textId="77777777" w:rsidTr="005347D8">
        <w:trPr>
          <w:cantSplit/>
        </w:trPr>
        <w:tc>
          <w:tcPr>
            <w:tcW w:w="1368" w:type="dxa"/>
            <w:shd w:val="clear" w:color="auto" w:fill="auto"/>
          </w:tcPr>
          <w:p w14:paraId="1DBD81BB" w14:textId="77777777" w:rsidR="00876A7C" w:rsidRPr="000B4518" w:rsidRDefault="00876A7C" w:rsidP="005347D8">
            <w:pPr>
              <w:pStyle w:val="TAL"/>
            </w:pPr>
            <w:r>
              <w:t>T103 (Receive Media Request)</w:t>
            </w:r>
          </w:p>
        </w:tc>
        <w:tc>
          <w:tcPr>
            <w:tcW w:w="2250" w:type="dxa"/>
            <w:shd w:val="clear" w:color="auto" w:fill="auto"/>
          </w:tcPr>
          <w:p w14:paraId="0A26AF9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92AE05E" w14:textId="77777777" w:rsidR="00876A7C" w:rsidRDefault="00876A7C" w:rsidP="005347D8">
            <w:pPr>
              <w:pStyle w:val="TAL"/>
            </w:pPr>
          </w:p>
          <w:p w14:paraId="4CEE2594" w14:textId="77777777" w:rsidR="00876A7C" w:rsidRPr="000B4518" w:rsidRDefault="00876A7C" w:rsidP="005347D8">
            <w:pPr>
              <w:pStyle w:val="TAL"/>
            </w:pPr>
            <w:r w:rsidRPr="000B4518">
              <w:t>(NOTE </w:t>
            </w:r>
            <w:r>
              <w:t>3</w:t>
            </w:r>
            <w:r w:rsidRPr="000B4518">
              <w:t>)</w:t>
            </w:r>
          </w:p>
          <w:p w14:paraId="672477C7" w14:textId="77777777" w:rsidR="00876A7C" w:rsidRPr="000B4518" w:rsidRDefault="00876A7C" w:rsidP="005347D8">
            <w:pPr>
              <w:pStyle w:val="TAL"/>
            </w:pPr>
          </w:p>
        </w:tc>
        <w:tc>
          <w:tcPr>
            <w:tcW w:w="2340" w:type="dxa"/>
            <w:shd w:val="clear" w:color="auto" w:fill="auto"/>
          </w:tcPr>
          <w:p w14:paraId="7D140566"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042020C8"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5F963C8C"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219DA0ED"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5933DA2C" w14:textId="77777777" w:rsidTr="005347D8">
        <w:trPr>
          <w:cantSplit/>
        </w:trPr>
        <w:tc>
          <w:tcPr>
            <w:tcW w:w="1368" w:type="dxa"/>
            <w:shd w:val="clear" w:color="auto" w:fill="auto"/>
          </w:tcPr>
          <w:p w14:paraId="499C1E17" w14:textId="77777777" w:rsidR="00876A7C" w:rsidRDefault="00876A7C" w:rsidP="005347D8">
            <w:pPr>
              <w:pStyle w:val="TAL"/>
            </w:pPr>
            <w:r>
              <w:lastRenderedPageBreak/>
              <w:t>T104 (Receive Media Release)</w:t>
            </w:r>
          </w:p>
        </w:tc>
        <w:tc>
          <w:tcPr>
            <w:tcW w:w="2250" w:type="dxa"/>
            <w:shd w:val="clear" w:color="auto" w:fill="auto"/>
          </w:tcPr>
          <w:p w14:paraId="053B27B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96F0BF1" w14:textId="77777777" w:rsidR="00876A7C" w:rsidRDefault="00876A7C" w:rsidP="005347D8">
            <w:pPr>
              <w:pStyle w:val="TAL"/>
            </w:pPr>
          </w:p>
          <w:p w14:paraId="4429F770" w14:textId="77777777" w:rsidR="00876A7C" w:rsidRPr="000B4518" w:rsidRDefault="00876A7C" w:rsidP="005347D8">
            <w:pPr>
              <w:pStyle w:val="TAL"/>
            </w:pPr>
            <w:r w:rsidRPr="000B4518">
              <w:t>(NOTE </w:t>
            </w:r>
            <w:r>
              <w:t>4</w:t>
            </w:r>
            <w:r w:rsidRPr="000B4518">
              <w:t>)</w:t>
            </w:r>
          </w:p>
          <w:p w14:paraId="19066A31" w14:textId="77777777" w:rsidR="00876A7C" w:rsidRPr="000B4518" w:rsidRDefault="00876A7C" w:rsidP="005347D8">
            <w:pPr>
              <w:pStyle w:val="TAL"/>
            </w:pPr>
          </w:p>
        </w:tc>
        <w:tc>
          <w:tcPr>
            <w:tcW w:w="2340" w:type="dxa"/>
            <w:shd w:val="clear" w:color="auto" w:fill="auto"/>
          </w:tcPr>
          <w:p w14:paraId="26249FDC"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66158E64"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404798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1AB62847"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15148E53" w14:textId="77777777" w:rsidTr="005347D8">
        <w:trPr>
          <w:cantSplit/>
        </w:trPr>
        <w:tc>
          <w:tcPr>
            <w:tcW w:w="9747" w:type="dxa"/>
            <w:gridSpan w:val="5"/>
            <w:shd w:val="clear" w:color="auto" w:fill="auto"/>
          </w:tcPr>
          <w:p w14:paraId="3545B489"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4E2BAA7C"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7C383228"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12E923F1"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50A4BB5A" w14:textId="77777777" w:rsidR="00876A7C" w:rsidRPr="000B4518" w:rsidRDefault="00876A7C" w:rsidP="00876A7C"/>
    <w:p w14:paraId="5AB4442F" w14:textId="77777777" w:rsidR="00876A7C" w:rsidRPr="000B4518" w:rsidRDefault="00876A7C" w:rsidP="00876A7C">
      <w:pPr>
        <w:pStyle w:val="Heading3"/>
      </w:pPr>
      <w:bookmarkStart w:id="2204" w:name="_Toc11344076"/>
      <w:bookmarkStart w:id="2205" w:name="_Toc45216037"/>
      <w:bookmarkStart w:id="2206" w:name="_Toc51945812"/>
      <w:bookmarkStart w:id="2207" w:name="_Toc99173208"/>
      <w:r w:rsidRPr="000B4518">
        <w:t>11.1.2</w:t>
      </w:r>
      <w:r w:rsidRPr="000B4518">
        <w:tab/>
      </w:r>
      <w:r w:rsidRPr="001D0801">
        <w:t>Timers</w:t>
      </w:r>
      <w:r w:rsidRPr="000B4518">
        <w:t xml:space="preserve"> in the off-network </w:t>
      </w:r>
      <w:r>
        <w:t>transmission</w:t>
      </w:r>
      <w:r w:rsidRPr="000B4518">
        <w:t xml:space="preserve"> participant</w:t>
      </w:r>
      <w:bookmarkEnd w:id="2204"/>
      <w:bookmarkEnd w:id="2205"/>
      <w:bookmarkEnd w:id="2206"/>
      <w:bookmarkEnd w:id="2207"/>
    </w:p>
    <w:p w14:paraId="50A8ACC5"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71F8D868"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31BCEE2B" w14:textId="77777777" w:rsidTr="005347D8">
        <w:trPr>
          <w:cantSplit/>
          <w:trHeight w:val="288"/>
          <w:tblHeader/>
        </w:trPr>
        <w:tc>
          <w:tcPr>
            <w:tcW w:w="1384" w:type="dxa"/>
            <w:shd w:val="clear" w:color="auto" w:fill="auto"/>
            <w:vAlign w:val="center"/>
          </w:tcPr>
          <w:p w14:paraId="7292FBA0" w14:textId="77777777" w:rsidR="00876A7C" w:rsidRPr="009338FE" w:rsidRDefault="00876A7C" w:rsidP="005347D8">
            <w:pPr>
              <w:pStyle w:val="TAH"/>
            </w:pPr>
            <w:r w:rsidRPr="009338FE">
              <w:lastRenderedPageBreak/>
              <w:t>Timer</w:t>
            </w:r>
          </w:p>
        </w:tc>
        <w:tc>
          <w:tcPr>
            <w:tcW w:w="2693" w:type="dxa"/>
            <w:shd w:val="clear" w:color="auto" w:fill="auto"/>
            <w:vAlign w:val="center"/>
          </w:tcPr>
          <w:p w14:paraId="0BCC0E0F" w14:textId="77777777" w:rsidR="00876A7C" w:rsidRPr="00BC6180" w:rsidRDefault="00876A7C" w:rsidP="005347D8">
            <w:pPr>
              <w:pStyle w:val="TAH"/>
            </w:pPr>
            <w:r w:rsidRPr="00BC6180">
              <w:t>Timer value</w:t>
            </w:r>
          </w:p>
        </w:tc>
        <w:tc>
          <w:tcPr>
            <w:tcW w:w="1985" w:type="dxa"/>
            <w:shd w:val="clear" w:color="auto" w:fill="auto"/>
            <w:vAlign w:val="center"/>
          </w:tcPr>
          <w:p w14:paraId="2E43FC57" w14:textId="77777777" w:rsidR="00876A7C" w:rsidRPr="009338FE" w:rsidRDefault="00876A7C" w:rsidP="005347D8">
            <w:pPr>
              <w:pStyle w:val="TAH"/>
            </w:pPr>
            <w:r w:rsidRPr="009338FE">
              <w:t>Cause of start</w:t>
            </w:r>
          </w:p>
        </w:tc>
        <w:tc>
          <w:tcPr>
            <w:tcW w:w="1701" w:type="dxa"/>
            <w:shd w:val="clear" w:color="auto" w:fill="auto"/>
            <w:vAlign w:val="center"/>
          </w:tcPr>
          <w:p w14:paraId="01345380" w14:textId="77777777" w:rsidR="00876A7C" w:rsidRPr="009338FE" w:rsidRDefault="00876A7C" w:rsidP="005347D8">
            <w:pPr>
              <w:pStyle w:val="TAH"/>
            </w:pPr>
            <w:r w:rsidRPr="009338FE">
              <w:t>Normal stop</w:t>
            </w:r>
          </w:p>
        </w:tc>
        <w:tc>
          <w:tcPr>
            <w:tcW w:w="1984" w:type="dxa"/>
            <w:shd w:val="clear" w:color="auto" w:fill="auto"/>
            <w:vAlign w:val="center"/>
          </w:tcPr>
          <w:p w14:paraId="4F740A53" w14:textId="77777777" w:rsidR="00876A7C" w:rsidRPr="009338FE" w:rsidRDefault="00876A7C" w:rsidP="005347D8">
            <w:pPr>
              <w:pStyle w:val="TAH"/>
            </w:pPr>
            <w:r w:rsidRPr="009338FE">
              <w:t>On expiry</w:t>
            </w:r>
          </w:p>
        </w:tc>
      </w:tr>
      <w:tr w:rsidR="00876A7C" w:rsidRPr="000B4518" w14:paraId="366D948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809A8A9" w14:textId="77777777" w:rsidR="00876A7C" w:rsidRPr="000B4518" w:rsidRDefault="00876A7C" w:rsidP="005347D8">
            <w:pPr>
              <w:pStyle w:val="TAL"/>
            </w:pPr>
            <w:r w:rsidRPr="000B4518">
              <w:t>T201</w:t>
            </w:r>
          </w:p>
          <w:p w14:paraId="65982858"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0A6B7" w14:textId="77777777" w:rsidR="00876A7C" w:rsidRPr="00AA6C42" w:rsidRDefault="00876A7C" w:rsidP="005347D8">
            <w:pPr>
              <w:pStyle w:val="TAL"/>
            </w:pPr>
            <w:r w:rsidRPr="00AA6C42">
              <w:t>Default value:</w:t>
            </w:r>
          </w:p>
          <w:p w14:paraId="46187FCA" w14:textId="77777777" w:rsidR="00876A7C" w:rsidRPr="00AA6C42" w:rsidRDefault="00876A7C" w:rsidP="005347D8">
            <w:pPr>
              <w:pStyle w:val="TAL"/>
            </w:pPr>
            <w:r w:rsidRPr="000B4518">
              <w:t>40 milliseconds</w:t>
            </w:r>
          </w:p>
          <w:p w14:paraId="34EB42E6" w14:textId="77777777" w:rsidR="00876A7C" w:rsidRPr="00AA6C42" w:rsidRDefault="00876A7C" w:rsidP="005347D8">
            <w:pPr>
              <w:pStyle w:val="TAL"/>
            </w:pPr>
          </w:p>
          <w:p w14:paraId="40723537" w14:textId="77777777" w:rsidR="00876A7C" w:rsidRDefault="00876A7C" w:rsidP="005347D8">
            <w:pPr>
              <w:pStyle w:val="TAL"/>
            </w:pPr>
            <w:r w:rsidRPr="00AA6C42">
              <w:t xml:space="preserve">Depends on the characteristic of the D2D. </w:t>
            </w:r>
            <w:r w:rsidRPr="000B4518">
              <w:t>(D2D Side link period)</w:t>
            </w:r>
          </w:p>
          <w:p w14:paraId="787059A4" w14:textId="77777777" w:rsidR="00876A7C" w:rsidRPr="000B4518" w:rsidRDefault="00876A7C" w:rsidP="005347D8">
            <w:pPr>
              <w:pStyle w:val="TAL"/>
            </w:pPr>
          </w:p>
          <w:p w14:paraId="092BE08B" w14:textId="77777777" w:rsidR="00876A7C" w:rsidRDefault="00876A7C" w:rsidP="005347D8">
            <w:pPr>
              <w:pStyle w:val="TAL"/>
            </w:pPr>
            <w:r>
              <w:t>Configurable.</w:t>
            </w:r>
          </w:p>
          <w:p w14:paraId="7351E0A0" w14:textId="77777777" w:rsidR="00876A7C" w:rsidRDefault="00876A7C" w:rsidP="005347D8">
            <w:pPr>
              <w:pStyle w:val="TAL"/>
            </w:pPr>
          </w:p>
          <w:p w14:paraId="272359CE" w14:textId="77777777" w:rsidR="00876A7C" w:rsidRDefault="00876A7C" w:rsidP="005347D8">
            <w:pPr>
              <w:pStyle w:val="TAL"/>
            </w:pPr>
            <w:r>
              <w:t>Set to the value of "/&lt;x&gt;/</w:t>
            </w:r>
            <w:proofErr w:type="spellStart"/>
            <w:r>
              <w:t>OffNetwork</w:t>
            </w:r>
            <w:proofErr w:type="spellEnd"/>
            <w:r>
              <w:t>/Timers/T201" leaf node present in the UE initial configuration as specified in 3GPP TS 24.483 [6]</w:t>
            </w:r>
          </w:p>
          <w:p w14:paraId="1238FB19" w14:textId="77777777" w:rsidR="00876A7C" w:rsidRPr="000B4518" w:rsidRDefault="00876A7C" w:rsidP="005347D8">
            <w:pPr>
              <w:pStyle w:val="TAL"/>
            </w:pPr>
          </w:p>
          <w:p w14:paraId="2F05979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956DD3"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A2F5B1"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B8706D"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BDD97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094BA7B6"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5897C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4E90891" w14:textId="77777777" w:rsidR="00876A7C" w:rsidRPr="000B4518" w:rsidRDefault="00876A7C" w:rsidP="005347D8">
            <w:pPr>
              <w:pStyle w:val="TAL"/>
            </w:pPr>
            <w:r w:rsidRPr="000B4518">
              <w:t>T203</w:t>
            </w:r>
          </w:p>
          <w:p w14:paraId="1AFA7B9E"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272E" w14:textId="77777777" w:rsidR="00876A7C" w:rsidRPr="000B4518" w:rsidRDefault="00876A7C" w:rsidP="005347D8">
            <w:pPr>
              <w:pStyle w:val="TAL"/>
            </w:pPr>
            <w:r w:rsidRPr="000B4518">
              <w:t>Default value:</w:t>
            </w:r>
          </w:p>
          <w:p w14:paraId="419CCDD4" w14:textId="77777777" w:rsidR="00876A7C" w:rsidRPr="000B4518" w:rsidRDefault="00876A7C" w:rsidP="005347D8">
            <w:pPr>
              <w:pStyle w:val="TAL"/>
            </w:pPr>
            <w:r w:rsidRPr="000B4518">
              <w:t>4 seconds</w:t>
            </w:r>
            <w:r>
              <w:t>.</w:t>
            </w:r>
          </w:p>
          <w:p w14:paraId="379107BF" w14:textId="77777777" w:rsidR="00876A7C" w:rsidRPr="000B4518" w:rsidRDefault="00876A7C" w:rsidP="005347D8">
            <w:pPr>
              <w:pStyle w:val="TAL"/>
            </w:pPr>
          </w:p>
          <w:p w14:paraId="51E2FA09" w14:textId="77777777" w:rsidR="00876A7C" w:rsidRPr="000B4518" w:rsidRDefault="00876A7C" w:rsidP="005347D8">
            <w:pPr>
              <w:pStyle w:val="TAL"/>
            </w:pPr>
            <w:r w:rsidRPr="000B4518">
              <w:t>Configurable.</w:t>
            </w:r>
          </w:p>
          <w:p w14:paraId="0B9F0856" w14:textId="77777777" w:rsidR="00876A7C" w:rsidRDefault="00876A7C" w:rsidP="005347D8">
            <w:pPr>
              <w:pStyle w:val="TAL"/>
            </w:pPr>
          </w:p>
          <w:p w14:paraId="6F0F6F48" w14:textId="77777777" w:rsidR="00876A7C" w:rsidRPr="000B4518" w:rsidRDefault="00876A7C" w:rsidP="005347D8">
            <w:pPr>
              <w:pStyle w:val="TAL"/>
            </w:pPr>
            <w:r>
              <w:t>Set to the value of "/&lt;x&gt;/</w:t>
            </w:r>
            <w:proofErr w:type="spellStart"/>
            <w:r>
              <w:t>OffNetwork</w:t>
            </w:r>
            <w:proofErr w:type="spellEnd"/>
            <w:r>
              <w:t>/Timers/T203"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2D0528"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2BADDD"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B9EB6E"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681EF2D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6898EA0"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314866" w14:textId="77777777" w:rsidR="00876A7C" w:rsidRPr="00AA6C42" w:rsidRDefault="00876A7C" w:rsidP="005347D8">
            <w:pPr>
              <w:pStyle w:val="TAL"/>
            </w:pPr>
            <w:r w:rsidRPr="00AA6C42">
              <w:t>Default value:</w:t>
            </w:r>
          </w:p>
          <w:p w14:paraId="2BB33458" w14:textId="77777777" w:rsidR="00876A7C" w:rsidRPr="00AA6C42" w:rsidRDefault="00876A7C" w:rsidP="005347D8">
            <w:pPr>
              <w:pStyle w:val="TAL"/>
            </w:pPr>
            <w:r w:rsidRPr="000B4518">
              <w:t>80 milliseconds</w:t>
            </w:r>
            <w:r>
              <w:t>.</w:t>
            </w:r>
          </w:p>
          <w:p w14:paraId="14EBCBCB" w14:textId="77777777" w:rsidR="00876A7C" w:rsidRPr="00AA6C42" w:rsidRDefault="00876A7C" w:rsidP="005347D8">
            <w:pPr>
              <w:pStyle w:val="TAL"/>
            </w:pPr>
          </w:p>
          <w:p w14:paraId="34F5EA96" w14:textId="77777777" w:rsidR="00876A7C" w:rsidRDefault="00876A7C" w:rsidP="005347D8">
            <w:pPr>
              <w:pStyle w:val="TAL"/>
            </w:pPr>
            <w:r w:rsidRPr="00AA6C42">
              <w:t xml:space="preserve">Depends on the characteristic of the D2D. </w:t>
            </w:r>
            <w:r w:rsidRPr="000B4518">
              <w:t xml:space="preserve">(D2D </w:t>
            </w:r>
            <w:proofErr w:type="spellStart"/>
            <w:r w:rsidRPr="000B4518">
              <w:t>Sidelink</w:t>
            </w:r>
            <w:proofErr w:type="spellEnd"/>
            <w:r w:rsidRPr="000B4518">
              <w:t xml:space="preserve"> period*2)</w:t>
            </w:r>
            <w:r>
              <w:t>.</w:t>
            </w:r>
          </w:p>
          <w:p w14:paraId="59354D0A" w14:textId="77777777" w:rsidR="00876A7C" w:rsidRPr="000B4518" w:rsidRDefault="00876A7C" w:rsidP="005347D8">
            <w:pPr>
              <w:pStyle w:val="TAL"/>
            </w:pPr>
          </w:p>
          <w:p w14:paraId="6CD95C96" w14:textId="77777777" w:rsidR="00876A7C" w:rsidRDefault="00876A7C" w:rsidP="005347D8">
            <w:pPr>
              <w:pStyle w:val="TAL"/>
            </w:pPr>
            <w:r>
              <w:t>Configurable.</w:t>
            </w:r>
          </w:p>
          <w:p w14:paraId="69C1CC2B" w14:textId="77777777" w:rsidR="00876A7C" w:rsidRDefault="00876A7C" w:rsidP="005347D8">
            <w:pPr>
              <w:pStyle w:val="TAL"/>
            </w:pPr>
          </w:p>
          <w:p w14:paraId="4AC27A31" w14:textId="77777777" w:rsidR="00876A7C" w:rsidRDefault="00876A7C" w:rsidP="005347D8">
            <w:pPr>
              <w:pStyle w:val="TAL"/>
            </w:pPr>
            <w:r>
              <w:t>Set to the value of "/&lt;x&gt;/</w:t>
            </w:r>
            <w:proofErr w:type="spellStart"/>
            <w:r>
              <w:t>OffNetwork</w:t>
            </w:r>
            <w:proofErr w:type="spellEnd"/>
            <w:r>
              <w:t>/Timers/T205" leaf node present in the UE initial configuration as specified in 3GPP TS 24.483 [6].</w:t>
            </w:r>
          </w:p>
          <w:p w14:paraId="21D68B36" w14:textId="77777777" w:rsidR="00876A7C" w:rsidRPr="000B4518" w:rsidRDefault="00876A7C" w:rsidP="005347D8">
            <w:pPr>
              <w:pStyle w:val="TAL"/>
            </w:pPr>
          </w:p>
          <w:p w14:paraId="3EA74F30"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395C399"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D924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61BBDB"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770A962"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609B993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657CF19"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B09825" w14:textId="77777777" w:rsidR="00876A7C" w:rsidRPr="00AA6C42" w:rsidRDefault="00876A7C" w:rsidP="005347D8">
            <w:pPr>
              <w:pStyle w:val="TAL"/>
            </w:pPr>
            <w:r w:rsidRPr="00AA6C42">
              <w:t>Default value:</w:t>
            </w:r>
          </w:p>
          <w:p w14:paraId="1EC9A7C6" w14:textId="77777777" w:rsidR="00876A7C" w:rsidRPr="00AA6C42" w:rsidRDefault="00876A7C" w:rsidP="005347D8">
            <w:pPr>
              <w:pStyle w:val="TAL"/>
            </w:pPr>
            <w:r>
              <w:t>27</w:t>
            </w:r>
            <w:r w:rsidRPr="000B4518">
              <w:t xml:space="preserve"> seconds</w:t>
            </w:r>
            <w:r>
              <w:t>.</w:t>
            </w:r>
          </w:p>
          <w:p w14:paraId="393612CC" w14:textId="77777777" w:rsidR="00876A7C" w:rsidRPr="000B4518" w:rsidRDefault="00876A7C" w:rsidP="005347D8">
            <w:pPr>
              <w:pStyle w:val="TAL"/>
            </w:pPr>
          </w:p>
          <w:p w14:paraId="6A7BFAF7" w14:textId="77777777" w:rsidR="00876A7C" w:rsidRDefault="00876A7C" w:rsidP="005347D8">
            <w:pPr>
              <w:pStyle w:val="TAL"/>
            </w:pPr>
            <w:r>
              <w:t>Configurable.</w:t>
            </w:r>
          </w:p>
          <w:p w14:paraId="3157D449" w14:textId="77777777" w:rsidR="00876A7C" w:rsidRDefault="00876A7C" w:rsidP="005347D8">
            <w:pPr>
              <w:pStyle w:val="TAL"/>
            </w:pPr>
          </w:p>
          <w:p w14:paraId="1177C658"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TransmitTimeout</w:t>
            </w:r>
            <w:proofErr w:type="spellEnd"/>
            <w:r>
              <w:t>" and Y is the value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00DEEF"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2B753CCF"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AA9DB3"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B70C753" w14:textId="77777777" w:rsidR="00876A7C" w:rsidRPr="000B4518" w:rsidRDefault="00876A7C" w:rsidP="005347D8">
            <w:pPr>
              <w:pStyle w:val="TAL"/>
            </w:pPr>
            <w:r w:rsidRPr="00AA6C42">
              <w:t>Start timer T207 (Stop talking)</w:t>
            </w:r>
          </w:p>
        </w:tc>
      </w:tr>
      <w:tr w:rsidR="00876A7C" w:rsidRPr="000B4518" w14:paraId="5563BBB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C509EC7" w14:textId="77777777" w:rsidR="00876A7C" w:rsidRPr="000B4518" w:rsidRDefault="00876A7C" w:rsidP="005347D8">
            <w:pPr>
              <w:pStyle w:val="TAL"/>
            </w:pPr>
            <w:r>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E8180D" w14:textId="77777777" w:rsidR="00876A7C" w:rsidRPr="00AA6C42" w:rsidRDefault="00876A7C" w:rsidP="005347D8">
            <w:pPr>
              <w:pStyle w:val="TAL"/>
            </w:pPr>
            <w:r w:rsidRPr="00AA6C42">
              <w:t>Default value:</w:t>
            </w:r>
          </w:p>
          <w:p w14:paraId="21EF89CF" w14:textId="77777777" w:rsidR="00876A7C" w:rsidRPr="00AA6C42" w:rsidRDefault="00876A7C" w:rsidP="005347D8">
            <w:pPr>
              <w:pStyle w:val="TAL"/>
            </w:pPr>
            <w:r>
              <w:t>3</w:t>
            </w:r>
            <w:r w:rsidRPr="000B4518">
              <w:t xml:space="preserve"> seconds</w:t>
            </w:r>
            <w:r>
              <w:t>.</w:t>
            </w:r>
          </w:p>
          <w:p w14:paraId="7D8690EE" w14:textId="77777777" w:rsidR="00876A7C" w:rsidRPr="000B4518" w:rsidRDefault="00876A7C" w:rsidP="005347D8">
            <w:pPr>
              <w:pStyle w:val="TAL"/>
            </w:pPr>
          </w:p>
          <w:p w14:paraId="2E72E649" w14:textId="77777777" w:rsidR="00876A7C" w:rsidRDefault="00876A7C" w:rsidP="005347D8">
            <w:pPr>
              <w:pStyle w:val="TAL"/>
            </w:pPr>
            <w:r>
              <w:t>Configurable.</w:t>
            </w:r>
          </w:p>
          <w:p w14:paraId="08F940AF" w14:textId="77777777" w:rsidR="00876A7C" w:rsidRDefault="00876A7C" w:rsidP="005347D8">
            <w:pPr>
              <w:pStyle w:val="TAL"/>
            </w:pPr>
          </w:p>
          <w:p w14:paraId="5D333BF6" w14:textId="77777777" w:rsidR="00876A7C" w:rsidRPr="000B4518" w:rsidRDefault="00876A7C" w:rsidP="005347D8">
            <w:pPr>
              <w:pStyle w:val="TAL"/>
            </w:pPr>
            <w:r>
              <w:t>Set to the value of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19023A9"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B4D552"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689D34"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73F2DE9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E263892"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551CFE" w14:textId="77777777" w:rsidR="00876A7C" w:rsidRPr="00AA6C42" w:rsidRDefault="00876A7C" w:rsidP="005347D8">
            <w:pPr>
              <w:pStyle w:val="TAL"/>
            </w:pPr>
            <w:r w:rsidRPr="00AA6C42">
              <w:t>Default value:</w:t>
            </w:r>
          </w:p>
          <w:p w14:paraId="1B46221B" w14:textId="77777777" w:rsidR="00876A7C" w:rsidRPr="00AA6C42" w:rsidRDefault="00876A7C" w:rsidP="005347D8">
            <w:pPr>
              <w:pStyle w:val="TAL"/>
            </w:pPr>
            <w:r>
              <w:t>3</w:t>
            </w:r>
            <w:r w:rsidRPr="000B4518">
              <w:t xml:space="preserve"> seconds</w:t>
            </w:r>
            <w:r>
              <w:t>.</w:t>
            </w:r>
          </w:p>
          <w:p w14:paraId="6C971383" w14:textId="77777777" w:rsidR="00876A7C" w:rsidRPr="000B4518" w:rsidRDefault="00876A7C" w:rsidP="005347D8">
            <w:pPr>
              <w:pStyle w:val="TAL"/>
            </w:pPr>
          </w:p>
          <w:p w14:paraId="7AD48125" w14:textId="77777777" w:rsidR="00876A7C" w:rsidRDefault="00876A7C" w:rsidP="005347D8">
            <w:pPr>
              <w:pStyle w:val="TAL"/>
            </w:pPr>
            <w:r>
              <w:t>Configurable.</w:t>
            </w:r>
          </w:p>
          <w:p w14:paraId="456B72AF"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1B825C"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64D4A5"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3E93E2"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EBC2C0D"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proofErr w:type="spellStart"/>
            <w:r w:rsidRPr="00AA6C42">
              <w:t>message</w:t>
            </w:r>
            <w:proofErr w:type="spellEnd"/>
            <w:r w:rsidRPr="00AA6C42">
              <w:t>.</w:t>
            </w:r>
          </w:p>
        </w:tc>
      </w:tr>
      <w:tr w:rsidR="00876A7C" w:rsidRPr="000B4518" w14:paraId="3A3651A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75227F6" w14:textId="77777777" w:rsidR="00876A7C" w:rsidRPr="000B4518" w:rsidRDefault="00876A7C" w:rsidP="005347D8">
            <w:pPr>
              <w:pStyle w:val="TAL"/>
            </w:pPr>
            <w:r w:rsidRPr="000B4518">
              <w:t>T230</w:t>
            </w:r>
          </w:p>
          <w:p w14:paraId="35D3F1CB"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FC207" w14:textId="77777777" w:rsidR="00876A7C" w:rsidRPr="000B4518" w:rsidRDefault="00876A7C" w:rsidP="005347D8">
            <w:pPr>
              <w:pStyle w:val="TAL"/>
            </w:pPr>
            <w:r w:rsidRPr="000B4518">
              <w:t>Default value:</w:t>
            </w:r>
          </w:p>
          <w:p w14:paraId="6EF352BE" w14:textId="77777777" w:rsidR="00876A7C" w:rsidRPr="000B4518" w:rsidRDefault="00876A7C" w:rsidP="005347D8">
            <w:pPr>
              <w:pStyle w:val="TAL"/>
            </w:pPr>
            <w:r w:rsidRPr="000B4518">
              <w:t>600 seconds.</w:t>
            </w:r>
          </w:p>
          <w:p w14:paraId="07BA38D1" w14:textId="77777777" w:rsidR="00876A7C" w:rsidRDefault="00876A7C" w:rsidP="005347D8">
            <w:pPr>
              <w:pStyle w:val="TAL"/>
            </w:pPr>
          </w:p>
          <w:p w14:paraId="0E224BB9" w14:textId="77777777" w:rsidR="00876A7C" w:rsidRDefault="00876A7C" w:rsidP="005347D8">
            <w:pPr>
              <w:pStyle w:val="TAL"/>
            </w:pPr>
            <w:r>
              <w:t>Configurable.</w:t>
            </w:r>
          </w:p>
          <w:p w14:paraId="54BFA89C" w14:textId="77777777" w:rsidR="00876A7C" w:rsidRDefault="00876A7C" w:rsidP="005347D8">
            <w:pPr>
              <w:pStyle w:val="TAL"/>
            </w:pPr>
          </w:p>
          <w:p w14:paraId="57B44F8C" w14:textId="77777777" w:rsidR="00876A7C" w:rsidRPr="00AA6C42" w:rsidRDefault="00876A7C" w:rsidP="005347D8">
            <w:pPr>
              <w:pStyle w:val="TAL"/>
            </w:pPr>
            <w:r w:rsidRPr="00AA6C42">
              <w:t>For group calls:</w:t>
            </w:r>
          </w:p>
          <w:p w14:paraId="3B5C96C2" w14:textId="77777777" w:rsidR="00876A7C" w:rsidRDefault="00876A7C" w:rsidP="005347D8">
            <w:pPr>
              <w:pStyle w:val="TAL"/>
            </w:pPr>
            <w:r>
              <w:t>Set to the value of "/</w:t>
            </w:r>
            <w:r w:rsidRPr="00AA6C42">
              <w:t>&lt;x&gt;</w:t>
            </w:r>
            <w:r>
              <w:t>/&lt;x&gt;/</w:t>
            </w:r>
            <w:proofErr w:type="spellStart"/>
            <w:r>
              <w:t>OffNetwork</w:t>
            </w:r>
            <w:proofErr w:type="spellEnd"/>
            <w:r>
              <w:t>/</w:t>
            </w:r>
            <w:proofErr w:type="spellStart"/>
            <w:r>
              <w:t>HangTime</w:t>
            </w:r>
            <w:proofErr w:type="spellEnd"/>
            <w:r>
              <w:t>" leaf node present in the group configuration as specified in 3GPP TS 24.483 [6].</w:t>
            </w:r>
          </w:p>
          <w:p w14:paraId="6A1075B4" w14:textId="77777777" w:rsidR="00876A7C" w:rsidRDefault="00876A7C" w:rsidP="005347D8">
            <w:pPr>
              <w:pStyle w:val="TAL"/>
            </w:pPr>
          </w:p>
          <w:p w14:paraId="14806371" w14:textId="77777777" w:rsidR="00876A7C" w:rsidRDefault="00876A7C" w:rsidP="005347D8">
            <w:pPr>
              <w:pStyle w:val="TAL"/>
            </w:pPr>
            <w:r>
              <w:t xml:space="preserve">For </w:t>
            </w:r>
            <w:r w:rsidRPr="00AA6C42">
              <w:t xml:space="preserve">private </w:t>
            </w:r>
            <w:r>
              <w:t>calls:</w:t>
            </w:r>
          </w:p>
          <w:p w14:paraId="1C73B2DB" w14:textId="77777777" w:rsidR="00876A7C" w:rsidRPr="000B4518" w:rsidRDefault="00876A7C" w:rsidP="005347D8">
            <w:pPr>
              <w:pStyle w:val="TAL"/>
            </w:pPr>
            <w:r>
              <w:t>Set to the value of "/</w:t>
            </w:r>
            <w:r w:rsidRPr="00AA6C42">
              <w:t>&lt;x&gt;</w:t>
            </w:r>
            <w:r>
              <w:t>/</w:t>
            </w:r>
            <w:proofErr w:type="spellStart"/>
            <w:r>
              <w:t>OffNetwork</w:t>
            </w:r>
            <w:proofErr w:type="spellEnd"/>
            <w:r>
              <w:t>/</w:t>
            </w:r>
            <w:proofErr w:type="spellStart"/>
            <w:r>
              <w:t>PrivateCall</w:t>
            </w:r>
            <w:proofErr w:type="spellEnd"/>
            <w:r>
              <w:t>/</w:t>
            </w:r>
            <w:proofErr w:type="spellStart"/>
            <w:r>
              <w:t>HangTime</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DA13601"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A191E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6797C5"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0E69170" w14:textId="77777777" w:rsidR="00876A7C" w:rsidRPr="000B4518" w:rsidRDefault="00876A7C" w:rsidP="00876A7C">
      <w:pPr>
        <w:pStyle w:val="EditorsNote"/>
      </w:pPr>
    </w:p>
    <w:p w14:paraId="38664A82" w14:textId="77777777" w:rsidR="00876A7C" w:rsidRPr="000B4518" w:rsidRDefault="00876A7C" w:rsidP="00876A7C">
      <w:pPr>
        <w:pStyle w:val="Heading3"/>
      </w:pPr>
      <w:bookmarkStart w:id="2208" w:name="_Toc11344077"/>
      <w:bookmarkStart w:id="2209" w:name="_Toc45216038"/>
      <w:bookmarkStart w:id="2210" w:name="_Toc51945813"/>
      <w:bookmarkStart w:id="2211" w:name="_Toc99173209"/>
      <w:r w:rsidRPr="000B4518">
        <w:t>11.1.3</w:t>
      </w:r>
      <w:r w:rsidRPr="000B4518">
        <w:tab/>
        <w:t xml:space="preserve">Timers in the </w:t>
      </w:r>
      <w:r>
        <w:t>transmission</w:t>
      </w:r>
      <w:r w:rsidRPr="000B4518">
        <w:t xml:space="preserve"> control server</w:t>
      </w:r>
      <w:bookmarkEnd w:id="2208"/>
      <w:bookmarkEnd w:id="2209"/>
      <w:bookmarkEnd w:id="2210"/>
      <w:bookmarkEnd w:id="2211"/>
    </w:p>
    <w:p w14:paraId="47452861"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32AF232"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4661F5EA" w14:textId="77777777" w:rsidTr="005347D8">
        <w:tc>
          <w:tcPr>
            <w:tcW w:w="1727" w:type="dxa"/>
            <w:shd w:val="clear" w:color="auto" w:fill="auto"/>
            <w:vAlign w:val="center"/>
          </w:tcPr>
          <w:p w14:paraId="619A43A6" w14:textId="77777777" w:rsidR="00876A7C" w:rsidRPr="009338FE" w:rsidRDefault="00876A7C" w:rsidP="005347D8">
            <w:pPr>
              <w:pStyle w:val="TAH"/>
            </w:pPr>
            <w:r w:rsidRPr="009338FE">
              <w:lastRenderedPageBreak/>
              <w:t>Timer</w:t>
            </w:r>
          </w:p>
        </w:tc>
        <w:tc>
          <w:tcPr>
            <w:tcW w:w="2063" w:type="dxa"/>
            <w:shd w:val="clear" w:color="auto" w:fill="auto"/>
            <w:vAlign w:val="center"/>
          </w:tcPr>
          <w:p w14:paraId="76222F30" w14:textId="77777777" w:rsidR="00876A7C" w:rsidRPr="00BC6180" w:rsidRDefault="00876A7C" w:rsidP="005347D8">
            <w:pPr>
              <w:pStyle w:val="TAH"/>
            </w:pPr>
            <w:r w:rsidRPr="00BC6180">
              <w:t>Timer value</w:t>
            </w:r>
          </w:p>
        </w:tc>
        <w:tc>
          <w:tcPr>
            <w:tcW w:w="2039" w:type="dxa"/>
            <w:shd w:val="clear" w:color="auto" w:fill="auto"/>
            <w:vAlign w:val="center"/>
          </w:tcPr>
          <w:p w14:paraId="18793642" w14:textId="77777777" w:rsidR="00876A7C" w:rsidRPr="009338FE" w:rsidRDefault="00876A7C" w:rsidP="005347D8">
            <w:pPr>
              <w:pStyle w:val="TAH"/>
            </w:pPr>
            <w:r w:rsidRPr="009338FE">
              <w:t>Cause of start</w:t>
            </w:r>
          </w:p>
        </w:tc>
        <w:tc>
          <w:tcPr>
            <w:tcW w:w="2132" w:type="dxa"/>
            <w:shd w:val="clear" w:color="auto" w:fill="auto"/>
            <w:vAlign w:val="center"/>
          </w:tcPr>
          <w:p w14:paraId="7D233227" w14:textId="77777777" w:rsidR="00876A7C" w:rsidRPr="009338FE" w:rsidRDefault="00876A7C" w:rsidP="005347D8">
            <w:pPr>
              <w:pStyle w:val="TAH"/>
            </w:pPr>
            <w:r w:rsidRPr="009338FE">
              <w:t>Normal stop</w:t>
            </w:r>
          </w:p>
        </w:tc>
        <w:tc>
          <w:tcPr>
            <w:tcW w:w="1903" w:type="dxa"/>
            <w:shd w:val="clear" w:color="auto" w:fill="auto"/>
            <w:vAlign w:val="center"/>
          </w:tcPr>
          <w:p w14:paraId="4A47FA81" w14:textId="77777777" w:rsidR="00876A7C" w:rsidRPr="009338FE" w:rsidRDefault="00876A7C" w:rsidP="005347D8">
            <w:pPr>
              <w:pStyle w:val="TAH"/>
            </w:pPr>
            <w:r w:rsidRPr="009338FE">
              <w:t>On expiry</w:t>
            </w:r>
          </w:p>
        </w:tc>
      </w:tr>
      <w:tr w:rsidR="00876A7C" w:rsidRPr="000B4518" w14:paraId="47B04D1A" w14:textId="77777777" w:rsidTr="005347D8">
        <w:tc>
          <w:tcPr>
            <w:tcW w:w="1727" w:type="dxa"/>
            <w:shd w:val="clear" w:color="auto" w:fill="auto"/>
          </w:tcPr>
          <w:p w14:paraId="3723DDB0" w14:textId="77777777" w:rsidR="00876A7C" w:rsidRPr="000B4518" w:rsidRDefault="00876A7C" w:rsidP="005347D8">
            <w:pPr>
              <w:pStyle w:val="TAL"/>
            </w:pPr>
            <w:r>
              <w:t>T1</w:t>
            </w:r>
          </w:p>
          <w:p w14:paraId="75FC6DF2"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7012C1EA" w14:textId="77777777" w:rsidR="00876A7C" w:rsidRPr="000B4518" w:rsidRDefault="00876A7C" w:rsidP="005347D8">
            <w:pPr>
              <w:pStyle w:val="TAL"/>
            </w:pPr>
            <w:r w:rsidRPr="000B4518">
              <w:t>Default value:</w:t>
            </w:r>
          </w:p>
          <w:p w14:paraId="1AA62885" w14:textId="77777777" w:rsidR="00876A7C" w:rsidRDefault="00876A7C" w:rsidP="005347D8">
            <w:pPr>
              <w:pStyle w:val="TAL"/>
            </w:pPr>
            <w:r w:rsidRPr="000B4518">
              <w:t>30 seconds.</w:t>
            </w:r>
          </w:p>
          <w:p w14:paraId="736D2931" w14:textId="77777777" w:rsidR="00876A7C" w:rsidRDefault="00876A7C" w:rsidP="005347D8">
            <w:pPr>
              <w:pStyle w:val="TAL"/>
            </w:pPr>
          </w:p>
          <w:p w14:paraId="3DD22374" w14:textId="77777777" w:rsidR="00876A7C" w:rsidRDefault="00876A7C" w:rsidP="005347D8">
            <w:pPr>
              <w:pStyle w:val="TAL"/>
            </w:pPr>
            <w:r>
              <w:t>Configurable.</w:t>
            </w:r>
          </w:p>
          <w:p w14:paraId="41A6ED49" w14:textId="77777777" w:rsidR="00876A7C" w:rsidRDefault="00876A7C" w:rsidP="005347D8">
            <w:pPr>
              <w:pStyle w:val="TAL"/>
            </w:pPr>
          </w:p>
          <w:p w14:paraId="3BE9E2AF"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16AA3343" w14:textId="77777777" w:rsidR="00876A7C" w:rsidRDefault="00876A7C" w:rsidP="005347D8">
            <w:pPr>
              <w:pStyle w:val="TAL"/>
            </w:pPr>
          </w:p>
          <w:p w14:paraId="1A7D4318" w14:textId="77777777" w:rsidR="00876A7C" w:rsidRDefault="00876A7C" w:rsidP="005347D8">
            <w:pPr>
              <w:pStyle w:val="TAL"/>
            </w:pPr>
            <w:r>
              <w:t>For group calls:</w:t>
            </w:r>
          </w:p>
          <w:p w14:paraId="5283BA92" w14:textId="77777777" w:rsidR="00876A7C" w:rsidRDefault="00876A7C" w:rsidP="005347D8">
            <w:pPr>
              <w:pStyle w:val="TAL"/>
            </w:pPr>
            <w:r>
              <w:t>Obtained from the &lt;</w:t>
            </w:r>
            <w:r>
              <w:rPr>
                <w:lang w:val="en-US"/>
              </w:rPr>
              <w:t>on-network-hang-timer</w:t>
            </w:r>
            <w:r>
              <w:t>&gt; element of the &lt;list-service&gt; element in 3GPP TS 24.481 [12].</w:t>
            </w:r>
          </w:p>
          <w:p w14:paraId="22995E7D" w14:textId="77777777" w:rsidR="00876A7C" w:rsidRPr="000B4518" w:rsidRDefault="00876A7C" w:rsidP="005347D8">
            <w:pPr>
              <w:pStyle w:val="TAL"/>
            </w:pPr>
          </w:p>
        </w:tc>
        <w:tc>
          <w:tcPr>
            <w:tcW w:w="2039" w:type="dxa"/>
            <w:shd w:val="clear" w:color="auto" w:fill="auto"/>
          </w:tcPr>
          <w:p w14:paraId="70CAA704"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29763AD7"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37BC23A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ABD72F6" w14:textId="77777777" w:rsidTr="005347D8">
        <w:tc>
          <w:tcPr>
            <w:tcW w:w="1727" w:type="dxa"/>
            <w:shd w:val="clear" w:color="auto" w:fill="auto"/>
          </w:tcPr>
          <w:p w14:paraId="518AC851" w14:textId="77777777" w:rsidR="00876A7C" w:rsidRPr="000B4518" w:rsidRDefault="00876A7C" w:rsidP="005347D8">
            <w:pPr>
              <w:pStyle w:val="TAL"/>
            </w:pPr>
            <w:r>
              <w:t>T2</w:t>
            </w:r>
          </w:p>
          <w:p w14:paraId="5433BE8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6020A7CA" w14:textId="77777777" w:rsidR="00876A7C" w:rsidRDefault="00876A7C" w:rsidP="005347D8">
            <w:pPr>
              <w:pStyle w:val="TAL"/>
            </w:pPr>
            <w:r w:rsidRPr="000B4518">
              <w:t>Depends on the characteristic of the radio access network.</w:t>
            </w:r>
          </w:p>
          <w:p w14:paraId="5FD1E86B" w14:textId="77777777" w:rsidR="00876A7C" w:rsidRDefault="00876A7C" w:rsidP="005347D8">
            <w:pPr>
              <w:pStyle w:val="TAL"/>
            </w:pPr>
          </w:p>
          <w:p w14:paraId="12CE2A43" w14:textId="77777777" w:rsidR="00876A7C" w:rsidRDefault="00876A7C" w:rsidP="005347D8">
            <w:pPr>
              <w:pStyle w:val="TAL"/>
            </w:pPr>
            <w:r>
              <w:t>Configurable.</w:t>
            </w:r>
          </w:p>
          <w:p w14:paraId="0A381A92" w14:textId="77777777" w:rsidR="00876A7C" w:rsidRDefault="00876A7C" w:rsidP="005347D8">
            <w:pPr>
              <w:pStyle w:val="TAL"/>
            </w:pPr>
          </w:p>
          <w:p w14:paraId="255FF86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6DCA5FF0"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CF5B13"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38E59622"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652F6F55" w14:textId="77777777" w:rsidTr="005347D8">
        <w:tc>
          <w:tcPr>
            <w:tcW w:w="1727" w:type="dxa"/>
            <w:shd w:val="clear" w:color="auto" w:fill="auto"/>
          </w:tcPr>
          <w:p w14:paraId="30F034B0" w14:textId="77777777" w:rsidR="00876A7C" w:rsidRPr="000B4518" w:rsidRDefault="00876A7C" w:rsidP="005347D8">
            <w:pPr>
              <w:pStyle w:val="TAL"/>
            </w:pPr>
            <w:r>
              <w:t>T3</w:t>
            </w:r>
          </w:p>
          <w:p w14:paraId="0A221E4E"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9F14C0F" w14:textId="77777777" w:rsidR="00876A7C" w:rsidRPr="000B4518" w:rsidRDefault="00876A7C" w:rsidP="005347D8">
            <w:pPr>
              <w:pStyle w:val="TAL"/>
            </w:pPr>
            <w:r w:rsidRPr="000B4518">
              <w:t>Default value:</w:t>
            </w:r>
          </w:p>
          <w:p w14:paraId="18FFBE5B" w14:textId="77777777" w:rsidR="00876A7C" w:rsidRPr="000B4518" w:rsidRDefault="00876A7C" w:rsidP="005347D8">
            <w:pPr>
              <w:pStyle w:val="TAL"/>
            </w:pPr>
            <w:r w:rsidRPr="000B4518">
              <w:t>1 second.</w:t>
            </w:r>
          </w:p>
          <w:p w14:paraId="263679E8" w14:textId="77777777" w:rsidR="00876A7C" w:rsidRPr="000B4518" w:rsidRDefault="00876A7C" w:rsidP="005347D8">
            <w:pPr>
              <w:pStyle w:val="TAL"/>
            </w:pPr>
          </w:p>
          <w:p w14:paraId="12EF92C0" w14:textId="77777777" w:rsidR="00876A7C" w:rsidRPr="000B4518" w:rsidRDefault="00876A7C" w:rsidP="005347D8">
            <w:pPr>
              <w:pStyle w:val="TAL"/>
            </w:pPr>
            <w:r w:rsidRPr="000B4518">
              <w:t>Configurable.</w:t>
            </w:r>
          </w:p>
          <w:p w14:paraId="0BDD7E95" w14:textId="77777777" w:rsidR="00876A7C" w:rsidRPr="000B4518" w:rsidRDefault="00876A7C" w:rsidP="005347D8">
            <w:pPr>
              <w:pStyle w:val="TAL"/>
            </w:pPr>
          </w:p>
          <w:p w14:paraId="4B4DE1C3" w14:textId="77777777" w:rsidR="00876A7C" w:rsidRDefault="00876A7C" w:rsidP="005347D8">
            <w:pPr>
              <w:pStyle w:val="TAL"/>
            </w:pPr>
          </w:p>
          <w:p w14:paraId="05DAC232"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3458AF2A"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9449E2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874D580"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20C8AA27" w14:textId="77777777" w:rsidTr="005347D8">
        <w:tc>
          <w:tcPr>
            <w:tcW w:w="1727" w:type="dxa"/>
            <w:shd w:val="clear" w:color="auto" w:fill="auto"/>
          </w:tcPr>
          <w:p w14:paraId="67CEF5EE"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09BD9470" w14:textId="77777777" w:rsidR="00876A7C" w:rsidRPr="000B4518" w:rsidRDefault="00876A7C" w:rsidP="005347D8">
            <w:pPr>
              <w:pStyle w:val="TAL"/>
            </w:pPr>
            <w:r w:rsidRPr="000B4518">
              <w:t>Default value:</w:t>
            </w:r>
          </w:p>
          <w:p w14:paraId="48F45285" w14:textId="77777777" w:rsidR="00876A7C" w:rsidRPr="000B4518" w:rsidRDefault="00876A7C" w:rsidP="005347D8">
            <w:pPr>
              <w:pStyle w:val="TAL"/>
            </w:pPr>
            <w:r w:rsidRPr="000B4518">
              <w:t>1 second</w:t>
            </w:r>
            <w:r>
              <w:t>.</w:t>
            </w:r>
          </w:p>
          <w:p w14:paraId="600E9D3E" w14:textId="77777777" w:rsidR="00876A7C" w:rsidRPr="000B4518" w:rsidRDefault="00876A7C" w:rsidP="005347D8">
            <w:pPr>
              <w:pStyle w:val="TAL"/>
            </w:pPr>
          </w:p>
          <w:p w14:paraId="2BB34710" w14:textId="77777777" w:rsidR="00876A7C" w:rsidRDefault="00876A7C" w:rsidP="005347D8">
            <w:pPr>
              <w:pStyle w:val="TAL"/>
            </w:pPr>
            <w:r w:rsidRPr="000B4518">
              <w:t>Configurable.</w:t>
            </w:r>
          </w:p>
          <w:p w14:paraId="17BA0E1A" w14:textId="77777777" w:rsidR="00876A7C" w:rsidRPr="000B4518" w:rsidRDefault="00876A7C" w:rsidP="005347D8">
            <w:pPr>
              <w:pStyle w:val="TAL"/>
            </w:pPr>
          </w:p>
          <w:p w14:paraId="57BBB46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043BF7" w14:textId="77777777" w:rsidR="00876A7C" w:rsidRPr="000B4518" w:rsidRDefault="00876A7C" w:rsidP="005347D8">
            <w:pPr>
              <w:pStyle w:val="TAL"/>
            </w:pPr>
          </w:p>
          <w:p w14:paraId="587D5230" w14:textId="77777777" w:rsidR="00876A7C" w:rsidRPr="000B4518" w:rsidRDefault="00876A7C" w:rsidP="005347D8">
            <w:pPr>
              <w:pStyle w:val="TAL"/>
            </w:pPr>
          </w:p>
        </w:tc>
        <w:tc>
          <w:tcPr>
            <w:tcW w:w="2039" w:type="dxa"/>
            <w:shd w:val="clear" w:color="auto" w:fill="auto"/>
          </w:tcPr>
          <w:p w14:paraId="5AC6E503"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4C7B4F"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602349A8"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4CDA891"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C22CBAD" w14:textId="77777777" w:rsidTr="005347D8">
        <w:tc>
          <w:tcPr>
            <w:tcW w:w="1727" w:type="dxa"/>
            <w:shd w:val="clear" w:color="auto" w:fill="auto"/>
          </w:tcPr>
          <w:p w14:paraId="4D346E16" w14:textId="77777777" w:rsidR="00876A7C" w:rsidRPr="000B4518" w:rsidRDefault="00876A7C" w:rsidP="005347D8">
            <w:pPr>
              <w:pStyle w:val="TAL"/>
            </w:pPr>
            <w:r>
              <w:lastRenderedPageBreak/>
              <w:t>T5</w:t>
            </w:r>
          </w:p>
          <w:p w14:paraId="6F702C9D"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3D6C6F15" w14:textId="77777777" w:rsidR="00876A7C" w:rsidRPr="000B4518" w:rsidRDefault="00876A7C" w:rsidP="005347D8">
            <w:pPr>
              <w:pStyle w:val="TAL"/>
            </w:pPr>
            <w:r w:rsidRPr="000B4518">
              <w:t>Default value:</w:t>
            </w:r>
          </w:p>
          <w:p w14:paraId="03EE4FC6" w14:textId="77777777" w:rsidR="00876A7C" w:rsidRDefault="00876A7C" w:rsidP="005347D8">
            <w:pPr>
              <w:pStyle w:val="TAL"/>
            </w:pPr>
            <w:r w:rsidRPr="000B4518">
              <w:t>30 seconds.</w:t>
            </w:r>
          </w:p>
          <w:p w14:paraId="68771BEB" w14:textId="77777777" w:rsidR="00876A7C" w:rsidRDefault="00876A7C" w:rsidP="005347D8">
            <w:pPr>
              <w:pStyle w:val="TAL"/>
            </w:pPr>
          </w:p>
          <w:p w14:paraId="3C770107" w14:textId="77777777" w:rsidR="00876A7C" w:rsidRDefault="00876A7C" w:rsidP="005347D8">
            <w:pPr>
              <w:pStyle w:val="TAL"/>
            </w:pPr>
            <w:r>
              <w:t>Configurable.</w:t>
            </w:r>
          </w:p>
          <w:p w14:paraId="3C6F50A5" w14:textId="77777777" w:rsidR="00876A7C" w:rsidRDefault="00876A7C" w:rsidP="005347D8">
            <w:pPr>
              <w:pStyle w:val="TAL"/>
            </w:pPr>
          </w:p>
          <w:p w14:paraId="1575A163"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5CBD0577" w14:textId="77777777" w:rsidR="00876A7C" w:rsidRDefault="00876A7C" w:rsidP="005347D8">
            <w:pPr>
              <w:pStyle w:val="TAL"/>
            </w:pPr>
          </w:p>
          <w:p w14:paraId="5A879067" w14:textId="77777777" w:rsidR="00876A7C" w:rsidRDefault="00876A7C" w:rsidP="005347D8">
            <w:pPr>
              <w:pStyle w:val="TAL"/>
            </w:pPr>
            <w:r>
              <w:t>For group calls:</w:t>
            </w:r>
          </w:p>
          <w:p w14:paraId="1DBBA805" w14:textId="77777777" w:rsidR="00876A7C" w:rsidRDefault="00876A7C" w:rsidP="005347D8">
            <w:pPr>
              <w:pStyle w:val="TAL"/>
            </w:pPr>
            <w:r>
              <w:t>Obtained from the &lt;</w:t>
            </w:r>
            <w:r>
              <w:rPr>
                <w:lang w:val="en-US"/>
              </w:rPr>
              <w:t>on-network-reception-hang-timer</w:t>
            </w:r>
            <w:r>
              <w:t>&gt; element of the &lt;list-service&gt; element in 3GPP TS 24.481 [12].</w:t>
            </w:r>
          </w:p>
          <w:p w14:paraId="4329912C" w14:textId="77777777" w:rsidR="00876A7C" w:rsidRPr="000B4518" w:rsidRDefault="00876A7C" w:rsidP="005347D8">
            <w:pPr>
              <w:pStyle w:val="TAL"/>
            </w:pPr>
          </w:p>
        </w:tc>
        <w:tc>
          <w:tcPr>
            <w:tcW w:w="2039" w:type="dxa"/>
            <w:shd w:val="clear" w:color="auto" w:fill="auto"/>
          </w:tcPr>
          <w:p w14:paraId="2CB31828"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6DB281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2BB74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549173A2" w14:textId="77777777" w:rsidTr="005347D8">
        <w:tc>
          <w:tcPr>
            <w:tcW w:w="1727" w:type="dxa"/>
            <w:shd w:val="clear" w:color="auto" w:fill="auto"/>
          </w:tcPr>
          <w:p w14:paraId="6DEC7E31"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24B20F8B" w14:textId="77777777" w:rsidR="00876A7C" w:rsidRPr="000B4518" w:rsidRDefault="00876A7C" w:rsidP="005347D8">
            <w:pPr>
              <w:pStyle w:val="TAL"/>
            </w:pPr>
            <w:r w:rsidRPr="000B4518">
              <w:t>Default value:</w:t>
            </w:r>
          </w:p>
          <w:p w14:paraId="5E0B1725" w14:textId="77777777" w:rsidR="00876A7C" w:rsidRPr="000B4518" w:rsidRDefault="00876A7C" w:rsidP="005347D8">
            <w:pPr>
              <w:pStyle w:val="TAL"/>
            </w:pPr>
            <w:r w:rsidRPr="000B4518">
              <w:t>1 second</w:t>
            </w:r>
            <w:r>
              <w:t>.</w:t>
            </w:r>
          </w:p>
          <w:p w14:paraId="6A83C380" w14:textId="77777777" w:rsidR="00876A7C" w:rsidRPr="000B4518" w:rsidRDefault="00876A7C" w:rsidP="005347D8">
            <w:pPr>
              <w:pStyle w:val="TAL"/>
            </w:pPr>
          </w:p>
          <w:p w14:paraId="5BEFF644" w14:textId="77777777" w:rsidR="00876A7C" w:rsidRDefault="00876A7C" w:rsidP="005347D8">
            <w:pPr>
              <w:pStyle w:val="TAL"/>
            </w:pPr>
            <w:r w:rsidRPr="000B4518">
              <w:t>Configurable.</w:t>
            </w:r>
          </w:p>
          <w:p w14:paraId="1FC776B5" w14:textId="77777777" w:rsidR="00876A7C" w:rsidRPr="000B4518" w:rsidRDefault="00876A7C" w:rsidP="005347D8">
            <w:pPr>
              <w:pStyle w:val="TAL"/>
            </w:pPr>
          </w:p>
          <w:p w14:paraId="4221B5BA"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2456E59" w14:textId="77777777" w:rsidR="00876A7C" w:rsidRPr="000B4518" w:rsidRDefault="00876A7C" w:rsidP="005347D8">
            <w:pPr>
              <w:pStyle w:val="TAL"/>
            </w:pPr>
          </w:p>
          <w:p w14:paraId="5CA714A3" w14:textId="77777777" w:rsidR="00876A7C" w:rsidRPr="000B4518" w:rsidRDefault="00876A7C" w:rsidP="005347D8">
            <w:pPr>
              <w:pStyle w:val="TAL"/>
            </w:pPr>
          </w:p>
        </w:tc>
        <w:tc>
          <w:tcPr>
            <w:tcW w:w="2039" w:type="dxa"/>
            <w:shd w:val="clear" w:color="auto" w:fill="auto"/>
          </w:tcPr>
          <w:p w14:paraId="10CF95EC"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6B73702"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3DC60B03"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1A15046"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F12405" w:rsidRPr="000B4518" w14:paraId="0C9D472E" w14:textId="77777777" w:rsidTr="00F12405">
        <w:tc>
          <w:tcPr>
            <w:tcW w:w="1727" w:type="dxa"/>
            <w:tcBorders>
              <w:top w:val="single" w:sz="4" w:space="0" w:color="auto"/>
              <w:left w:val="single" w:sz="4" w:space="0" w:color="auto"/>
              <w:bottom w:val="single" w:sz="4" w:space="0" w:color="auto"/>
              <w:right w:val="single" w:sz="4" w:space="0" w:color="auto"/>
            </w:tcBorders>
            <w:shd w:val="clear" w:color="auto" w:fill="auto"/>
          </w:tcPr>
          <w:p w14:paraId="6B0DDE66" w14:textId="77777777" w:rsidR="00F12405" w:rsidRDefault="00F12405" w:rsidP="00492A10">
            <w:pPr>
              <w:pStyle w:val="TAL"/>
            </w:pPr>
            <w:r>
              <w:t>T11</w:t>
            </w:r>
            <w:r w:rsidRPr="00C24C48">
              <w:t xml:space="preserve"> (</w:t>
            </w:r>
            <w:r>
              <w:t xml:space="preserve">Stream Reception </w:t>
            </w:r>
            <w:r w:rsidRPr="00F12405">
              <w:t>Idle</w:t>
            </w:r>
            <w:r w:rsidRPr="00C24C48">
              <w:t>)</w:t>
            </w:r>
          </w:p>
          <w:p w14:paraId="0E19D303" w14:textId="77777777" w:rsidR="00F12405" w:rsidRDefault="00F12405" w:rsidP="00492A10">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FC0D98F" w14:textId="77777777" w:rsidR="00F12405" w:rsidRPr="000B4518" w:rsidRDefault="00F12405" w:rsidP="00492A10">
            <w:pPr>
              <w:pStyle w:val="TAL"/>
            </w:pPr>
            <w:r w:rsidRPr="000B4518">
              <w:t>Default value:</w:t>
            </w:r>
          </w:p>
          <w:p w14:paraId="7466F0A7" w14:textId="77777777" w:rsidR="00F12405" w:rsidRPr="000B4518" w:rsidRDefault="00F12405" w:rsidP="00492A10">
            <w:pPr>
              <w:pStyle w:val="TAL"/>
            </w:pPr>
            <w:r w:rsidRPr="000B4518">
              <w:t>1</w:t>
            </w:r>
            <w:r w:rsidRPr="00F12405">
              <w:t>0</w:t>
            </w:r>
            <w:r w:rsidRPr="000B4518">
              <w:t xml:space="preserve"> second</w:t>
            </w:r>
            <w:r>
              <w:t>.</w:t>
            </w:r>
          </w:p>
          <w:p w14:paraId="2C2B2F3B" w14:textId="77777777" w:rsidR="00F12405" w:rsidRPr="000B4518" w:rsidRDefault="00F12405" w:rsidP="00492A10">
            <w:pPr>
              <w:pStyle w:val="TAL"/>
            </w:pPr>
          </w:p>
          <w:p w14:paraId="0FBFA7F4" w14:textId="77777777" w:rsidR="00F12405" w:rsidRDefault="00F12405" w:rsidP="00492A10">
            <w:pPr>
              <w:pStyle w:val="TAL"/>
            </w:pPr>
            <w:r w:rsidRPr="000B4518">
              <w:t>Configurable.</w:t>
            </w:r>
          </w:p>
          <w:p w14:paraId="469AF3FD" w14:textId="77777777" w:rsidR="00F12405" w:rsidRPr="000B4518" w:rsidRDefault="00F12405" w:rsidP="00492A10">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18EFB2A"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25465453" w14:textId="77777777" w:rsidR="00F12405" w:rsidRPr="000B4518" w:rsidRDefault="00F12405" w:rsidP="00492A10">
            <w:pPr>
              <w:pStyle w:val="TAL"/>
            </w:pPr>
            <w:r w:rsidRPr="00F12405">
              <w:t xml:space="preserve">Reception of </w:t>
            </w:r>
            <w:r w:rsidRPr="00C24C48">
              <w:t xml:space="preserve">Receive </w:t>
            </w:r>
            <w:r>
              <w:t>M</w:t>
            </w:r>
            <w:r w:rsidRPr="00C24C48">
              <w:t xml:space="preserve">edia </w:t>
            </w:r>
            <w:r>
              <w:t>R</w:t>
            </w:r>
            <w:r w:rsidRPr="00C24C48">
              <w:t xml:space="preserve">equest[granted] </w:t>
            </w:r>
            <w:r w:rsidRPr="00F12405">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161DB45E" w14:textId="77777777" w:rsidR="00F12405" w:rsidRPr="000B4518" w:rsidRDefault="00F12405" w:rsidP="00492A10">
            <w:pPr>
              <w:pStyle w:val="TAL"/>
            </w:pPr>
            <w:r w:rsidRPr="00F12405">
              <w:t>When T11 expires, transmitting stream will be terminated.</w:t>
            </w:r>
          </w:p>
        </w:tc>
      </w:tr>
    </w:tbl>
    <w:p w14:paraId="08C058B3" w14:textId="77777777" w:rsidR="00876A7C" w:rsidRPr="000B4518" w:rsidRDefault="00876A7C" w:rsidP="00876A7C"/>
    <w:p w14:paraId="56178C37" w14:textId="77777777" w:rsidR="00D33CAD" w:rsidRPr="000B4518" w:rsidRDefault="00D33CAD" w:rsidP="00D33CAD">
      <w:pPr>
        <w:pStyle w:val="Heading3"/>
      </w:pPr>
      <w:bookmarkStart w:id="2212" w:name="_Toc11344078"/>
      <w:bookmarkStart w:id="2213" w:name="_Toc45216039"/>
      <w:bookmarkStart w:id="2214" w:name="_Toc51945814"/>
      <w:bookmarkStart w:id="2215" w:name="_Toc99173210"/>
      <w:r w:rsidRPr="000B4518">
        <w:t>11.1.4</w:t>
      </w:r>
      <w:r w:rsidRPr="000B4518">
        <w:tab/>
        <w:t>Timers in the participating MC</w:t>
      </w:r>
      <w:r>
        <w:t>Video</w:t>
      </w:r>
      <w:r w:rsidRPr="000B4518">
        <w:t xml:space="preserve"> function</w:t>
      </w:r>
      <w:bookmarkEnd w:id="2212"/>
      <w:bookmarkEnd w:id="2213"/>
      <w:bookmarkEnd w:id="2214"/>
      <w:bookmarkEnd w:id="2215"/>
    </w:p>
    <w:p w14:paraId="606AF4DE"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240CF2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0B57D13B"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76EF6A05" w14:textId="77777777" w:rsidTr="00D33CAD">
        <w:tc>
          <w:tcPr>
            <w:tcW w:w="1526" w:type="dxa"/>
            <w:shd w:val="clear" w:color="auto" w:fill="auto"/>
          </w:tcPr>
          <w:p w14:paraId="4302718B" w14:textId="77777777" w:rsidR="00D33CAD" w:rsidRPr="000B4518" w:rsidRDefault="00D33CAD" w:rsidP="00D33CAD">
            <w:pPr>
              <w:pStyle w:val="TAH"/>
            </w:pPr>
            <w:r w:rsidRPr="000B4518">
              <w:t>TIMER</w:t>
            </w:r>
          </w:p>
        </w:tc>
        <w:tc>
          <w:tcPr>
            <w:tcW w:w="1701" w:type="dxa"/>
            <w:shd w:val="clear" w:color="auto" w:fill="auto"/>
          </w:tcPr>
          <w:p w14:paraId="4FCAB94D" w14:textId="77777777" w:rsidR="00D33CAD" w:rsidRPr="000B4518" w:rsidRDefault="00D33CAD" w:rsidP="00D33CAD">
            <w:pPr>
              <w:pStyle w:val="TAH"/>
            </w:pPr>
            <w:r w:rsidRPr="000B4518">
              <w:t>TIMER VALUE</w:t>
            </w:r>
          </w:p>
        </w:tc>
        <w:tc>
          <w:tcPr>
            <w:tcW w:w="2268" w:type="dxa"/>
            <w:shd w:val="clear" w:color="auto" w:fill="auto"/>
          </w:tcPr>
          <w:p w14:paraId="2F33AB65" w14:textId="77777777" w:rsidR="00D33CAD" w:rsidRPr="000B4518" w:rsidRDefault="00D33CAD" w:rsidP="00D33CAD">
            <w:pPr>
              <w:pStyle w:val="TAH"/>
            </w:pPr>
            <w:r w:rsidRPr="000B4518">
              <w:t>CAUSE OF START</w:t>
            </w:r>
          </w:p>
        </w:tc>
        <w:tc>
          <w:tcPr>
            <w:tcW w:w="2268" w:type="dxa"/>
            <w:shd w:val="clear" w:color="auto" w:fill="auto"/>
          </w:tcPr>
          <w:p w14:paraId="6C431529" w14:textId="77777777" w:rsidR="00D33CAD" w:rsidRPr="000B4518" w:rsidRDefault="00D33CAD" w:rsidP="00D33CAD">
            <w:pPr>
              <w:pStyle w:val="TAH"/>
            </w:pPr>
            <w:r w:rsidRPr="000B4518">
              <w:t>NORMAL STOP</w:t>
            </w:r>
          </w:p>
        </w:tc>
        <w:tc>
          <w:tcPr>
            <w:tcW w:w="2101" w:type="dxa"/>
            <w:shd w:val="clear" w:color="auto" w:fill="auto"/>
          </w:tcPr>
          <w:p w14:paraId="648FAD12" w14:textId="77777777" w:rsidR="00D33CAD" w:rsidRPr="000B4518" w:rsidRDefault="00D33CAD" w:rsidP="00D33CAD">
            <w:pPr>
              <w:pStyle w:val="TAH"/>
            </w:pPr>
            <w:r w:rsidRPr="000B4518">
              <w:t>ON EXPIRY</w:t>
            </w:r>
          </w:p>
        </w:tc>
      </w:tr>
      <w:tr w:rsidR="00D33CAD" w:rsidRPr="000B4518" w14:paraId="69168100" w14:textId="77777777" w:rsidTr="00D33CAD">
        <w:tc>
          <w:tcPr>
            <w:tcW w:w="1526" w:type="dxa"/>
            <w:shd w:val="clear" w:color="auto" w:fill="auto"/>
          </w:tcPr>
          <w:p w14:paraId="59C343E4"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3106842" w14:textId="77777777" w:rsidR="00D33CAD" w:rsidRPr="000B4518" w:rsidRDefault="00D33CAD" w:rsidP="00D33CAD">
            <w:pPr>
              <w:pStyle w:val="TAL"/>
            </w:pPr>
            <w:r w:rsidRPr="000B4518">
              <w:t>Default value:</w:t>
            </w:r>
          </w:p>
          <w:p w14:paraId="177C6B12" w14:textId="77777777" w:rsidR="00D33CAD" w:rsidRPr="000B4518" w:rsidRDefault="00D33CAD" w:rsidP="00D33CAD">
            <w:pPr>
              <w:pStyle w:val="TAL"/>
            </w:pPr>
            <w:r w:rsidRPr="000B4518">
              <w:t>30 seconds</w:t>
            </w:r>
            <w:r>
              <w:t>.</w:t>
            </w:r>
          </w:p>
          <w:p w14:paraId="1B2442C5" w14:textId="77777777" w:rsidR="00D33CAD" w:rsidRPr="000B4518" w:rsidRDefault="00D33CAD" w:rsidP="00D33CAD">
            <w:pPr>
              <w:pStyle w:val="TAL"/>
            </w:pPr>
          </w:p>
          <w:p w14:paraId="59224001" w14:textId="77777777" w:rsidR="00D33CAD" w:rsidRPr="000B4518" w:rsidRDefault="00D33CAD" w:rsidP="00D33CAD">
            <w:pPr>
              <w:pStyle w:val="TAL"/>
            </w:pPr>
            <w:r w:rsidRPr="000B4518">
              <w:t>Configurable</w:t>
            </w:r>
            <w:r>
              <w:t>.</w:t>
            </w:r>
          </w:p>
        </w:tc>
        <w:tc>
          <w:tcPr>
            <w:tcW w:w="2268" w:type="dxa"/>
            <w:shd w:val="clear" w:color="auto" w:fill="auto"/>
          </w:tcPr>
          <w:p w14:paraId="11FE484C" w14:textId="77777777" w:rsidR="00D33CAD" w:rsidRPr="000B4518" w:rsidRDefault="00D33CAD" w:rsidP="00D33CAD">
            <w:pPr>
              <w:pStyle w:val="TAL"/>
            </w:pPr>
            <w:r w:rsidRPr="000B4518">
              <w:t>Transmission of Map Group To Bearer message.</w:t>
            </w:r>
          </w:p>
          <w:p w14:paraId="63284E98"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1C5C05E5" w14:textId="77777777" w:rsidR="00D33CAD" w:rsidRPr="000B4518" w:rsidRDefault="00D33CAD" w:rsidP="00D33CAD">
            <w:pPr>
              <w:pStyle w:val="TAL"/>
            </w:pPr>
            <w:r w:rsidRPr="000B4518">
              <w:t>Release of the call.</w:t>
            </w:r>
          </w:p>
        </w:tc>
        <w:tc>
          <w:tcPr>
            <w:tcW w:w="2101" w:type="dxa"/>
            <w:shd w:val="clear" w:color="auto" w:fill="auto"/>
          </w:tcPr>
          <w:p w14:paraId="115AF285" w14:textId="77777777" w:rsidR="00D33CAD" w:rsidRPr="000B4518" w:rsidRDefault="00D33CAD" w:rsidP="00D33CAD">
            <w:pPr>
              <w:pStyle w:val="TAL"/>
            </w:pPr>
            <w:r w:rsidRPr="000B4518">
              <w:t>Send Unmap Group To Bearer message.</w:t>
            </w:r>
          </w:p>
        </w:tc>
      </w:tr>
      <w:tr w:rsidR="00D33CAD" w:rsidRPr="000B4518" w14:paraId="6E3A4136" w14:textId="77777777" w:rsidTr="00D33CAD">
        <w:tc>
          <w:tcPr>
            <w:tcW w:w="1526" w:type="dxa"/>
            <w:shd w:val="clear" w:color="auto" w:fill="auto"/>
          </w:tcPr>
          <w:p w14:paraId="1F5FCF0B"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9969E01" w14:textId="77777777" w:rsidR="00D33CAD" w:rsidRPr="000B4518" w:rsidRDefault="00D33CAD" w:rsidP="00D33CAD">
            <w:pPr>
              <w:pStyle w:val="TAL"/>
            </w:pPr>
            <w:r w:rsidRPr="000B4518">
              <w:t>Default value:</w:t>
            </w:r>
          </w:p>
          <w:p w14:paraId="6238715D" w14:textId="77777777" w:rsidR="00D33CAD" w:rsidRPr="000B4518" w:rsidRDefault="00D33CAD" w:rsidP="00D33CAD">
            <w:pPr>
              <w:pStyle w:val="TAL"/>
            </w:pPr>
            <w:r w:rsidRPr="000B4518">
              <w:t>500 milliseconds</w:t>
            </w:r>
            <w:r>
              <w:t>.</w:t>
            </w:r>
          </w:p>
          <w:p w14:paraId="2A61F74B" w14:textId="77777777" w:rsidR="00D33CAD" w:rsidRPr="000B4518" w:rsidRDefault="00D33CAD" w:rsidP="00D33CAD">
            <w:pPr>
              <w:pStyle w:val="TAL"/>
            </w:pPr>
          </w:p>
          <w:p w14:paraId="0B58D16A" w14:textId="77777777" w:rsidR="00D33CAD" w:rsidRPr="000B4518" w:rsidRDefault="00D33CAD" w:rsidP="00D33CAD">
            <w:pPr>
              <w:pStyle w:val="TAL"/>
            </w:pPr>
            <w:r w:rsidRPr="000B4518">
              <w:t>Configurable</w:t>
            </w:r>
            <w:r>
              <w:t>.</w:t>
            </w:r>
          </w:p>
          <w:p w14:paraId="696688D3" w14:textId="77777777" w:rsidR="00D33CAD" w:rsidRPr="000B4518" w:rsidRDefault="00D33CAD" w:rsidP="00D33CAD">
            <w:pPr>
              <w:pStyle w:val="TAL"/>
            </w:pPr>
          </w:p>
        </w:tc>
        <w:tc>
          <w:tcPr>
            <w:tcW w:w="2268" w:type="dxa"/>
            <w:shd w:val="clear" w:color="auto" w:fill="auto"/>
          </w:tcPr>
          <w:p w14:paraId="1D9C0522"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57DB435" w14:textId="77777777" w:rsidR="00D33CAD" w:rsidRPr="000B4518" w:rsidRDefault="00D33CAD" w:rsidP="00D33CAD">
            <w:pPr>
              <w:pStyle w:val="TAL"/>
            </w:pPr>
            <w:r w:rsidRPr="000B4518">
              <w:t>Release of the call (or MBMS Subchannel).</w:t>
            </w:r>
          </w:p>
        </w:tc>
        <w:tc>
          <w:tcPr>
            <w:tcW w:w="2101" w:type="dxa"/>
            <w:shd w:val="clear" w:color="auto" w:fill="auto"/>
          </w:tcPr>
          <w:p w14:paraId="42771A57" w14:textId="77777777" w:rsidR="00D33CAD" w:rsidRPr="000B4518" w:rsidRDefault="00D33CAD" w:rsidP="00D33CAD">
            <w:pPr>
              <w:pStyle w:val="TAL"/>
            </w:pPr>
            <w:r w:rsidRPr="000B4518">
              <w:t>Send Map Group To Bearer message.</w:t>
            </w:r>
          </w:p>
        </w:tc>
      </w:tr>
      <w:tr w:rsidR="00D33CAD" w:rsidRPr="000B4518" w14:paraId="74EA14FA" w14:textId="77777777" w:rsidTr="00D33CAD">
        <w:tc>
          <w:tcPr>
            <w:tcW w:w="1526" w:type="dxa"/>
            <w:shd w:val="clear" w:color="auto" w:fill="auto"/>
          </w:tcPr>
          <w:p w14:paraId="4BE4AB01"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1E811EE8" w14:textId="77777777" w:rsidR="00D33CAD" w:rsidRPr="000B4518" w:rsidRDefault="00D33CAD" w:rsidP="00D33CAD">
            <w:pPr>
              <w:pStyle w:val="TAL"/>
            </w:pPr>
            <w:r w:rsidRPr="000B4518">
              <w:t>Default value:</w:t>
            </w:r>
          </w:p>
          <w:p w14:paraId="5A8B6014" w14:textId="77777777" w:rsidR="00D33CAD" w:rsidRPr="000B4518" w:rsidRDefault="00D33CAD" w:rsidP="00D33CAD">
            <w:pPr>
              <w:pStyle w:val="TAL"/>
            </w:pPr>
            <w:r w:rsidRPr="000B4518">
              <w:t>200 milliseconds</w:t>
            </w:r>
            <w:r>
              <w:t>.</w:t>
            </w:r>
          </w:p>
          <w:p w14:paraId="2FF1C924" w14:textId="77777777" w:rsidR="00D33CAD" w:rsidRPr="000B4518" w:rsidRDefault="00D33CAD" w:rsidP="00D33CAD">
            <w:pPr>
              <w:pStyle w:val="TAL"/>
            </w:pPr>
          </w:p>
          <w:p w14:paraId="69BE36CD" w14:textId="77777777" w:rsidR="00D33CAD" w:rsidRPr="000B4518" w:rsidRDefault="00D33CAD" w:rsidP="00D33CAD">
            <w:pPr>
              <w:pStyle w:val="TAL"/>
            </w:pPr>
            <w:r w:rsidRPr="000B4518">
              <w:t>Configurable</w:t>
            </w:r>
            <w:r>
              <w:t>.</w:t>
            </w:r>
          </w:p>
        </w:tc>
        <w:tc>
          <w:tcPr>
            <w:tcW w:w="2268" w:type="dxa"/>
            <w:shd w:val="clear" w:color="auto" w:fill="auto"/>
          </w:tcPr>
          <w:p w14:paraId="414956AD"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58EFC85" w14:textId="77777777" w:rsidR="00D33CAD" w:rsidRPr="000B4518" w:rsidRDefault="00D33CAD" w:rsidP="00D33CAD">
            <w:pPr>
              <w:pStyle w:val="TAL"/>
            </w:pPr>
            <w:r w:rsidRPr="000B4518">
              <w:t>Release of the call.</w:t>
            </w:r>
          </w:p>
        </w:tc>
        <w:tc>
          <w:tcPr>
            <w:tcW w:w="2101" w:type="dxa"/>
            <w:shd w:val="clear" w:color="auto" w:fill="auto"/>
          </w:tcPr>
          <w:p w14:paraId="497A53B5" w14:textId="77777777" w:rsidR="00D33CAD" w:rsidRPr="000B4518" w:rsidRDefault="00D33CAD" w:rsidP="00D33CAD">
            <w:pPr>
              <w:pStyle w:val="TAL"/>
            </w:pPr>
            <w:r w:rsidRPr="000B4518">
              <w:t>Send Unmap Group To Bearer message.</w:t>
            </w:r>
          </w:p>
        </w:tc>
      </w:tr>
    </w:tbl>
    <w:p w14:paraId="5333ACEF" w14:textId="77777777" w:rsidR="00D33CAD" w:rsidRDefault="00D33CAD" w:rsidP="00D33CAD"/>
    <w:p w14:paraId="007E3F3E"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64CEF04" w14:textId="77777777" w:rsidR="00876A7C" w:rsidRPr="000B4518" w:rsidRDefault="00876A7C" w:rsidP="00876A7C">
      <w:pPr>
        <w:pStyle w:val="Heading2"/>
      </w:pPr>
      <w:bookmarkStart w:id="2216" w:name="_Toc11344079"/>
      <w:bookmarkStart w:id="2217" w:name="_Toc45216040"/>
      <w:bookmarkStart w:id="2218" w:name="_Toc51945815"/>
      <w:bookmarkStart w:id="2219" w:name="_Toc99173211"/>
      <w:r w:rsidRPr="000B4518">
        <w:t>11.2</w:t>
      </w:r>
      <w:r w:rsidRPr="000B4518">
        <w:tab/>
        <w:t>Counters</w:t>
      </w:r>
      <w:bookmarkEnd w:id="2216"/>
      <w:bookmarkEnd w:id="2217"/>
      <w:bookmarkEnd w:id="2218"/>
      <w:bookmarkEnd w:id="2219"/>
    </w:p>
    <w:p w14:paraId="507A167D" w14:textId="77777777" w:rsidR="00876A7C" w:rsidRPr="000B4518" w:rsidRDefault="00876A7C" w:rsidP="00876A7C">
      <w:pPr>
        <w:pStyle w:val="Heading3"/>
      </w:pPr>
      <w:bookmarkStart w:id="2220" w:name="_Toc11344080"/>
      <w:bookmarkStart w:id="2221" w:name="_Toc45216041"/>
      <w:bookmarkStart w:id="2222" w:name="_Toc51945816"/>
      <w:bookmarkStart w:id="2223" w:name="_Toc99173212"/>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20"/>
      <w:bookmarkEnd w:id="2221"/>
      <w:bookmarkEnd w:id="2222"/>
      <w:bookmarkEnd w:id="2223"/>
    </w:p>
    <w:p w14:paraId="76BD9AEC" w14:textId="77777777" w:rsidR="00876A7C" w:rsidRPr="000B4518" w:rsidRDefault="00876A7C" w:rsidP="00876A7C">
      <w:pPr>
        <w:rPr>
          <w:lang w:eastAsia="x-none"/>
        </w:rPr>
      </w:pPr>
      <w:r w:rsidRPr="000B4518">
        <w:rPr>
          <w:lang w:eastAsia="x-none"/>
        </w:rPr>
        <w:t>Table 11.2.1-1 enlists counters, their limits and the action on expiry.</w:t>
      </w:r>
    </w:p>
    <w:p w14:paraId="62ED44B2"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199BB978" w14:textId="77777777" w:rsidTr="005347D8">
        <w:trPr>
          <w:cantSplit/>
          <w:trHeight w:val="288"/>
          <w:tblHeader/>
          <w:jc w:val="center"/>
        </w:trPr>
        <w:tc>
          <w:tcPr>
            <w:tcW w:w="1368" w:type="dxa"/>
            <w:shd w:val="clear" w:color="auto" w:fill="auto"/>
            <w:vAlign w:val="center"/>
          </w:tcPr>
          <w:p w14:paraId="43714F55" w14:textId="77777777" w:rsidR="00876A7C" w:rsidRPr="009338FE" w:rsidRDefault="00876A7C" w:rsidP="005347D8">
            <w:pPr>
              <w:pStyle w:val="TAH"/>
            </w:pPr>
            <w:r w:rsidRPr="009338FE">
              <w:t>Counter</w:t>
            </w:r>
          </w:p>
        </w:tc>
        <w:tc>
          <w:tcPr>
            <w:tcW w:w="2250" w:type="dxa"/>
            <w:shd w:val="clear" w:color="auto" w:fill="auto"/>
            <w:vAlign w:val="center"/>
          </w:tcPr>
          <w:p w14:paraId="6CFD5495" w14:textId="77777777" w:rsidR="00876A7C" w:rsidRPr="00BC6180" w:rsidRDefault="00876A7C" w:rsidP="005347D8">
            <w:pPr>
              <w:pStyle w:val="TAH"/>
            </w:pPr>
            <w:r w:rsidRPr="00BC6180">
              <w:t>Limit</w:t>
            </w:r>
          </w:p>
        </w:tc>
        <w:tc>
          <w:tcPr>
            <w:tcW w:w="2340" w:type="dxa"/>
            <w:shd w:val="clear" w:color="auto" w:fill="auto"/>
            <w:vAlign w:val="center"/>
          </w:tcPr>
          <w:p w14:paraId="4DA2B6C3" w14:textId="77777777" w:rsidR="00876A7C" w:rsidRPr="009338FE" w:rsidRDefault="00876A7C" w:rsidP="005347D8">
            <w:pPr>
              <w:pStyle w:val="TAH"/>
            </w:pPr>
            <w:r w:rsidRPr="009338FE">
              <w:t>Associated timer</w:t>
            </w:r>
          </w:p>
        </w:tc>
        <w:tc>
          <w:tcPr>
            <w:tcW w:w="2007" w:type="dxa"/>
            <w:shd w:val="clear" w:color="auto" w:fill="auto"/>
            <w:vAlign w:val="center"/>
          </w:tcPr>
          <w:p w14:paraId="764A4090" w14:textId="77777777" w:rsidR="00876A7C" w:rsidRPr="009338FE" w:rsidRDefault="00876A7C" w:rsidP="005347D8">
            <w:pPr>
              <w:pStyle w:val="TAH"/>
            </w:pPr>
            <w:r w:rsidRPr="009338FE">
              <w:t>On reaching the limit</w:t>
            </w:r>
          </w:p>
        </w:tc>
      </w:tr>
      <w:tr w:rsidR="00876A7C" w:rsidRPr="000B4518" w14:paraId="6D75F8B8" w14:textId="77777777" w:rsidTr="005347D8">
        <w:trPr>
          <w:cantSplit/>
          <w:jc w:val="center"/>
        </w:trPr>
        <w:tc>
          <w:tcPr>
            <w:tcW w:w="1368" w:type="dxa"/>
            <w:shd w:val="clear" w:color="auto" w:fill="auto"/>
          </w:tcPr>
          <w:p w14:paraId="0626EC77"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E4A49BB" w14:textId="77777777" w:rsidR="00876A7C" w:rsidRPr="00BC6180" w:rsidRDefault="00876A7C" w:rsidP="005347D8">
            <w:pPr>
              <w:pStyle w:val="TAL"/>
            </w:pPr>
            <w:r w:rsidRPr="00BC6180">
              <w:t>Default value: 3</w:t>
            </w:r>
          </w:p>
        </w:tc>
        <w:tc>
          <w:tcPr>
            <w:tcW w:w="2340" w:type="dxa"/>
            <w:shd w:val="clear" w:color="auto" w:fill="auto"/>
          </w:tcPr>
          <w:p w14:paraId="22FB3CC3" w14:textId="77777777" w:rsidR="00876A7C" w:rsidRPr="009338FE" w:rsidRDefault="00876A7C" w:rsidP="005347D8">
            <w:pPr>
              <w:pStyle w:val="TAL"/>
            </w:pPr>
            <w:r w:rsidRPr="009338FE">
              <w:t>T100 (Transmission Request)</w:t>
            </w:r>
          </w:p>
        </w:tc>
        <w:tc>
          <w:tcPr>
            <w:tcW w:w="2007" w:type="dxa"/>
            <w:shd w:val="clear" w:color="auto" w:fill="auto"/>
          </w:tcPr>
          <w:p w14:paraId="1B56D6AA" w14:textId="77777777" w:rsidR="00876A7C" w:rsidRPr="009338FE" w:rsidRDefault="00876A7C" w:rsidP="005347D8">
            <w:pPr>
              <w:pStyle w:val="TAL"/>
            </w:pPr>
            <w:r w:rsidRPr="009338FE">
              <w:t>Transmission Request message is no more repeated</w:t>
            </w:r>
          </w:p>
        </w:tc>
      </w:tr>
      <w:tr w:rsidR="00876A7C" w:rsidRPr="000B4518" w14:paraId="598E771D" w14:textId="77777777" w:rsidTr="005347D8">
        <w:trPr>
          <w:cantSplit/>
          <w:jc w:val="center"/>
        </w:trPr>
        <w:tc>
          <w:tcPr>
            <w:tcW w:w="1368" w:type="dxa"/>
            <w:shd w:val="clear" w:color="auto" w:fill="auto"/>
          </w:tcPr>
          <w:p w14:paraId="61D39730"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0D5BFF75" w14:textId="77777777" w:rsidR="00876A7C" w:rsidRPr="009338FE" w:rsidRDefault="00876A7C" w:rsidP="005347D8">
            <w:pPr>
              <w:pStyle w:val="TAL"/>
            </w:pPr>
            <w:r w:rsidRPr="009338FE">
              <w:t>Default value: 3</w:t>
            </w:r>
          </w:p>
        </w:tc>
        <w:tc>
          <w:tcPr>
            <w:tcW w:w="2340" w:type="dxa"/>
            <w:shd w:val="clear" w:color="auto" w:fill="auto"/>
          </w:tcPr>
          <w:p w14:paraId="1D63D804"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1A62C0E3"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00BF1B27" w14:textId="77777777" w:rsidTr="005347D8">
        <w:trPr>
          <w:cantSplit/>
          <w:jc w:val="center"/>
        </w:trPr>
        <w:tc>
          <w:tcPr>
            <w:tcW w:w="1368" w:type="dxa"/>
            <w:shd w:val="clear" w:color="auto" w:fill="auto"/>
          </w:tcPr>
          <w:p w14:paraId="497C8BA5" w14:textId="77777777" w:rsidR="00876A7C" w:rsidRPr="009338FE" w:rsidRDefault="00876A7C" w:rsidP="005347D8">
            <w:pPr>
              <w:pStyle w:val="TAL"/>
            </w:pPr>
            <w:r w:rsidRPr="009338FE">
              <w:t>C102 (Transmission Queue Position Request)</w:t>
            </w:r>
          </w:p>
        </w:tc>
        <w:tc>
          <w:tcPr>
            <w:tcW w:w="2250" w:type="dxa"/>
            <w:shd w:val="clear" w:color="auto" w:fill="auto"/>
          </w:tcPr>
          <w:p w14:paraId="4A06194D" w14:textId="77777777" w:rsidR="00876A7C" w:rsidRPr="009338FE" w:rsidRDefault="00876A7C" w:rsidP="005347D8">
            <w:pPr>
              <w:pStyle w:val="TAL"/>
            </w:pPr>
            <w:r w:rsidRPr="009338FE">
              <w:t>Default value: 3</w:t>
            </w:r>
          </w:p>
        </w:tc>
        <w:tc>
          <w:tcPr>
            <w:tcW w:w="2340" w:type="dxa"/>
            <w:shd w:val="clear" w:color="auto" w:fill="auto"/>
          </w:tcPr>
          <w:p w14:paraId="67056913" w14:textId="77777777" w:rsidR="00876A7C" w:rsidRPr="00876A7C" w:rsidRDefault="00876A7C" w:rsidP="005347D8">
            <w:pPr>
              <w:pStyle w:val="TAL"/>
              <w:rPr>
                <w:lang w:val="fr-FR"/>
              </w:rPr>
            </w:pPr>
            <w:r w:rsidRPr="00876A7C">
              <w:rPr>
                <w:lang w:val="fr-FR"/>
              </w:rPr>
              <w:t xml:space="preserve">T102 (Transmission Queue Position </w:t>
            </w:r>
            <w:proofErr w:type="spellStart"/>
            <w:r w:rsidRPr="00876A7C">
              <w:rPr>
                <w:lang w:val="fr-FR"/>
              </w:rPr>
              <w:t>Request</w:t>
            </w:r>
            <w:proofErr w:type="spellEnd"/>
            <w:r w:rsidRPr="00876A7C">
              <w:rPr>
                <w:lang w:val="fr-FR"/>
              </w:rPr>
              <w:t>)</w:t>
            </w:r>
          </w:p>
        </w:tc>
        <w:tc>
          <w:tcPr>
            <w:tcW w:w="2007" w:type="dxa"/>
            <w:shd w:val="clear" w:color="auto" w:fill="auto"/>
          </w:tcPr>
          <w:p w14:paraId="559CF064"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0AE4C15B" w14:textId="77777777" w:rsidTr="005347D8">
        <w:trPr>
          <w:cantSplit/>
          <w:jc w:val="center"/>
        </w:trPr>
        <w:tc>
          <w:tcPr>
            <w:tcW w:w="1368" w:type="dxa"/>
            <w:shd w:val="clear" w:color="auto" w:fill="auto"/>
          </w:tcPr>
          <w:p w14:paraId="3E814D15" w14:textId="77777777" w:rsidR="00876A7C" w:rsidRPr="009338FE" w:rsidRDefault="00876A7C" w:rsidP="005347D8">
            <w:pPr>
              <w:pStyle w:val="TAL"/>
            </w:pPr>
            <w:r w:rsidRPr="009338FE">
              <w:t>C103 (Receive Media Request)</w:t>
            </w:r>
          </w:p>
        </w:tc>
        <w:tc>
          <w:tcPr>
            <w:tcW w:w="2250" w:type="dxa"/>
            <w:shd w:val="clear" w:color="auto" w:fill="auto"/>
          </w:tcPr>
          <w:p w14:paraId="0176F507" w14:textId="77777777" w:rsidR="00876A7C" w:rsidRPr="009338FE" w:rsidRDefault="00876A7C" w:rsidP="005347D8">
            <w:pPr>
              <w:pStyle w:val="TAL"/>
            </w:pPr>
            <w:r w:rsidRPr="009338FE">
              <w:t>Default value: 3</w:t>
            </w:r>
          </w:p>
        </w:tc>
        <w:tc>
          <w:tcPr>
            <w:tcW w:w="2340" w:type="dxa"/>
            <w:shd w:val="clear" w:color="auto" w:fill="auto"/>
          </w:tcPr>
          <w:p w14:paraId="4BA2B6AE"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3C470056"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605531C" w14:textId="77777777" w:rsidTr="005347D8">
        <w:trPr>
          <w:cantSplit/>
          <w:jc w:val="center"/>
        </w:trPr>
        <w:tc>
          <w:tcPr>
            <w:tcW w:w="1368" w:type="dxa"/>
            <w:shd w:val="clear" w:color="auto" w:fill="auto"/>
          </w:tcPr>
          <w:p w14:paraId="04DA78EF" w14:textId="77777777" w:rsidR="00876A7C" w:rsidRPr="009338FE" w:rsidRDefault="00876A7C" w:rsidP="005347D8">
            <w:pPr>
              <w:pStyle w:val="TAL"/>
            </w:pPr>
            <w:r w:rsidRPr="009338FE">
              <w:t>C104 (Receive Media Release</w:t>
            </w:r>
          </w:p>
        </w:tc>
        <w:tc>
          <w:tcPr>
            <w:tcW w:w="2250" w:type="dxa"/>
            <w:shd w:val="clear" w:color="auto" w:fill="auto"/>
          </w:tcPr>
          <w:p w14:paraId="4C5E1721" w14:textId="77777777" w:rsidR="00876A7C" w:rsidRPr="009338FE" w:rsidRDefault="00876A7C" w:rsidP="005347D8">
            <w:pPr>
              <w:pStyle w:val="TAL"/>
            </w:pPr>
            <w:r w:rsidRPr="009338FE">
              <w:t>Default value: 3</w:t>
            </w:r>
          </w:p>
        </w:tc>
        <w:tc>
          <w:tcPr>
            <w:tcW w:w="2340" w:type="dxa"/>
            <w:shd w:val="clear" w:color="auto" w:fill="auto"/>
          </w:tcPr>
          <w:p w14:paraId="50AA3091"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2C1613E0" w14:textId="77777777" w:rsidR="00876A7C" w:rsidRPr="009338FE" w:rsidRDefault="00876A7C" w:rsidP="005347D8">
            <w:pPr>
              <w:pStyle w:val="TAL"/>
            </w:pPr>
            <w:r w:rsidRPr="009338FE">
              <w:t>Media Reception End Request message is no more repeated.</w:t>
            </w:r>
          </w:p>
        </w:tc>
      </w:tr>
    </w:tbl>
    <w:p w14:paraId="75525819" w14:textId="77777777" w:rsidR="00876A7C" w:rsidRPr="000B4518" w:rsidRDefault="00876A7C" w:rsidP="00876A7C">
      <w:pPr>
        <w:rPr>
          <w:lang w:eastAsia="x-none"/>
        </w:rPr>
      </w:pPr>
    </w:p>
    <w:p w14:paraId="730AABBE" w14:textId="77777777" w:rsidR="00876A7C" w:rsidRPr="000B4518" w:rsidRDefault="00876A7C" w:rsidP="00876A7C">
      <w:pPr>
        <w:pStyle w:val="Heading3"/>
      </w:pPr>
      <w:bookmarkStart w:id="2224" w:name="_Toc11344081"/>
      <w:bookmarkStart w:id="2225" w:name="_Toc45216042"/>
      <w:bookmarkStart w:id="2226" w:name="_Toc51945817"/>
      <w:bookmarkStart w:id="2227" w:name="_Toc99173213"/>
      <w:r w:rsidRPr="000B4518">
        <w:t>11.2.2</w:t>
      </w:r>
      <w:r w:rsidRPr="000B4518">
        <w:tab/>
        <w:t>Counters in the off-</w:t>
      </w:r>
      <w:r w:rsidRPr="000C3959">
        <w:t>network</w:t>
      </w:r>
      <w:r w:rsidRPr="000B4518">
        <w:t xml:space="preserve"> </w:t>
      </w:r>
      <w:r>
        <w:t>transmission</w:t>
      </w:r>
      <w:r w:rsidRPr="000B4518">
        <w:t xml:space="preserve"> participant</w:t>
      </w:r>
      <w:bookmarkEnd w:id="2224"/>
      <w:bookmarkEnd w:id="2225"/>
      <w:bookmarkEnd w:id="2226"/>
      <w:bookmarkEnd w:id="2227"/>
    </w:p>
    <w:p w14:paraId="7B6B912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8AD86F9"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108E91AB" w14:textId="77777777" w:rsidTr="005347D8">
        <w:trPr>
          <w:cantSplit/>
          <w:trHeight w:val="288"/>
          <w:tblHeader/>
          <w:jc w:val="center"/>
        </w:trPr>
        <w:tc>
          <w:tcPr>
            <w:tcW w:w="1368" w:type="dxa"/>
            <w:shd w:val="clear" w:color="auto" w:fill="auto"/>
            <w:vAlign w:val="center"/>
          </w:tcPr>
          <w:p w14:paraId="641FE2A2" w14:textId="77777777" w:rsidR="00876A7C" w:rsidRPr="009338FE" w:rsidRDefault="00876A7C" w:rsidP="005347D8">
            <w:pPr>
              <w:pStyle w:val="TAH"/>
            </w:pPr>
            <w:r w:rsidRPr="009338FE">
              <w:t>Counter</w:t>
            </w:r>
          </w:p>
        </w:tc>
        <w:tc>
          <w:tcPr>
            <w:tcW w:w="2905" w:type="dxa"/>
            <w:shd w:val="clear" w:color="auto" w:fill="auto"/>
            <w:vAlign w:val="center"/>
          </w:tcPr>
          <w:p w14:paraId="36465B6F" w14:textId="77777777" w:rsidR="00876A7C" w:rsidRPr="00BC6180" w:rsidRDefault="00876A7C" w:rsidP="005347D8">
            <w:pPr>
              <w:pStyle w:val="TAH"/>
            </w:pPr>
            <w:r w:rsidRPr="00BC6180">
              <w:t>Limit</w:t>
            </w:r>
          </w:p>
        </w:tc>
        <w:tc>
          <w:tcPr>
            <w:tcW w:w="2340" w:type="dxa"/>
            <w:shd w:val="clear" w:color="auto" w:fill="auto"/>
            <w:vAlign w:val="center"/>
          </w:tcPr>
          <w:p w14:paraId="442E9175" w14:textId="77777777" w:rsidR="00876A7C" w:rsidRPr="009338FE" w:rsidRDefault="00876A7C" w:rsidP="005347D8">
            <w:pPr>
              <w:pStyle w:val="TAH"/>
            </w:pPr>
            <w:r w:rsidRPr="009338FE">
              <w:t>Associated timer</w:t>
            </w:r>
          </w:p>
        </w:tc>
        <w:tc>
          <w:tcPr>
            <w:tcW w:w="2007" w:type="dxa"/>
            <w:shd w:val="clear" w:color="auto" w:fill="auto"/>
            <w:vAlign w:val="center"/>
          </w:tcPr>
          <w:p w14:paraId="498F1111" w14:textId="77777777" w:rsidR="00876A7C" w:rsidRPr="009338FE" w:rsidRDefault="00876A7C" w:rsidP="005347D8">
            <w:pPr>
              <w:pStyle w:val="TAH"/>
            </w:pPr>
            <w:r w:rsidRPr="009338FE">
              <w:t>On reaching the limit</w:t>
            </w:r>
          </w:p>
        </w:tc>
      </w:tr>
      <w:tr w:rsidR="00876A7C" w:rsidRPr="000B4518" w14:paraId="616E21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8771474" w14:textId="77777777" w:rsidR="00876A7C" w:rsidRPr="009338FE" w:rsidRDefault="00876A7C" w:rsidP="005347D8">
            <w:pPr>
              <w:pStyle w:val="TAL"/>
            </w:pPr>
            <w:r w:rsidRPr="009338FE">
              <w:t>C201</w:t>
            </w:r>
          </w:p>
          <w:p w14:paraId="1B587CFC"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2CBF9708" w14:textId="77777777" w:rsidR="00876A7C" w:rsidRPr="009338FE" w:rsidRDefault="00876A7C" w:rsidP="005347D8">
            <w:pPr>
              <w:pStyle w:val="TAL"/>
            </w:pPr>
            <w:r w:rsidRPr="009338FE">
              <w:t>Default value: 3.</w:t>
            </w:r>
          </w:p>
          <w:p w14:paraId="4D11CC52" w14:textId="77777777" w:rsidR="00876A7C" w:rsidRPr="009338FE" w:rsidRDefault="00876A7C" w:rsidP="005347D8">
            <w:pPr>
              <w:pStyle w:val="TAL"/>
            </w:pPr>
          </w:p>
          <w:p w14:paraId="3ED84B64" w14:textId="77777777" w:rsidR="00876A7C" w:rsidRPr="009338FE" w:rsidRDefault="00876A7C" w:rsidP="005347D8">
            <w:pPr>
              <w:pStyle w:val="TAL"/>
            </w:pPr>
            <w:r w:rsidRPr="009338FE">
              <w:t>Configurable.</w:t>
            </w:r>
          </w:p>
          <w:p w14:paraId="0AD120DC" w14:textId="77777777" w:rsidR="00876A7C" w:rsidRPr="009338FE" w:rsidRDefault="00876A7C" w:rsidP="005347D8">
            <w:pPr>
              <w:pStyle w:val="TAL"/>
            </w:pPr>
          </w:p>
          <w:p w14:paraId="13E6501F"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59C7195"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BE1D12"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0164FE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902E737"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F6D218A" w14:textId="77777777" w:rsidR="00876A7C" w:rsidRPr="009338FE" w:rsidRDefault="00876A7C" w:rsidP="005347D8">
            <w:pPr>
              <w:pStyle w:val="TAL"/>
            </w:pPr>
            <w:r w:rsidRPr="009338FE">
              <w:t>Default value: 4.</w:t>
            </w:r>
          </w:p>
          <w:p w14:paraId="78AC8EEF" w14:textId="77777777" w:rsidR="00876A7C" w:rsidRPr="009338FE" w:rsidRDefault="00876A7C" w:rsidP="005347D8">
            <w:pPr>
              <w:pStyle w:val="TAL"/>
            </w:pPr>
            <w:r w:rsidRPr="009338FE">
              <w:t>Configurable.</w:t>
            </w:r>
          </w:p>
          <w:p w14:paraId="0EF464EF" w14:textId="77777777" w:rsidR="00876A7C" w:rsidRPr="009338FE" w:rsidRDefault="00876A7C" w:rsidP="005347D8">
            <w:pPr>
              <w:pStyle w:val="TAL"/>
            </w:pPr>
          </w:p>
          <w:p w14:paraId="50D0CCE9"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551E74D"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62235AF3" w14:textId="77777777" w:rsidR="00876A7C" w:rsidRPr="009338FE" w:rsidRDefault="00876A7C" w:rsidP="005347D8">
            <w:pPr>
              <w:pStyle w:val="TAL"/>
            </w:pPr>
            <w:r w:rsidRPr="009338FE">
              <w:t>Stop sending Transmission Granted message</w:t>
            </w:r>
          </w:p>
        </w:tc>
      </w:tr>
      <w:tr w:rsidR="00876A7C" w:rsidRPr="000B4518" w14:paraId="56D4F13C"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A7EE059"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0717068" w14:textId="77777777" w:rsidR="00876A7C" w:rsidRPr="009338FE" w:rsidRDefault="00876A7C" w:rsidP="005347D8">
            <w:pPr>
              <w:pStyle w:val="TAL"/>
            </w:pPr>
            <w:r w:rsidRPr="009338FE">
              <w:t>Default value: 4.</w:t>
            </w:r>
          </w:p>
          <w:p w14:paraId="6AF1FBFD" w14:textId="77777777" w:rsidR="00876A7C" w:rsidRPr="009338FE" w:rsidRDefault="00876A7C" w:rsidP="005347D8">
            <w:pPr>
              <w:pStyle w:val="TAL"/>
            </w:pPr>
            <w:r w:rsidRPr="009338FE">
              <w:t>Configurable.</w:t>
            </w:r>
          </w:p>
          <w:p w14:paraId="605D15ED" w14:textId="77777777" w:rsidR="00876A7C" w:rsidRPr="009338FE" w:rsidRDefault="00876A7C" w:rsidP="005347D8">
            <w:pPr>
              <w:pStyle w:val="TAL"/>
            </w:pPr>
          </w:p>
          <w:p w14:paraId="6E1F14D0"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96E691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BC2AF89" w14:textId="77777777" w:rsidR="00876A7C" w:rsidRPr="009338FE" w:rsidRDefault="00876A7C" w:rsidP="005347D8">
            <w:pPr>
              <w:pStyle w:val="TAL"/>
            </w:pPr>
            <w:r w:rsidRPr="009338FE">
              <w:t>Stop sending Transmission Arbitration Release message</w:t>
            </w:r>
          </w:p>
        </w:tc>
      </w:tr>
    </w:tbl>
    <w:p w14:paraId="42377C2A" w14:textId="77777777" w:rsidR="00876A7C" w:rsidRPr="000B4518" w:rsidRDefault="00876A7C" w:rsidP="00876A7C"/>
    <w:p w14:paraId="65A32A47" w14:textId="77777777" w:rsidR="00876A7C" w:rsidRPr="000B4518" w:rsidRDefault="00876A7C" w:rsidP="00876A7C">
      <w:pPr>
        <w:pStyle w:val="Heading3"/>
      </w:pPr>
      <w:bookmarkStart w:id="2228" w:name="_Toc11344082"/>
      <w:bookmarkStart w:id="2229" w:name="_Toc45216043"/>
      <w:bookmarkStart w:id="2230" w:name="_Toc51945818"/>
      <w:bookmarkStart w:id="2231" w:name="_Toc99173214"/>
      <w:r w:rsidRPr="000B4518">
        <w:t>11.2.3</w:t>
      </w:r>
      <w:r w:rsidRPr="000B4518">
        <w:tab/>
        <w:t xml:space="preserve">Counters in the controlling </w:t>
      </w:r>
      <w:r>
        <w:t>MCVideo</w:t>
      </w:r>
      <w:r w:rsidRPr="000B4518">
        <w:t xml:space="preserve"> function</w:t>
      </w:r>
      <w:bookmarkEnd w:id="2228"/>
      <w:bookmarkEnd w:id="2229"/>
      <w:bookmarkEnd w:id="2230"/>
      <w:bookmarkEnd w:id="2231"/>
    </w:p>
    <w:p w14:paraId="3F99C986"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09D4EA75"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B6A5353" w14:textId="77777777" w:rsidTr="00F12405">
        <w:trPr>
          <w:gridAfter w:val="1"/>
          <w:wAfter w:w="113" w:type="dxa"/>
          <w:cantSplit/>
          <w:trHeight w:val="288"/>
          <w:tblHeader/>
          <w:jc w:val="center"/>
        </w:trPr>
        <w:tc>
          <w:tcPr>
            <w:tcW w:w="1368" w:type="dxa"/>
            <w:gridSpan w:val="2"/>
            <w:shd w:val="clear" w:color="auto" w:fill="auto"/>
            <w:vAlign w:val="center"/>
          </w:tcPr>
          <w:p w14:paraId="483336A3" w14:textId="77777777" w:rsidR="00876A7C" w:rsidRPr="009338FE" w:rsidRDefault="00876A7C" w:rsidP="005347D8">
            <w:pPr>
              <w:pStyle w:val="TAH"/>
            </w:pPr>
            <w:r w:rsidRPr="009338FE">
              <w:t>Counter</w:t>
            </w:r>
          </w:p>
        </w:tc>
        <w:tc>
          <w:tcPr>
            <w:tcW w:w="2988" w:type="dxa"/>
            <w:gridSpan w:val="2"/>
            <w:shd w:val="clear" w:color="auto" w:fill="auto"/>
            <w:vAlign w:val="center"/>
          </w:tcPr>
          <w:p w14:paraId="6FC3E487" w14:textId="77777777" w:rsidR="00876A7C" w:rsidRPr="009338FE" w:rsidRDefault="00876A7C" w:rsidP="005347D8">
            <w:pPr>
              <w:pStyle w:val="TAH"/>
            </w:pPr>
            <w:r w:rsidRPr="009338FE">
              <w:t>Limit</w:t>
            </w:r>
          </w:p>
        </w:tc>
        <w:tc>
          <w:tcPr>
            <w:tcW w:w="2340" w:type="dxa"/>
            <w:gridSpan w:val="2"/>
            <w:shd w:val="clear" w:color="auto" w:fill="auto"/>
            <w:vAlign w:val="center"/>
          </w:tcPr>
          <w:p w14:paraId="4922FCA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5E43D5B4" w14:textId="77777777" w:rsidR="00876A7C" w:rsidRPr="009338FE" w:rsidRDefault="00876A7C" w:rsidP="005347D8">
            <w:pPr>
              <w:pStyle w:val="TAH"/>
            </w:pPr>
            <w:r w:rsidRPr="009338FE">
              <w:t>On reaching the limit</w:t>
            </w:r>
          </w:p>
        </w:tc>
      </w:tr>
      <w:tr w:rsidR="00876A7C" w:rsidRPr="000B4518" w14:paraId="0F6BC742" w14:textId="77777777" w:rsidTr="00F12405">
        <w:trPr>
          <w:gridAfter w:val="1"/>
          <w:wAfter w:w="113" w:type="dxa"/>
          <w:cantSplit/>
          <w:jc w:val="center"/>
        </w:trPr>
        <w:tc>
          <w:tcPr>
            <w:tcW w:w="1368" w:type="dxa"/>
            <w:gridSpan w:val="2"/>
            <w:shd w:val="clear" w:color="auto" w:fill="auto"/>
          </w:tcPr>
          <w:p w14:paraId="690B776F" w14:textId="77777777" w:rsidR="00876A7C" w:rsidRPr="000B4518" w:rsidRDefault="00876A7C" w:rsidP="005347D8">
            <w:pPr>
              <w:pStyle w:val="TAL"/>
            </w:pPr>
            <w:r>
              <w:t>C2</w:t>
            </w:r>
          </w:p>
          <w:p w14:paraId="77F1C6E5"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1683CC6" w14:textId="77777777" w:rsidR="00876A7C" w:rsidRDefault="00876A7C" w:rsidP="005347D8">
            <w:pPr>
              <w:pStyle w:val="TAL"/>
            </w:pPr>
            <w:r w:rsidRPr="000B4518">
              <w:t>Default value: 10</w:t>
            </w:r>
            <w:r>
              <w:t>.</w:t>
            </w:r>
          </w:p>
          <w:p w14:paraId="66F03BE3" w14:textId="77777777" w:rsidR="00876A7C" w:rsidRPr="00431EBB" w:rsidRDefault="00876A7C" w:rsidP="005347D8">
            <w:pPr>
              <w:pStyle w:val="TAL"/>
            </w:pPr>
          </w:p>
          <w:p w14:paraId="29366A01" w14:textId="77777777" w:rsidR="00876A7C" w:rsidRDefault="00876A7C" w:rsidP="005347D8">
            <w:pPr>
              <w:pStyle w:val="TAL"/>
            </w:pPr>
            <w:r>
              <w:t>Configurable.</w:t>
            </w:r>
          </w:p>
          <w:p w14:paraId="278D697A" w14:textId="77777777" w:rsidR="00876A7C" w:rsidRDefault="00876A7C" w:rsidP="005347D8">
            <w:pPr>
              <w:pStyle w:val="TAL"/>
            </w:pPr>
          </w:p>
          <w:p w14:paraId="7714413D"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F17ABC8"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2A2603C8"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53C2BC2E" w14:textId="77777777" w:rsidTr="00F12405">
        <w:trPr>
          <w:gridAfter w:val="1"/>
          <w:wAfter w:w="113" w:type="dxa"/>
          <w:cantSplit/>
          <w:jc w:val="center"/>
        </w:trPr>
        <w:tc>
          <w:tcPr>
            <w:tcW w:w="1368" w:type="dxa"/>
            <w:gridSpan w:val="2"/>
            <w:shd w:val="clear" w:color="auto" w:fill="auto"/>
          </w:tcPr>
          <w:p w14:paraId="34C7D9E9" w14:textId="77777777" w:rsidR="00876A7C" w:rsidRPr="000B4518" w:rsidRDefault="00876A7C" w:rsidP="005347D8">
            <w:pPr>
              <w:pStyle w:val="TAL"/>
            </w:pPr>
            <w:r>
              <w:t>C4</w:t>
            </w:r>
          </w:p>
          <w:p w14:paraId="71FF9C8E"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7625D66A" w14:textId="77777777" w:rsidR="00876A7C" w:rsidRDefault="00876A7C" w:rsidP="005347D8">
            <w:pPr>
              <w:pStyle w:val="TAL"/>
            </w:pPr>
            <w:r w:rsidRPr="000B4518">
              <w:t>Default value: 3</w:t>
            </w:r>
            <w:r>
              <w:t>.</w:t>
            </w:r>
          </w:p>
          <w:p w14:paraId="249F90D4" w14:textId="77777777" w:rsidR="00876A7C" w:rsidRDefault="00876A7C" w:rsidP="005347D8">
            <w:pPr>
              <w:pStyle w:val="TAL"/>
            </w:pPr>
          </w:p>
          <w:p w14:paraId="1883D349" w14:textId="77777777" w:rsidR="00876A7C" w:rsidRDefault="00876A7C" w:rsidP="005347D8">
            <w:pPr>
              <w:pStyle w:val="TAL"/>
            </w:pPr>
            <w:r>
              <w:t>Configurable.</w:t>
            </w:r>
          </w:p>
          <w:p w14:paraId="144D48D3" w14:textId="77777777" w:rsidR="00876A7C" w:rsidRDefault="00876A7C" w:rsidP="005347D8">
            <w:pPr>
              <w:pStyle w:val="TAL"/>
            </w:pPr>
          </w:p>
          <w:p w14:paraId="73EF8E0E"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4829B34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02CED4B4"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5CF150AD" w14:textId="77777777" w:rsidTr="00F12405">
        <w:trPr>
          <w:gridAfter w:val="1"/>
          <w:wAfter w:w="113" w:type="dxa"/>
          <w:cantSplit/>
          <w:jc w:val="center"/>
        </w:trPr>
        <w:tc>
          <w:tcPr>
            <w:tcW w:w="1368" w:type="dxa"/>
            <w:gridSpan w:val="2"/>
            <w:shd w:val="clear" w:color="auto" w:fill="auto"/>
          </w:tcPr>
          <w:p w14:paraId="70BA12CB" w14:textId="77777777" w:rsidR="00876A7C" w:rsidRPr="000B4518" w:rsidRDefault="00876A7C" w:rsidP="005347D8">
            <w:pPr>
              <w:pStyle w:val="TAL"/>
            </w:pPr>
            <w:r>
              <w:t>C6</w:t>
            </w:r>
          </w:p>
          <w:p w14:paraId="2D6FDDAC"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797E6ED" w14:textId="77777777" w:rsidR="00876A7C" w:rsidRDefault="00876A7C" w:rsidP="005347D8">
            <w:pPr>
              <w:pStyle w:val="TAL"/>
            </w:pPr>
            <w:r w:rsidRPr="000B4518">
              <w:t>Default value: 3</w:t>
            </w:r>
            <w:r>
              <w:t>.</w:t>
            </w:r>
          </w:p>
          <w:p w14:paraId="5982EAF6" w14:textId="77777777" w:rsidR="00876A7C" w:rsidRDefault="00876A7C" w:rsidP="005347D8">
            <w:pPr>
              <w:pStyle w:val="TAL"/>
            </w:pPr>
          </w:p>
          <w:p w14:paraId="0E7CC98B" w14:textId="77777777" w:rsidR="00876A7C" w:rsidRDefault="00876A7C" w:rsidP="005347D8">
            <w:pPr>
              <w:pStyle w:val="TAL"/>
            </w:pPr>
            <w:r>
              <w:t>Configurable.</w:t>
            </w:r>
          </w:p>
          <w:p w14:paraId="644C9BBB" w14:textId="77777777" w:rsidR="00876A7C" w:rsidRDefault="00876A7C" w:rsidP="005347D8">
            <w:pPr>
              <w:pStyle w:val="TAL"/>
            </w:pPr>
          </w:p>
          <w:p w14:paraId="69FF44A6"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00F98DD8"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0C33C6A"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59B76ECF" w14:textId="77777777" w:rsidTr="00F12405">
        <w:trPr>
          <w:gridAfter w:val="1"/>
          <w:wAfter w:w="113" w:type="dxa"/>
          <w:cantSplit/>
          <w:jc w:val="center"/>
        </w:trPr>
        <w:tc>
          <w:tcPr>
            <w:tcW w:w="1368" w:type="dxa"/>
            <w:gridSpan w:val="2"/>
            <w:shd w:val="clear" w:color="auto" w:fill="auto"/>
          </w:tcPr>
          <w:p w14:paraId="30B0DB98" w14:textId="77777777" w:rsidR="00876A7C" w:rsidRDefault="00876A7C" w:rsidP="005347D8">
            <w:pPr>
              <w:pStyle w:val="TAL"/>
            </w:pPr>
            <w:r>
              <w:t>C7 (Reception Accepted)</w:t>
            </w:r>
          </w:p>
        </w:tc>
        <w:tc>
          <w:tcPr>
            <w:tcW w:w="2988" w:type="dxa"/>
            <w:gridSpan w:val="2"/>
            <w:shd w:val="clear" w:color="auto" w:fill="auto"/>
          </w:tcPr>
          <w:p w14:paraId="0BE5202D" w14:textId="77777777" w:rsidR="00876A7C" w:rsidRDefault="00876A7C" w:rsidP="005347D8">
            <w:pPr>
              <w:pStyle w:val="TAL"/>
            </w:pPr>
            <w:r>
              <w:t>Default value: 2</w:t>
            </w:r>
          </w:p>
          <w:p w14:paraId="70101C89" w14:textId="77777777" w:rsidR="00876A7C" w:rsidRDefault="00876A7C" w:rsidP="005347D8">
            <w:pPr>
              <w:pStyle w:val="TAL"/>
            </w:pPr>
          </w:p>
          <w:p w14:paraId="3523AAD5" w14:textId="77777777" w:rsidR="00876A7C" w:rsidRDefault="00876A7C" w:rsidP="005347D8">
            <w:pPr>
              <w:pStyle w:val="TAL"/>
            </w:pPr>
            <w:r>
              <w:t>Configurable.</w:t>
            </w:r>
          </w:p>
          <w:p w14:paraId="345D78FC" w14:textId="77777777" w:rsidR="00876A7C" w:rsidRDefault="00876A7C" w:rsidP="005347D8">
            <w:pPr>
              <w:pStyle w:val="TAL"/>
            </w:pPr>
          </w:p>
          <w:p w14:paraId="00F71997"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229D789E" w14:textId="77777777" w:rsidR="00876A7C" w:rsidRPr="000B4518" w:rsidRDefault="00876A7C" w:rsidP="005347D8">
            <w:pPr>
              <w:pStyle w:val="TAL"/>
            </w:pPr>
            <w:r>
              <w:t>-</w:t>
            </w:r>
          </w:p>
        </w:tc>
        <w:tc>
          <w:tcPr>
            <w:tcW w:w="2007" w:type="dxa"/>
            <w:gridSpan w:val="2"/>
            <w:shd w:val="clear" w:color="auto" w:fill="auto"/>
          </w:tcPr>
          <w:p w14:paraId="0E29192C" w14:textId="77777777" w:rsidR="00876A7C" w:rsidRPr="000B4518" w:rsidRDefault="00876A7C" w:rsidP="005347D8">
            <w:pPr>
              <w:pStyle w:val="TAL"/>
            </w:pPr>
            <w:r>
              <w:t>Receive media requests from transmission participant is rejected.</w:t>
            </w:r>
          </w:p>
        </w:tc>
      </w:tr>
      <w:tr w:rsidR="00DB1E90" w:rsidRPr="000B4518" w14:paraId="174A5FC8" w14:textId="77777777" w:rsidTr="00F12405">
        <w:trPr>
          <w:gridAfter w:val="1"/>
          <w:wAfter w:w="113" w:type="dxa"/>
          <w:cantSplit/>
          <w:jc w:val="center"/>
        </w:trPr>
        <w:tc>
          <w:tcPr>
            <w:tcW w:w="1368" w:type="dxa"/>
            <w:gridSpan w:val="2"/>
            <w:shd w:val="clear" w:color="auto" w:fill="auto"/>
          </w:tcPr>
          <w:p w14:paraId="6D22D7C5" w14:textId="77777777" w:rsidR="00DB1E90" w:rsidRDefault="00DB1E90" w:rsidP="00DB1E90">
            <w:pPr>
              <w:pStyle w:val="TAL"/>
            </w:pPr>
            <w:r>
              <w:t>C9 (Per-Participant-Reception Accepted)</w:t>
            </w:r>
          </w:p>
        </w:tc>
        <w:tc>
          <w:tcPr>
            <w:tcW w:w="2988" w:type="dxa"/>
            <w:gridSpan w:val="2"/>
            <w:shd w:val="clear" w:color="auto" w:fill="auto"/>
          </w:tcPr>
          <w:p w14:paraId="6CBC9D8B" w14:textId="77777777" w:rsidR="00DB1E90" w:rsidRDefault="00DB1E90" w:rsidP="00DB1E90">
            <w:pPr>
              <w:pStyle w:val="TAL"/>
            </w:pPr>
            <w:r>
              <w:t>Default value: 4</w:t>
            </w:r>
          </w:p>
          <w:p w14:paraId="1AF4DCCD" w14:textId="77777777" w:rsidR="00DB1E90" w:rsidRDefault="00DB1E90" w:rsidP="00DB1E90">
            <w:pPr>
              <w:pStyle w:val="TAL"/>
            </w:pPr>
          </w:p>
          <w:p w14:paraId="3EC76F54" w14:textId="77777777" w:rsidR="00DB1E90" w:rsidRDefault="00DB1E90" w:rsidP="00DB1E90">
            <w:pPr>
              <w:pStyle w:val="TAL"/>
            </w:pPr>
            <w:r>
              <w:t>Configurable.</w:t>
            </w:r>
          </w:p>
          <w:p w14:paraId="0406AE9A" w14:textId="77777777" w:rsidR="00DB1E90" w:rsidRDefault="00DB1E90" w:rsidP="00DB1E90">
            <w:pPr>
              <w:pStyle w:val="TAL"/>
            </w:pPr>
          </w:p>
          <w:p w14:paraId="0F650F8F" w14:textId="77777777" w:rsidR="00DB1E90" w:rsidRDefault="00DB1E90" w:rsidP="00DB1E90">
            <w:pPr>
              <w:pStyle w:val="TAL"/>
            </w:pPr>
            <w:r>
              <w:t>Obtained from the &lt;</w:t>
            </w:r>
            <w:proofErr w:type="spellStart"/>
            <w:r>
              <w:t>MaxSimultaneousVideoStreams</w:t>
            </w:r>
            <w:proofErr w:type="spellEnd"/>
            <w:r>
              <w:t>&gt;</w:t>
            </w:r>
            <w:r>
              <w:rPr>
                <w:lang w:val="en-US"/>
              </w:rPr>
              <w:t xml:space="preserve"> element </w:t>
            </w:r>
            <w:r>
              <w:t>of the &lt;on-network&gt; element in 3GPP TS 24.484 [7].</w:t>
            </w:r>
          </w:p>
        </w:tc>
        <w:tc>
          <w:tcPr>
            <w:tcW w:w="2340" w:type="dxa"/>
            <w:gridSpan w:val="2"/>
            <w:shd w:val="clear" w:color="auto" w:fill="auto"/>
          </w:tcPr>
          <w:p w14:paraId="33128A9C" w14:textId="77777777" w:rsidR="00DB1E90" w:rsidRDefault="00DB1E90" w:rsidP="00DB1E90">
            <w:pPr>
              <w:pStyle w:val="TAL"/>
            </w:pPr>
            <w:r>
              <w:t>-</w:t>
            </w:r>
          </w:p>
        </w:tc>
        <w:tc>
          <w:tcPr>
            <w:tcW w:w="2007" w:type="dxa"/>
            <w:gridSpan w:val="2"/>
            <w:shd w:val="clear" w:color="auto" w:fill="auto"/>
          </w:tcPr>
          <w:p w14:paraId="695C5C36" w14:textId="77777777" w:rsidR="00DB1E90" w:rsidRDefault="00DB1E90" w:rsidP="00DB1E90">
            <w:pPr>
              <w:pStyle w:val="TAL"/>
            </w:pPr>
            <w:r>
              <w:t>Receive media requests from transmission participant is rejected.</w:t>
            </w:r>
          </w:p>
        </w:tc>
      </w:tr>
      <w:tr w:rsidR="00F12405" w14:paraId="6E9716BD" w14:textId="77777777" w:rsidTr="00492A10">
        <w:trPr>
          <w:gridBefore w:val="1"/>
          <w:wBefore w:w="113" w:type="dxa"/>
          <w:cantSplit/>
          <w:jc w:val="center"/>
        </w:trPr>
        <w:tc>
          <w:tcPr>
            <w:tcW w:w="1368" w:type="dxa"/>
            <w:gridSpan w:val="2"/>
            <w:shd w:val="clear" w:color="auto" w:fill="auto"/>
          </w:tcPr>
          <w:p w14:paraId="1B493F2B" w14:textId="77777777" w:rsidR="00F12405" w:rsidRDefault="00F12405" w:rsidP="00492A10">
            <w:pPr>
              <w:pStyle w:val="TAL"/>
            </w:pPr>
            <w:r>
              <w:t>C1</w:t>
            </w:r>
            <w:r>
              <w:rPr>
                <w:lang w:val="en-US"/>
              </w:rPr>
              <w:t>1</w:t>
            </w:r>
            <w:r w:rsidRPr="001B6266">
              <w:t>(Count of active receivers for the stream)</w:t>
            </w:r>
          </w:p>
        </w:tc>
        <w:tc>
          <w:tcPr>
            <w:tcW w:w="2988" w:type="dxa"/>
            <w:gridSpan w:val="2"/>
            <w:shd w:val="clear" w:color="auto" w:fill="auto"/>
          </w:tcPr>
          <w:p w14:paraId="64092159" w14:textId="77777777" w:rsidR="00F12405" w:rsidRDefault="00F12405" w:rsidP="00492A10">
            <w:pPr>
              <w:pStyle w:val="TAL"/>
            </w:pPr>
            <w:r>
              <w:t>Default value: 4</w:t>
            </w:r>
          </w:p>
          <w:p w14:paraId="4D512D2C" w14:textId="77777777" w:rsidR="00F12405" w:rsidRDefault="00F12405" w:rsidP="00492A10">
            <w:pPr>
              <w:pStyle w:val="TAL"/>
            </w:pPr>
          </w:p>
          <w:p w14:paraId="3E3EC2A8" w14:textId="77777777" w:rsidR="00F12405" w:rsidRDefault="00F12405" w:rsidP="00492A10">
            <w:pPr>
              <w:pStyle w:val="TAL"/>
            </w:pPr>
            <w:r>
              <w:t>Configurable.</w:t>
            </w:r>
          </w:p>
          <w:p w14:paraId="08BE806D" w14:textId="77777777" w:rsidR="00F12405" w:rsidRDefault="00F12405" w:rsidP="00492A10">
            <w:pPr>
              <w:pStyle w:val="TAL"/>
            </w:pPr>
          </w:p>
        </w:tc>
        <w:tc>
          <w:tcPr>
            <w:tcW w:w="2340" w:type="dxa"/>
            <w:gridSpan w:val="2"/>
            <w:shd w:val="clear" w:color="auto" w:fill="auto"/>
          </w:tcPr>
          <w:p w14:paraId="0F517D76" w14:textId="77777777" w:rsidR="00F12405" w:rsidRDefault="00F12405" w:rsidP="00492A10">
            <w:pPr>
              <w:pStyle w:val="TAL"/>
            </w:pPr>
            <w:r>
              <w:rPr>
                <w:lang w:val="en-IN"/>
              </w:rPr>
              <w:t>-</w:t>
            </w:r>
          </w:p>
        </w:tc>
        <w:tc>
          <w:tcPr>
            <w:tcW w:w="2007" w:type="dxa"/>
            <w:gridSpan w:val="2"/>
            <w:shd w:val="clear" w:color="auto" w:fill="auto"/>
          </w:tcPr>
          <w:p w14:paraId="4446E39F" w14:textId="77777777" w:rsidR="00F12405" w:rsidRDefault="00F12405" w:rsidP="00492A10">
            <w:pPr>
              <w:pStyle w:val="TAL"/>
            </w:pPr>
            <w:r>
              <w:t>Receive media requests from transmission participant is rejected.</w:t>
            </w:r>
          </w:p>
        </w:tc>
      </w:tr>
      <w:tr w:rsidR="00876A7C" w:rsidRPr="000B4518" w14:paraId="60897617" w14:textId="77777777" w:rsidTr="00F12405">
        <w:trPr>
          <w:gridAfter w:val="1"/>
          <w:wAfter w:w="113" w:type="dxa"/>
          <w:cantSplit/>
          <w:jc w:val="center"/>
        </w:trPr>
        <w:tc>
          <w:tcPr>
            <w:tcW w:w="8703" w:type="dxa"/>
            <w:gridSpan w:val="8"/>
            <w:shd w:val="clear" w:color="auto" w:fill="auto"/>
          </w:tcPr>
          <w:p w14:paraId="3550318B"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14842CF8" w14:textId="77777777" w:rsidR="00876A7C" w:rsidRDefault="00876A7C" w:rsidP="00876A7C">
      <w:pPr>
        <w:rPr>
          <w:lang w:eastAsia="x-none"/>
        </w:rPr>
      </w:pPr>
    </w:p>
    <w:p w14:paraId="2DBDED0D" w14:textId="77777777" w:rsidR="00D33CAD" w:rsidRPr="000B4518" w:rsidRDefault="00D33CAD" w:rsidP="00D33CAD">
      <w:pPr>
        <w:pStyle w:val="Heading3"/>
      </w:pPr>
      <w:bookmarkStart w:id="2232" w:name="_Toc11344083"/>
      <w:bookmarkStart w:id="2233" w:name="_Toc45216044"/>
      <w:bookmarkStart w:id="2234" w:name="_Toc51945819"/>
      <w:bookmarkStart w:id="2235" w:name="_Toc99173215"/>
      <w:r w:rsidRPr="000B4518">
        <w:t>11.2.4</w:t>
      </w:r>
      <w:r w:rsidRPr="000B4518">
        <w:tab/>
        <w:t xml:space="preserve">Counters in the </w:t>
      </w:r>
      <w:r w:rsidRPr="000C3959">
        <w:t>participating</w:t>
      </w:r>
      <w:r w:rsidRPr="000B4518">
        <w:t xml:space="preserve"> MC</w:t>
      </w:r>
      <w:r>
        <w:t>Video</w:t>
      </w:r>
      <w:r w:rsidRPr="000B4518">
        <w:t xml:space="preserve"> function</w:t>
      </w:r>
      <w:bookmarkEnd w:id="2232"/>
      <w:bookmarkEnd w:id="2233"/>
      <w:bookmarkEnd w:id="2234"/>
      <w:bookmarkEnd w:id="2235"/>
    </w:p>
    <w:p w14:paraId="6A3BE615"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16F6B615"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1792B464" w14:textId="77777777" w:rsidTr="00D33CAD">
        <w:trPr>
          <w:cantSplit/>
          <w:trHeight w:val="288"/>
          <w:tblHeader/>
          <w:jc w:val="center"/>
        </w:trPr>
        <w:tc>
          <w:tcPr>
            <w:tcW w:w="1368" w:type="dxa"/>
            <w:shd w:val="clear" w:color="auto" w:fill="auto"/>
            <w:vAlign w:val="center"/>
          </w:tcPr>
          <w:p w14:paraId="11B4002D" w14:textId="77777777" w:rsidR="00D33CAD" w:rsidRPr="000B4518" w:rsidRDefault="00D33CAD" w:rsidP="00D33CAD">
            <w:pPr>
              <w:pStyle w:val="TAH"/>
            </w:pPr>
            <w:r w:rsidRPr="000B4518">
              <w:t>Counter</w:t>
            </w:r>
          </w:p>
        </w:tc>
        <w:tc>
          <w:tcPr>
            <w:tcW w:w="2250" w:type="dxa"/>
            <w:shd w:val="clear" w:color="auto" w:fill="auto"/>
            <w:vAlign w:val="center"/>
          </w:tcPr>
          <w:p w14:paraId="417768D5" w14:textId="77777777" w:rsidR="00D33CAD" w:rsidRPr="000B4518" w:rsidRDefault="00D33CAD" w:rsidP="00D33CAD">
            <w:pPr>
              <w:pStyle w:val="TAH"/>
            </w:pPr>
            <w:r w:rsidRPr="000B4518">
              <w:t>Limit</w:t>
            </w:r>
          </w:p>
        </w:tc>
        <w:tc>
          <w:tcPr>
            <w:tcW w:w="2340" w:type="dxa"/>
            <w:shd w:val="clear" w:color="auto" w:fill="auto"/>
            <w:vAlign w:val="center"/>
          </w:tcPr>
          <w:p w14:paraId="1CFD8CD9" w14:textId="77777777" w:rsidR="00D33CAD" w:rsidRPr="000B4518" w:rsidRDefault="00D33CAD" w:rsidP="00D33CAD">
            <w:pPr>
              <w:pStyle w:val="TAH"/>
            </w:pPr>
            <w:r w:rsidRPr="000B4518">
              <w:t>Associated timer</w:t>
            </w:r>
          </w:p>
        </w:tc>
        <w:tc>
          <w:tcPr>
            <w:tcW w:w="2007" w:type="dxa"/>
            <w:shd w:val="clear" w:color="auto" w:fill="auto"/>
            <w:vAlign w:val="center"/>
          </w:tcPr>
          <w:p w14:paraId="46110FAA" w14:textId="77777777" w:rsidR="00D33CAD" w:rsidRPr="000B4518" w:rsidRDefault="00D33CAD" w:rsidP="00D33CAD">
            <w:pPr>
              <w:pStyle w:val="TAH"/>
            </w:pPr>
            <w:r w:rsidRPr="000B4518">
              <w:t>On reaching the limit</w:t>
            </w:r>
          </w:p>
        </w:tc>
      </w:tr>
      <w:tr w:rsidR="00D33CAD" w:rsidRPr="000B4518" w14:paraId="1BBA2797" w14:textId="77777777" w:rsidTr="00D33CAD">
        <w:trPr>
          <w:cantSplit/>
          <w:jc w:val="center"/>
        </w:trPr>
        <w:tc>
          <w:tcPr>
            <w:tcW w:w="1368" w:type="dxa"/>
            <w:shd w:val="clear" w:color="auto" w:fill="auto"/>
          </w:tcPr>
          <w:p w14:paraId="721F2CAD" w14:textId="77777777" w:rsidR="00D33CAD" w:rsidRPr="000B4518" w:rsidRDefault="00D33CAD" w:rsidP="00D33CAD">
            <w:pPr>
              <w:pStyle w:val="TAL"/>
            </w:pPr>
            <w:r w:rsidRPr="000B4518">
              <w:t>C</w:t>
            </w:r>
            <w:r>
              <w:t>302</w:t>
            </w:r>
          </w:p>
          <w:p w14:paraId="3101EC93" w14:textId="77777777" w:rsidR="00D33CAD" w:rsidRPr="000B4518" w:rsidRDefault="00D33CAD" w:rsidP="00D33CAD">
            <w:pPr>
              <w:pStyle w:val="TAL"/>
            </w:pPr>
            <w:r w:rsidRPr="000B4518">
              <w:t>(Unmap Group To Bearer)</w:t>
            </w:r>
          </w:p>
        </w:tc>
        <w:tc>
          <w:tcPr>
            <w:tcW w:w="2250" w:type="dxa"/>
            <w:shd w:val="clear" w:color="auto" w:fill="auto"/>
          </w:tcPr>
          <w:p w14:paraId="31DD8378" w14:textId="77777777" w:rsidR="00D33CAD" w:rsidRDefault="00D33CAD" w:rsidP="00D33CAD">
            <w:pPr>
              <w:pStyle w:val="TAL"/>
            </w:pPr>
            <w:r w:rsidRPr="000B4518">
              <w:t>Default value: 3</w:t>
            </w:r>
            <w:r>
              <w:t>.</w:t>
            </w:r>
          </w:p>
          <w:p w14:paraId="1A0951B0" w14:textId="77777777" w:rsidR="00D33CAD" w:rsidRDefault="00D33CAD" w:rsidP="00D33CAD">
            <w:pPr>
              <w:pStyle w:val="TAL"/>
            </w:pPr>
          </w:p>
          <w:p w14:paraId="728F7E2A" w14:textId="77777777" w:rsidR="00D33CAD" w:rsidRPr="000B4518" w:rsidRDefault="00D33CAD" w:rsidP="00D33CAD">
            <w:pPr>
              <w:pStyle w:val="TAL"/>
            </w:pPr>
            <w:r>
              <w:t>Configurable.</w:t>
            </w:r>
          </w:p>
        </w:tc>
        <w:tc>
          <w:tcPr>
            <w:tcW w:w="2340" w:type="dxa"/>
            <w:shd w:val="clear" w:color="auto" w:fill="auto"/>
          </w:tcPr>
          <w:p w14:paraId="05E7F810"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2F243962" w14:textId="77777777" w:rsidR="00D33CAD" w:rsidRPr="000B4518" w:rsidRDefault="00D33CAD" w:rsidP="00D33CAD">
            <w:pPr>
              <w:pStyle w:val="TAL"/>
            </w:pPr>
            <w:r w:rsidRPr="000B4518">
              <w:t>The Unmap Group To Bearer message is no more re-sent.</w:t>
            </w:r>
          </w:p>
        </w:tc>
      </w:tr>
    </w:tbl>
    <w:p w14:paraId="4F8D8E2B" w14:textId="77777777" w:rsidR="00D33CAD" w:rsidRDefault="00D33CAD" w:rsidP="00D33CAD">
      <w:pPr>
        <w:rPr>
          <w:noProof/>
        </w:rPr>
      </w:pPr>
    </w:p>
    <w:p w14:paraId="0493D7F3"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36D02DF7" w14:textId="77777777" w:rsidR="00D01278" w:rsidRPr="000B4518" w:rsidRDefault="00D01278" w:rsidP="00D01278">
      <w:pPr>
        <w:pStyle w:val="Heading1"/>
      </w:pPr>
      <w:bookmarkStart w:id="2236" w:name="_Toc11344084"/>
      <w:bookmarkStart w:id="2237" w:name="_Toc45216045"/>
      <w:bookmarkStart w:id="2238" w:name="_Toc51945820"/>
      <w:bookmarkStart w:id="2239" w:name="_Toc99173216"/>
      <w:r w:rsidRPr="000B4518">
        <w:t>12</w:t>
      </w:r>
      <w:r w:rsidRPr="000B4518">
        <w:tab/>
        <w:t>Extensions within the present document</w:t>
      </w:r>
      <w:bookmarkEnd w:id="2236"/>
      <w:bookmarkEnd w:id="2237"/>
      <w:bookmarkEnd w:id="2238"/>
      <w:bookmarkEnd w:id="2239"/>
    </w:p>
    <w:p w14:paraId="6B802868" w14:textId="77777777" w:rsidR="00D01278" w:rsidRPr="000B4518" w:rsidRDefault="00D01278" w:rsidP="00D01278">
      <w:pPr>
        <w:pStyle w:val="Heading2"/>
      </w:pPr>
      <w:bookmarkStart w:id="2240" w:name="_Toc11344085"/>
      <w:bookmarkStart w:id="2241" w:name="_Toc45216046"/>
      <w:bookmarkStart w:id="2242" w:name="_Toc51945821"/>
      <w:bookmarkStart w:id="2243" w:name="_Toc99173217"/>
      <w:r w:rsidRPr="000B4518">
        <w:t>12.1</w:t>
      </w:r>
      <w:r w:rsidRPr="000B4518">
        <w:tab/>
        <w:t>Session description types defined within the present document</w:t>
      </w:r>
      <w:bookmarkEnd w:id="2240"/>
      <w:bookmarkEnd w:id="2241"/>
      <w:bookmarkEnd w:id="2242"/>
      <w:bookmarkEnd w:id="2243"/>
    </w:p>
    <w:p w14:paraId="2E9B0928" w14:textId="77777777" w:rsidR="00D01278" w:rsidRPr="000B4518" w:rsidRDefault="00D01278" w:rsidP="00D01278">
      <w:pPr>
        <w:pStyle w:val="Heading3"/>
      </w:pPr>
      <w:bookmarkStart w:id="2244" w:name="_Toc11344086"/>
      <w:bookmarkStart w:id="2245" w:name="_Toc45216047"/>
      <w:bookmarkStart w:id="2246" w:name="_Toc51945822"/>
      <w:bookmarkStart w:id="2247" w:name="_Toc99173218"/>
      <w:r w:rsidRPr="000B4518">
        <w:t>12.1.1</w:t>
      </w:r>
      <w:r w:rsidRPr="000B4518">
        <w:tab/>
        <w:t>General</w:t>
      </w:r>
      <w:bookmarkEnd w:id="2244"/>
      <w:bookmarkEnd w:id="2245"/>
      <w:bookmarkEnd w:id="2246"/>
      <w:bookmarkEnd w:id="2247"/>
    </w:p>
    <w:p w14:paraId="0CBB0240" w14:textId="0063A07E" w:rsidR="00D01278" w:rsidRPr="000B4518" w:rsidRDefault="00D01278" w:rsidP="00D01278">
      <w:r w:rsidRPr="000B4518">
        <w:t xml:space="preserve">This </w:t>
      </w:r>
      <w:r w:rsidR="008C5982">
        <w:t>clause</w:t>
      </w:r>
      <w:r w:rsidRPr="000B4518">
        <w:t xml:space="preserve"> contains definitions for SDP parameters that are specific to SDP usage with </w:t>
      </w:r>
      <w:r>
        <w:t>MCVideo</w:t>
      </w:r>
      <w:r w:rsidRPr="000B4518">
        <w:t xml:space="preserve"> and therefore are not described in an RFC.</w:t>
      </w:r>
    </w:p>
    <w:p w14:paraId="7D5205FF" w14:textId="77777777" w:rsidR="00D01278" w:rsidRPr="000B4518" w:rsidRDefault="00D01278" w:rsidP="00D01278">
      <w:pPr>
        <w:pStyle w:val="Heading3"/>
      </w:pPr>
      <w:bookmarkStart w:id="2248" w:name="_Toc11344087"/>
      <w:bookmarkStart w:id="2249" w:name="_Toc45216048"/>
      <w:bookmarkStart w:id="2250" w:name="_Toc51945823"/>
      <w:bookmarkStart w:id="2251" w:name="_Toc99173219"/>
      <w:r w:rsidRPr="000B4518">
        <w:t>12.1.2</w:t>
      </w:r>
      <w:r w:rsidRPr="000B4518">
        <w:tab/>
        <w:t>SDP "</w:t>
      </w:r>
      <w:proofErr w:type="spellStart"/>
      <w:r w:rsidRPr="000B4518">
        <w:t>fmtp</w:t>
      </w:r>
      <w:proofErr w:type="spellEnd"/>
      <w:r w:rsidRPr="000B4518">
        <w:t xml:space="preserve">" attribute for </w:t>
      </w:r>
      <w:r>
        <w:t>MCVideo</w:t>
      </w:r>
      <w:bookmarkEnd w:id="2248"/>
      <w:bookmarkEnd w:id="2249"/>
      <w:bookmarkEnd w:id="2250"/>
      <w:bookmarkEnd w:id="2251"/>
    </w:p>
    <w:p w14:paraId="4EBD030B" w14:textId="77777777" w:rsidR="00D01278" w:rsidRPr="000B4518" w:rsidRDefault="00D01278" w:rsidP="00D01278">
      <w:pPr>
        <w:pStyle w:val="Heading4"/>
      </w:pPr>
      <w:bookmarkStart w:id="2252" w:name="_Toc11344088"/>
      <w:bookmarkStart w:id="2253" w:name="_Toc45216049"/>
      <w:bookmarkStart w:id="2254" w:name="_Toc51945824"/>
      <w:bookmarkStart w:id="2255" w:name="_Toc99173220"/>
      <w:r w:rsidRPr="000B4518">
        <w:t>12.1.2.1</w:t>
      </w:r>
      <w:r w:rsidRPr="000B4518">
        <w:tab/>
        <w:t>General</w:t>
      </w:r>
      <w:bookmarkEnd w:id="2252"/>
      <w:bookmarkEnd w:id="2253"/>
      <w:bookmarkEnd w:id="2254"/>
      <w:bookmarkEnd w:id="2255"/>
    </w:p>
    <w:p w14:paraId="442A9D21" w14:textId="616AC565" w:rsidR="00D01278" w:rsidRPr="000B4518" w:rsidRDefault="00D01278" w:rsidP="00D01278">
      <w:r w:rsidRPr="000B4518">
        <w:t xml:space="preserve">This </w:t>
      </w:r>
      <w:r w:rsidR="008C5982">
        <w:t>clause</w:t>
      </w:r>
      <w:r w:rsidRPr="000B4518">
        <w:t xml:space="preserve"> defines the structure and syntax of the SDP "</w:t>
      </w:r>
      <w:proofErr w:type="spellStart"/>
      <w:r w:rsidRPr="000B4518">
        <w:t>fmtp</w:t>
      </w:r>
      <w:proofErr w:type="spellEnd"/>
      <w:r w:rsidRPr="000B4518">
        <w:t xml:space="preserve">"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31DAD68D" w14:textId="77777777" w:rsidR="00D01278" w:rsidRPr="000B4518" w:rsidRDefault="00D01278" w:rsidP="00D01278">
      <w:pPr>
        <w:pStyle w:val="Heading4"/>
      </w:pPr>
      <w:bookmarkStart w:id="2256" w:name="_Toc11344089"/>
      <w:bookmarkStart w:id="2257" w:name="_Toc45216050"/>
      <w:bookmarkStart w:id="2258" w:name="_Toc51945825"/>
      <w:bookmarkStart w:id="2259" w:name="_Toc99173221"/>
      <w:r w:rsidRPr="000B4518">
        <w:t>12.1.2.2</w:t>
      </w:r>
      <w:r w:rsidRPr="000B4518">
        <w:tab/>
        <w:t>Semantics</w:t>
      </w:r>
      <w:bookmarkEnd w:id="2256"/>
      <w:bookmarkEnd w:id="2257"/>
      <w:bookmarkEnd w:id="2258"/>
      <w:bookmarkEnd w:id="2259"/>
    </w:p>
    <w:p w14:paraId="3365B7B7" w14:textId="77777777" w:rsidR="00D01278" w:rsidRPr="000B4518" w:rsidRDefault="00D01278" w:rsidP="00D01278">
      <w:r w:rsidRPr="000B4518">
        <w:t>In an SDP offer and answer, the "</w:t>
      </w:r>
      <w:proofErr w:type="spellStart"/>
      <w:r w:rsidRPr="000B4518">
        <w:t>mc_queueing</w:t>
      </w:r>
      <w:proofErr w:type="spellEnd"/>
      <w:r w:rsidRPr="000B4518">
        <w:t xml:space="preserve">" </w:t>
      </w:r>
      <w:proofErr w:type="spellStart"/>
      <w:r w:rsidRPr="000B4518">
        <w:t>fmtp</w:t>
      </w:r>
      <w:proofErr w:type="spellEnd"/>
      <w:r w:rsidRPr="000B4518">
        <w:t xml:space="preserve"> attribute is used to indicate support of the </w:t>
      </w:r>
      <w:r w:rsidR="002477B2">
        <w:t>Transmission</w:t>
      </w:r>
      <w:r>
        <w:t xml:space="preserve"> Request</w:t>
      </w:r>
      <w:r w:rsidRPr="000B4518">
        <w:t xml:space="preserve"> message queueing mechanism, as defined in the present specification.</w:t>
      </w:r>
    </w:p>
    <w:p w14:paraId="6045AED0" w14:textId="77777777" w:rsidR="00D01278" w:rsidRPr="000B4518" w:rsidRDefault="00D01278" w:rsidP="00D01278">
      <w:r w:rsidRPr="000B4518">
        <w:t>In an SDP offer, the "</w:t>
      </w:r>
      <w:proofErr w:type="spellStart"/>
      <w:r w:rsidRPr="000B4518">
        <w:t>mc_priority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w:t>
      </w:r>
      <w:proofErr w:type="spellStart"/>
      <w:r w:rsidRPr="000B4518">
        <w:t>offerer</w:t>
      </w:r>
      <w:proofErr w:type="spellEnd"/>
      <w:r w:rsidRPr="000B4518">
        <w:t xml:space="preserve"> requests to be used with </w:t>
      </w:r>
      <w:r w:rsidR="002477B2">
        <w:t>Transmission</w:t>
      </w:r>
      <w:r>
        <w:t xml:space="preserve"> Request</w:t>
      </w:r>
      <w:r w:rsidRPr="000B4518">
        <w:t xml:space="preserve"> messages sent by the </w:t>
      </w:r>
      <w:proofErr w:type="spellStart"/>
      <w:r w:rsidRPr="000B4518">
        <w:t>offerer</w:t>
      </w:r>
      <w:proofErr w:type="spellEnd"/>
      <w:r w:rsidRPr="000B4518">
        <w:t xml:space="preserve">. In an SDP answer, the attribute parameter indicates the maximum priority level that the answerer has granted to the </w:t>
      </w:r>
      <w:proofErr w:type="spellStart"/>
      <w:r w:rsidRPr="000B4518">
        <w:t>offerer</w:t>
      </w:r>
      <w:proofErr w:type="spellEnd"/>
      <w:r w:rsidRPr="000B4518">
        <w:t>. The value must be equal or less than the value provided in the associated SDP offer.</w:t>
      </w:r>
    </w:p>
    <w:p w14:paraId="6C503867" w14:textId="77777777" w:rsidR="00D01278" w:rsidRPr="000B4518" w:rsidRDefault="00D01278" w:rsidP="00D01278">
      <w:pPr>
        <w:pStyle w:val="NO"/>
      </w:pPr>
      <w:r w:rsidRPr="000B4518">
        <w:t>NOTE 1:</w:t>
      </w:r>
      <w:r>
        <w:tab/>
      </w:r>
      <w:r w:rsidRPr="000B4518">
        <w:t>If the "</w:t>
      </w:r>
      <w:proofErr w:type="spellStart"/>
      <w:r w:rsidRPr="000B4518">
        <w:t>mc_priority</w:t>
      </w:r>
      <w:proofErr w:type="spellEnd"/>
      <w:r w:rsidRPr="000B4518">
        <w:t xml:space="preserve">" </w:t>
      </w:r>
      <w:proofErr w:type="spellStart"/>
      <w:r w:rsidRPr="000B4518">
        <w:t>fmtp</w:t>
      </w:r>
      <w:proofErr w:type="spellEnd"/>
      <w:r w:rsidRPr="000B4518">
        <w:t xml:space="preserve"> attribute is not used within an SDP offer or answer, a default priority value is assumed.</w:t>
      </w:r>
    </w:p>
    <w:p w14:paraId="5C90B543" w14:textId="77777777" w:rsidR="00062123" w:rsidRPr="000B4518" w:rsidRDefault="00062123" w:rsidP="00062123">
      <w:r w:rsidRPr="000B4518">
        <w:t>In an SDP offer,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w:t>
      </w:r>
      <w:proofErr w:type="spellStart"/>
      <w:r w:rsidRPr="000B4518">
        <w:t>offerer</w:t>
      </w:r>
      <w:proofErr w:type="spellEnd"/>
      <w:r w:rsidRPr="000B4518">
        <w:t xml:space="preserve"> requests to be used with </w:t>
      </w:r>
      <w:r>
        <w:t>Reception Request</w:t>
      </w:r>
      <w:r w:rsidRPr="000B4518">
        <w:t xml:space="preserve"> messages sent by the </w:t>
      </w:r>
      <w:proofErr w:type="spellStart"/>
      <w:r w:rsidRPr="000B4518">
        <w:t>offerer</w:t>
      </w:r>
      <w:proofErr w:type="spellEnd"/>
      <w:r w:rsidRPr="000B4518">
        <w:t xml:space="preserve">. In an SDP answer, the attribute parameter indicates the maximum </w:t>
      </w:r>
      <w:r>
        <w:t xml:space="preserve">reception </w:t>
      </w:r>
      <w:r w:rsidRPr="000B4518">
        <w:t xml:space="preserve">priority level that the answerer has granted to the </w:t>
      </w:r>
      <w:proofErr w:type="spellStart"/>
      <w:r w:rsidRPr="000B4518">
        <w:t>offerer</w:t>
      </w:r>
      <w:proofErr w:type="spellEnd"/>
      <w:r w:rsidRPr="000B4518">
        <w:t>. The value must be equal or less than the value provided in the associated SDP offer.</w:t>
      </w:r>
    </w:p>
    <w:p w14:paraId="3686B045" w14:textId="77777777" w:rsidR="00062123" w:rsidRPr="00877B7D" w:rsidRDefault="00062123" w:rsidP="00062123">
      <w:pPr>
        <w:pStyle w:val="NO"/>
      </w:pPr>
      <w:r w:rsidRPr="000B4518">
        <w:t>NOTE </w:t>
      </w:r>
      <w:r>
        <w:t>2</w:t>
      </w:r>
      <w:r w:rsidRPr="000B4518">
        <w:t>:</w:t>
      </w:r>
      <w:r>
        <w:tab/>
      </w:r>
      <w:r w:rsidRPr="000B4518">
        <w:t>If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not used within an SDP offer or answer, a default </w:t>
      </w:r>
      <w:r>
        <w:t xml:space="preserve">reception </w:t>
      </w:r>
      <w:r w:rsidRPr="000B4518">
        <w:t>priority value is assumed.</w:t>
      </w:r>
    </w:p>
    <w:p w14:paraId="6825143E" w14:textId="77777777" w:rsidR="00D01278" w:rsidRPr="000B4518" w:rsidRDefault="00D01278" w:rsidP="00062123">
      <w:r w:rsidRPr="000B4518">
        <w:t>In an SDP offer, the "</w:t>
      </w:r>
      <w:proofErr w:type="spellStart"/>
      <w:r w:rsidRPr="000B4518">
        <w:t>mc_granted</w:t>
      </w:r>
      <w:proofErr w:type="spellEnd"/>
      <w:r w:rsidRPr="000B4518">
        <w:t xml:space="preserve">" </w:t>
      </w:r>
      <w:proofErr w:type="spellStart"/>
      <w:r w:rsidRPr="000B4518">
        <w:t>fmtp</w:t>
      </w:r>
      <w:proofErr w:type="spellEnd"/>
      <w:r w:rsidRPr="000B4518">
        <w:t xml:space="preserve"> attribute parameter indicates that the </w:t>
      </w:r>
      <w:proofErr w:type="spellStart"/>
      <w:r w:rsidRPr="000B4518">
        <w:t>offerer</w:t>
      </w:r>
      <w:proofErr w:type="spellEnd"/>
      <w:r w:rsidRPr="000B4518">
        <w:t xml:space="preserve"> supports the procedure where the answerer indicates, using the </w:t>
      </w:r>
      <w:proofErr w:type="spellStart"/>
      <w:r w:rsidRPr="000B4518">
        <w:t>fmtp</w:t>
      </w:r>
      <w:proofErr w:type="spellEnd"/>
      <w:r w:rsidRPr="000B4518">
        <w:t xml:space="preserve"> attribute in the associated SDP answer, that the </w:t>
      </w:r>
      <w:r>
        <w:t>permission to transmit</w:t>
      </w:r>
      <w:r w:rsidRPr="000B4518">
        <w:t xml:space="preserve"> has been granted to the </w:t>
      </w:r>
      <w:proofErr w:type="spellStart"/>
      <w:r w:rsidRPr="000B4518">
        <w:t>offerer</w:t>
      </w:r>
      <w:proofErr w:type="spellEnd"/>
      <w:r w:rsidRPr="000B4518">
        <w:t>.</w:t>
      </w:r>
    </w:p>
    <w:p w14:paraId="71866BCE" w14:textId="77777777" w:rsidR="00D01278" w:rsidRPr="000B4518" w:rsidRDefault="00D01278" w:rsidP="00D01278">
      <w:pPr>
        <w:pStyle w:val="NO"/>
      </w:pPr>
      <w:r w:rsidRPr="000B4518">
        <w:lastRenderedPageBreak/>
        <w:t>NOTE </w:t>
      </w:r>
      <w:r w:rsidR="00062123">
        <w:t>3</w:t>
      </w:r>
      <w:r w:rsidRPr="000B4518">
        <w:t>:</w:t>
      </w:r>
      <w:r>
        <w:tab/>
      </w:r>
      <w:r w:rsidRPr="000B4518">
        <w:t>When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used in an SDP offer, it does not indicate an actual request for the </w:t>
      </w:r>
      <w:r>
        <w:t>media transmission</w:t>
      </w:r>
      <w:r w:rsidRPr="000B4518">
        <w:t>. The SDP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w:t>
      </w:r>
      <w:proofErr w:type="spellStart"/>
      <w:r w:rsidRPr="000B4518">
        <w:t>offerer</w:t>
      </w:r>
      <w:proofErr w:type="spellEnd"/>
      <w:r w:rsidRPr="000B4518">
        <w:t>.</w:t>
      </w:r>
    </w:p>
    <w:p w14:paraId="4CE2C382" w14:textId="77777777" w:rsidR="00D01278" w:rsidRPr="000B4518" w:rsidRDefault="00D01278" w:rsidP="00D01278">
      <w:pPr>
        <w:pStyle w:val="NO"/>
      </w:pPr>
      <w:r w:rsidRPr="000B4518">
        <w:t>NOTE </w:t>
      </w:r>
      <w:r w:rsidR="00062123">
        <w:t>4</w:t>
      </w:r>
      <w:r w:rsidRPr="000B4518">
        <w:t>:</w:t>
      </w:r>
      <w:r>
        <w:tab/>
      </w:r>
      <w:r w:rsidRPr="000B4518">
        <w:t xml:space="preserve">Once the </w:t>
      </w:r>
      <w:proofErr w:type="spellStart"/>
      <w:r w:rsidRPr="000B4518">
        <w:t>offerer</w:t>
      </w:r>
      <w:proofErr w:type="spellEnd"/>
      <w:r w:rsidRPr="000B4518">
        <w:t xml:space="preserve"> has been granted the </w:t>
      </w:r>
      <w:r>
        <w:t xml:space="preserve">permission to </w:t>
      </w:r>
      <w:r w:rsidR="002477B2">
        <w:t>Transmission</w:t>
      </w:r>
      <w:r w:rsidRPr="000B4518">
        <w:t xml:space="preserve">, the </w:t>
      </w:r>
      <w:proofErr w:type="spellStart"/>
      <w:r w:rsidRPr="000B4518">
        <w:t>offerer</w:t>
      </w:r>
      <w:proofErr w:type="spellEnd"/>
      <w:r w:rsidRPr="000B4518">
        <w:t xml:space="preserve"> </w:t>
      </w:r>
      <w:r>
        <w:t>can perform media transmission</w:t>
      </w:r>
      <w:r w:rsidRPr="000B4518">
        <w:t xml:space="preserve"> until it receives a </w:t>
      </w:r>
      <w:r>
        <w:t>Transmission</w:t>
      </w:r>
      <w:r w:rsidRPr="000B4518">
        <w:t xml:space="preserve"> Revoke</w:t>
      </w:r>
      <w:r>
        <w:t>d</w:t>
      </w:r>
      <w:r w:rsidRPr="000B4518">
        <w:t xml:space="preserve"> message, or until the </w:t>
      </w:r>
      <w:proofErr w:type="spellStart"/>
      <w:r w:rsidRPr="000B4518">
        <w:t>offerer</w:t>
      </w:r>
      <w:proofErr w:type="spellEnd"/>
      <w:r w:rsidRPr="000B4518">
        <w:t xml:space="preserve">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32732DDD" w14:textId="77777777" w:rsidR="00D01278" w:rsidRPr="000B4518" w:rsidRDefault="00D01278" w:rsidP="00D01278">
      <w:r w:rsidRPr="000B4518">
        <w:t>In an SDP offer,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indicates that the </w:t>
      </w:r>
      <w:proofErr w:type="spellStart"/>
      <w:r w:rsidRPr="000B4518">
        <w:t>offerer</w:t>
      </w:r>
      <w:proofErr w:type="spellEnd"/>
      <w:r w:rsidRPr="000B4518">
        <w:t xml:space="preserve">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w:t>
      </w:r>
      <w:proofErr w:type="spellStart"/>
      <w:r w:rsidRPr="000B4518">
        <w:t>offerer</w:t>
      </w:r>
      <w:proofErr w:type="spellEnd"/>
      <w:r w:rsidRPr="000B4518">
        <w:t xml:space="preserve">, the answerer will send a </w:t>
      </w:r>
      <w:r>
        <w:t>Transmission</w:t>
      </w:r>
      <w:r w:rsidRPr="000B4518">
        <w:t xml:space="preserve"> Granted message.</w:t>
      </w:r>
    </w:p>
    <w:p w14:paraId="07B356BF" w14:textId="77777777" w:rsidR="00D01278" w:rsidRPr="000B4518" w:rsidRDefault="00D01278" w:rsidP="00D01278">
      <w:pPr>
        <w:pStyle w:val="NO"/>
      </w:pPr>
      <w:r w:rsidRPr="000B4518">
        <w:t>NOTE </w:t>
      </w:r>
      <w:r w:rsidR="00062123">
        <w:t>5</w:t>
      </w:r>
      <w:r w:rsidRPr="000B4518">
        <w:t>:</w:t>
      </w:r>
      <w:r>
        <w:tab/>
      </w:r>
      <w:r w:rsidRPr="000B4518">
        <w:t>The usage of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an SDP answer does not mean that the answerer has granted the </w:t>
      </w:r>
      <w:r>
        <w:t xml:space="preserve">permission to </w:t>
      </w:r>
      <w:r w:rsidR="002477B2">
        <w:t>Transmission</w:t>
      </w:r>
      <w:r w:rsidRPr="000B4518">
        <w:t xml:space="preserve"> to the </w:t>
      </w:r>
      <w:proofErr w:type="spellStart"/>
      <w:r w:rsidRPr="000B4518">
        <w:t>offerer</w:t>
      </w:r>
      <w:proofErr w:type="spellEnd"/>
      <w:r w:rsidRPr="000B4518">
        <w:t xml:space="preserve">, only that the answerer has accepted the implicit </w:t>
      </w:r>
      <w:r w:rsidR="002477B2">
        <w:t>Transmission</w:t>
      </w:r>
      <w:r>
        <w:t xml:space="preserve"> Request</w:t>
      </w:r>
      <w:r w:rsidRPr="000B4518">
        <w:t>.</w:t>
      </w:r>
    </w:p>
    <w:p w14:paraId="0613A09A" w14:textId="77777777" w:rsidR="00D01278" w:rsidRPr="000B4518" w:rsidRDefault="00D01278" w:rsidP="00D01278">
      <w:pPr>
        <w:pStyle w:val="Heading4"/>
      </w:pPr>
      <w:bookmarkStart w:id="2260" w:name="_Toc11344090"/>
      <w:bookmarkStart w:id="2261" w:name="_Toc45216051"/>
      <w:bookmarkStart w:id="2262" w:name="_Toc51945826"/>
      <w:bookmarkStart w:id="2263" w:name="_Toc99173222"/>
      <w:r w:rsidRPr="000B4518">
        <w:t>12.1.2.3</w:t>
      </w:r>
      <w:r w:rsidRPr="000B4518">
        <w:tab/>
        <w:t>Syntax</w:t>
      </w:r>
      <w:bookmarkEnd w:id="2260"/>
      <w:bookmarkEnd w:id="2261"/>
      <w:bookmarkEnd w:id="2262"/>
      <w:bookmarkEnd w:id="2263"/>
    </w:p>
    <w:p w14:paraId="3A04E4CD" w14:textId="77777777" w:rsidR="00D01278" w:rsidRPr="000B4518" w:rsidRDefault="00D01278" w:rsidP="00D01278">
      <w:pPr>
        <w:pStyle w:val="TH"/>
      </w:pPr>
      <w:r w:rsidRPr="000B4518">
        <w:t>Table 12.1.2.3-1: SDP "</w:t>
      </w:r>
      <w:proofErr w:type="spellStart"/>
      <w:r w:rsidRPr="000B4518">
        <w:t>fmtp</w:t>
      </w:r>
      <w:proofErr w:type="spellEnd"/>
      <w:r w:rsidRPr="000B4518">
        <w:t xml:space="preserve">" attribute for the </w:t>
      </w:r>
      <w:r>
        <w:t>MCVideo</w:t>
      </w:r>
      <w:r w:rsidRPr="000B4518">
        <w:t xml:space="preserve"> media plane control channel</w:t>
      </w:r>
    </w:p>
    <w:p w14:paraId="68CA506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7C828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7A7299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52F43FF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7F465E4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99B1C6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5E9CD91B"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241C42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00F538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17052F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CF55A98" w14:textId="77777777" w:rsidR="00D01278" w:rsidRPr="000B4518" w:rsidRDefault="00D01278" w:rsidP="00D01278">
      <w:pPr>
        <w:rPr>
          <w:noProof/>
        </w:rPr>
      </w:pPr>
    </w:p>
    <w:p w14:paraId="2BA15216" w14:textId="77777777" w:rsidR="00080512" w:rsidRPr="00D01278" w:rsidRDefault="00D01278" w:rsidP="00D01278">
      <w:pPr>
        <w:pStyle w:val="EditorsNote"/>
        <w:rPr>
          <w:noProof/>
        </w:rPr>
      </w:pPr>
      <w:r>
        <w:rPr>
          <w:noProof/>
        </w:rPr>
        <w:t>Editor's Note:</w:t>
      </w:r>
      <w:r>
        <w:rPr>
          <w:noProof/>
        </w:rPr>
        <w:tab/>
        <w:t>IANA registration may be required.</w:t>
      </w:r>
    </w:p>
    <w:p w14:paraId="66D6D9CD" w14:textId="77777777" w:rsidR="00D01278" w:rsidRPr="009607B5" w:rsidRDefault="00D01278" w:rsidP="00D01278">
      <w:pPr>
        <w:pStyle w:val="Heading1"/>
        <w:rPr>
          <w:noProof/>
          <w:lang w:eastAsia="zh-CN"/>
        </w:rPr>
      </w:pPr>
      <w:bookmarkStart w:id="2264" w:name="_Toc11344091"/>
      <w:bookmarkStart w:id="2265" w:name="_Toc45216052"/>
      <w:bookmarkStart w:id="2266" w:name="_Toc51945827"/>
      <w:bookmarkStart w:id="2267" w:name="_Toc99173223"/>
      <w:r w:rsidRPr="009607B5">
        <w:rPr>
          <w:noProof/>
          <w:lang w:eastAsia="zh-CN"/>
        </w:rPr>
        <w:t>13</w:t>
      </w:r>
      <w:r w:rsidRPr="009607B5">
        <w:rPr>
          <w:noProof/>
          <w:lang w:eastAsia="zh-CN"/>
        </w:rPr>
        <w:tab/>
        <w:t>Media plane security</w:t>
      </w:r>
      <w:bookmarkEnd w:id="2264"/>
      <w:bookmarkEnd w:id="2265"/>
      <w:bookmarkEnd w:id="2266"/>
      <w:bookmarkEnd w:id="2267"/>
    </w:p>
    <w:p w14:paraId="5B6E7612" w14:textId="77777777" w:rsidR="00D01278" w:rsidRPr="009607B5" w:rsidRDefault="00D01278" w:rsidP="00D01278">
      <w:pPr>
        <w:pStyle w:val="Heading2"/>
      </w:pPr>
      <w:bookmarkStart w:id="2268" w:name="_Toc11344092"/>
      <w:bookmarkStart w:id="2269" w:name="_Toc45216053"/>
      <w:bookmarkStart w:id="2270" w:name="_Toc51945828"/>
      <w:bookmarkStart w:id="2271" w:name="_Toc99173224"/>
      <w:r w:rsidRPr="009607B5">
        <w:t>13.1</w:t>
      </w:r>
      <w:r w:rsidRPr="009607B5">
        <w:tab/>
        <w:t>General</w:t>
      </w:r>
      <w:bookmarkEnd w:id="2268"/>
      <w:bookmarkEnd w:id="2269"/>
      <w:bookmarkEnd w:id="2270"/>
      <w:bookmarkEnd w:id="2271"/>
    </w:p>
    <w:p w14:paraId="37B4804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22A93726"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0B5781B" w14:textId="77777777" w:rsidR="00D01278" w:rsidRPr="009607B5" w:rsidRDefault="00D01278" w:rsidP="00D01278">
      <w:pPr>
        <w:rPr>
          <w:noProof/>
        </w:rPr>
      </w:pPr>
      <w:r w:rsidRPr="009607B5">
        <w:rPr>
          <w:noProof/>
        </w:rPr>
        <w:t>Various keys and associated key identifiers protect:</w:t>
      </w:r>
    </w:p>
    <w:p w14:paraId="5CCD92B3" w14:textId="77777777" w:rsidR="00D01278" w:rsidRPr="009607B5" w:rsidRDefault="00D01278" w:rsidP="00D01278">
      <w:pPr>
        <w:pStyle w:val="B1"/>
        <w:rPr>
          <w:noProof/>
        </w:rPr>
      </w:pPr>
      <w:r w:rsidRPr="009607B5">
        <w:rPr>
          <w:noProof/>
        </w:rPr>
        <w:t>1.</w:t>
      </w:r>
      <w:r w:rsidRPr="009607B5">
        <w:rPr>
          <w:noProof/>
        </w:rPr>
        <w:tab/>
        <w:t>RTP transported media;</w:t>
      </w:r>
    </w:p>
    <w:p w14:paraId="5581D6A3"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7113FD7C"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26F068D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FF213FB"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34F58044"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94682C0"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3112D59E"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3A99EE62"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3E5AF33A"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231D8CE"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D571D6C"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62106FC1"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2B9C2FCF"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21E2D2DF"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15C0711B"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12BFE636"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66EF717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0ADFF55D"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4CD4A72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151E8AF9"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FC61E37"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7E8200D0"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C662DC9"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56F76C88"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D0B888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6E827FAF"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1F693D29"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235C069E"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1C76A22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0E36B7D0"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643668A6"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6598A17" w14:textId="6A71481A"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8C5982">
        <w:t>clause</w:t>
      </w:r>
      <w:r w:rsidRPr="009607B5">
        <w:t> 8.3.4 or using MONP signalling according to 3GPP TS 24.</w:t>
      </w:r>
      <w:r>
        <w:t>281 [2]</w:t>
      </w:r>
      <w:r w:rsidRPr="009607B5">
        <w:t>.</w:t>
      </w:r>
    </w:p>
    <w:p w14:paraId="04134969" w14:textId="77777777" w:rsidR="00D01278" w:rsidRPr="009607B5" w:rsidRDefault="00D01278" w:rsidP="00D01278">
      <w:pPr>
        <w:pStyle w:val="Heading2"/>
      </w:pPr>
      <w:bookmarkStart w:id="2272" w:name="_Toc11344093"/>
      <w:bookmarkStart w:id="2273" w:name="_Toc45216054"/>
      <w:bookmarkStart w:id="2274" w:name="_Toc51945829"/>
      <w:bookmarkStart w:id="2275" w:name="_Toc99173225"/>
      <w:r w:rsidRPr="009607B5">
        <w:t>13.2</w:t>
      </w:r>
      <w:r w:rsidRPr="009607B5">
        <w:tab/>
        <w:t>Derivation of SRTP/SRTCP master keys</w:t>
      </w:r>
      <w:bookmarkEnd w:id="2272"/>
      <w:bookmarkEnd w:id="2273"/>
      <w:bookmarkEnd w:id="2274"/>
      <w:bookmarkEnd w:id="2275"/>
    </w:p>
    <w:p w14:paraId="72F3E555" w14:textId="5DE21C2D"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8C5982">
        <w:rPr>
          <w:noProof/>
        </w:rPr>
        <w:t>clause</w:t>
      </w:r>
      <w:r w:rsidRPr="009607B5">
        <w:rPr>
          <w:noProof/>
        </w:rPr>
        <w:t> 13.1 are used to derive SRTP-MK, SRTP-MS and SRTP-MKI.</w:t>
      </w:r>
    </w:p>
    <w:p w14:paraId="11B1E3D2"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07D9F2A" w14:textId="77777777" w:rsidR="00D01278" w:rsidRPr="009607B5" w:rsidRDefault="00D01278" w:rsidP="00D01278">
      <w:pPr>
        <w:pStyle w:val="Heading2"/>
        <w:rPr>
          <w:noProof/>
        </w:rPr>
      </w:pPr>
      <w:bookmarkStart w:id="2276" w:name="_Toc11344094"/>
      <w:bookmarkStart w:id="2277" w:name="_Toc45216055"/>
      <w:bookmarkStart w:id="2278" w:name="_Toc51945830"/>
      <w:bookmarkStart w:id="2279" w:name="_Toc99173226"/>
      <w:r w:rsidRPr="009607B5">
        <w:rPr>
          <w:noProof/>
        </w:rPr>
        <w:t>13.3</w:t>
      </w:r>
      <w:r w:rsidRPr="009607B5">
        <w:rPr>
          <w:noProof/>
        </w:rPr>
        <w:tab/>
        <w:t>Media plane encryption and decryption</w:t>
      </w:r>
      <w:bookmarkEnd w:id="2276"/>
      <w:bookmarkEnd w:id="2277"/>
      <w:bookmarkEnd w:id="2278"/>
      <w:bookmarkEnd w:id="2279"/>
    </w:p>
    <w:p w14:paraId="1E501116" w14:textId="77777777" w:rsidR="00D01278" w:rsidRPr="009607B5" w:rsidRDefault="00D01278" w:rsidP="00D01278">
      <w:pPr>
        <w:pStyle w:val="Heading3"/>
        <w:rPr>
          <w:noProof/>
        </w:rPr>
      </w:pPr>
      <w:bookmarkStart w:id="2280" w:name="_Toc11344095"/>
      <w:bookmarkStart w:id="2281" w:name="_Toc45216056"/>
      <w:bookmarkStart w:id="2282" w:name="_Toc51945831"/>
      <w:bookmarkStart w:id="2283" w:name="_Toc99173227"/>
      <w:r w:rsidRPr="009607B5">
        <w:rPr>
          <w:noProof/>
        </w:rPr>
        <w:t>13.3.1</w:t>
      </w:r>
      <w:r w:rsidRPr="009607B5">
        <w:rPr>
          <w:noProof/>
        </w:rPr>
        <w:tab/>
        <w:t>General</w:t>
      </w:r>
      <w:bookmarkEnd w:id="2280"/>
      <w:bookmarkEnd w:id="2281"/>
      <w:bookmarkEnd w:id="2282"/>
      <w:bookmarkEnd w:id="2283"/>
    </w:p>
    <w:p w14:paraId="00AC322B" w14:textId="648B84DF" w:rsidR="00D01278" w:rsidRPr="009607B5" w:rsidRDefault="00D01278" w:rsidP="00D01278">
      <w:r>
        <w:t xml:space="preserve">The </w:t>
      </w:r>
      <w:r w:rsidR="008C5982">
        <w:t>clause</w:t>
      </w:r>
      <w:r>
        <w:t> 13.3 provides the media plane encryption and decryption procedures at the participating MCVideo function, the MCVideo client and the controlling MCVideo function.</w:t>
      </w:r>
    </w:p>
    <w:p w14:paraId="690D3F6F" w14:textId="77777777" w:rsidR="00D01278" w:rsidRPr="009607B5" w:rsidRDefault="00D01278" w:rsidP="00D01278">
      <w:pPr>
        <w:pStyle w:val="Heading3"/>
        <w:rPr>
          <w:noProof/>
        </w:rPr>
      </w:pPr>
      <w:bookmarkStart w:id="2284" w:name="_Toc11344096"/>
      <w:bookmarkStart w:id="2285" w:name="_Toc45216057"/>
      <w:bookmarkStart w:id="2286" w:name="_Toc51945832"/>
      <w:bookmarkStart w:id="2287" w:name="_Toc99173228"/>
      <w:r w:rsidRPr="009607B5">
        <w:rPr>
          <w:noProof/>
        </w:rPr>
        <w:t>13.3.2</w:t>
      </w:r>
      <w:r w:rsidRPr="009607B5">
        <w:rPr>
          <w:noProof/>
        </w:rPr>
        <w:tab/>
        <w:t>The participating</w:t>
      </w:r>
      <w:r>
        <w:rPr>
          <w:noProof/>
        </w:rPr>
        <w:t xml:space="preserve"> MCVideo</w:t>
      </w:r>
      <w:r w:rsidRPr="009607B5">
        <w:rPr>
          <w:noProof/>
        </w:rPr>
        <w:t xml:space="preserve"> function</w:t>
      </w:r>
      <w:bookmarkEnd w:id="2284"/>
      <w:bookmarkEnd w:id="2285"/>
      <w:bookmarkEnd w:id="2286"/>
      <w:bookmarkEnd w:id="2287"/>
    </w:p>
    <w:p w14:paraId="3C477EC9" w14:textId="77777777" w:rsidR="00D01278" w:rsidRPr="009607B5" w:rsidRDefault="00D01278" w:rsidP="00D01278">
      <w:r w:rsidRPr="009607B5">
        <w:t>The participating</w:t>
      </w:r>
      <w:r>
        <w:t xml:space="preserve"> MCVideo</w:t>
      </w:r>
      <w:r w:rsidRPr="009607B5">
        <w:t xml:space="preserve"> function:</w:t>
      </w:r>
    </w:p>
    <w:p w14:paraId="1DD7B4D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7740A0EC"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56A6643" w14:textId="4BE9BD21"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r w:rsidRPr="009607B5">
        <w:rPr>
          <w:lang w:val="en-US"/>
        </w:rPr>
        <w:t xml:space="preserve"> and</w:t>
      </w:r>
    </w:p>
    <w:p w14:paraId="5DE1DACD" w14:textId="410AAF40"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r w:rsidRPr="009607B5">
        <w:rPr>
          <w:lang w:val="en-US"/>
        </w:rPr>
        <w:t>;</w:t>
      </w:r>
    </w:p>
    <w:p w14:paraId="3C93C8BC"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0C889B1C" w14:textId="4CF85380"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proofErr w:type="spellStart"/>
      <w:r>
        <w:rPr>
          <w:lang w:val="en-US"/>
        </w:rPr>
        <w:t>MuSiK</w:t>
      </w:r>
      <w:proofErr w:type="spellEnd"/>
      <w:r>
        <w:t xml:space="preserve"> </w:t>
      </w:r>
      <w:r w:rsidRPr="000B4518">
        <w:t xml:space="preserve">and </w:t>
      </w:r>
      <w:proofErr w:type="spellStart"/>
      <w:r>
        <w:rPr>
          <w:lang w:val="en-US"/>
        </w:rPr>
        <w:t>MuSiK</w:t>
      </w:r>
      <w:proofErr w:type="spellEnd"/>
      <w:r w:rsidRPr="000B4518">
        <w:t xml:space="preserve">-ID as specified in </w:t>
      </w:r>
      <w:r w:rsidR="008C5982">
        <w:t>clause</w:t>
      </w:r>
      <w:r w:rsidRPr="000B4518">
        <w:t> </w:t>
      </w:r>
      <w:r>
        <w:t>13.2;</w:t>
      </w:r>
    </w:p>
    <w:p w14:paraId="6FB3273C"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46F50D20" w14:textId="697D3F25"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r w:rsidRPr="009607B5">
        <w:rPr>
          <w:lang w:val="en-US"/>
        </w:rPr>
        <w:t xml:space="preserve"> and</w:t>
      </w:r>
    </w:p>
    <w:p w14:paraId="420566DB" w14:textId="7A0AA7E4"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p>
    <w:p w14:paraId="6447BE6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F60E710" w14:textId="42FE90E1"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r w:rsidRPr="009607B5">
        <w:rPr>
          <w:lang w:val="en-US"/>
        </w:rPr>
        <w:t xml:space="preserve"> and</w:t>
      </w:r>
    </w:p>
    <w:p w14:paraId="338D22A3" w14:textId="5EAE9D5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p>
    <w:p w14:paraId="4876882D"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065312B3" w14:textId="337B1213"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8C5982">
        <w:t>clause</w:t>
      </w:r>
      <w:r w:rsidRPr="009607B5">
        <w:t> 13.2;</w:t>
      </w:r>
      <w:r w:rsidRPr="009607B5">
        <w:rPr>
          <w:lang w:val="en-US"/>
        </w:rPr>
        <w:t xml:space="preserve"> and</w:t>
      </w:r>
    </w:p>
    <w:p w14:paraId="3C01032B" w14:textId="760C868B"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8C5982">
        <w:t>clause</w:t>
      </w:r>
      <w:r w:rsidRPr="009607B5">
        <w:t> 13.2</w:t>
      </w:r>
      <w:r w:rsidRPr="009607B5">
        <w:rPr>
          <w:lang w:val="en-US"/>
        </w:rPr>
        <w:t>;</w:t>
      </w:r>
    </w:p>
    <w:p w14:paraId="0DE34D8F"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4231E9E" w14:textId="6325F05C"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r w:rsidRPr="009607B5">
        <w:rPr>
          <w:lang w:val="en-US"/>
        </w:rPr>
        <w:t xml:space="preserve"> and</w:t>
      </w:r>
    </w:p>
    <w:p w14:paraId="325A9207" w14:textId="576A6F69"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r w:rsidRPr="009607B5">
        <w:rPr>
          <w:lang w:val="en-US"/>
        </w:rPr>
        <w:t>;</w:t>
      </w:r>
    </w:p>
    <w:p w14:paraId="57A0EF55"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40A7315" w14:textId="3AF1B4D0"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r w:rsidRPr="009607B5">
        <w:rPr>
          <w:lang w:val="en-US"/>
        </w:rPr>
        <w:t xml:space="preserve"> and</w:t>
      </w:r>
    </w:p>
    <w:p w14:paraId="2FEDD95A" w14:textId="088B05B5"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p>
    <w:p w14:paraId="52B81AAD"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7BE43589" w14:textId="72CBB338"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r w:rsidRPr="009607B5">
        <w:rPr>
          <w:lang w:val="en-US"/>
        </w:rPr>
        <w:t xml:space="preserve"> and</w:t>
      </w:r>
    </w:p>
    <w:p w14:paraId="7CE6CF0A" w14:textId="2D23F63B"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8C5982">
        <w:t>clause</w:t>
      </w:r>
      <w:r w:rsidRPr="009607B5">
        <w:t> 13.2</w:t>
      </w:r>
      <w:r>
        <w:rPr>
          <w:lang w:val="en-US"/>
        </w:rPr>
        <w:t>.</w:t>
      </w:r>
    </w:p>
    <w:p w14:paraId="3DA19FA7"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7C76AE98" w14:textId="41530822"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8C5982">
        <w:rPr>
          <w:noProof/>
        </w:rPr>
        <w:t>clause</w:t>
      </w:r>
      <w:r w:rsidR="00F0464A">
        <w:rPr>
          <w:noProof/>
        </w:rPr>
        <w:t>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8C5982">
        <w:t>clause</w:t>
      </w:r>
      <w:r w:rsidRPr="000B4518">
        <w:t> </w:t>
      </w:r>
      <w:r>
        <w:t>13.2.</w:t>
      </w:r>
    </w:p>
    <w:p w14:paraId="7014F0C1" w14:textId="77777777" w:rsidR="00D01278" w:rsidRPr="009607B5" w:rsidRDefault="00D01278" w:rsidP="00D01278">
      <w:pPr>
        <w:pStyle w:val="Heading3"/>
        <w:rPr>
          <w:noProof/>
        </w:rPr>
      </w:pPr>
      <w:bookmarkStart w:id="2288" w:name="_Toc11344097"/>
      <w:bookmarkStart w:id="2289" w:name="_Toc45216058"/>
      <w:bookmarkStart w:id="2290" w:name="_Toc51945833"/>
      <w:bookmarkStart w:id="2291" w:name="_Toc99173229"/>
      <w:r w:rsidRPr="009607B5">
        <w:rPr>
          <w:noProof/>
        </w:rPr>
        <w:t>13.3.3</w:t>
      </w:r>
      <w:r w:rsidRPr="009607B5">
        <w:rPr>
          <w:noProof/>
        </w:rPr>
        <w:tab/>
        <w:t>The</w:t>
      </w:r>
      <w:r>
        <w:rPr>
          <w:noProof/>
        </w:rPr>
        <w:t xml:space="preserve"> MCVideo</w:t>
      </w:r>
      <w:r w:rsidRPr="009607B5">
        <w:rPr>
          <w:noProof/>
        </w:rPr>
        <w:t xml:space="preserve"> client</w:t>
      </w:r>
      <w:bookmarkEnd w:id="2288"/>
      <w:bookmarkEnd w:id="2289"/>
      <w:bookmarkEnd w:id="2290"/>
      <w:bookmarkEnd w:id="2291"/>
    </w:p>
    <w:p w14:paraId="6E651FE9" w14:textId="77777777" w:rsidR="00D01278" w:rsidRPr="009607B5" w:rsidRDefault="00D01278" w:rsidP="00D01278">
      <w:r w:rsidRPr="009607B5">
        <w:t>The</w:t>
      </w:r>
      <w:r>
        <w:t xml:space="preserve"> MCVideo</w:t>
      </w:r>
      <w:r w:rsidRPr="009607B5">
        <w:t xml:space="preserve"> client:</w:t>
      </w:r>
    </w:p>
    <w:p w14:paraId="38861AF7"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BC5502C"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BA164AE" w14:textId="29E07880"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8C5982">
        <w:t>clause</w:t>
      </w:r>
      <w:r w:rsidRPr="009607B5">
        <w:t> 13.2; and</w:t>
      </w:r>
    </w:p>
    <w:p w14:paraId="69A01FA1" w14:textId="55FCFB38"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8C5982">
        <w:t>clause</w:t>
      </w:r>
      <w:r w:rsidRPr="009607B5">
        <w:t> 13.2;</w:t>
      </w:r>
    </w:p>
    <w:p w14:paraId="3EEA5B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FB4BDD8" w14:textId="29EEF338"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 and</w:t>
      </w:r>
    </w:p>
    <w:p w14:paraId="13E3EE6C" w14:textId="3806BBA8"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2A3E6EBE"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82B29C5" w14:textId="17EF558A"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8C5982">
        <w:t>clause</w:t>
      </w:r>
      <w:r w:rsidRPr="000B4518">
        <w:t> </w:t>
      </w:r>
      <w:r>
        <w:t>13.2; and</w:t>
      </w:r>
    </w:p>
    <w:p w14:paraId="6AEE2DA0" w14:textId="539CDD9A"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8C5982">
        <w:t>clause</w:t>
      </w:r>
      <w:r w:rsidRPr="000B4518">
        <w:t> </w:t>
      </w:r>
      <w:r>
        <w:t>13.2; and</w:t>
      </w:r>
    </w:p>
    <w:p w14:paraId="4E5942C5"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51634BEB" w14:textId="233D1FC4"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 and</w:t>
      </w:r>
    </w:p>
    <w:p w14:paraId="696453BB" w14:textId="24F2FAC3"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48ED133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A06D622"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0351B630" w14:textId="2203C970"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8C5982">
        <w:t>clause</w:t>
      </w:r>
      <w:r w:rsidRPr="009607B5">
        <w:t> 13.2; and</w:t>
      </w:r>
    </w:p>
    <w:p w14:paraId="70C70F20" w14:textId="50CD890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8C5982">
        <w:t>clause</w:t>
      </w:r>
      <w:r w:rsidRPr="009607B5">
        <w:t> 13.2;</w:t>
      </w:r>
    </w:p>
    <w:p w14:paraId="1F9C279B"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4A81BC8" w14:textId="7F03FE10"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 and</w:t>
      </w:r>
    </w:p>
    <w:p w14:paraId="003EA386" w14:textId="6715EB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7E13F35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6A47A3" w14:textId="3CAA1B15"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2E4B1EF1" w14:textId="29DC9F13"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12EEDE84"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70DB350F"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48F6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2CB2619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256E7DF" w14:textId="77777777" w:rsidR="00D01278" w:rsidRPr="009607B5" w:rsidRDefault="00D01278" w:rsidP="00D01278">
      <w:pPr>
        <w:pStyle w:val="B2"/>
        <w:rPr>
          <w:lang w:val="en-US"/>
        </w:rPr>
      </w:pPr>
      <w:r w:rsidRPr="009607B5">
        <w:tab/>
        <w:t>then</w:t>
      </w:r>
      <w:r w:rsidRPr="009607B5">
        <w:rPr>
          <w:lang w:val="en-US"/>
        </w:rPr>
        <w:t>:</w:t>
      </w:r>
    </w:p>
    <w:p w14:paraId="6B0A462D" w14:textId="1FA0A85A"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 and</w:t>
      </w:r>
    </w:p>
    <w:p w14:paraId="04332955" w14:textId="2202093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xml:space="preserve"> 13.2; </w:t>
      </w:r>
    </w:p>
    <w:p w14:paraId="39C55475"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245D748" w14:textId="7CB1CAA6"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8C5982">
        <w:t>clause</w:t>
      </w:r>
      <w:r w:rsidRPr="009607B5">
        <w:t> 13.2; and</w:t>
      </w:r>
    </w:p>
    <w:p w14:paraId="2C60C9A3" w14:textId="77DEFB55"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8C5982">
        <w:t>clause</w:t>
      </w:r>
      <w:r w:rsidRPr="009607B5">
        <w:t> 13.2; and</w:t>
      </w:r>
    </w:p>
    <w:p w14:paraId="18243BF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411C8290" w14:textId="44FCB44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 and</w:t>
      </w:r>
    </w:p>
    <w:p w14:paraId="7DC9AB5F" w14:textId="78B95C4D"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8C5982">
        <w:t>clause</w:t>
      </w:r>
      <w:r w:rsidRPr="009607B5">
        <w:t> 13.2;</w:t>
      </w:r>
    </w:p>
    <w:p w14:paraId="3CC04C48"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383B27D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07554F3" w14:textId="5E2B4B4D"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8C5982">
        <w:t>clause</w:t>
      </w:r>
      <w:r w:rsidRPr="009607B5">
        <w:t> 13.2; and</w:t>
      </w:r>
    </w:p>
    <w:p w14:paraId="4048DE4C" w14:textId="714FA69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8C5982">
        <w:t>clause</w:t>
      </w:r>
      <w:r w:rsidRPr="009607B5">
        <w:t> 13.2;</w:t>
      </w:r>
    </w:p>
    <w:p w14:paraId="4684D24A"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70844210" w14:textId="74ACB5FA"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8C5982">
        <w:t>clause</w:t>
      </w:r>
      <w:r w:rsidRPr="009607B5">
        <w:t> 13.2; and</w:t>
      </w:r>
    </w:p>
    <w:p w14:paraId="1CE75035" w14:textId="1E401E48"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8C5982">
        <w:t>clause</w:t>
      </w:r>
      <w:r w:rsidRPr="009607B5">
        <w:t> 13.2; and</w:t>
      </w:r>
    </w:p>
    <w:p w14:paraId="70FCC669"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C549D16" w14:textId="6AE68AEC"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8C5982">
        <w:t>clause</w:t>
      </w:r>
      <w:r w:rsidRPr="009607B5">
        <w:t> 13.2; and</w:t>
      </w:r>
    </w:p>
    <w:p w14:paraId="451B210B" w14:textId="40166726" w:rsidR="00D01278" w:rsidRPr="009607B5" w:rsidRDefault="00D01278" w:rsidP="00D01278">
      <w:pPr>
        <w:pStyle w:val="B3"/>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8C5982">
        <w:t>clause</w:t>
      </w:r>
      <w:r w:rsidRPr="009607B5">
        <w:t> 13.2;</w:t>
      </w:r>
    </w:p>
    <w:p w14:paraId="3CCF8AD9"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010E773C"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300E874"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74E271B2"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E30B0EA" w14:textId="77777777" w:rsidR="00D01278" w:rsidRPr="009607B5" w:rsidRDefault="00D01278" w:rsidP="00D01278">
      <w:pPr>
        <w:pStyle w:val="B2"/>
        <w:rPr>
          <w:lang w:val="en-US"/>
        </w:rPr>
      </w:pPr>
      <w:r w:rsidRPr="009607B5">
        <w:tab/>
        <w:t>then</w:t>
      </w:r>
      <w:r w:rsidRPr="009607B5">
        <w:rPr>
          <w:lang w:val="en-US"/>
        </w:rPr>
        <w:t>:</w:t>
      </w:r>
    </w:p>
    <w:p w14:paraId="1CFFCAD1" w14:textId="64292081"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 and</w:t>
      </w:r>
    </w:p>
    <w:p w14:paraId="1C14642F" w14:textId="1D9980F0"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w:t>
      </w:r>
    </w:p>
    <w:p w14:paraId="555411A6"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1535FE73"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36F3FE4"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6DF2FDEB" w14:textId="77777777" w:rsidR="00D01278" w:rsidRPr="009607B5" w:rsidRDefault="00D01278" w:rsidP="00D01278">
      <w:pPr>
        <w:pStyle w:val="B2"/>
      </w:pPr>
      <w:r w:rsidRPr="009607B5">
        <w:tab/>
        <w:t>then:</w:t>
      </w:r>
    </w:p>
    <w:p w14:paraId="1E041663" w14:textId="45663552"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 and</w:t>
      </w:r>
    </w:p>
    <w:p w14:paraId="1DDB8ABD" w14:textId="2935C48E"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8C5982">
        <w:t>clause</w:t>
      </w:r>
      <w:r w:rsidRPr="009607B5">
        <w:t> 13.2; and</w:t>
      </w:r>
    </w:p>
    <w:p w14:paraId="0A66460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109984C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6C87F1B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515D30" w14:textId="77777777" w:rsidR="00D01278" w:rsidRPr="009607B5" w:rsidRDefault="00D01278" w:rsidP="00D01278">
      <w:pPr>
        <w:pStyle w:val="B2"/>
        <w:rPr>
          <w:lang w:val="en-US"/>
        </w:rPr>
      </w:pPr>
      <w:r w:rsidRPr="009607B5">
        <w:lastRenderedPageBreak/>
        <w:tab/>
        <w:t>then</w:t>
      </w:r>
      <w:r w:rsidRPr="009607B5">
        <w:rPr>
          <w:lang w:val="en-US"/>
        </w:rPr>
        <w:t>:</w:t>
      </w:r>
    </w:p>
    <w:p w14:paraId="6A70D493" w14:textId="4BED3AF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 and</w:t>
      </w:r>
    </w:p>
    <w:p w14:paraId="0597F8F4" w14:textId="6AB23F3E" w:rsidR="00D01278" w:rsidRPr="009607B5" w:rsidRDefault="00D01278" w:rsidP="00D01278">
      <w:pPr>
        <w:pStyle w:val="B3"/>
        <w:rPr>
          <w:lang w:val="en-US"/>
        </w:rPr>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8C5982">
        <w:t>clause</w:t>
      </w:r>
      <w:r w:rsidRPr="009607B5">
        <w:t> 13.2;</w:t>
      </w:r>
    </w:p>
    <w:p w14:paraId="32364B2F"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7EF19CC" w14:textId="1E80A398"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8C5982">
        <w:t>clause</w:t>
      </w:r>
      <w:r w:rsidRPr="009607B5">
        <w:t> 13.2;</w:t>
      </w:r>
      <w:r w:rsidRPr="009607B5">
        <w:rPr>
          <w:lang w:val="en-US"/>
        </w:rPr>
        <w:t xml:space="preserve"> and</w:t>
      </w:r>
    </w:p>
    <w:p w14:paraId="5ABD8B23" w14:textId="43BD087E"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8C5982">
        <w:t>clause</w:t>
      </w:r>
      <w:r w:rsidRPr="009607B5">
        <w:t> 13.2</w:t>
      </w:r>
      <w:r>
        <w:t>.</w:t>
      </w:r>
    </w:p>
    <w:p w14:paraId="348FAA5D" w14:textId="77777777" w:rsidR="00D01278" w:rsidRPr="009607B5" w:rsidRDefault="00D01278" w:rsidP="00D01278">
      <w:pPr>
        <w:pStyle w:val="Heading3"/>
        <w:rPr>
          <w:noProof/>
        </w:rPr>
      </w:pPr>
      <w:bookmarkStart w:id="2292" w:name="_Toc11344098"/>
      <w:bookmarkStart w:id="2293" w:name="_Toc45216059"/>
      <w:bookmarkStart w:id="2294" w:name="_Toc51945834"/>
      <w:bookmarkStart w:id="2295" w:name="_Toc99173230"/>
      <w:r w:rsidRPr="009607B5">
        <w:rPr>
          <w:noProof/>
        </w:rPr>
        <w:t>13.3.4</w:t>
      </w:r>
      <w:r w:rsidRPr="009607B5">
        <w:rPr>
          <w:noProof/>
        </w:rPr>
        <w:tab/>
        <w:t>The controlling</w:t>
      </w:r>
      <w:r>
        <w:rPr>
          <w:noProof/>
        </w:rPr>
        <w:t xml:space="preserve"> MCVideo</w:t>
      </w:r>
      <w:r w:rsidRPr="009607B5">
        <w:rPr>
          <w:noProof/>
        </w:rPr>
        <w:t xml:space="preserve"> function</w:t>
      </w:r>
      <w:bookmarkEnd w:id="2292"/>
      <w:bookmarkEnd w:id="2293"/>
      <w:bookmarkEnd w:id="2294"/>
      <w:bookmarkEnd w:id="2295"/>
    </w:p>
    <w:p w14:paraId="068773CD" w14:textId="77777777" w:rsidR="00D01278" w:rsidRPr="009607B5" w:rsidRDefault="00D01278" w:rsidP="00D01278">
      <w:r w:rsidRPr="009607B5">
        <w:t>The controlling</w:t>
      </w:r>
      <w:r>
        <w:t xml:space="preserve"> MCVideo</w:t>
      </w:r>
      <w:r w:rsidRPr="009607B5">
        <w:t xml:space="preserve"> function:</w:t>
      </w:r>
    </w:p>
    <w:p w14:paraId="157233ED"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593EC444"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7FC553F"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65F24FC" w14:textId="5F98A889"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0B1A9BE3" w14:textId="0914EEB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16DAF9C2"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9AC33FB" w14:textId="387D8B51"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0E532058" w14:textId="66D0720D"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w:t>
      </w:r>
    </w:p>
    <w:p w14:paraId="260C829F"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8FBDF82"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01BA5E97" w14:textId="4F39117D"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65CB6A98" w14:textId="2DA39969"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47C53BB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4909493" w14:textId="744397EF" w:rsidR="00D01278" w:rsidRPr="009607B5" w:rsidRDefault="00D01278" w:rsidP="00D01278">
      <w:pPr>
        <w:pStyle w:val="B3"/>
      </w:pPr>
      <w:proofErr w:type="spellStart"/>
      <w:r w:rsidRPr="009607B5">
        <w:rPr>
          <w:lang w:val="en-US"/>
        </w:rPr>
        <w:t>i</w:t>
      </w:r>
      <w:proofErr w:type="spellEnd"/>
      <w:r w:rsidRPr="009607B5">
        <w:rPr>
          <w:lang w:val="en-US"/>
        </w:rPr>
        <w:t>)</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69A0B4F9" w14:textId="14538F2C"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554BB21C"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53FCCD7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4631A49" w14:textId="250C6B11"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08F42403" w14:textId="4E15ACCF"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 and</w:t>
      </w:r>
    </w:p>
    <w:p w14:paraId="1916312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03676EA6" w14:textId="1F354A86"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w:t>
      </w:r>
    </w:p>
    <w:p w14:paraId="320C7780" w14:textId="64DF12C6"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8C5982">
        <w:t>clause</w:t>
      </w:r>
      <w:r w:rsidRPr="009607B5">
        <w:t> 13.2.</w:t>
      </w:r>
    </w:p>
    <w:p w14:paraId="23512EE3" w14:textId="77777777" w:rsidR="00D01278" w:rsidRPr="000B4518" w:rsidRDefault="00D01278" w:rsidP="00D01278">
      <w:pPr>
        <w:pStyle w:val="Heading1"/>
      </w:pPr>
      <w:bookmarkStart w:id="2296" w:name="_Toc11344099"/>
      <w:bookmarkStart w:id="2297" w:name="_Toc45216060"/>
      <w:bookmarkStart w:id="2298" w:name="_Toc51945835"/>
      <w:bookmarkStart w:id="2299" w:name="_Toc99173231"/>
      <w:r w:rsidRPr="000B4518">
        <w:t>14</w:t>
      </w:r>
      <w:r w:rsidRPr="000B4518">
        <w:tab/>
        <w:t>SDP offer/ answer procedures</w:t>
      </w:r>
      <w:bookmarkEnd w:id="2296"/>
      <w:bookmarkEnd w:id="2297"/>
      <w:bookmarkEnd w:id="2298"/>
      <w:bookmarkEnd w:id="2299"/>
    </w:p>
    <w:p w14:paraId="7C807594" w14:textId="77777777" w:rsidR="00D01278" w:rsidRPr="000B4518" w:rsidRDefault="00D01278" w:rsidP="00D01278">
      <w:pPr>
        <w:pStyle w:val="Heading2"/>
      </w:pPr>
      <w:bookmarkStart w:id="2300" w:name="_Toc11344100"/>
      <w:bookmarkStart w:id="2301" w:name="_Toc45216061"/>
      <w:bookmarkStart w:id="2302" w:name="_Toc51945836"/>
      <w:bookmarkStart w:id="2303" w:name="_Toc99173232"/>
      <w:r w:rsidRPr="000B4518">
        <w:t>14.1</w:t>
      </w:r>
      <w:r w:rsidRPr="000B4518">
        <w:tab/>
        <w:t>General</w:t>
      </w:r>
      <w:bookmarkEnd w:id="2300"/>
      <w:bookmarkEnd w:id="2301"/>
      <w:bookmarkEnd w:id="2302"/>
      <w:bookmarkEnd w:id="2303"/>
    </w:p>
    <w:p w14:paraId="672BBB08" w14:textId="1FDFEFA8" w:rsidR="00D01278" w:rsidRPr="000B4518" w:rsidRDefault="00D01278" w:rsidP="00D01278">
      <w:pPr>
        <w:rPr>
          <w:lang w:eastAsia="x-none"/>
        </w:rPr>
      </w:pPr>
      <w:r w:rsidRPr="000B4518">
        <w:rPr>
          <w:lang w:eastAsia="x-none"/>
        </w:rPr>
        <w:t xml:space="preserve">The capabilities described in </w:t>
      </w:r>
      <w:r w:rsidR="008C5982">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13B2FCF2"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w:t>
      </w:r>
      <w:proofErr w:type="spellStart"/>
      <w:r w:rsidRPr="000B4518">
        <w:rPr>
          <w:lang w:eastAsia="x-none"/>
        </w:rPr>
        <w:t>fmtp</w:t>
      </w:r>
      <w:proofErr w:type="spellEnd"/>
      <w:r w:rsidRPr="000B4518">
        <w:rPr>
          <w:lang w:eastAsia="x-none"/>
        </w:rPr>
        <w:t xml:space="preserve"> attribute in the "m=application" m-line.</w:t>
      </w:r>
    </w:p>
    <w:p w14:paraId="549E9DFD" w14:textId="77777777" w:rsidR="00D01278" w:rsidRPr="000B4518" w:rsidRDefault="00D01278" w:rsidP="00D01278">
      <w:pPr>
        <w:pStyle w:val="Heading2"/>
      </w:pPr>
      <w:bookmarkStart w:id="2304" w:name="_Toc11344101"/>
      <w:bookmarkStart w:id="2305" w:name="_Toc45216062"/>
      <w:bookmarkStart w:id="2306" w:name="_Toc51945837"/>
      <w:bookmarkStart w:id="2307" w:name="_Toc99173233"/>
      <w:r w:rsidRPr="000B4518">
        <w:t>14.2</w:t>
      </w:r>
      <w:r w:rsidRPr="000B4518">
        <w:tab/>
        <w:t>Generating an SDP offer</w:t>
      </w:r>
      <w:bookmarkEnd w:id="2304"/>
      <w:bookmarkEnd w:id="2305"/>
      <w:bookmarkEnd w:id="2306"/>
      <w:bookmarkEnd w:id="2307"/>
    </w:p>
    <w:p w14:paraId="641FD716" w14:textId="77777777" w:rsidR="00D01278" w:rsidRPr="000B4518" w:rsidRDefault="00D01278" w:rsidP="00D01278">
      <w:pPr>
        <w:pStyle w:val="Heading3"/>
      </w:pPr>
      <w:bookmarkStart w:id="2308" w:name="_Toc11344102"/>
      <w:bookmarkStart w:id="2309" w:name="_Toc45216063"/>
      <w:bookmarkStart w:id="2310" w:name="_Toc51945838"/>
      <w:bookmarkStart w:id="2311" w:name="_Toc99173234"/>
      <w:r w:rsidRPr="000B4518">
        <w:t>14.2.1</w:t>
      </w:r>
      <w:r w:rsidRPr="000B4518">
        <w:tab/>
        <w:t>General</w:t>
      </w:r>
      <w:bookmarkEnd w:id="2308"/>
      <w:bookmarkEnd w:id="2309"/>
      <w:bookmarkEnd w:id="2310"/>
      <w:bookmarkEnd w:id="2311"/>
    </w:p>
    <w:p w14:paraId="348B6193" w14:textId="77777777" w:rsidR="00D01278" w:rsidRPr="000B4518" w:rsidRDefault="00D01278" w:rsidP="00D01278">
      <w:r w:rsidRPr="000B4518">
        <w:t xml:space="preserve">When the </w:t>
      </w:r>
      <w:proofErr w:type="spellStart"/>
      <w:r w:rsidRPr="000B4518">
        <w:t>offerer</w:t>
      </w:r>
      <w:proofErr w:type="spellEnd"/>
      <w:r w:rsidRPr="000B4518">
        <w:t xml:space="preserve"> generates an SDP offer, in order to negotiate the establishment of a media plane control channel, the </w:t>
      </w:r>
      <w:proofErr w:type="spellStart"/>
      <w:r w:rsidRPr="000B4518">
        <w:t>offerer</w:t>
      </w:r>
      <w:proofErr w:type="spellEnd"/>
      <w:r w:rsidRPr="000B4518">
        <w:t xml:space="preserve"> shall include a media description ("m=" line) associated with the media plane control channel. In addition, the </w:t>
      </w:r>
      <w:proofErr w:type="spellStart"/>
      <w:r w:rsidRPr="000B4518">
        <w:t>offerer</w:t>
      </w:r>
      <w:proofErr w:type="spellEnd"/>
      <w:r w:rsidRPr="000B4518">
        <w:t xml:space="preserve"> may associate an SDP </w:t>
      </w:r>
      <w:proofErr w:type="spellStart"/>
      <w:r w:rsidRPr="000B4518">
        <w:t>fmtp</w:t>
      </w:r>
      <w:proofErr w:type="spellEnd"/>
      <w:r w:rsidRPr="000B4518">
        <w:t xml:space="preserve"> attribute with the media description.</w:t>
      </w:r>
    </w:p>
    <w:p w14:paraId="622B2489"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2C257755" w14:textId="77777777" w:rsidR="00D01278" w:rsidRPr="000B4518" w:rsidRDefault="00D01278" w:rsidP="00D01278">
      <w:pPr>
        <w:pStyle w:val="Heading3"/>
      </w:pPr>
      <w:bookmarkStart w:id="2312" w:name="_Toc11344103"/>
      <w:bookmarkStart w:id="2313" w:name="_Toc45216064"/>
      <w:bookmarkStart w:id="2314" w:name="_Toc51945839"/>
      <w:bookmarkStart w:id="2315" w:name="_Toc99173235"/>
      <w:r w:rsidRPr="000B4518">
        <w:rPr>
          <w:noProof/>
        </w:rPr>
        <w:t>14.2.2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312"/>
      <w:bookmarkEnd w:id="2313"/>
      <w:bookmarkEnd w:id="2314"/>
      <w:bookmarkEnd w:id="2315"/>
    </w:p>
    <w:p w14:paraId="345FD05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rsidRPr="000B4518">
        <w:t xml:space="preserve"> request is supported.</w:t>
      </w:r>
    </w:p>
    <w:p w14:paraId="5AC993D8"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t xml:space="preserve"> request</w:t>
      </w:r>
      <w:r w:rsidRPr="000B4518">
        <w:t xml:space="preserve"> is supported.</w:t>
      </w:r>
    </w:p>
    <w:p w14:paraId="02399C51"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if the controlling </w:t>
      </w:r>
      <w:r>
        <w:t>MCVideo</w:t>
      </w:r>
      <w:r w:rsidRPr="000B4518">
        <w:t xml:space="preserve">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772E708B" w14:textId="77777777" w:rsidR="00D01278" w:rsidRPr="000B4518" w:rsidRDefault="00D01278" w:rsidP="00D01278">
      <w:pPr>
        <w:pStyle w:val="Heading3"/>
      </w:pPr>
      <w:bookmarkStart w:id="2316" w:name="_Toc11344104"/>
      <w:bookmarkStart w:id="2317" w:name="_Toc45216065"/>
      <w:bookmarkStart w:id="2318" w:name="_Toc51945840"/>
      <w:bookmarkStart w:id="2319" w:name="_Toc99173236"/>
      <w:r w:rsidRPr="000B4518">
        <w:rPr>
          <w:noProof/>
        </w:rPr>
        <w:t>14.2.3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316"/>
      <w:bookmarkEnd w:id="2317"/>
      <w:bookmarkEnd w:id="2318"/>
      <w:bookmarkEnd w:id="2319"/>
    </w:p>
    <w:p w14:paraId="4BA06947"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63F39F09"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with </w:t>
      </w:r>
      <w:r w:rsidRPr="000B4518">
        <w:t>the value of the &lt;user-priority&gt; element in the &lt;entry&gt; element specified in 3GPP TS </w:t>
      </w:r>
      <w:r>
        <w:t>24.481</w:t>
      </w:r>
      <w:r w:rsidRPr="000B4518">
        <w:t> [12].</w:t>
      </w:r>
    </w:p>
    <w:p w14:paraId="1428F8BC" w14:textId="77777777" w:rsidR="00D01278" w:rsidRPr="000B4518" w:rsidRDefault="00D01278" w:rsidP="00D01278">
      <w:pPr>
        <w:pStyle w:val="Heading3"/>
      </w:pPr>
      <w:bookmarkStart w:id="2320" w:name="_Toc11344105"/>
      <w:bookmarkStart w:id="2321" w:name="_Toc45216066"/>
      <w:bookmarkStart w:id="2322" w:name="_Toc51945841"/>
      <w:bookmarkStart w:id="2323" w:name="_Toc99173237"/>
      <w:r w:rsidRPr="000B4518">
        <w:rPr>
          <w:noProof/>
        </w:rPr>
        <w:t>14.2.4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320"/>
      <w:bookmarkEnd w:id="2321"/>
      <w:bookmarkEnd w:id="2322"/>
      <w:bookmarkEnd w:id="2323"/>
    </w:p>
    <w:p w14:paraId="02DAFD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offer of an initial SIP INVITE request when it is acceptable for the </w:t>
      </w:r>
      <w:r>
        <w:t>MCVideo</w:t>
      </w:r>
      <w:r w:rsidRPr="000B4518">
        <w:t xml:space="preserve"> client to receive a granted indication in the SIP 200 (OK) response to an initial INVITE request.</w:t>
      </w:r>
    </w:p>
    <w:p w14:paraId="2634EF09" w14:textId="77777777" w:rsidR="00D01278" w:rsidRPr="000B4518" w:rsidRDefault="00D01278" w:rsidP="00D01278">
      <w:pPr>
        <w:pStyle w:val="Heading3"/>
      </w:pPr>
      <w:bookmarkStart w:id="2324" w:name="_Toc11344106"/>
      <w:bookmarkStart w:id="2325" w:name="_Toc45216067"/>
      <w:bookmarkStart w:id="2326" w:name="_Toc51945842"/>
      <w:bookmarkStart w:id="2327" w:name="_Toc99173238"/>
      <w:r w:rsidRPr="000B4518">
        <w:rPr>
          <w:noProof/>
        </w:rPr>
        <w:t>14.2.5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324"/>
      <w:bookmarkEnd w:id="2325"/>
      <w:bookmarkEnd w:id="2326"/>
      <w:bookmarkEnd w:id="2327"/>
    </w:p>
    <w:p w14:paraId="57C2E13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shall be included, the decision to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or not, is an implementation option.</w:t>
      </w:r>
    </w:p>
    <w:p w14:paraId="6A480879" w14:textId="77777777" w:rsidR="00062123" w:rsidRPr="000B4518" w:rsidRDefault="00062123" w:rsidP="00062123">
      <w:pPr>
        <w:pStyle w:val="Heading3"/>
      </w:pPr>
      <w:bookmarkStart w:id="2328" w:name="_Toc11344107"/>
      <w:bookmarkStart w:id="2329" w:name="_Toc45216068"/>
      <w:bookmarkStart w:id="2330" w:name="_Toc51945843"/>
      <w:bookmarkStart w:id="2331" w:name="_Toc99173239"/>
      <w:r w:rsidRPr="000B4518">
        <w:rPr>
          <w:noProof/>
        </w:rPr>
        <w:t>14.2.</w:t>
      </w:r>
      <w:r w:rsidRPr="009559DD">
        <w:rPr>
          <w:noProof/>
          <w:lang w:val="en-GB"/>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328"/>
      <w:bookmarkEnd w:id="2329"/>
      <w:bookmarkEnd w:id="2330"/>
      <w:bookmarkEnd w:id="2331"/>
    </w:p>
    <w:p w14:paraId="6879FAF2"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w:t>
      </w:r>
      <w:r>
        <w:rPr>
          <w:lang w:eastAsia="x-none"/>
        </w:rPr>
        <w:t>reception_</w:t>
      </w:r>
      <w:r w:rsidRPr="000B4518">
        <w:rPr>
          <w:lang w:eastAsia="x-none"/>
        </w:rPr>
        <w:t>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2A9D12D2" w14:textId="77777777" w:rsidR="00D01278" w:rsidRPr="000B4518" w:rsidRDefault="00D01278" w:rsidP="00D01278">
      <w:pPr>
        <w:pStyle w:val="Heading2"/>
      </w:pPr>
      <w:bookmarkStart w:id="2332" w:name="_Toc11344108"/>
      <w:bookmarkStart w:id="2333" w:name="_Toc45216069"/>
      <w:bookmarkStart w:id="2334" w:name="_Toc51945844"/>
      <w:bookmarkStart w:id="2335" w:name="_Toc99173240"/>
      <w:r w:rsidRPr="000B4518">
        <w:t>14.3</w:t>
      </w:r>
      <w:r w:rsidRPr="000B4518">
        <w:tab/>
        <w:t>Generating the SDP answer</w:t>
      </w:r>
      <w:bookmarkEnd w:id="2332"/>
      <w:bookmarkEnd w:id="2333"/>
      <w:bookmarkEnd w:id="2334"/>
      <w:bookmarkEnd w:id="2335"/>
    </w:p>
    <w:p w14:paraId="66E7D442" w14:textId="77777777" w:rsidR="00D01278" w:rsidRPr="000B4518" w:rsidRDefault="00D01278" w:rsidP="00D01278">
      <w:pPr>
        <w:pStyle w:val="Heading3"/>
      </w:pPr>
      <w:bookmarkStart w:id="2336" w:name="_Toc11344109"/>
      <w:bookmarkStart w:id="2337" w:name="_Toc45216070"/>
      <w:bookmarkStart w:id="2338" w:name="_Toc51945845"/>
      <w:bookmarkStart w:id="2339" w:name="_Toc99173241"/>
      <w:r w:rsidRPr="000B4518">
        <w:rPr>
          <w:noProof/>
        </w:rPr>
        <w:t>14.3.1</w:t>
      </w:r>
      <w:r w:rsidRPr="000B4518">
        <w:rPr>
          <w:noProof/>
        </w:rPr>
        <w:tab/>
      </w:r>
      <w:r w:rsidRPr="000B4518">
        <w:t>General</w:t>
      </w:r>
      <w:bookmarkEnd w:id="2336"/>
      <w:bookmarkEnd w:id="2337"/>
      <w:bookmarkEnd w:id="2338"/>
      <w:bookmarkEnd w:id="2339"/>
    </w:p>
    <w:p w14:paraId="66C6DD3D" w14:textId="77777777" w:rsidR="00D01278" w:rsidRPr="000B4518" w:rsidRDefault="00D01278" w:rsidP="00D01278">
      <w:r w:rsidRPr="000B4518">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0B4518">
        <w:t>fmtp</w:t>
      </w:r>
      <w:proofErr w:type="spellEnd"/>
      <w:r w:rsidRPr="000B4518">
        <w:t xml:space="preserve"> attribute with the media description. The SDP </w:t>
      </w:r>
      <w:proofErr w:type="spellStart"/>
      <w:r w:rsidRPr="000B4518">
        <w:t>fmtp</w:t>
      </w:r>
      <w:proofErr w:type="spellEnd"/>
      <w:r w:rsidRPr="000B4518">
        <w:t xml:space="preserve"> attribute shall not include parameters that were not present in the associated SDP offer.</w:t>
      </w:r>
    </w:p>
    <w:p w14:paraId="76225143" w14:textId="77777777" w:rsidR="00D01278" w:rsidRPr="000B4518" w:rsidRDefault="00D01278" w:rsidP="00D01278">
      <w:pPr>
        <w:pStyle w:val="Heading3"/>
      </w:pPr>
      <w:bookmarkStart w:id="2340" w:name="_Toc11344110"/>
      <w:bookmarkStart w:id="2341" w:name="_Toc45216071"/>
      <w:bookmarkStart w:id="2342" w:name="_Toc51945846"/>
      <w:bookmarkStart w:id="2343" w:name="_Toc99173242"/>
      <w:r w:rsidRPr="000B4518">
        <w:rPr>
          <w:noProof/>
        </w:rPr>
        <w:t>14.3.2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340"/>
      <w:bookmarkEnd w:id="2341"/>
      <w:bookmarkEnd w:id="2342"/>
      <w:bookmarkEnd w:id="2343"/>
    </w:p>
    <w:p w14:paraId="1D946AF5"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w:t>
      </w:r>
    </w:p>
    <w:p w14:paraId="61D7F6F8"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 and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was included in the SDP offer.</w:t>
      </w:r>
    </w:p>
    <w:p w14:paraId="352A6A40"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if the controlling </w:t>
      </w:r>
      <w:r>
        <w:t>MCVideo</w:t>
      </w:r>
      <w:r w:rsidRPr="000B4518">
        <w:t xml:space="preserve"> function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373AF124"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6B41CE63" w14:textId="77777777" w:rsidR="00D01278" w:rsidRPr="000B4518" w:rsidRDefault="00D01278" w:rsidP="00D01278">
      <w:pPr>
        <w:pStyle w:val="Heading3"/>
      </w:pPr>
      <w:bookmarkStart w:id="2344" w:name="_Toc11344111"/>
      <w:bookmarkStart w:id="2345" w:name="_Toc45216072"/>
      <w:bookmarkStart w:id="2346" w:name="_Toc51945847"/>
      <w:bookmarkStart w:id="2347" w:name="_Toc99173243"/>
      <w:r w:rsidRPr="000B4518">
        <w:rPr>
          <w:noProof/>
        </w:rPr>
        <w:t>14.</w:t>
      </w:r>
      <w:r>
        <w:rPr>
          <w:noProof/>
        </w:rPr>
        <w:t>3</w:t>
      </w:r>
      <w:r w:rsidRPr="000B4518">
        <w:rPr>
          <w:noProof/>
        </w:rPr>
        <w:t>.</w:t>
      </w:r>
      <w:r>
        <w:rPr>
          <w:noProof/>
        </w:rPr>
        <w:t>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344"/>
      <w:bookmarkEnd w:id="2345"/>
      <w:bookmarkEnd w:id="2346"/>
      <w:bookmarkEnd w:id="2347"/>
    </w:p>
    <w:p w14:paraId="5697A3C6"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p>
    <w:p w14:paraId="1272CDDB" w14:textId="77777777" w:rsidR="00D01278" w:rsidRDefault="00D01278" w:rsidP="00D01278">
      <w:pPr>
        <w:pStyle w:val="B1"/>
      </w:pPr>
      <w:r>
        <w:t>1.</w:t>
      </w:r>
      <w:r>
        <w:tab/>
        <w:t>if the &lt;on-network-</w:t>
      </w:r>
      <w:proofErr w:type="spellStart"/>
      <w:r>
        <w:t>recvonly</w:t>
      </w:r>
      <w:proofErr w:type="spellEnd"/>
      <w:r>
        <w:t xml:space="preserve">&gt; element is present in the &lt;entry&gt; element as specified in 3GPP TS 24.481 [12] for the MCVideo user identified by the &lt;entry&gt; element, shall not include a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r>
        <w:t xml:space="preserve"> in the SDP answer;</w:t>
      </w:r>
    </w:p>
    <w:p w14:paraId="595005C0" w14:textId="77777777" w:rsidR="00D01278" w:rsidRDefault="00D01278" w:rsidP="00D01278">
      <w:pPr>
        <w:pStyle w:val="B1"/>
      </w:pPr>
      <w:r>
        <w:t>2.</w:t>
      </w:r>
      <w:r>
        <w:tab/>
        <w:t>if the &lt;on-network-</w:t>
      </w:r>
      <w:proofErr w:type="spellStart"/>
      <w:r>
        <w:t>recvonly</w:t>
      </w:r>
      <w:proofErr w:type="spellEnd"/>
      <w:r>
        <w:t>&gt; element is not present in the &lt;entry&gt; element as specified in 3GPP TS 24.481 [12] for the MCVideo user identified by the &lt;entry&gt; element in the MCVideo group document:</w:t>
      </w:r>
    </w:p>
    <w:p w14:paraId="6DF9839E" w14:textId="77777777" w:rsidR="00D01278" w:rsidRDefault="00D01278" w:rsidP="00D01278">
      <w:pPr>
        <w:pStyle w:val="B2"/>
      </w:pPr>
      <w:r>
        <w:t>a.</w:t>
      </w:r>
      <w:r>
        <w:tab/>
        <w:t xml:space="preserve">shall determine the priority value to include in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183B41AE" w14:textId="77777777" w:rsidR="00D01278" w:rsidRDefault="00D01278" w:rsidP="00D01278">
      <w:pPr>
        <w:pStyle w:val="B3"/>
      </w:pPr>
      <w:proofErr w:type="spellStart"/>
      <w:r>
        <w:t>i</w:t>
      </w:r>
      <w:proofErr w:type="spellEnd"/>
      <w:r>
        <w:t>.</w:t>
      </w:r>
      <w:r>
        <w:tab/>
        <w:t xml:space="preserve">the value of transmission priority in the </w:t>
      </w:r>
      <w:r w:rsidRPr="000B4518">
        <w:rPr>
          <w:noProof/>
        </w:rPr>
        <w:t>"</w:t>
      </w:r>
      <w:proofErr w:type="spellStart"/>
      <w:r>
        <w:t>mc_priority</w:t>
      </w:r>
      <w:proofErr w:type="spellEnd"/>
      <w:r>
        <w:t xml:space="preserve">" </w:t>
      </w:r>
      <w:proofErr w:type="spellStart"/>
      <w:r>
        <w:t>fmtp</w:t>
      </w:r>
      <w:proofErr w:type="spellEnd"/>
      <w:r>
        <w:t xml:space="preserve"> attribute included in the SDP offer;</w:t>
      </w:r>
    </w:p>
    <w:p w14:paraId="34537EA9"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022EFA0E" w14:textId="77777777" w:rsidR="00D01278" w:rsidRPr="000B4518" w:rsidRDefault="00D01278" w:rsidP="00D01278">
      <w:pPr>
        <w:pStyle w:val="B3"/>
      </w:pPr>
      <w:r>
        <w:t>iii</w:t>
      </w:r>
      <w:r>
        <w:tab/>
        <w:t>the value of the &lt;</w:t>
      </w:r>
      <w:proofErr w:type="spellStart"/>
      <w:r>
        <w:t>num</w:t>
      </w:r>
      <w:proofErr w:type="spellEnd"/>
      <w:r>
        <w:t>-levels-priority-hierarchy&gt; element in the MCVideo service configuration document as specified in 3GPP TS 24.484 [13</w:t>
      </w:r>
      <w:r w:rsidRPr="000B4518">
        <w:t>];</w:t>
      </w:r>
      <w:r>
        <w:t xml:space="preserve"> and</w:t>
      </w:r>
    </w:p>
    <w:p w14:paraId="5F3BAAB3" w14:textId="77777777" w:rsidR="00D01278" w:rsidRPr="000B4518" w:rsidRDefault="00D01278" w:rsidP="00D01278">
      <w:pPr>
        <w:pStyle w:val="B2"/>
      </w:pPr>
      <w:r>
        <w:t>b.</w:t>
      </w:r>
      <w:r>
        <w:tab/>
        <w:t>shall include the priority value determined above in step 2a, in the "</w:t>
      </w:r>
      <w:proofErr w:type="spellStart"/>
      <w:r>
        <w:t>mc_priority</w:t>
      </w:r>
      <w:proofErr w:type="spellEnd"/>
      <w:r>
        <w:t xml:space="preserve">" </w:t>
      </w:r>
      <w:proofErr w:type="spellStart"/>
      <w:r>
        <w:t>fmtp</w:t>
      </w:r>
      <w:proofErr w:type="spellEnd"/>
      <w:r>
        <w:t xml:space="preserve"> attribute of the SDP answer.</w:t>
      </w:r>
    </w:p>
    <w:p w14:paraId="0F10770A"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05B3753B" w14:textId="77777777" w:rsidR="00D01278" w:rsidRPr="000B4518" w:rsidRDefault="00D01278" w:rsidP="00D01278">
      <w:pPr>
        <w:pStyle w:val="Heading3"/>
      </w:pPr>
      <w:bookmarkStart w:id="2348" w:name="_Toc11344112"/>
      <w:bookmarkStart w:id="2349" w:name="_Toc45216073"/>
      <w:bookmarkStart w:id="2350" w:name="_Toc51945848"/>
      <w:bookmarkStart w:id="2351" w:name="_Toc99173244"/>
      <w:r w:rsidRPr="000B4518">
        <w:rPr>
          <w:noProof/>
        </w:rPr>
        <w:t>14.3.</w:t>
      </w:r>
      <w:r>
        <w:rPr>
          <w:noProof/>
        </w:rPr>
        <w:t>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348"/>
      <w:bookmarkEnd w:id="2349"/>
      <w:bookmarkEnd w:id="2350"/>
      <w:bookmarkEnd w:id="2351"/>
    </w:p>
    <w:p w14:paraId="50A50D8F" w14:textId="77777777" w:rsidR="00D01278" w:rsidRDefault="00D01278" w:rsidP="00D01278">
      <w:r w:rsidRPr="000B4518">
        <w:t xml:space="preserve">If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r>
        <w:t>:</w:t>
      </w:r>
    </w:p>
    <w:p w14:paraId="6705F878"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B1A0568"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604E639C"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3A50493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35149765"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7200D92D" w14:textId="77777777" w:rsidR="00D01278" w:rsidRPr="000B4518" w:rsidRDefault="00D01278" w:rsidP="00D01278">
      <w:pPr>
        <w:pStyle w:val="Heading3"/>
      </w:pPr>
      <w:bookmarkStart w:id="2352" w:name="_Toc11344113"/>
      <w:bookmarkStart w:id="2353" w:name="_Toc45216074"/>
      <w:bookmarkStart w:id="2354" w:name="_Toc51945849"/>
      <w:bookmarkStart w:id="2355" w:name="_Toc99173245"/>
      <w:r w:rsidRPr="000B4518">
        <w:rPr>
          <w:noProof/>
        </w:rPr>
        <w:t>14.3.</w:t>
      </w:r>
      <w:r>
        <w:rPr>
          <w:noProof/>
        </w:rPr>
        <w:t>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352"/>
      <w:bookmarkEnd w:id="2353"/>
      <w:bookmarkEnd w:id="2354"/>
      <w:bookmarkEnd w:id="2355"/>
    </w:p>
    <w:p w14:paraId="25988B3C" w14:textId="77777777" w:rsidR="00D01278" w:rsidRPr="000B4518" w:rsidRDefault="00D01278" w:rsidP="00D01278">
      <w:pPr>
        <w:rPr>
          <w:lang w:eastAsia="x-none"/>
        </w:rPr>
      </w:pPr>
      <w:r w:rsidRPr="000B4518">
        <w:t xml:space="preserve">If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responses to the SIP request.</w:t>
      </w:r>
    </w:p>
    <w:p w14:paraId="6822483F" w14:textId="77777777" w:rsidR="00062123" w:rsidRPr="000B4518" w:rsidRDefault="00062123" w:rsidP="00062123">
      <w:pPr>
        <w:pStyle w:val="Heading3"/>
      </w:pPr>
      <w:bookmarkStart w:id="2356" w:name="_Toc11344114"/>
      <w:bookmarkStart w:id="2357" w:name="_Toc45216075"/>
      <w:bookmarkStart w:id="2358" w:name="_Toc51945850"/>
      <w:bookmarkStart w:id="2359" w:name="_Toc99173246"/>
      <w:r w:rsidRPr="000B4518">
        <w:rPr>
          <w:noProof/>
        </w:rPr>
        <w:lastRenderedPageBreak/>
        <w:t>14.</w:t>
      </w:r>
      <w:r>
        <w:rPr>
          <w:noProof/>
        </w:rPr>
        <w:t>3</w:t>
      </w:r>
      <w:r w:rsidRPr="000B4518">
        <w:rPr>
          <w:noProof/>
        </w:rPr>
        <w:t>.</w:t>
      </w:r>
      <w:r w:rsidRPr="009559DD">
        <w:rPr>
          <w:noProof/>
          <w:lang w:val="en-GB"/>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356"/>
      <w:bookmarkEnd w:id="2357"/>
      <w:bookmarkEnd w:id="2358"/>
      <w:bookmarkEnd w:id="2359"/>
    </w:p>
    <w:p w14:paraId="063A95B9" w14:textId="77777777" w:rsidR="00062123" w:rsidRPr="000B4518" w:rsidRDefault="00062123" w:rsidP="00062123">
      <w:r w:rsidRPr="000B4518">
        <w:t xml:space="preserve">If the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included in an SDP offer, the </w:t>
      </w:r>
      <w:r>
        <w:t>c</w:t>
      </w:r>
      <w:r w:rsidRPr="000B4518">
        <w:t xml:space="preserve">ontrolling </w:t>
      </w:r>
      <w:r>
        <w:t>MCVideo</w:t>
      </w:r>
      <w:r w:rsidRPr="000B4518">
        <w:t xml:space="preserve"> function:</w:t>
      </w:r>
    </w:p>
    <w:p w14:paraId="108E7EDA" w14:textId="77777777" w:rsidR="00062123" w:rsidRDefault="00062123" w:rsidP="00062123">
      <w:pPr>
        <w:pStyle w:val="B1"/>
      </w:pPr>
      <w:r>
        <w:t>1.</w:t>
      </w:r>
      <w:r>
        <w:tab/>
        <w:t xml:space="preserve">shall determine the reception priority value to include in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5A51DDA" w14:textId="77777777" w:rsidR="00062123" w:rsidRDefault="00062123" w:rsidP="00062123">
      <w:pPr>
        <w:pStyle w:val="B2"/>
      </w:pPr>
      <w:r>
        <w:t>a.</w:t>
      </w:r>
      <w:r>
        <w:tab/>
        <w:t xml:space="preserve">the value of reception priority in the </w:t>
      </w:r>
      <w:r w:rsidRPr="000B4518">
        <w:rPr>
          <w:noProof/>
        </w:rPr>
        <w:t>"</w:t>
      </w:r>
      <w:proofErr w:type="spellStart"/>
      <w:r>
        <w:t>mc_reception_priority</w:t>
      </w:r>
      <w:proofErr w:type="spellEnd"/>
      <w:r>
        <w:t xml:space="preserve">" </w:t>
      </w:r>
      <w:proofErr w:type="spellStart"/>
      <w:r>
        <w:t>fmtp</w:t>
      </w:r>
      <w:proofErr w:type="spellEnd"/>
      <w:r>
        <w:t xml:space="preserve"> attribute included in the SDP offer; and</w:t>
      </w:r>
    </w:p>
    <w:p w14:paraId="6A7717E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75DDAFDE" w14:textId="77777777" w:rsidR="00D01278" w:rsidRPr="000B4518" w:rsidRDefault="00D01278" w:rsidP="00D01278">
      <w:pPr>
        <w:pStyle w:val="Heading2"/>
      </w:pPr>
      <w:bookmarkStart w:id="2360" w:name="_Toc11344115"/>
      <w:bookmarkStart w:id="2361" w:name="_Toc45216076"/>
      <w:bookmarkStart w:id="2362" w:name="_Toc51945851"/>
      <w:bookmarkStart w:id="2363" w:name="_Toc99173247"/>
      <w:r w:rsidRPr="000B4518">
        <w:t>14.4</w:t>
      </w:r>
      <w:r w:rsidRPr="000B4518">
        <w:tab/>
      </w:r>
      <w:proofErr w:type="spellStart"/>
      <w:r w:rsidRPr="000B4518">
        <w:t>Offerer</w:t>
      </w:r>
      <w:proofErr w:type="spellEnd"/>
      <w:r w:rsidRPr="000B4518">
        <w:t xml:space="preserve"> processing of the SDP answer</w:t>
      </w:r>
      <w:bookmarkEnd w:id="2360"/>
      <w:bookmarkEnd w:id="2361"/>
      <w:bookmarkEnd w:id="2362"/>
      <w:bookmarkEnd w:id="2363"/>
    </w:p>
    <w:p w14:paraId="54B0D082" w14:textId="77777777" w:rsidR="00D01278" w:rsidRPr="000B4518" w:rsidRDefault="00D01278" w:rsidP="00D01278">
      <w:r w:rsidRPr="000B4518">
        <w:t xml:space="preserve">When the </w:t>
      </w:r>
      <w:proofErr w:type="spellStart"/>
      <w:r w:rsidRPr="000B4518">
        <w:t>offerer</w:t>
      </w:r>
      <w:proofErr w:type="spellEnd"/>
      <w:r w:rsidRPr="000B4518">
        <w:t xml:space="preserve"> receives an SDP answer, if an SDP </w:t>
      </w:r>
      <w:proofErr w:type="spellStart"/>
      <w:r w:rsidRPr="000B4518">
        <w:t>fmtp</w:t>
      </w:r>
      <w:proofErr w:type="spellEnd"/>
      <w:r w:rsidRPr="000B4518">
        <w:t xml:space="preserve"> attribute is associated with the media description associated with the media plane control channel, and if the attribute contains attribute parameters that were not present in the associated offer, the </w:t>
      </w:r>
      <w:proofErr w:type="spellStart"/>
      <w:r w:rsidRPr="000B4518">
        <w:t>offerer</w:t>
      </w:r>
      <w:proofErr w:type="spellEnd"/>
      <w:r w:rsidRPr="000B4518">
        <w:t xml:space="preserve"> shall discard those attribute parameters.</w:t>
      </w:r>
    </w:p>
    <w:p w14:paraId="1E3BE49E" w14:textId="77777777" w:rsidR="00D01278" w:rsidRPr="000B4518" w:rsidRDefault="00D01278" w:rsidP="00D01278">
      <w:pPr>
        <w:pStyle w:val="Heading2"/>
      </w:pPr>
      <w:bookmarkStart w:id="2364" w:name="_Toc11344116"/>
      <w:bookmarkStart w:id="2365" w:name="_Toc45216077"/>
      <w:bookmarkStart w:id="2366" w:name="_Toc51945852"/>
      <w:bookmarkStart w:id="2367" w:name="_Toc99173248"/>
      <w:r w:rsidRPr="000B4518">
        <w:t>14.5</w:t>
      </w:r>
      <w:r w:rsidRPr="000B4518">
        <w:tab/>
        <w:t>Modifying the media plane control channel</w:t>
      </w:r>
      <w:bookmarkEnd w:id="2364"/>
      <w:bookmarkEnd w:id="2365"/>
      <w:bookmarkEnd w:id="2366"/>
      <w:bookmarkEnd w:id="2367"/>
    </w:p>
    <w:p w14:paraId="7ABE4F9F" w14:textId="44485E4D" w:rsidR="00D01278" w:rsidRPr="000B4518" w:rsidRDefault="00D01278" w:rsidP="00D01278">
      <w:r w:rsidRPr="000B4518">
        <w:t xml:space="preserve">When an </w:t>
      </w:r>
      <w:proofErr w:type="spellStart"/>
      <w:r w:rsidRPr="000B4518">
        <w:t>offerer</w:t>
      </w:r>
      <w:proofErr w:type="spellEnd"/>
      <w:r w:rsidRPr="000B4518">
        <w:t xml:space="preserve"> generates a subsequent SDP offer, the </w:t>
      </w:r>
      <w:proofErr w:type="spellStart"/>
      <w:r w:rsidRPr="000B4518">
        <w:t>offerer</w:t>
      </w:r>
      <w:proofErr w:type="spellEnd"/>
      <w:r w:rsidRPr="000B4518">
        <w:t xml:space="preserve"> follows the rules for generating an initial offer, as described in </w:t>
      </w:r>
      <w:r w:rsidR="008C5982">
        <w:t>clause</w:t>
      </w:r>
      <w:r w:rsidRPr="000B4518">
        <w:t xml:space="preserve"> 14.2, with the exception that the </w:t>
      </w:r>
      <w:proofErr w:type="spellStart"/>
      <w:r w:rsidRPr="000B4518">
        <w:t>offerer</w:t>
      </w:r>
      <w:proofErr w:type="spellEnd"/>
      <w:r w:rsidRPr="000B4518">
        <w:t xml:space="preserve"> shall not include the '</w:t>
      </w:r>
      <w:proofErr w:type="spellStart"/>
      <w:r w:rsidRPr="000B4518">
        <w:t>mc_granted</w:t>
      </w:r>
      <w:proofErr w:type="spellEnd"/>
      <w:r w:rsidRPr="000B4518">
        <w:t xml:space="preserve">' SDP </w:t>
      </w:r>
      <w:proofErr w:type="spellStart"/>
      <w:r w:rsidRPr="000B4518">
        <w:t>fmtp</w:t>
      </w:r>
      <w:proofErr w:type="spellEnd"/>
      <w:r w:rsidRPr="000B4518">
        <w:t xml:space="preserve"> attribute parameter in a subsequent offer. No semantics has been defined for the '</w:t>
      </w:r>
      <w:proofErr w:type="spellStart"/>
      <w:r w:rsidRPr="000B4518">
        <w:t>mc_granted</w:t>
      </w:r>
      <w:proofErr w:type="spellEnd"/>
      <w:r w:rsidRPr="000B4518">
        <w:t>' attribute parameter in a subsequent offer.</w:t>
      </w:r>
    </w:p>
    <w:p w14:paraId="720178E0" w14:textId="77777777" w:rsidR="00D01278" w:rsidRPr="000B4518" w:rsidRDefault="00D01278" w:rsidP="00D01278">
      <w:pPr>
        <w:rPr>
          <w:noProof/>
        </w:rPr>
      </w:pPr>
      <w:r w:rsidRPr="000B4518">
        <w:t>For the '</w:t>
      </w:r>
      <w:proofErr w:type="spellStart"/>
      <w:r w:rsidRPr="000B4518">
        <w:t>mc_implicit_request</w:t>
      </w:r>
      <w:proofErr w:type="spellEnd"/>
      <w:r w:rsidRPr="000B4518">
        <w:t>' semantic is only defined for a subsequent SDP offer when upgrading from normal to an emergency call using an SIP re-INVITE request as specified in 3GPP TS 24.</w:t>
      </w:r>
      <w:r>
        <w:t>281</w:t>
      </w:r>
      <w:r w:rsidRPr="000B4518">
        <w:t> [2].</w:t>
      </w:r>
    </w:p>
    <w:p w14:paraId="3D871BCA" w14:textId="77777777" w:rsidR="00D01278" w:rsidRPr="000B4518" w:rsidRDefault="00D01278" w:rsidP="00D01278">
      <w:pPr>
        <w:pStyle w:val="Heading2"/>
      </w:pPr>
      <w:bookmarkStart w:id="2368" w:name="_Toc11344117"/>
      <w:bookmarkStart w:id="2369" w:name="_Toc45216078"/>
      <w:bookmarkStart w:id="2370" w:name="_Toc51945853"/>
      <w:bookmarkStart w:id="2371" w:name="_Toc99173249"/>
      <w:r w:rsidRPr="000B4518">
        <w:t>14.6</w:t>
      </w:r>
      <w:r w:rsidRPr="000B4518">
        <w:tab/>
        <w:t>The use of SDP offer / answer procedures in off-network mode</w:t>
      </w:r>
      <w:bookmarkEnd w:id="2368"/>
      <w:bookmarkEnd w:id="2369"/>
      <w:bookmarkEnd w:id="2370"/>
      <w:bookmarkEnd w:id="2371"/>
    </w:p>
    <w:p w14:paraId="0341FC50" w14:textId="77777777" w:rsidR="00D01278" w:rsidRPr="000B4518" w:rsidRDefault="00D01278" w:rsidP="00D01278">
      <w:pPr>
        <w:pStyle w:val="Heading3"/>
      </w:pPr>
      <w:bookmarkStart w:id="2372" w:name="_Toc11344118"/>
      <w:bookmarkStart w:id="2373" w:name="_Toc45216079"/>
      <w:bookmarkStart w:id="2374" w:name="_Toc51945854"/>
      <w:bookmarkStart w:id="2375" w:name="_Toc99173250"/>
      <w:r w:rsidRPr="000B4518">
        <w:t>14.6.1</w:t>
      </w:r>
      <w:r w:rsidRPr="000B4518">
        <w:tab/>
        <w:t>General</w:t>
      </w:r>
      <w:bookmarkEnd w:id="2372"/>
      <w:bookmarkEnd w:id="2373"/>
      <w:bookmarkEnd w:id="2374"/>
      <w:bookmarkEnd w:id="2375"/>
    </w:p>
    <w:p w14:paraId="15793A1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B5701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99967D6" w14:textId="77777777" w:rsidR="00D01278" w:rsidRPr="000B4518" w:rsidRDefault="00D01278" w:rsidP="00D01278">
      <w:pPr>
        <w:pStyle w:val="Heading3"/>
      </w:pPr>
      <w:bookmarkStart w:id="2376" w:name="_Toc11344119"/>
      <w:bookmarkStart w:id="2377" w:name="_Toc45216080"/>
      <w:bookmarkStart w:id="2378" w:name="_Toc51945855"/>
      <w:bookmarkStart w:id="2379" w:name="_Toc99173251"/>
      <w:r w:rsidRPr="000B4518">
        <w:t>14.6.2</w:t>
      </w:r>
      <w:r w:rsidRPr="000B4518">
        <w:tab/>
      </w:r>
      <w:proofErr w:type="spellStart"/>
      <w:r w:rsidRPr="000B4518">
        <w:t>fmtp</w:t>
      </w:r>
      <w:proofErr w:type="spellEnd"/>
      <w:r w:rsidRPr="000B4518">
        <w:t xml:space="preserve"> attribute "</w:t>
      </w:r>
      <w:proofErr w:type="spellStart"/>
      <w:r w:rsidRPr="000B4518">
        <w:t>mc_queueing</w:t>
      </w:r>
      <w:proofErr w:type="spellEnd"/>
      <w:r w:rsidRPr="000B4518">
        <w:t>"</w:t>
      </w:r>
      <w:bookmarkEnd w:id="2376"/>
      <w:bookmarkEnd w:id="2377"/>
      <w:bookmarkEnd w:id="2378"/>
      <w:bookmarkEnd w:id="2379"/>
    </w:p>
    <w:p w14:paraId="6D315BE6"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199F7A9F"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w:t>
      </w:r>
      <w:proofErr w:type="spellStart"/>
      <w:r w:rsidRPr="000B4518">
        <w:t>fmtp</w:t>
      </w:r>
      <w:proofErr w:type="spellEnd"/>
      <w:r w:rsidRPr="000B4518">
        <w:t xml:space="preserve"> attribute "</w:t>
      </w:r>
      <w:proofErr w:type="spellStart"/>
      <w:r w:rsidRPr="000B4518">
        <w:t>mc_queueing</w:t>
      </w:r>
      <w:proofErr w:type="spellEnd"/>
      <w:r w:rsidRPr="000B4518">
        <w:t xml:space="preserve">"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answer.</w:t>
      </w:r>
    </w:p>
    <w:p w14:paraId="162FE72D"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46C472C7"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974166E" w14:textId="77777777" w:rsidR="00080512" w:rsidRPr="00856E05" w:rsidRDefault="00D9134D" w:rsidP="00856E05">
      <w:pPr>
        <w:pStyle w:val="Heading8"/>
      </w:pPr>
      <w:r w:rsidRPr="00856E05">
        <w:br w:type="page"/>
      </w:r>
      <w:bookmarkStart w:id="2380" w:name="_Toc11344120"/>
      <w:bookmarkStart w:id="2381" w:name="_Toc45216081"/>
      <w:bookmarkStart w:id="2382" w:name="_Toc51945856"/>
      <w:bookmarkStart w:id="2383" w:name="historyclause"/>
      <w:bookmarkStart w:id="2384" w:name="_Toc99173252"/>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380"/>
      <w:bookmarkEnd w:id="2381"/>
      <w:bookmarkEnd w:id="2382"/>
      <w:bookmarkEnd w:id="2384"/>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4CC8AF48" w14:textId="77777777" w:rsidTr="00D01278">
        <w:trPr>
          <w:cantSplit/>
        </w:trPr>
        <w:tc>
          <w:tcPr>
            <w:tcW w:w="9714" w:type="dxa"/>
            <w:gridSpan w:val="8"/>
            <w:tcBorders>
              <w:bottom w:val="nil"/>
            </w:tcBorders>
            <w:shd w:val="solid" w:color="FFFFFF" w:fill="auto"/>
          </w:tcPr>
          <w:bookmarkEnd w:id="2383"/>
          <w:p w14:paraId="758D6781"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75197330" w14:textId="77777777" w:rsidTr="00D01278">
        <w:tc>
          <w:tcPr>
            <w:tcW w:w="800" w:type="dxa"/>
            <w:shd w:val="pct10" w:color="auto" w:fill="FFFFFF"/>
          </w:tcPr>
          <w:p w14:paraId="49F93AE4"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79551F95"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51A98067" w14:textId="77777777" w:rsidR="003C3971" w:rsidRPr="00A5463E" w:rsidRDefault="003C3971" w:rsidP="00DF2B1F">
            <w:pPr>
              <w:pStyle w:val="TAL"/>
              <w:rPr>
                <w:b/>
                <w:sz w:val="16"/>
                <w:lang w:val="en-GB"/>
              </w:rPr>
            </w:pPr>
            <w:proofErr w:type="spellStart"/>
            <w:r w:rsidRPr="00A5463E">
              <w:rPr>
                <w:b/>
                <w:sz w:val="16"/>
                <w:lang w:val="en-GB"/>
              </w:rPr>
              <w:t>TDoc</w:t>
            </w:r>
            <w:proofErr w:type="spellEnd"/>
          </w:p>
        </w:tc>
        <w:tc>
          <w:tcPr>
            <w:tcW w:w="500" w:type="dxa"/>
            <w:shd w:val="pct10" w:color="auto" w:fill="FFFFFF"/>
          </w:tcPr>
          <w:p w14:paraId="6EAFD132"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69F96CF0"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20D5241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BD6EF62"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6FAA58B1"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5E242FC0" w14:textId="77777777" w:rsidTr="00D01278">
        <w:tc>
          <w:tcPr>
            <w:tcW w:w="800" w:type="dxa"/>
            <w:shd w:val="solid" w:color="FFFFFF" w:fill="auto"/>
          </w:tcPr>
          <w:p w14:paraId="6C64E010"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74F4A7BE" w14:textId="77777777" w:rsidR="003C3971" w:rsidRPr="00A5463E" w:rsidRDefault="003C3971" w:rsidP="00C72833">
            <w:pPr>
              <w:pStyle w:val="TAC"/>
              <w:rPr>
                <w:sz w:val="16"/>
                <w:szCs w:val="16"/>
                <w:lang w:val="en-GB"/>
              </w:rPr>
            </w:pPr>
          </w:p>
        </w:tc>
        <w:tc>
          <w:tcPr>
            <w:tcW w:w="1094" w:type="dxa"/>
            <w:shd w:val="solid" w:color="FFFFFF" w:fill="auto"/>
          </w:tcPr>
          <w:p w14:paraId="68D40D72" w14:textId="77777777" w:rsidR="003C3971" w:rsidRPr="00A5463E" w:rsidRDefault="003C3971" w:rsidP="00C72833">
            <w:pPr>
              <w:pStyle w:val="TAC"/>
              <w:rPr>
                <w:sz w:val="16"/>
                <w:szCs w:val="16"/>
                <w:lang w:val="en-GB"/>
              </w:rPr>
            </w:pPr>
          </w:p>
        </w:tc>
        <w:tc>
          <w:tcPr>
            <w:tcW w:w="500" w:type="dxa"/>
            <w:shd w:val="solid" w:color="FFFFFF" w:fill="auto"/>
          </w:tcPr>
          <w:p w14:paraId="2A14BE22" w14:textId="77777777" w:rsidR="003C3971" w:rsidRPr="00A5463E" w:rsidRDefault="003C3971" w:rsidP="00C72833">
            <w:pPr>
              <w:pStyle w:val="TAL"/>
              <w:rPr>
                <w:sz w:val="16"/>
                <w:szCs w:val="16"/>
                <w:lang w:val="en-GB"/>
              </w:rPr>
            </w:pPr>
          </w:p>
        </w:tc>
        <w:tc>
          <w:tcPr>
            <w:tcW w:w="425" w:type="dxa"/>
            <w:shd w:val="solid" w:color="FFFFFF" w:fill="auto"/>
          </w:tcPr>
          <w:p w14:paraId="78CEF185" w14:textId="77777777" w:rsidR="003C3971" w:rsidRPr="00A5463E" w:rsidRDefault="003C3971" w:rsidP="00C72833">
            <w:pPr>
              <w:pStyle w:val="TAR"/>
              <w:rPr>
                <w:sz w:val="16"/>
                <w:szCs w:val="16"/>
                <w:lang w:val="en-GB"/>
              </w:rPr>
            </w:pPr>
          </w:p>
        </w:tc>
        <w:tc>
          <w:tcPr>
            <w:tcW w:w="425" w:type="dxa"/>
            <w:shd w:val="solid" w:color="FFFFFF" w:fill="auto"/>
          </w:tcPr>
          <w:p w14:paraId="36146CFC" w14:textId="77777777" w:rsidR="003C3971" w:rsidRPr="00A5463E" w:rsidRDefault="003C3971" w:rsidP="00C72833">
            <w:pPr>
              <w:pStyle w:val="TAC"/>
              <w:rPr>
                <w:sz w:val="16"/>
                <w:szCs w:val="16"/>
                <w:lang w:val="en-GB"/>
              </w:rPr>
            </w:pPr>
          </w:p>
        </w:tc>
        <w:tc>
          <w:tcPr>
            <w:tcW w:w="4962" w:type="dxa"/>
            <w:shd w:val="solid" w:color="FFFFFF" w:fill="auto"/>
          </w:tcPr>
          <w:p w14:paraId="48A5C827"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1AFC5A62"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1AC4D8B1" w14:textId="77777777" w:rsidTr="00D01278">
        <w:tc>
          <w:tcPr>
            <w:tcW w:w="800" w:type="dxa"/>
            <w:shd w:val="solid" w:color="FFFFFF" w:fill="auto"/>
          </w:tcPr>
          <w:p w14:paraId="2D48C3E6"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5B901EA7" w14:textId="77777777" w:rsidR="007E38FE" w:rsidRPr="00A5463E" w:rsidRDefault="007E38FE" w:rsidP="00C72833">
            <w:pPr>
              <w:pStyle w:val="TAC"/>
              <w:rPr>
                <w:sz w:val="16"/>
                <w:szCs w:val="16"/>
                <w:lang w:val="en-GB"/>
              </w:rPr>
            </w:pPr>
          </w:p>
        </w:tc>
        <w:tc>
          <w:tcPr>
            <w:tcW w:w="1094" w:type="dxa"/>
            <w:shd w:val="solid" w:color="FFFFFF" w:fill="auto"/>
          </w:tcPr>
          <w:p w14:paraId="42F4CD2D" w14:textId="77777777" w:rsidR="007E38FE" w:rsidRPr="00A5463E" w:rsidRDefault="007E38FE" w:rsidP="00C72833">
            <w:pPr>
              <w:pStyle w:val="TAC"/>
              <w:rPr>
                <w:sz w:val="16"/>
                <w:szCs w:val="16"/>
                <w:lang w:val="en-GB"/>
              </w:rPr>
            </w:pPr>
          </w:p>
        </w:tc>
        <w:tc>
          <w:tcPr>
            <w:tcW w:w="500" w:type="dxa"/>
            <w:shd w:val="solid" w:color="FFFFFF" w:fill="auto"/>
          </w:tcPr>
          <w:p w14:paraId="44700F63" w14:textId="77777777" w:rsidR="007E38FE" w:rsidRPr="00A5463E" w:rsidRDefault="007E38FE" w:rsidP="00C72833">
            <w:pPr>
              <w:pStyle w:val="TAL"/>
              <w:rPr>
                <w:sz w:val="16"/>
                <w:szCs w:val="16"/>
                <w:lang w:val="en-GB"/>
              </w:rPr>
            </w:pPr>
          </w:p>
        </w:tc>
        <w:tc>
          <w:tcPr>
            <w:tcW w:w="425" w:type="dxa"/>
            <w:shd w:val="solid" w:color="FFFFFF" w:fill="auto"/>
          </w:tcPr>
          <w:p w14:paraId="1A0B3337" w14:textId="77777777" w:rsidR="007E38FE" w:rsidRPr="00A5463E" w:rsidRDefault="007E38FE" w:rsidP="00C72833">
            <w:pPr>
              <w:pStyle w:val="TAR"/>
              <w:rPr>
                <w:sz w:val="16"/>
                <w:szCs w:val="16"/>
                <w:lang w:val="en-GB"/>
              </w:rPr>
            </w:pPr>
          </w:p>
        </w:tc>
        <w:tc>
          <w:tcPr>
            <w:tcW w:w="425" w:type="dxa"/>
            <w:shd w:val="solid" w:color="FFFFFF" w:fill="auto"/>
          </w:tcPr>
          <w:p w14:paraId="3AB88E30" w14:textId="77777777" w:rsidR="007E38FE" w:rsidRPr="00A5463E" w:rsidRDefault="007E38FE" w:rsidP="00C72833">
            <w:pPr>
              <w:pStyle w:val="TAC"/>
              <w:rPr>
                <w:sz w:val="16"/>
                <w:szCs w:val="16"/>
                <w:lang w:val="en-GB"/>
              </w:rPr>
            </w:pPr>
          </w:p>
        </w:tc>
        <w:tc>
          <w:tcPr>
            <w:tcW w:w="4962" w:type="dxa"/>
            <w:shd w:val="solid" w:color="FFFFFF" w:fill="auto"/>
          </w:tcPr>
          <w:p w14:paraId="55338CAC"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35A87608"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162FDD5E" w14:textId="77777777" w:rsidTr="00D01278">
        <w:tc>
          <w:tcPr>
            <w:tcW w:w="800" w:type="dxa"/>
            <w:shd w:val="solid" w:color="FFFFFF" w:fill="auto"/>
          </w:tcPr>
          <w:p w14:paraId="0CB9B23B"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4AF73030" w14:textId="77777777" w:rsidR="00C1184F" w:rsidRPr="00A5463E" w:rsidRDefault="00C1184F" w:rsidP="00C72833">
            <w:pPr>
              <w:pStyle w:val="TAC"/>
              <w:rPr>
                <w:sz w:val="16"/>
                <w:szCs w:val="16"/>
                <w:lang w:val="en-GB"/>
              </w:rPr>
            </w:pPr>
          </w:p>
        </w:tc>
        <w:tc>
          <w:tcPr>
            <w:tcW w:w="1094" w:type="dxa"/>
            <w:shd w:val="solid" w:color="FFFFFF" w:fill="auto"/>
          </w:tcPr>
          <w:p w14:paraId="08008878" w14:textId="77777777" w:rsidR="00C1184F" w:rsidRPr="00A5463E" w:rsidRDefault="00C1184F" w:rsidP="00C72833">
            <w:pPr>
              <w:pStyle w:val="TAC"/>
              <w:rPr>
                <w:sz w:val="16"/>
                <w:szCs w:val="16"/>
                <w:lang w:val="en-GB"/>
              </w:rPr>
            </w:pPr>
          </w:p>
        </w:tc>
        <w:tc>
          <w:tcPr>
            <w:tcW w:w="500" w:type="dxa"/>
            <w:shd w:val="solid" w:color="FFFFFF" w:fill="auto"/>
          </w:tcPr>
          <w:p w14:paraId="17800DB5" w14:textId="77777777" w:rsidR="00C1184F" w:rsidRPr="00A5463E" w:rsidRDefault="00C1184F" w:rsidP="00C72833">
            <w:pPr>
              <w:pStyle w:val="TAL"/>
              <w:rPr>
                <w:sz w:val="16"/>
                <w:szCs w:val="16"/>
                <w:lang w:val="en-GB"/>
              </w:rPr>
            </w:pPr>
          </w:p>
        </w:tc>
        <w:tc>
          <w:tcPr>
            <w:tcW w:w="425" w:type="dxa"/>
            <w:shd w:val="solid" w:color="FFFFFF" w:fill="auto"/>
          </w:tcPr>
          <w:p w14:paraId="269A8F61" w14:textId="77777777" w:rsidR="00C1184F" w:rsidRPr="00A5463E" w:rsidRDefault="00C1184F" w:rsidP="00C72833">
            <w:pPr>
              <w:pStyle w:val="TAR"/>
              <w:rPr>
                <w:sz w:val="16"/>
                <w:szCs w:val="16"/>
                <w:lang w:val="en-GB"/>
              </w:rPr>
            </w:pPr>
          </w:p>
        </w:tc>
        <w:tc>
          <w:tcPr>
            <w:tcW w:w="425" w:type="dxa"/>
            <w:shd w:val="solid" w:color="FFFFFF" w:fill="auto"/>
          </w:tcPr>
          <w:p w14:paraId="127B3FAD" w14:textId="77777777" w:rsidR="00C1184F" w:rsidRPr="00A5463E" w:rsidRDefault="00C1184F" w:rsidP="00C72833">
            <w:pPr>
              <w:pStyle w:val="TAC"/>
              <w:rPr>
                <w:sz w:val="16"/>
                <w:szCs w:val="16"/>
                <w:lang w:val="en-GB"/>
              </w:rPr>
            </w:pPr>
          </w:p>
        </w:tc>
        <w:tc>
          <w:tcPr>
            <w:tcW w:w="4962" w:type="dxa"/>
            <w:shd w:val="solid" w:color="FFFFFF" w:fill="auto"/>
          </w:tcPr>
          <w:p w14:paraId="1D46959C"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37E63945"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16AD5A49" w14:textId="77777777" w:rsidTr="00D01278">
        <w:tc>
          <w:tcPr>
            <w:tcW w:w="800" w:type="dxa"/>
            <w:shd w:val="solid" w:color="FFFFFF" w:fill="auto"/>
          </w:tcPr>
          <w:p w14:paraId="454C15B2"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12E9307F" w14:textId="77777777" w:rsidR="00856E05" w:rsidRPr="00A5463E" w:rsidRDefault="00856E05" w:rsidP="00C72833">
            <w:pPr>
              <w:pStyle w:val="TAC"/>
              <w:rPr>
                <w:sz w:val="16"/>
                <w:szCs w:val="16"/>
                <w:lang w:val="en-GB"/>
              </w:rPr>
            </w:pPr>
          </w:p>
        </w:tc>
        <w:tc>
          <w:tcPr>
            <w:tcW w:w="1094" w:type="dxa"/>
            <w:shd w:val="solid" w:color="FFFFFF" w:fill="auto"/>
          </w:tcPr>
          <w:p w14:paraId="16F64205" w14:textId="77777777" w:rsidR="00856E05" w:rsidRPr="00A5463E" w:rsidRDefault="00856E05" w:rsidP="00C72833">
            <w:pPr>
              <w:pStyle w:val="TAC"/>
              <w:rPr>
                <w:sz w:val="16"/>
                <w:szCs w:val="16"/>
                <w:lang w:val="en-GB"/>
              </w:rPr>
            </w:pPr>
          </w:p>
        </w:tc>
        <w:tc>
          <w:tcPr>
            <w:tcW w:w="500" w:type="dxa"/>
            <w:shd w:val="solid" w:color="FFFFFF" w:fill="auto"/>
          </w:tcPr>
          <w:p w14:paraId="004F710B" w14:textId="77777777" w:rsidR="00856E05" w:rsidRPr="00A5463E" w:rsidRDefault="00856E05" w:rsidP="00C72833">
            <w:pPr>
              <w:pStyle w:val="TAL"/>
              <w:rPr>
                <w:sz w:val="16"/>
                <w:szCs w:val="16"/>
                <w:lang w:val="en-GB"/>
              </w:rPr>
            </w:pPr>
          </w:p>
        </w:tc>
        <w:tc>
          <w:tcPr>
            <w:tcW w:w="425" w:type="dxa"/>
            <w:shd w:val="solid" w:color="FFFFFF" w:fill="auto"/>
          </w:tcPr>
          <w:p w14:paraId="02B06175" w14:textId="77777777" w:rsidR="00856E05" w:rsidRPr="00A5463E" w:rsidRDefault="00856E05" w:rsidP="00C72833">
            <w:pPr>
              <w:pStyle w:val="TAR"/>
              <w:rPr>
                <w:sz w:val="16"/>
                <w:szCs w:val="16"/>
                <w:lang w:val="en-GB"/>
              </w:rPr>
            </w:pPr>
          </w:p>
        </w:tc>
        <w:tc>
          <w:tcPr>
            <w:tcW w:w="425" w:type="dxa"/>
            <w:shd w:val="solid" w:color="FFFFFF" w:fill="auto"/>
          </w:tcPr>
          <w:p w14:paraId="43976A4C" w14:textId="77777777" w:rsidR="00856E05" w:rsidRPr="00A5463E" w:rsidRDefault="00856E05" w:rsidP="00C72833">
            <w:pPr>
              <w:pStyle w:val="TAC"/>
              <w:rPr>
                <w:sz w:val="16"/>
                <w:szCs w:val="16"/>
                <w:lang w:val="en-GB"/>
              </w:rPr>
            </w:pPr>
          </w:p>
        </w:tc>
        <w:tc>
          <w:tcPr>
            <w:tcW w:w="4962" w:type="dxa"/>
            <w:shd w:val="solid" w:color="FFFFFF" w:fill="auto"/>
          </w:tcPr>
          <w:p w14:paraId="22D5AE94"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7A973A88"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7395E390" w14:textId="77777777" w:rsidTr="00D01278">
        <w:tc>
          <w:tcPr>
            <w:tcW w:w="800" w:type="dxa"/>
            <w:shd w:val="solid" w:color="FFFFFF" w:fill="auto"/>
          </w:tcPr>
          <w:p w14:paraId="136D6522"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66CD8F2F"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76FAE300"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11E36A8B" w14:textId="77777777" w:rsidR="004F313B" w:rsidRPr="00A5463E" w:rsidRDefault="004F313B" w:rsidP="00C72833">
            <w:pPr>
              <w:pStyle w:val="TAL"/>
              <w:rPr>
                <w:sz w:val="16"/>
                <w:szCs w:val="16"/>
                <w:lang w:val="en-GB"/>
              </w:rPr>
            </w:pPr>
          </w:p>
        </w:tc>
        <w:tc>
          <w:tcPr>
            <w:tcW w:w="425" w:type="dxa"/>
            <w:shd w:val="solid" w:color="FFFFFF" w:fill="auto"/>
          </w:tcPr>
          <w:p w14:paraId="5C7B0D91" w14:textId="77777777" w:rsidR="004F313B" w:rsidRPr="00A5463E" w:rsidRDefault="004F313B" w:rsidP="00C72833">
            <w:pPr>
              <w:pStyle w:val="TAR"/>
              <w:rPr>
                <w:sz w:val="16"/>
                <w:szCs w:val="16"/>
                <w:lang w:val="en-GB"/>
              </w:rPr>
            </w:pPr>
          </w:p>
        </w:tc>
        <w:tc>
          <w:tcPr>
            <w:tcW w:w="425" w:type="dxa"/>
            <w:shd w:val="solid" w:color="FFFFFF" w:fill="auto"/>
          </w:tcPr>
          <w:p w14:paraId="77C460EB" w14:textId="77777777" w:rsidR="004F313B" w:rsidRPr="00A5463E" w:rsidRDefault="004F313B" w:rsidP="00C72833">
            <w:pPr>
              <w:pStyle w:val="TAC"/>
              <w:rPr>
                <w:sz w:val="16"/>
                <w:szCs w:val="16"/>
                <w:lang w:val="en-GB"/>
              </w:rPr>
            </w:pPr>
          </w:p>
        </w:tc>
        <w:tc>
          <w:tcPr>
            <w:tcW w:w="4962" w:type="dxa"/>
            <w:shd w:val="solid" w:color="FFFFFF" w:fill="auto"/>
          </w:tcPr>
          <w:p w14:paraId="43C71121"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46E8FF45" w14:textId="77777777" w:rsidR="004F313B" w:rsidRDefault="004F313B" w:rsidP="00C72833">
            <w:pPr>
              <w:pStyle w:val="TAC"/>
              <w:rPr>
                <w:sz w:val="16"/>
                <w:szCs w:val="16"/>
                <w:lang w:val="en-GB"/>
              </w:rPr>
            </w:pPr>
            <w:r>
              <w:rPr>
                <w:sz w:val="16"/>
                <w:szCs w:val="16"/>
                <w:lang w:val="en-GB"/>
              </w:rPr>
              <w:t>1.0.0</w:t>
            </w:r>
          </w:p>
        </w:tc>
      </w:tr>
      <w:tr w:rsidR="005C3365" w:rsidRPr="006B0D02" w14:paraId="44D89322" w14:textId="77777777" w:rsidTr="00D01278">
        <w:tc>
          <w:tcPr>
            <w:tcW w:w="800" w:type="dxa"/>
            <w:shd w:val="solid" w:color="FFFFFF" w:fill="auto"/>
          </w:tcPr>
          <w:p w14:paraId="584801EC"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5D7EA94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5F2FF961" w14:textId="77777777" w:rsidR="005C3365" w:rsidRPr="004F313B" w:rsidRDefault="005C3365" w:rsidP="00C72833">
            <w:pPr>
              <w:pStyle w:val="TAC"/>
              <w:rPr>
                <w:sz w:val="16"/>
                <w:szCs w:val="16"/>
                <w:lang w:val="en-GB"/>
              </w:rPr>
            </w:pPr>
          </w:p>
        </w:tc>
        <w:tc>
          <w:tcPr>
            <w:tcW w:w="500" w:type="dxa"/>
            <w:shd w:val="solid" w:color="FFFFFF" w:fill="auto"/>
          </w:tcPr>
          <w:p w14:paraId="4E7EE51D" w14:textId="77777777" w:rsidR="005C3365" w:rsidRPr="00A5463E" w:rsidRDefault="005C3365" w:rsidP="00C72833">
            <w:pPr>
              <w:pStyle w:val="TAL"/>
              <w:rPr>
                <w:sz w:val="16"/>
                <w:szCs w:val="16"/>
                <w:lang w:val="en-GB"/>
              </w:rPr>
            </w:pPr>
          </w:p>
        </w:tc>
        <w:tc>
          <w:tcPr>
            <w:tcW w:w="425" w:type="dxa"/>
            <w:shd w:val="solid" w:color="FFFFFF" w:fill="auto"/>
          </w:tcPr>
          <w:p w14:paraId="7528726F" w14:textId="77777777" w:rsidR="005C3365" w:rsidRPr="00A5463E" w:rsidRDefault="005C3365" w:rsidP="00C72833">
            <w:pPr>
              <w:pStyle w:val="TAR"/>
              <w:rPr>
                <w:sz w:val="16"/>
                <w:szCs w:val="16"/>
                <w:lang w:val="en-GB"/>
              </w:rPr>
            </w:pPr>
          </w:p>
        </w:tc>
        <w:tc>
          <w:tcPr>
            <w:tcW w:w="425" w:type="dxa"/>
            <w:shd w:val="solid" w:color="FFFFFF" w:fill="auto"/>
          </w:tcPr>
          <w:p w14:paraId="2BBAF18E" w14:textId="77777777" w:rsidR="005C3365" w:rsidRPr="00A5463E" w:rsidRDefault="005C3365" w:rsidP="00C72833">
            <w:pPr>
              <w:pStyle w:val="TAC"/>
              <w:rPr>
                <w:sz w:val="16"/>
                <w:szCs w:val="16"/>
                <w:lang w:val="en-GB"/>
              </w:rPr>
            </w:pPr>
          </w:p>
        </w:tc>
        <w:tc>
          <w:tcPr>
            <w:tcW w:w="4962" w:type="dxa"/>
            <w:shd w:val="solid" w:color="FFFFFF" w:fill="auto"/>
          </w:tcPr>
          <w:p w14:paraId="3DD19759"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2CA8051A" w14:textId="77777777" w:rsidR="005C3365" w:rsidRDefault="005C3365" w:rsidP="00C72833">
            <w:pPr>
              <w:pStyle w:val="TAC"/>
              <w:rPr>
                <w:sz w:val="16"/>
                <w:szCs w:val="16"/>
                <w:lang w:val="en-GB"/>
              </w:rPr>
            </w:pPr>
            <w:r>
              <w:rPr>
                <w:sz w:val="16"/>
                <w:szCs w:val="16"/>
                <w:lang w:val="en-GB"/>
              </w:rPr>
              <w:t>14.0.0</w:t>
            </w:r>
          </w:p>
        </w:tc>
      </w:tr>
      <w:tr w:rsidR="00D01278" w:rsidRPr="006B0D02" w14:paraId="4D51E447" w14:textId="77777777" w:rsidTr="00D01278">
        <w:tc>
          <w:tcPr>
            <w:tcW w:w="800" w:type="dxa"/>
            <w:shd w:val="solid" w:color="FFFFFF" w:fill="auto"/>
          </w:tcPr>
          <w:p w14:paraId="43914D47"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384E7309"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49FFCBB"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78AF7150"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7D9B1307"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4135F5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4E0E358C" w14:textId="3E3C7EDF" w:rsidR="00D01278" w:rsidRDefault="00D01278"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2 on References</w:t>
            </w:r>
          </w:p>
        </w:tc>
        <w:tc>
          <w:tcPr>
            <w:tcW w:w="708" w:type="dxa"/>
            <w:shd w:val="solid" w:color="FFFFFF" w:fill="auto"/>
          </w:tcPr>
          <w:p w14:paraId="12291687" w14:textId="77777777" w:rsidR="00D01278" w:rsidRDefault="00D01278" w:rsidP="00C72833">
            <w:pPr>
              <w:pStyle w:val="TAC"/>
              <w:rPr>
                <w:sz w:val="16"/>
                <w:szCs w:val="16"/>
                <w:lang w:val="en-GB"/>
              </w:rPr>
            </w:pPr>
            <w:r>
              <w:rPr>
                <w:sz w:val="16"/>
                <w:szCs w:val="16"/>
                <w:lang w:val="en-GB"/>
              </w:rPr>
              <w:t>14.1.0</w:t>
            </w:r>
          </w:p>
        </w:tc>
      </w:tr>
      <w:tr w:rsidR="006C4EC4" w:rsidRPr="006B0D02" w14:paraId="5592ED52" w14:textId="77777777" w:rsidTr="00D01278">
        <w:tc>
          <w:tcPr>
            <w:tcW w:w="800" w:type="dxa"/>
            <w:shd w:val="solid" w:color="FFFFFF" w:fill="auto"/>
          </w:tcPr>
          <w:p w14:paraId="59AF4A3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34BEF25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C634BE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8635FB1"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075AD86E"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432DA03E"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86951C6" w14:textId="62B891EF" w:rsidR="006C4EC4" w:rsidRPr="00D01278" w:rsidRDefault="006C4EC4"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4 on General overview</w:t>
            </w:r>
          </w:p>
        </w:tc>
        <w:tc>
          <w:tcPr>
            <w:tcW w:w="708" w:type="dxa"/>
            <w:shd w:val="solid" w:color="FFFFFF" w:fill="auto"/>
          </w:tcPr>
          <w:p w14:paraId="0B72FE50"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4B47A30" w14:textId="77777777" w:rsidTr="00D01278">
        <w:tc>
          <w:tcPr>
            <w:tcW w:w="800" w:type="dxa"/>
            <w:shd w:val="solid" w:color="FFFFFF" w:fill="auto"/>
          </w:tcPr>
          <w:p w14:paraId="00A74DB7"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D5D20A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8BB535B"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579AC79"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57DAA161"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96DF727"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AF891C" w14:textId="2B711623" w:rsidR="006C4EC4" w:rsidRPr="00D01278" w:rsidRDefault="006C4EC4"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5 on Entities</w:t>
            </w:r>
          </w:p>
        </w:tc>
        <w:tc>
          <w:tcPr>
            <w:tcW w:w="708" w:type="dxa"/>
            <w:shd w:val="solid" w:color="FFFFFF" w:fill="auto"/>
          </w:tcPr>
          <w:p w14:paraId="0B2BA70E"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FDD8489" w14:textId="77777777" w:rsidTr="00D01278">
        <w:tc>
          <w:tcPr>
            <w:tcW w:w="800" w:type="dxa"/>
            <w:shd w:val="solid" w:color="FFFFFF" w:fill="auto"/>
          </w:tcPr>
          <w:p w14:paraId="3AC03C75"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BDC371B"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4A3B088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C24D40"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A1A6AEA"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284649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2C1460BB" w14:textId="20283B79" w:rsidR="006C4EC4" w:rsidRPr="00D01278" w:rsidRDefault="006C4EC4"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12 on Extensions</w:t>
            </w:r>
          </w:p>
        </w:tc>
        <w:tc>
          <w:tcPr>
            <w:tcW w:w="708" w:type="dxa"/>
            <w:shd w:val="solid" w:color="FFFFFF" w:fill="auto"/>
          </w:tcPr>
          <w:p w14:paraId="24CFB84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0DAB8480" w14:textId="77777777" w:rsidTr="00D01278">
        <w:tc>
          <w:tcPr>
            <w:tcW w:w="800" w:type="dxa"/>
            <w:shd w:val="solid" w:color="FFFFFF" w:fill="auto"/>
          </w:tcPr>
          <w:p w14:paraId="0032689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8E252A0"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D8896B3"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C0A1955"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3A7AB695"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0BB50C4"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16327C" w14:textId="0175E39A" w:rsidR="006C4EC4" w:rsidRPr="00D01278" w:rsidRDefault="006C4EC4"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13 on media plane security</w:t>
            </w:r>
          </w:p>
        </w:tc>
        <w:tc>
          <w:tcPr>
            <w:tcW w:w="708" w:type="dxa"/>
            <w:shd w:val="solid" w:color="FFFFFF" w:fill="auto"/>
          </w:tcPr>
          <w:p w14:paraId="579BC398"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759232BB" w14:textId="77777777" w:rsidTr="00D01278">
        <w:tc>
          <w:tcPr>
            <w:tcW w:w="800" w:type="dxa"/>
            <w:shd w:val="solid" w:color="FFFFFF" w:fill="auto"/>
          </w:tcPr>
          <w:p w14:paraId="0806D3A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8F28D81"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5C2B4D8D"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44B0333"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4CC6815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65D8B59"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B7C8DE" w14:textId="53BAF0AA" w:rsidR="006C4EC4" w:rsidRPr="00D01278" w:rsidRDefault="006C4EC4" w:rsidP="00856E05">
            <w:pPr>
              <w:pStyle w:val="TAL"/>
              <w:rPr>
                <w:sz w:val="16"/>
                <w:szCs w:val="16"/>
                <w:lang w:val="en-GB"/>
              </w:rPr>
            </w:pPr>
            <w:r w:rsidRPr="00D01278">
              <w:rPr>
                <w:sz w:val="16"/>
                <w:szCs w:val="16"/>
                <w:lang w:val="en-GB"/>
              </w:rPr>
              <w:t xml:space="preserve">Proposal for </w:t>
            </w:r>
            <w:r w:rsidR="008C5982">
              <w:rPr>
                <w:sz w:val="16"/>
                <w:szCs w:val="16"/>
                <w:lang w:val="en-GB"/>
              </w:rPr>
              <w:t>clause</w:t>
            </w:r>
            <w:r w:rsidRPr="00D01278">
              <w:rPr>
                <w:sz w:val="16"/>
                <w:szCs w:val="16"/>
                <w:lang w:val="en-GB"/>
              </w:rPr>
              <w:t xml:space="preserve"> 14 on SDP procedures</w:t>
            </w:r>
          </w:p>
        </w:tc>
        <w:tc>
          <w:tcPr>
            <w:tcW w:w="708" w:type="dxa"/>
            <w:shd w:val="solid" w:color="FFFFFF" w:fill="auto"/>
          </w:tcPr>
          <w:p w14:paraId="0EA1F073"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28FEC1C" w14:textId="77777777" w:rsidTr="00D01278">
        <w:tc>
          <w:tcPr>
            <w:tcW w:w="800" w:type="dxa"/>
            <w:shd w:val="solid" w:color="FFFFFF" w:fill="auto"/>
          </w:tcPr>
          <w:p w14:paraId="04B130A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1CA49FA2"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28CD454"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FBA897D"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52393456"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7999C5C"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B105C72"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1DB77854"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04794C9" w14:textId="77777777" w:rsidTr="00D01278">
        <w:tc>
          <w:tcPr>
            <w:tcW w:w="800" w:type="dxa"/>
            <w:shd w:val="solid" w:color="FFFFFF" w:fill="auto"/>
          </w:tcPr>
          <w:p w14:paraId="0661AD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6C495A8A"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552360EF"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494A93F4"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4D1ADD65"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1AAC38C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5C0B9A10"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44223B3E"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7933894A" w14:textId="77777777" w:rsidTr="00D01278">
        <w:tc>
          <w:tcPr>
            <w:tcW w:w="800" w:type="dxa"/>
            <w:shd w:val="solid" w:color="FFFFFF" w:fill="auto"/>
          </w:tcPr>
          <w:p w14:paraId="0523C60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86FC5E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3079825"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55646E86"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08F0F589" w14:textId="77777777" w:rsidR="008D7BCF" w:rsidRDefault="008D7BCF" w:rsidP="00C72833">
            <w:pPr>
              <w:pStyle w:val="TAR"/>
              <w:rPr>
                <w:sz w:val="16"/>
                <w:szCs w:val="16"/>
                <w:lang w:val="en-GB"/>
              </w:rPr>
            </w:pPr>
          </w:p>
        </w:tc>
        <w:tc>
          <w:tcPr>
            <w:tcW w:w="425" w:type="dxa"/>
            <w:shd w:val="solid" w:color="FFFFFF" w:fill="auto"/>
          </w:tcPr>
          <w:p w14:paraId="1F082DA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7CB87C8"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7624B4A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0064D19A" w14:textId="77777777" w:rsidTr="00D01278">
        <w:tc>
          <w:tcPr>
            <w:tcW w:w="800" w:type="dxa"/>
            <w:shd w:val="solid" w:color="FFFFFF" w:fill="auto"/>
          </w:tcPr>
          <w:p w14:paraId="4926CA41"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029E88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2CA060B"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6B5691A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31EED0A"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478812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DFFC45C"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781CB551"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CE9FF30" w14:textId="77777777" w:rsidTr="00D01278">
        <w:tc>
          <w:tcPr>
            <w:tcW w:w="800" w:type="dxa"/>
            <w:shd w:val="solid" w:color="FFFFFF" w:fill="auto"/>
          </w:tcPr>
          <w:p w14:paraId="36C9A71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11BBBED"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0055F85"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792E44DC"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7F149A10" w14:textId="77777777" w:rsidR="008D7BCF" w:rsidRDefault="008D7BCF" w:rsidP="00C72833">
            <w:pPr>
              <w:pStyle w:val="TAR"/>
              <w:rPr>
                <w:sz w:val="16"/>
                <w:szCs w:val="16"/>
                <w:lang w:val="en-GB"/>
              </w:rPr>
            </w:pPr>
          </w:p>
        </w:tc>
        <w:tc>
          <w:tcPr>
            <w:tcW w:w="425" w:type="dxa"/>
            <w:shd w:val="solid" w:color="FFFFFF" w:fill="auto"/>
          </w:tcPr>
          <w:p w14:paraId="5467589D"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BBF622B"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1825CB03"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DE08696" w14:textId="77777777" w:rsidTr="00D01278">
        <w:tc>
          <w:tcPr>
            <w:tcW w:w="800" w:type="dxa"/>
            <w:shd w:val="solid" w:color="FFFFFF" w:fill="auto"/>
          </w:tcPr>
          <w:p w14:paraId="37EFD11E"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6364F5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8E24C7"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2425C946"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58A75A52"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2740D81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DAF2EE4"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4A6CBA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4FDB151" w14:textId="77777777" w:rsidTr="00D01278">
        <w:tc>
          <w:tcPr>
            <w:tcW w:w="800" w:type="dxa"/>
            <w:shd w:val="solid" w:color="FFFFFF" w:fill="auto"/>
          </w:tcPr>
          <w:p w14:paraId="3998010F"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76D6AC1"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BA51A78"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67F55BD0"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AD01BD2" w14:textId="77777777" w:rsidR="008D7BCF" w:rsidRDefault="008D7BCF" w:rsidP="00C72833">
            <w:pPr>
              <w:pStyle w:val="TAR"/>
              <w:rPr>
                <w:sz w:val="16"/>
                <w:szCs w:val="16"/>
                <w:lang w:val="en-GB"/>
              </w:rPr>
            </w:pPr>
          </w:p>
        </w:tc>
        <w:tc>
          <w:tcPr>
            <w:tcW w:w="425" w:type="dxa"/>
            <w:shd w:val="solid" w:color="FFFFFF" w:fill="auto"/>
          </w:tcPr>
          <w:p w14:paraId="2CC8184A"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588FEC"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7961DB0"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6B10BAE" w14:textId="77777777" w:rsidTr="00D01278">
        <w:tc>
          <w:tcPr>
            <w:tcW w:w="800" w:type="dxa"/>
            <w:shd w:val="solid" w:color="FFFFFF" w:fill="auto"/>
          </w:tcPr>
          <w:p w14:paraId="73885C18"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1420598"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CDD823D"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08DA5F31"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3C82862F"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7662996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3FA5016E"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3834A52A"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62FF0CD" w14:textId="77777777" w:rsidTr="00D01278">
        <w:tc>
          <w:tcPr>
            <w:tcW w:w="800" w:type="dxa"/>
            <w:shd w:val="solid" w:color="FFFFFF" w:fill="auto"/>
          </w:tcPr>
          <w:p w14:paraId="611A00BA"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D9ADCB3"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7911A5E7"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351677D2"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9FF722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17CB2B38"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845D025"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594EFC3F"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3F642A57" w14:textId="77777777" w:rsidTr="00D01278">
        <w:tc>
          <w:tcPr>
            <w:tcW w:w="800" w:type="dxa"/>
            <w:shd w:val="solid" w:color="FFFFFF" w:fill="auto"/>
          </w:tcPr>
          <w:p w14:paraId="3835C23D"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16968DE"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E8C3CC"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53AC36F6"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C5561C" w14:textId="77777777" w:rsidR="008D7BCF" w:rsidRDefault="008D7BCF" w:rsidP="00C72833">
            <w:pPr>
              <w:pStyle w:val="TAR"/>
              <w:rPr>
                <w:sz w:val="16"/>
                <w:szCs w:val="16"/>
                <w:lang w:val="en-GB"/>
              </w:rPr>
            </w:pPr>
          </w:p>
        </w:tc>
        <w:tc>
          <w:tcPr>
            <w:tcW w:w="425" w:type="dxa"/>
            <w:shd w:val="solid" w:color="FFFFFF" w:fill="auto"/>
          </w:tcPr>
          <w:p w14:paraId="7D85225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7848B2C"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32DC1025"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3ED6C850" w14:textId="77777777" w:rsidTr="00D01278">
        <w:tc>
          <w:tcPr>
            <w:tcW w:w="800" w:type="dxa"/>
            <w:shd w:val="solid" w:color="FFFFFF" w:fill="auto"/>
          </w:tcPr>
          <w:p w14:paraId="00B92FB7"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B68265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594C867"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77D8FE11"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5A97CC88" w14:textId="77777777" w:rsidR="00037BD2" w:rsidRDefault="00037BD2" w:rsidP="00C72833">
            <w:pPr>
              <w:pStyle w:val="TAR"/>
              <w:rPr>
                <w:sz w:val="16"/>
                <w:szCs w:val="16"/>
                <w:lang w:val="en-GB"/>
              </w:rPr>
            </w:pPr>
          </w:p>
        </w:tc>
        <w:tc>
          <w:tcPr>
            <w:tcW w:w="425" w:type="dxa"/>
            <w:shd w:val="solid" w:color="FFFFFF" w:fill="auto"/>
          </w:tcPr>
          <w:p w14:paraId="0C8E6F13"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4F47F46F"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16791993" w14:textId="77777777" w:rsidR="00037BD2" w:rsidRDefault="00037BD2" w:rsidP="00C72833">
            <w:pPr>
              <w:pStyle w:val="TAC"/>
              <w:rPr>
                <w:sz w:val="16"/>
                <w:szCs w:val="16"/>
                <w:lang w:val="en-GB"/>
              </w:rPr>
            </w:pPr>
            <w:r>
              <w:rPr>
                <w:sz w:val="16"/>
                <w:szCs w:val="16"/>
                <w:lang w:val="en-GB"/>
              </w:rPr>
              <w:t>14.3.0</w:t>
            </w:r>
          </w:p>
        </w:tc>
      </w:tr>
      <w:tr w:rsidR="008B7004" w:rsidRPr="006B0D02" w14:paraId="40647043" w14:textId="77777777" w:rsidTr="00D01278">
        <w:tc>
          <w:tcPr>
            <w:tcW w:w="800" w:type="dxa"/>
            <w:shd w:val="solid" w:color="FFFFFF" w:fill="auto"/>
          </w:tcPr>
          <w:p w14:paraId="50CF6979"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00E1A94"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781E6E83"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4282941F"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26793EE8"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46F155D"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0493446A"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0B44FC1" w14:textId="77777777" w:rsidR="008B7004" w:rsidRDefault="008B7004" w:rsidP="00C72833">
            <w:pPr>
              <w:pStyle w:val="TAC"/>
              <w:rPr>
                <w:sz w:val="16"/>
                <w:szCs w:val="16"/>
                <w:lang w:val="en-GB"/>
              </w:rPr>
            </w:pPr>
            <w:r>
              <w:rPr>
                <w:sz w:val="16"/>
                <w:szCs w:val="16"/>
                <w:lang w:val="en-GB"/>
              </w:rPr>
              <w:t>14.4.0</w:t>
            </w:r>
          </w:p>
        </w:tc>
      </w:tr>
      <w:tr w:rsidR="00F51230" w:rsidRPr="006B0D02" w14:paraId="44E19CAB" w14:textId="77777777" w:rsidTr="00D01278">
        <w:tc>
          <w:tcPr>
            <w:tcW w:w="800" w:type="dxa"/>
            <w:shd w:val="solid" w:color="FFFFFF" w:fill="auto"/>
          </w:tcPr>
          <w:p w14:paraId="68338950"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C27AD2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929E0D8"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16A3A31A"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1EB4CDC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946062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670A58"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42049554"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8A0A0A2" w14:textId="77777777" w:rsidTr="00D01278">
        <w:tc>
          <w:tcPr>
            <w:tcW w:w="800" w:type="dxa"/>
            <w:shd w:val="solid" w:color="FFFFFF" w:fill="auto"/>
          </w:tcPr>
          <w:p w14:paraId="1E442E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8AD51D0"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C2878FE"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67B69FB5"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6419D145"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D7E413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F980209"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059322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DBA5E8C" w14:textId="77777777" w:rsidTr="00D01278">
        <w:tc>
          <w:tcPr>
            <w:tcW w:w="800" w:type="dxa"/>
            <w:shd w:val="solid" w:color="FFFFFF" w:fill="auto"/>
          </w:tcPr>
          <w:p w14:paraId="453F4FE7"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8E91DDF"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22BBC65"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2E73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6AC2BE8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4C13919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5C60EB3"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3A2EBAA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A89B338" w14:textId="77777777" w:rsidTr="00D01278">
        <w:tc>
          <w:tcPr>
            <w:tcW w:w="800" w:type="dxa"/>
            <w:shd w:val="solid" w:color="FFFFFF" w:fill="auto"/>
          </w:tcPr>
          <w:p w14:paraId="61C9F33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8403A2"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28C2D5A"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6B4A4D2"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1B23DEF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A2C5E1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321E448"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663F6EC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638BD3" w14:textId="77777777" w:rsidTr="00D01278">
        <w:tc>
          <w:tcPr>
            <w:tcW w:w="800" w:type="dxa"/>
            <w:shd w:val="solid" w:color="FFFFFF" w:fill="auto"/>
          </w:tcPr>
          <w:p w14:paraId="7FAD268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0AC42A4"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B856492"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27700A76"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104E070B"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1C70F0F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3D9D208"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465B589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DCDD54" w14:textId="77777777" w:rsidTr="00D01278">
        <w:tc>
          <w:tcPr>
            <w:tcW w:w="800" w:type="dxa"/>
            <w:shd w:val="solid" w:color="FFFFFF" w:fill="auto"/>
          </w:tcPr>
          <w:p w14:paraId="3AF8031B"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79BFA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5E201D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1A6E107E"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0B7B74C3"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A3B1F27"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6926EB7D"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15250FD3"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9B5DA16" w14:textId="77777777" w:rsidTr="00D01278">
        <w:tc>
          <w:tcPr>
            <w:tcW w:w="800" w:type="dxa"/>
            <w:shd w:val="solid" w:color="FFFFFF" w:fill="auto"/>
          </w:tcPr>
          <w:p w14:paraId="3923CAE3"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D2B4B7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0FB0EBC"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6A7141D3"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15F71B7D"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3E64A1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4B58A0E"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737E2748"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9FCBF21" w14:textId="77777777" w:rsidTr="00D01278">
        <w:tc>
          <w:tcPr>
            <w:tcW w:w="800" w:type="dxa"/>
            <w:shd w:val="solid" w:color="FFFFFF" w:fill="auto"/>
          </w:tcPr>
          <w:p w14:paraId="607C4B3E"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B5F6DC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703467B"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3B3B8B3"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70C1609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5A3C8EA"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75F9240"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87A618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F9CC46A" w14:textId="77777777" w:rsidTr="00D01278">
        <w:tc>
          <w:tcPr>
            <w:tcW w:w="800" w:type="dxa"/>
            <w:shd w:val="solid" w:color="FFFFFF" w:fill="auto"/>
          </w:tcPr>
          <w:p w14:paraId="303D203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409C5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75FA2CA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198FAE34"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381AC8E6" w14:textId="77777777" w:rsidR="00F51230" w:rsidRDefault="00F51230" w:rsidP="00C72833">
            <w:pPr>
              <w:pStyle w:val="TAR"/>
              <w:rPr>
                <w:sz w:val="16"/>
                <w:szCs w:val="16"/>
                <w:lang w:val="en-GB"/>
              </w:rPr>
            </w:pPr>
          </w:p>
        </w:tc>
        <w:tc>
          <w:tcPr>
            <w:tcW w:w="425" w:type="dxa"/>
            <w:shd w:val="solid" w:color="FFFFFF" w:fill="auto"/>
          </w:tcPr>
          <w:p w14:paraId="7699E862"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974E6B9"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64C4091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F63FACC" w14:textId="77777777" w:rsidTr="00D01278">
        <w:tc>
          <w:tcPr>
            <w:tcW w:w="800" w:type="dxa"/>
            <w:shd w:val="solid" w:color="FFFFFF" w:fill="auto"/>
          </w:tcPr>
          <w:p w14:paraId="4C27FE4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552FFF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C31E76A"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187BB0E"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3F1FD0F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2A16FF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6526DAA"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345FF67"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3D1C94E0" w14:textId="77777777" w:rsidTr="00D01278">
        <w:tc>
          <w:tcPr>
            <w:tcW w:w="800" w:type="dxa"/>
            <w:shd w:val="solid" w:color="FFFFFF" w:fill="auto"/>
          </w:tcPr>
          <w:p w14:paraId="09991890"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150057B"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05EF303B"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4419F42A"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32B8D9F5"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788E58A7"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07EBF7E8"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02922EDD"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0F568D7C" w14:textId="77777777" w:rsidTr="00D01278">
        <w:tc>
          <w:tcPr>
            <w:tcW w:w="800" w:type="dxa"/>
            <w:shd w:val="solid" w:color="FFFFFF" w:fill="auto"/>
          </w:tcPr>
          <w:p w14:paraId="0C881EE3"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D1595D9"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20228631"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6782CFE7"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206EC369"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544B5B99"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6A05EF38"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00B7341B"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7ECE9A53" w14:textId="77777777" w:rsidTr="00D01278">
        <w:tc>
          <w:tcPr>
            <w:tcW w:w="800" w:type="dxa"/>
            <w:shd w:val="solid" w:color="FFFFFF" w:fill="auto"/>
          </w:tcPr>
          <w:p w14:paraId="067E7ED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3DD45382"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1594852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7DC5AA2B"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231E34E0"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58DF3596"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0617AEE3"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559CE373"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58EFA5BF" w14:textId="77777777" w:rsidTr="00D01278">
        <w:tc>
          <w:tcPr>
            <w:tcW w:w="800" w:type="dxa"/>
            <w:shd w:val="solid" w:color="FFFFFF" w:fill="auto"/>
          </w:tcPr>
          <w:p w14:paraId="57036367"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8094CFF"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57DB9FA9"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1F890C1C"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67A24F5B"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58CB574F"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0BE15834"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5F0188F2" w14:textId="77777777" w:rsidR="009559DD" w:rsidRDefault="009559DD" w:rsidP="00C72833">
            <w:pPr>
              <w:pStyle w:val="TAC"/>
              <w:rPr>
                <w:sz w:val="16"/>
                <w:szCs w:val="16"/>
                <w:lang w:val="en-GB"/>
              </w:rPr>
            </w:pPr>
            <w:r>
              <w:rPr>
                <w:sz w:val="16"/>
                <w:szCs w:val="16"/>
                <w:lang w:val="en-GB"/>
              </w:rPr>
              <w:t>15.1.0</w:t>
            </w:r>
          </w:p>
        </w:tc>
      </w:tr>
      <w:tr w:rsidR="009559DD" w:rsidRPr="006B0D02" w14:paraId="7A304522" w14:textId="77777777" w:rsidTr="00D01278">
        <w:tc>
          <w:tcPr>
            <w:tcW w:w="800" w:type="dxa"/>
            <w:shd w:val="solid" w:color="FFFFFF" w:fill="auto"/>
          </w:tcPr>
          <w:p w14:paraId="7CB6778F"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7F15ADB8"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DB666F3"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599862E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4616FDAD"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7B0EB3CE"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7E14DD7E"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01822E20" w14:textId="77777777" w:rsidR="009559DD" w:rsidRDefault="009559DD" w:rsidP="00C72833">
            <w:pPr>
              <w:pStyle w:val="TAC"/>
              <w:rPr>
                <w:sz w:val="16"/>
                <w:szCs w:val="16"/>
                <w:lang w:val="en-GB"/>
              </w:rPr>
            </w:pPr>
            <w:r>
              <w:rPr>
                <w:sz w:val="16"/>
                <w:szCs w:val="16"/>
                <w:lang w:val="en-GB"/>
              </w:rPr>
              <w:t>15.1.0</w:t>
            </w:r>
          </w:p>
        </w:tc>
      </w:tr>
      <w:tr w:rsidR="00D03A83" w:rsidRPr="006B0D02" w14:paraId="7DF8A643" w14:textId="77777777" w:rsidTr="00D01278">
        <w:tc>
          <w:tcPr>
            <w:tcW w:w="800" w:type="dxa"/>
            <w:shd w:val="solid" w:color="FFFFFF" w:fill="auto"/>
          </w:tcPr>
          <w:p w14:paraId="28D91C72"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2C25006E"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228E4C96"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481CDB0D"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160C6348"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744987A9"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43E65BAD"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7757CA4B" w14:textId="77777777" w:rsidR="00D03A83" w:rsidRDefault="00D03A83" w:rsidP="00D03A83">
            <w:pPr>
              <w:pStyle w:val="TAC"/>
              <w:rPr>
                <w:sz w:val="16"/>
                <w:szCs w:val="16"/>
                <w:lang w:val="en-GB"/>
              </w:rPr>
            </w:pPr>
            <w:r>
              <w:rPr>
                <w:sz w:val="16"/>
                <w:szCs w:val="16"/>
                <w:lang w:val="en-GB"/>
              </w:rPr>
              <w:t>15.2.0</w:t>
            </w:r>
          </w:p>
        </w:tc>
      </w:tr>
      <w:tr w:rsidR="00D03A83" w:rsidRPr="006B0D02" w14:paraId="039309A7" w14:textId="77777777" w:rsidTr="00D01278">
        <w:tc>
          <w:tcPr>
            <w:tcW w:w="800" w:type="dxa"/>
            <w:shd w:val="solid" w:color="FFFFFF" w:fill="auto"/>
          </w:tcPr>
          <w:p w14:paraId="470F64D5"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349C0909"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611366F3"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0615976"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71B1CDE5" w14:textId="77777777" w:rsidR="00D03A83" w:rsidRDefault="00D03A83" w:rsidP="00D03A83">
            <w:pPr>
              <w:pStyle w:val="TAR"/>
              <w:rPr>
                <w:sz w:val="16"/>
                <w:szCs w:val="16"/>
                <w:lang w:val="en-GB"/>
              </w:rPr>
            </w:pPr>
          </w:p>
        </w:tc>
        <w:tc>
          <w:tcPr>
            <w:tcW w:w="425" w:type="dxa"/>
            <w:shd w:val="solid" w:color="FFFFFF" w:fill="auto"/>
          </w:tcPr>
          <w:p w14:paraId="4D34B5B7"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7A2BFA21"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0427BD3A" w14:textId="77777777" w:rsidR="00D03A83" w:rsidRDefault="00D03A83" w:rsidP="00D03A83">
            <w:pPr>
              <w:pStyle w:val="TAC"/>
              <w:rPr>
                <w:sz w:val="16"/>
                <w:szCs w:val="16"/>
                <w:lang w:val="en-GB"/>
              </w:rPr>
            </w:pPr>
            <w:r>
              <w:rPr>
                <w:sz w:val="16"/>
                <w:szCs w:val="16"/>
                <w:lang w:val="en-GB"/>
              </w:rPr>
              <w:t>15.2.0</w:t>
            </w:r>
          </w:p>
        </w:tc>
      </w:tr>
      <w:tr w:rsidR="0071386B" w:rsidRPr="006B0D02" w14:paraId="64EE29CB" w14:textId="77777777" w:rsidTr="00D01278">
        <w:tc>
          <w:tcPr>
            <w:tcW w:w="800" w:type="dxa"/>
            <w:shd w:val="solid" w:color="FFFFFF" w:fill="auto"/>
          </w:tcPr>
          <w:p w14:paraId="3AE60C42" w14:textId="77777777" w:rsidR="0071386B" w:rsidRDefault="0071386B" w:rsidP="00D03A83">
            <w:pPr>
              <w:pStyle w:val="TAC"/>
              <w:rPr>
                <w:sz w:val="16"/>
                <w:szCs w:val="16"/>
                <w:lang w:val="en-GB"/>
              </w:rPr>
            </w:pPr>
            <w:r>
              <w:rPr>
                <w:sz w:val="16"/>
                <w:szCs w:val="16"/>
                <w:lang w:val="en-GB"/>
              </w:rPr>
              <w:t>2019-03</w:t>
            </w:r>
          </w:p>
        </w:tc>
        <w:tc>
          <w:tcPr>
            <w:tcW w:w="800" w:type="dxa"/>
            <w:shd w:val="solid" w:color="FFFFFF" w:fill="auto"/>
          </w:tcPr>
          <w:p w14:paraId="2671097C" w14:textId="77777777" w:rsidR="0071386B" w:rsidRDefault="0071386B" w:rsidP="00D03A83">
            <w:pPr>
              <w:pStyle w:val="TAC"/>
              <w:rPr>
                <w:sz w:val="16"/>
                <w:szCs w:val="16"/>
                <w:lang w:val="en-GB"/>
              </w:rPr>
            </w:pPr>
            <w:r>
              <w:rPr>
                <w:sz w:val="16"/>
                <w:szCs w:val="16"/>
                <w:lang w:val="en-GB"/>
              </w:rPr>
              <w:t>CT-83</w:t>
            </w:r>
          </w:p>
        </w:tc>
        <w:tc>
          <w:tcPr>
            <w:tcW w:w="1094" w:type="dxa"/>
            <w:shd w:val="solid" w:color="FFFFFF" w:fill="auto"/>
          </w:tcPr>
          <w:p w14:paraId="598594CA" w14:textId="77777777" w:rsidR="0071386B" w:rsidRPr="00D03A83" w:rsidRDefault="0071386B" w:rsidP="00D03A83">
            <w:pPr>
              <w:pStyle w:val="TAC"/>
              <w:rPr>
                <w:sz w:val="16"/>
                <w:szCs w:val="16"/>
                <w:lang w:val="en-GB"/>
              </w:rPr>
            </w:pPr>
            <w:r w:rsidRPr="0071386B">
              <w:rPr>
                <w:sz w:val="16"/>
                <w:szCs w:val="16"/>
                <w:lang w:val="en-GB"/>
              </w:rPr>
              <w:t>CP-190080</w:t>
            </w:r>
          </w:p>
        </w:tc>
        <w:tc>
          <w:tcPr>
            <w:tcW w:w="500" w:type="dxa"/>
            <w:shd w:val="solid" w:color="FFFFFF" w:fill="auto"/>
          </w:tcPr>
          <w:p w14:paraId="74A9F2CE" w14:textId="77777777" w:rsidR="0071386B" w:rsidRDefault="0071386B" w:rsidP="00D03A83">
            <w:pPr>
              <w:pStyle w:val="TAL"/>
              <w:rPr>
                <w:sz w:val="16"/>
                <w:szCs w:val="16"/>
                <w:lang w:val="en-GB"/>
              </w:rPr>
            </w:pPr>
            <w:r>
              <w:rPr>
                <w:sz w:val="16"/>
                <w:szCs w:val="16"/>
                <w:lang w:val="en-GB"/>
              </w:rPr>
              <w:t>0043</w:t>
            </w:r>
          </w:p>
        </w:tc>
        <w:tc>
          <w:tcPr>
            <w:tcW w:w="425" w:type="dxa"/>
            <w:shd w:val="solid" w:color="FFFFFF" w:fill="auto"/>
          </w:tcPr>
          <w:p w14:paraId="36D4B87B" w14:textId="77777777" w:rsidR="0071386B" w:rsidRDefault="0071386B" w:rsidP="00D03A83">
            <w:pPr>
              <w:pStyle w:val="TAR"/>
              <w:rPr>
                <w:sz w:val="16"/>
                <w:szCs w:val="16"/>
                <w:lang w:val="en-GB"/>
              </w:rPr>
            </w:pPr>
            <w:r>
              <w:rPr>
                <w:sz w:val="16"/>
                <w:szCs w:val="16"/>
                <w:lang w:val="en-GB"/>
              </w:rPr>
              <w:t>1</w:t>
            </w:r>
          </w:p>
        </w:tc>
        <w:tc>
          <w:tcPr>
            <w:tcW w:w="425" w:type="dxa"/>
            <w:shd w:val="solid" w:color="FFFFFF" w:fill="auto"/>
          </w:tcPr>
          <w:p w14:paraId="19B6130A" w14:textId="77777777" w:rsidR="0071386B" w:rsidRDefault="0071386B" w:rsidP="00D03A83">
            <w:pPr>
              <w:pStyle w:val="TAC"/>
              <w:rPr>
                <w:sz w:val="16"/>
                <w:szCs w:val="16"/>
                <w:lang w:val="en-GB"/>
              </w:rPr>
            </w:pPr>
            <w:r>
              <w:rPr>
                <w:sz w:val="16"/>
                <w:szCs w:val="16"/>
                <w:lang w:val="en-GB"/>
              </w:rPr>
              <w:t>A</w:t>
            </w:r>
          </w:p>
        </w:tc>
        <w:tc>
          <w:tcPr>
            <w:tcW w:w="4962" w:type="dxa"/>
            <w:shd w:val="solid" w:color="FFFFFF" w:fill="auto"/>
          </w:tcPr>
          <w:p w14:paraId="79051DA1" w14:textId="77777777" w:rsidR="0071386B" w:rsidRPr="00D03A83" w:rsidRDefault="0071386B" w:rsidP="00D03A83">
            <w:pPr>
              <w:pStyle w:val="TAL"/>
              <w:rPr>
                <w:sz w:val="16"/>
                <w:szCs w:val="16"/>
                <w:lang w:val="en-GB"/>
              </w:rPr>
            </w:pPr>
            <w:r w:rsidRPr="0071386B">
              <w:rPr>
                <w:sz w:val="16"/>
                <w:szCs w:val="16"/>
                <w:lang w:val="en-GB"/>
              </w:rPr>
              <w:t>MCVideo Reception control</w:t>
            </w:r>
          </w:p>
        </w:tc>
        <w:tc>
          <w:tcPr>
            <w:tcW w:w="708" w:type="dxa"/>
            <w:shd w:val="solid" w:color="FFFFFF" w:fill="auto"/>
          </w:tcPr>
          <w:p w14:paraId="544E8FC4" w14:textId="77777777" w:rsidR="0071386B" w:rsidRDefault="0071386B" w:rsidP="00D03A83">
            <w:pPr>
              <w:pStyle w:val="TAC"/>
              <w:rPr>
                <w:sz w:val="16"/>
                <w:szCs w:val="16"/>
                <w:lang w:val="en-GB"/>
              </w:rPr>
            </w:pPr>
            <w:r>
              <w:rPr>
                <w:sz w:val="16"/>
                <w:szCs w:val="16"/>
                <w:lang w:val="en-GB"/>
              </w:rPr>
              <w:t>15.3.0</w:t>
            </w:r>
          </w:p>
        </w:tc>
      </w:tr>
      <w:tr w:rsidR="00DD2445" w:rsidRPr="006B0D02" w14:paraId="7ACDD1AC" w14:textId="77777777" w:rsidTr="00D01278">
        <w:tc>
          <w:tcPr>
            <w:tcW w:w="800" w:type="dxa"/>
            <w:shd w:val="solid" w:color="FFFFFF" w:fill="auto"/>
          </w:tcPr>
          <w:p w14:paraId="1FC6378D"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124DD7CB"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4F5C49BB" w14:textId="77777777" w:rsidR="00DD2445" w:rsidRPr="0071386B" w:rsidRDefault="00DD2445" w:rsidP="00DD2445">
            <w:pPr>
              <w:pStyle w:val="TAC"/>
              <w:rPr>
                <w:sz w:val="16"/>
                <w:szCs w:val="16"/>
                <w:lang w:val="en-GB"/>
              </w:rPr>
            </w:pPr>
            <w:r w:rsidRPr="00DD2445">
              <w:rPr>
                <w:sz w:val="16"/>
                <w:szCs w:val="16"/>
                <w:lang w:val="en-GB"/>
              </w:rPr>
              <w:t>CP-191127</w:t>
            </w:r>
          </w:p>
        </w:tc>
        <w:tc>
          <w:tcPr>
            <w:tcW w:w="500" w:type="dxa"/>
            <w:shd w:val="solid" w:color="FFFFFF" w:fill="auto"/>
          </w:tcPr>
          <w:p w14:paraId="2285739C" w14:textId="77777777" w:rsidR="00DD2445" w:rsidRDefault="00DD2445" w:rsidP="00DD2445">
            <w:pPr>
              <w:pStyle w:val="TAL"/>
              <w:rPr>
                <w:sz w:val="16"/>
                <w:szCs w:val="16"/>
                <w:lang w:val="en-GB"/>
              </w:rPr>
            </w:pPr>
            <w:r>
              <w:rPr>
                <w:sz w:val="16"/>
                <w:szCs w:val="16"/>
                <w:lang w:val="en-GB"/>
              </w:rPr>
              <w:t>0045</w:t>
            </w:r>
          </w:p>
        </w:tc>
        <w:tc>
          <w:tcPr>
            <w:tcW w:w="425" w:type="dxa"/>
            <w:shd w:val="solid" w:color="FFFFFF" w:fill="auto"/>
          </w:tcPr>
          <w:p w14:paraId="74B0F7FE" w14:textId="77777777" w:rsidR="00DD2445" w:rsidRDefault="00DD2445" w:rsidP="00DD2445">
            <w:pPr>
              <w:pStyle w:val="TAR"/>
              <w:rPr>
                <w:sz w:val="16"/>
                <w:szCs w:val="16"/>
                <w:lang w:val="en-GB"/>
              </w:rPr>
            </w:pPr>
          </w:p>
        </w:tc>
        <w:tc>
          <w:tcPr>
            <w:tcW w:w="425" w:type="dxa"/>
            <w:shd w:val="solid" w:color="FFFFFF" w:fill="auto"/>
          </w:tcPr>
          <w:p w14:paraId="4426C0B0" w14:textId="77777777" w:rsidR="00DD2445" w:rsidRDefault="00DD2445" w:rsidP="00DD2445">
            <w:pPr>
              <w:pStyle w:val="TAC"/>
              <w:rPr>
                <w:sz w:val="16"/>
                <w:szCs w:val="16"/>
                <w:lang w:val="en-GB"/>
              </w:rPr>
            </w:pPr>
            <w:r>
              <w:rPr>
                <w:sz w:val="16"/>
                <w:szCs w:val="16"/>
                <w:lang w:val="en-GB"/>
              </w:rPr>
              <w:t>F</w:t>
            </w:r>
          </w:p>
        </w:tc>
        <w:tc>
          <w:tcPr>
            <w:tcW w:w="4962" w:type="dxa"/>
            <w:shd w:val="solid" w:color="FFFFFF" w:fill="auto"/>
          </w:tcPr>
          <w:p w14:paraId="1DBAEBB1" w14:textId="77777777" w:rsidR="00DD2445" w:rsidRPr="0071386B" w:rsidRDefault="00DD2445" w:rsidP="00DD2445">
            <w:pPr>
              <w:pStyle w:val="TAL"/>
              <w:rPr>
                <w:sz w:val="16"/>
                <w:szCs w:val="16"/>
                <w:lang w:val="en-GB"/>
              </w:rPr>
            </w:pPr>
            <w:r w:rsidRPr="00DD2445">
              <w:rPr>
                <w:sz w:val="16"/>
                <w:szCs w:val="16"/>
                <w:lang w:val="en-GB"/>
              </w:rPr>
              <w:t>Adding SSRC of Transmitter in reception control messages</w:t>
            </w:r>
          </w:p>
        </w:tc>
        <w:tc>
          <w:tcPr>
            <w:tcW w:w="708" w:type="dxa"/>
            <w:shd w:val="solid" w:color="FFFFFF" w:fill="auto"/>
          </w:tcPr>
          <w:p w14:paraId="26F0B148" w14:textId="77777777" w:rsidR="00DD2445" w:rsidRDefault="00DD2445" w:rsidP="00DD2445">
            <w:pPr>
              <w:pStyle w:val="TAC"/>
              <w:rPr>
                <w:sz w:val="16"/>
                <w:szCs w:val="16"/>
                <w:lang w:val="en-GB"/>
              </w:rPr>
            </w:pPr>
            <w:r>
              <w:rPr>
                <w:sz w:val="16"/>
                <w:szCs w:val="16"/>
                <w:lang w:val="en-GB"/>
              </w:rPr>
              <w:t>15.4.0</w:t>
            </w:r>
          </w:p>
        </w:tc>
      </w:tr>
      <w:tr w:rsidR="00DD2445" w:rsidRPr="006B0D02" w14:paraId="401B4A35" w14:textId="77777777" w:rsidTr="00D01278">
        <w:tc>
          <w:tcPr>
            <w:tcW w:w="800" w:type="dxa"/>
            <w:shd w:val="solid" w:color="FFFFFF" w:fill="auto"/>
          </w:tcPr>
          <w:p w14:paraId="44F1AE5E"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06BB21CC"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40C33D3"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732CFFA3" w14:textId="77777777" w:rsidR="00DD2445" w:rsidRDefault="00DD2445" w:rsidP="00DD2445">
            <w:pPr>
              <w:pStyle w:val="TAL"/>
              <w:rPr>
                <w:sz w:val="16"/>
                <w:szCs w:val="16"/>
                <w:lang w:val="en-GB"/>
              </w:rPr>
            </w:pPr>
            <w:r>
              <w:rPr>
                <w:sz w:val="16"/>
                <w:szCs w:val="16"/>
                <w:lang w:val="en-GB"/>
              </w:rPr>
              <w:t>0048</w:t>
            </w:r>
          </w:p>
        </w:tc>
        <w:tc>
          <w:tcPr>
            <w:tcW w:w="425" w:type="dxa"/>
            <w:shd w:val="solid" w:color="FFFFFF" w:fill="auto"/>
          </w:tcPr>
          <w:p w14:paraId="20581630" w14:textId="77777777" w:rsidR="00DD2445" w:rsidRDefault="00DD2445" w:rsidP="00DD2445">
            <w:pPr>
              <w:pStyle w:val="TAR"/>
              <w:rPr>
                <w:sz w:val="16"/>
                <w:szCs w:val="16"/>
                <w:lang w:val="en-GB"/>
              </w:rPr>
            </w:pPr>
          </w:p>
        </w:tc>
        <w:tc>
          <w:tcPr>
            <w:tcW w:w="425" w:type="dxa"/>
            <w:shd w:val="solid" w:color="FFFFFF" w:fill="auto"/>
          </w:tcPr>
          <w:p w14:paraId="6E58009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11B4978" w14:textId="77777777" w:rsidR="00DD2445" w:rsidRPr="0071386B" w:rsidRDefault="00DD2445" w:rsidP="00DD2445">
            <w:pPr>
              <w:pStyle w:val="TAL"/>
              <w:rPr>
                <w:sz w:val="16"/>
                <w:szCs w:val="16"/>
                <w:lang w:val="en-GB"/>
              </w:rPr>
            </w:pPr>
            <w:r w:rsidRPr="00DD2445">
              <w:rPr>
                <w:sz w:val="16"/>
                <w:szCs w:val="16"/>
                <w:lang w:val="en-GB"/>
              </w:rPr>
              <w:t xml:space="preserve">Corrections in description for </w:t>
            </w:r>
            <w:proofErr w:type="spellStart"/>
            <w:r w:rsidRPr="00DD2445">
              <w:rPr>
                <w:sz w:val="16"/>
                <w:szCs w:val="16"/>
                <w:lang w:val="en-GB"/>
              </w:rPr>
              <w:t>Offnetwork</w:t>
            </w:r>
            <w:proofErr w:type="spellEnd"/>
            <w:r w:rsidRPr="00DD2445">
              <w:rPr>
                <w:sz w:val="16"/>
                <w:szCs w:val="16"/>
                <w:lang w:val="en-GB"/>
              </w:rPr>
              <w:t xml:space="preserve"> Transmission participant state diagram – basic operation</w:t>
            </w:r>
          </w:p>
        </w:tc>
        <w:tc>
          <w:tcPr>
            <w:tcW w:w="708" w:type="dxa"/>
            <w:shd w:val="solid" w:color="FFFFFF" w:fill="auto"/>
          </w:tcPr>
          <w:p w14:paraId="4EDE4574" w14:textId="77777777" w:rsidR="00DD2445" w:rsidRDefault="00DD2445" w:rsidP="00DD2445">
            <w:pPr>
              <w:pStyle w:val="TAC"/>
              <w:rPr>
                <w:sz w:val="16"/>
                <w:szCs w:val="16"/>
                <w:lang w:val="en-GB"/>
              </w:rPr>
            </w:pPr>
            <w:r>
              <w:rPr>
                <w:sz w:val="16"/>
                <w:szCs w:val="16"/>
                <w:lang w:val="en-GB"/>
              </w:rPr>
              <w:t>15.4.0</w:t>
            </w:r>
          </w:p>
        </w:tc>
      </w:tr>
      <w:tr w:rsidR="00DD2445" w:rsidRPr="006B0D02" w14:paraId="706C65A4" w14:textId="77777777" w:rsidTr="00D01278">
        <w:tc>
          <w:tcPr>
            <w:tcW w:w="800" w:type="dxa"/>
            <w:shd w:val="solid" w:color="FFFFFF" w:fill="auto"/>
          </w:tcPr>
          <w:p w14:paraId="71FAAF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930FEFF"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27B33D00"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223803F7" w14:textId="77777777" w:rsidR="00DD2445" w:rsidRDefault="00DD2445" w:rsidP="00DD2445">
            <w:pPr>
              <w:pStyle w:val="TAL"/>
              <w:rPr>
                <w:sz w:val="16"/>
                <w:szCs w:val="16"/>
                <w:lang w:val="en-GB"/>
              </w:rPr>
            </w:pPr>
            <w:r>
              <w:rPr>
                <w:sz w:val="16"/>
                <w:szCs w:val="16"/>
                <w:lang w:val="en-GB"/>
              </w:rPr>
              <w:t>0051</w:t>
            </w:r>
          </w:p>
        </w:tc>
        <w:tc>
          <w:tcPr>
            <w:tcW w:w="425" w:type="dxa"/>
            <w:shd w:val="solid" w:color="FFFFFF" w:fill="auto"/>
          </w:tcPr>
          <w:p w14:paraId="59FCE1D6" w14:textId="77777777" w:rsidR="00DD2445" w:rsidRDefault="00DD2445" w:rsidP="00DD2445">
            <w:pPr>
              <w:pStyle w:val="TAR"/>
              <w:rPr>
                <w:sz w:val="16"/>
                <w:szCs w:val="16"/>
                <w:lang w:val="en-GB"/>
              </w:rPr>
            </w:pPr>
            <w:r>
              <w:rPr>
                <w:sz w:val="16"/>
                <w:szCs w:val="16"/>
                <w:lang w:val="en-GB"/>
              </w:rPr>
              <w:t>1</w:t>
            </w:r>
          </w:p>
        </w:tc>
        <w:tc>
          <w:tcPr>
            <w:tcW w:w="425" w:type="dxa"/>
            <w:shd w:val="solid" w:color="FFFFFF" w:fill="auto"/>
          </w:tcPr>
          <w:p w14:paraId="5570B70B"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602AF4D7" w14:textId="77777777" w:rsidR="00DD2445" w:rsidRPr="0071386B" w:rsidRDefault="00DD2445" w:rsidP="00DD2445">
            <w:pPr>
              <w:pStyle w:val="TAL"/>
              <w:rPr>
                <w:sz w:val="16"/>
                <w:szCs w:val="16"/>
                <w:lang w:val="en-GB"/>
              </w:rPr>
            </w:pPr>
            <w:r w:rsidRPr="00DD244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6AFFBFC2" w14:textId="77777777" w:rsidR="00DD2445" w:rsidRDefault="00DD2445" w:rsidP="00DD2445">
            <w:pPr>
              <w:pStyle w:val="TAC"/>
              <w:rPr>
                <w:sz w:val="16"/>
                <w:szCs w:val="16"/>
                <w:lang w:val="en-GB"/>
              </w:rPr>
            </w:pPr>
            <w:r>
              <w:rPr>
                <w:sz w:val="16"/>
                <w:szCs w:val="16"/>
                <w:lang w:val="en-GB"/>
              </w:rPr>
              <w:t>15.4.0</w:t>
            </w:r>
          </w:p>
        </w:tc>
      </w:tr>
      <w:tr w:rsidR="00DD2445" w:rsidRPr="006B0D02" w14:paraId="719CBF9E" w14:textId="77777777" w:rsidTr="00D01278">
        <w:tc>
          <w:tcPr>
            <w:tcW w:w="800" w:type="dxa"/>
            <w:shd w:val="solid" w:color="FFFFFF" w:fill="auto"/>
          </w:tcPr>
          <w:p w14:paraId="098441A3"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31D6C3D6"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1723B65F" w14:textId="77777777" w:rsidR="00DD2445" w:rsidRPr="0071386B" w:rsidRDefault="00DD2445" w:rsidP="00DD2445">
            <w:pPr>
              <w:pStyle w:val="TAC"/>
              <w:rPr>
                <w:sz w:val="16"/>
                <w:szCs w:val="16"/>
                <w:lang w:val="en-GB"/>
              </w:rPr>
            </w:pPr>
            <w:r w:rsidRPr="00DD2445">
              <w:rPr>
                <w:sz w:val="16"/>
                <w:szCs w:val="16"/>
                <w:lang w:val="en-GB"/>
              </w:rPr>
              <w:t>CP-191119</w:t>
            </w:r>
          </w:p>
        </w:tc>
        <w:tc>
          <w:tcPr>
            <w:tcW w:w="500" w:type="dxa"/>
            <w:shd w:val="solid" w:color="FFFFFF" w:fill="auto"/>
          </w:tcPr>
          <w:p w14:paraId="501814E1" w14:textId="77777777" w:rsidR="00DD2445" w:rsidRDefault="00DD2445" w:rsidP="00DD2445">
            <w:pPr>
              <w:pStyle w:val="TAL"/>
              <w:rPr>
                <w:sz w:val="16"/>
                <w:szCs w:val="16"/>
                <w:lang w:val="en-GB"/>
              </w:rPr>
            </w:pPr>
            <w:r>
              <w:rPr>
                <w:sz w:val="16"/>
                <w:szCs w:val="16"/>
                <w:lang w:val="en-GB"/>
              </w:rPr>
              <w:t>0054</w:t>
            </w:r>
          </w:p>
        </w:tc>
        <w:tc>
          <w:tcPr>
            <w:tcW w:w="425" w:type="dxa"/>
            <w:shd w:val="solid" w:color="FFFFFF" w:fill="auto"/>
          </w:tcPr>
          <w:p w14:paraId="46E5E8AF" w14:textId="77777777" w:rsidR="00DD2445" w:rsidRDefault="00DD2445" w:rsidP="00DD2445">
            <w:pPr>
              <w:pStyle w:val="TAR"/>
              <w:rPr>
                <w:sz w:val="16"/>
                <w:szCs w:val="16"/>
                <w:lang w:val="en-GB"/>
              </w:rPr>
            </w:pPr>
            <w:r>
              <w:rPr>
                <w:sz w:val="16"/>
                <w:szCs w:val="16"/>
                <w:lang w:val="en-GB"/>
              </w:rPr>
              <w:t>2</w:t>
            </w:r>
          </w:p>
        </w:tc>
        <w:tc>
          <w:tcPr>
            <w:tcW w:w="425" w:type="dxa"/>
            <w:shd w:val="solid" w:color="FFFFFF" w:fill="auto"/>
          </w:tcPr>
          <w:p w14:paraId="7D1C5F75" w14:textId="77777777" w:rsidR="00DD2445" w:rsidRDefault="00DD2445" w:rsidP="00DD2445">
            <w:pPr>
              <w:pStyle w:val="TAC"/>
              <w:rPr>
                <w:sz w:val="16"/>
                <w:szCs w:val="16"/>
                <w:lang w:val="en-GB"/>
              </w:rPr>
            </w:pPr>
            <w:r>
              <w:rPr>
                <w:sz w:val="16"/>
                <w:szCs w:val="16"/>
                <w:lang w:val="en-GB"/>
              </w:rPr>
              <w:t>A</w:t>
            </w:r>
          </w:p>
        </w:tc>
        <w:tc>
          <w:tcPr>
            <w:tcW w:w="4962" w:type="dxa"/>
            <w:shd w:val="solid" w:color="FFFFFF" w:fill="auto"/>
          </w:tcPr>
          <w:p w14:paraId="4486FC32" w14:textId="77777777" w:rsidR="00DD2445" w:rsidRPr="0071386B" w:rsidRDefault="00DD2445" w:rsidP="00DD2445">
            <w:pPr>
              <w:pStyle w:val="TAL"/>
              <w:rPr>
                <w:sz w:val="16"/>
                <w:szCs w:val="16"/>
                <w:lang w:val="en-GB"/>
              </w:rPr>
            </w:pPr>
            <w:r w:rsidRPr="00DD2445">
              <w:rPr>
                <w:sz w:val="16"/>
                <w:szCs w:val="16"/>
                <w:lang w:val="en-GB"/>
              </w:rPr>
              <w:t>Correcting improper handling of Transmission cancel request</w:t>
            </w:r>
          </w:p>
        </w:tc>
        <w:tc>
          <w:tcPr>
            <w:tcW w:w="708" w:type="dxa"/>
            <w:shd w:val="solid" w:color="FFFFFF" w:fill="auto"/>
          </w:tcPr>
          <w:p w14:paraId="0985EB33" w14:textId="77777777" w:rsidR="00DD2445" w:rsidRDefault="00DD2445" w:rsidP="00DD2445">
            <w:pPr>
              <w:pStyle w:val="TAC"/>
              <w:rPr>
                <w:sz w:val="16"/>
                <w:szCs w:val="16"/>
                <w:lang w:val="en-GB"/>
              </w:rPr>
            </w:pPr>
            <w:r>
              <w:rPr>
                <w:sz w:val="16"/>
                <w:szCs w:val="16"/>
                <w:lang w:val="en-GB"/>
              </w:rPr>
              <w:t>15.4.0</w:t>
            </w:r>
          </w:p>
        </w:tc>
      </w:tr>
      <w:tr w:rsidR="00DD2445" w:rsidRPr="006B0D02" w14:paraId="71E3CFC2" w14:textId="77777777" w:rsidTr="00D01278">
        <w:tc>
          <w:tcPr>
            <w:tcW w:w="800" w:type="dxa"/>
            <w:shd w:val="solid" w:color="FFFFFF" w:fill="auto"/>
          </w:tcPr>
          <w:p w14:paraId="2570042A"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555C8B29"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5A537DCF"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500E46D7" w14:textId="77777777" w:rsidR="00DD2445" w:rsidRDefault="00B17C49" w:rsidP="00DD2445">
            <w:pPr>
              <w:pStyle w:val="TAL"/>
              <w:rPr>
                <w:sz w:val="16"/>
                <w:szCs w:val="16"/>
                <w:lang w:val="en-GB"/>
              </w:rPr>
            </w:pPr>
            <w:r>
              <w:rPr>
                <w:sz w:val="16"/>
                <w:szCs w:val="16"/>
                <w:lang w:val="en-GB"/>
              </w:rPr>
              <w:t>0057</w:t>
            </w:r>
          </w:p>
        </w:tc>
        <w:tc>
          <w:tcPr>
            <w:tcW w:w="425" w:type="dxa"/>
            <w:shd w:val="solid" w:color="FFFFFF" w:fill="auto"/>
          </w:tcPr>
          <w:p w14:paraId="4EC07B60" w14:textId="77777777" w:rsidR="00DD2445" w:rsidRDefault="00B17C49" w:rsidP="00DD2445">
            <w:pPr>
              <w:pStyle w:val="TAR"/>
              <w:rPr>
                <w:sz w:val="16"/>
                <w:szCs w:val="16"/>
                <w:lang w:val="en-GB"/>
              </w:rPr>
            </w:pPr>
            <w:r>
              <w:rPr>
                <w:sz w:val="16"/>
                <w:szCs w:val="16"/>
                <w:lang w:val="en-GB"/>
              </w:rPr>
              <w:t>1</w:t>
            </w:r>
          </w:p>
        </w:tc>
        <w:tc>
          <w:tcPr>
            <w:tcW w:w="425" w:type="dxa"/>
            <w:shd w:val="solid" w:color="FFFFFF" w:fill="auto"/>
          </w:tcPr>
          <w:p w14:paraId="4949E079" w14:textId="77777777" w:rsidR="00DD2445" w:rsidRDefault="00B17C49" w:rsidP="00DD2445">
            <w:pPr>
              <w:pStyle w:val="TAC"/>
              <w:rPr>
                <w:sz w:val="16"/>
                <w:szCs w:val="16"/>
                <w:lang w:val="en-GB"/>
              </w:rPr>
            </w:pPr>
            <w:r>
              <w:rPr>
                <w:sz w:val="16"/>
                <w:szCs w:val="16"/>
                <w:lang w:val="en-GB"/>
              </w:rPr>
              <w:t>A</w:t>
            </w:r>
          </w:p>
        </w:tc>
        <w:tc>
          <w:tcPr>
            <w:tcW w:w="4962" w:type="dxa"/>
            <w:shd w:val="solid" w:color="FFFFFF" w:fill="auto"/>
          </w:tcPr>
          <w:p w14:paraId="3235708D" w14:textId="77777777" w:rsidR="00DD2445" w:rsidRPr="0071386B" w:rsidRDefault="00B17C49" w:rsidP="00DD2445">
            <w:pPr>
              <w:pStyle w:val="TAL"/>
              <w:rPr>
                <w:sz w:val="16"/>
                <w:szCs w:val="16"/>
                <w:lang w:val="en-GB"/>
              </w:rPr>
            </w:pPr>
            <w:r w:rsidRPr="00B17C49">
              <w:rPr>
                <w:sz w:val="16"/>
                <w:szCs w:val="16"/>
                <w:lang w:val="en-GB"/>
              </w:rPr>
              <w:t xml:space="preserve">Handle Transmission End request while waiting for response for </w:t>
            </w:r>
            <w:proofErr w:type="spellStart"/>
            <w:r w:rsidRPr="00B17C49">
              <w:rPr>
                <w:sz w:val="16"/>
                <w:szCs w:val="16"/>
                <w:lang w:val="en-GB"/>
              </w:rPr>
              <w:t>Tranmission</w:t>
            </w:r>
            <w:proofErr w:type="spellEnd"/>
            <w:r w:rsidRPr="00B17C49">
              <w:rPr>
                <w:sz w:val="16"/>
                <w:szCs w:val="16"/>
                <w:lang w:val="en-GB"/>
              </w:rPr>
              <w:t xml:space="preserve"> request message</w:t>
            </w:r>
          </w:p>
        </w:tc>
        <w:tc>
          <w:tcPr>
            <w:tcW w:w="708" w:type="dxa"/>
            <w:shd w:val="solid" w:color="FFFFFF" w:fill="auto"/>
          </w:tcPr>
          <w:p w14:paraId="472BAEF5" w14:textId="77777777" w:rsidR="00DD2445" w:rsidRDefault="00DD2445" w:rsidP="00DD2445">
            <w:pPr>
              <w:pStyle w:val="TAC"/>
              <w:rPr>
                <w:sz w:val="16"/>
                <w:szCs w:val="16"/>
                <w:lang w:val="en-GB"/>
              </w:rPr>
            </w:pPr>
            <w:r>
              <w:rPr>
                <w:sz w:val="16"/>
                <w:szCs w:val="16"/>
                <w:lang w:val="en-GB"/>
              </w:rPr>
              <w:t>15.4.0</w:t>
            </w:r>
          </w:p>
        </w:tc>
      </w:tr>
      <w:tr w:rsidR="00DD2445" w:rsidRPr="006B0D02" w14:paraId="43EA65A4" w14:textId="77777777" w:rsidTr="00D01278">
        <w:tc>
          <w:tcPr>
            <w:tcW w:w="800" w:type="dxa"/>
            <w:shd w:val="solid" w:color="FFFFFF" w:fill="auto"/>
          </w:tcPr>
          <w:p w14:paraId="4BA62EC0" w14:textId="77777777" w:rsidR="00DD2445" w:rsidRDefault="00DD2445" w:rsidP="00DD2445">
            <w:pPr>
              <w:pStyle w:val="TAC"/>
              <w:rPr>
                <w:sz w:val="16"/>
                <w:szCs w:val="16"/>
                <w:lang w:val="en-GB"/>
              </w:rPr>
            </w:pPr>
            <w:r>
              <w:rPr>
                <w:sz w:val="16"/>
                <w:szCs w:val="16"/>
                <w:lang w:val="en-GB"/>
              </w:rPr>
              <w:t>2019-06</w:t>
            </w:r>
          </w:p>
        </w:tc>
        <w:tc>
          <w:tcPr>
            <w:tcW w:w="800" w:type="dxa"/>
            <w:shd w:val="solid" w:color="FFFFFF" w:fill="auto"/>
          </w:tcPr>
          <w:p w14:paraId="415C5D88" w14:textId="77777777" w:rsidR="00DD2445" w:rsidRDefault="00DD2445" w:rsidP="00DD2445">
            <w:pPr>
              <w:pStyle w:val="TAC"/>
              <w:rPr>
                <w:sz w:val="16"/>
                <w:szCs w:val="16"/>
                <w:lang w:val="en-GB"/>
              </w:rPr>
            </w:pPr>
            <w:r>
              <w:rPr>
                <w:sz w:val="16"/>
                <w:szCs w:val="16"/>
                <w:lang w:val="en-GB"/>
              </w:rPr>
              <w:t>CT-84</w:t>
            </w:r>
          </w:p>
        </w:tc>
        <w:tc>
          <w:tcPr>
            <w:tcW w:w="1094" w:type="dxa"/>
            <w:shd w:val="solid" w:color="FFFFFF" w:fill="auto"/>
          </w:tcPr>
          <w:p w14:paraId="0F7D05D2" w14:textId="77777777" w:rsidR="00DD2445" w:rsidRPr="0071386B" w:rsidRDefault="003711F7" w:rsidP="00DD2445">
            <w:pPr>
              <w:pStyle w:val="TAC"/>
              <w:rPr>
                <w:sz w:val="16"/>
                <w:szCs w:val="16"/>
                <w:lang w:val="en-GB"/>
              </w:rPr>
            </w:pPr>
            <w:r w:rsidRPr="003711F7">
              <w:rPr>
                <w:sz w:val="16"/>
                <w:szCs w:val="16"/>
                <w:lang w:val="en-GB"/>
              </w:rPr>
              <w:t>CP-191119</w:t>
            </w:r>
          </w:p>
        </w:tc>
        <w:tc>
          <w:tcPr>
            <w:tcW w:w="500" w:type="dxa"/>
            <w:shd w:val="solid" w:color="FFFFFF" w:fill="auto"/>
          </w:tcPr>
          <w:p w14:paraId="4A5513D8" w14:textId="77777777" w:rsidR="00DD2445" w:rsidRDefault="003711F7" w:rsidP="00DD2445">
            <w:pPr>
              <w:pStyle w:val="TAL"/>
              <w:rPr>
                <w:sz w:val="16"/>
                <w:szCs w:val="16"/>
                <w:lang w:val="en-GB"/>
              </w:rPr>
            </w:pPr>
            <w:r>
              <w:rPr>
                <w:sz w:val="16"/>
                <w:szCs w:val="16"/>
                <w:lang w:val="en-GB"/>
              </w:rPr>
              <w:t>0064</w:t>
            </w:r>
          </w:p>
        </w:tc>
        <w:tc>
          <w:tcPr>
            <w:tcW w:w="425" w:type="dxa"/>
            <w:shd w:val="solid" w:color="FFFFFF" w:fill="auto"/>
          </w:tcPr>
          <w:p w14:paraId="3CE7150B" w14:textId="77777777" w:rsidR="00DD2445" w:rsidRDefault="00DD2445" w:rsidP="00DD2445">
            <w:pPr>
              <w:pStyle w:val="TAR"/>
              <w:rPr>
                <w:sz w:val="16"/>
                <w:szCs w:val="16"/>
                <w:lang w:val="en-GB"/>
              </w:rPr>
            </w:pPr>
          </w:p>
        </w:tc>
        <w:tc>
          <w:tcPr>
            <w:tcW w:w="425" w:type="dxa"/>
            <w:shd w:val="solid" w:color="FFFFFF" w:fill="auto"/>
          </w:tcPr>
          <w:p w14:paraId="081F1D18" w14:textId="77777777" w:rsidR="00DD2445" w:rsidRDefault="003711F7" w:rsidP="00DD2445">
            <w:pPr>
              <w:pStyle w:val="TAC"/>
              <w:rPr>
                <w:sz w:val="16"/>
                <w:szCs w:val="16"/>
                <w:lang w:val="en-GB"/>
              </w:rPr>
            </w:pPr>
            <w:r>
              <w:rPr>
                <w:sz w:val="16"/>
                <w:szCs w:val="16"/>
                <w:lang w:val="en-GB"/>
              </w:rPr>
              <w:t>A</w:t>
            </w:r>
          </w:p>
        </w:tc>
        <w:tc>
          <w:tcPr>
            <w:tcW w:w="4962" w:type="dxa"/>
            <w:shd w:val="solid" w:color="FFFFFF" w:fill="auto"/>
          </w:tcPr>
          <w:p w14:paraId="2CABC9E2" w14:textId="77777777" w:rsidR="00DD2445" w:rsidRPr="0071386B" w:rsidRDefault="003711F7" w:rsidP="00DD2445">
            <w:pPr>
              <w:pStyle w:val="TAL"/>
              <w:rPr>
                <w:sz w:val="16"/>
                <w:szCs w:val="16"/>
                <w:lang w:val="en-GB"/>
              </w:rPr>
            </w:pPr>
            <w:r w:rsidRPr="003711F7">
              <w:rPr>
                <w:sz w:val="16"/>
                <w:szCs w:val="16"/>
                <w:lang w:val="en-GB"/>
              </w:rPr>
              <w:t>Corrections in generating Transmission control Ack message.</w:t>
            </w:r>
          </w:p>
        </w:tc>
        <w:tc>
          <w:tcPr>
            <w:tcW w:w="708" w:type="dxa"/>
            <w:shd w:val="solid" w:color="FFFFFF" w:fill="auto"/>
          </w:tcPr>
          <w:p w14:paraId="556CA45D" w14:textId="77777777" w:rsidR="00DD2445" w:rsidRDefault="00DD2445" w:rsidP="00DD2445">
            <w:pPr>
              <w:pStyle w:val="TAC"/>
              <w:rPr>
                <w:sz w:val="16"/>
                <w:szCs w:val="16"/>
                <w:lang w:val="en-GB"/>
              </w:rPr>
            </w:pPr>
            <w:r>
              <w:rPr>
                <w:sz w:val="16"/>
                <w:szCs w:val="16"/>
                <w:lang w:val="en-GB"/>
              </w:rPr>
              <w:t>15.4.0</w:t>
            </w:r>
          </w:p>
        </w:tc>
      </w:tr>
      <w:tr w:rsidR="00151420" w:rsidRPr="006B0D02" w14:paraId="59E382AB" w14:textId="77777777" w:rsidTr="00D01278">
        <w:tc>
          <w:tcPr>
            <w:tcW w:w="800" w:type="dxa"/>
            <w:shd w:val="solid" w:color="FFFFFF" w:fill="auto"/>
          </w:tcPr>
          <w:p w14:paraId="124A26F6" w14:textId="77777777" w:rsidR="00151420" w:rsidRDefault="00151420" w:rsidP="00DD2445">
            <w:pPr>
              <w:pStyle w:val="TAC"/>
              <w:rPr>
                <w:sz w:val="16"/>
                <w:szCs w:val="16"/>
                <w:lang w:val="en-GB"/>
              </w:rPr>
            </w:pPr>
            <w:r>
              <w:rPr>
                <w:sz w:val="16"/>
                <w:szCs w:val="16"/>
                <w:lang w:val="en-GB"/>
              </w:rPr>
              <w:t>2020-06</w:t>
            </w:r>
          </w:p>
        </w:tc>
        <w:tc>
          <w:tcPr>
            <w:tcW w:w="800" w:type="dxa"/>
            <w:shd w:val="solid" w:color="FFFFFF" w:fill="auto"/>
          </w:tcPr>
          <w:p w14:paraId="41C571CD" w14:textId="77777777" w:rsidR="00151420" w:rsidRDefault="00151420" w:rsidP="00DD2445">
            <w:pPr>
              <w:pStyle w:val="TAC"/>
              <w:rPr>
                <w:sz w:val="16"/>
                <w:szCs w:val="16"/>
                <w:lang w:val="en-GB"/>
              </w:rPr>
            </w:pPr>
            <w:r>
              <w:rPr>
                <w:sz w:val="16"/>
                <w:szCs w:val="16"/>
                <w:lang w:val="en-GB"/>
              </w:rPr>
              <w:t>CT-88e</w:t>
            </w:r>
          </w:p>
        </w:tc>
        <w:tc>
          <w:tcPr>
            <w:tcW w:w="1094" w:type="dxa"/>
            <w:shd w:val="solid" w:color="FFFFFF" w:fill="auto"/>
          </w:tcPr>
          <w:p w14:paraId="4EAB956C" w14:textId="77777777" w:rsidR="00151420" w:rsidRPr="003711F7" w:rsidRDefault="00151420" w:rsidP="00DD2445">
            <w:pPr>
              <w:pStyle w:val="TAC"/>
              <w:rPr>
                <w:sz w:val="16"/>
                <w:szCs w:val="16"/>
                <w:lang w:val="en-GB"/>
              </w:rPr>
            </w:pPr>
            <w:r w:rsidRPr="00151420">
              <w:rPr>
                <w:sz w:val="16"/>
                <w:szCs w:val="16"/>
                <w:lang w:val="en-GB"/>
              </w:rPr>
              <w:t>CP-201091</w:t>
            </w:r>
          </w:p>
        </w:tc>
        <w:tc>
          <w:tcPr>
            <w:tcW w:w="500" w:type="dxa"/>
            <w:shd w:val="solid" w:color="FFFFFF" w:fill="auto"/>
          </w:tcPr>
          <w:p w14:paraId="279022CF" w14:textId="77777777" w:rsidR="00151420" w:rsidRDefault="00151420" w:rsidP="00DD2445">
            <w:pPr>
              <w:pStyle w:val="TAL"/>
              <w:rPr>
                <w:sz w:val="16"/>
                <w:szCs w:val="16"/>
                <w:lang w:val="en-GB"/>
              </w:rPr>
            </w:pPr>
            <w:r>
              <w:rPr>
                <w:sz w:val="16"/>
                <w:szCs w:val="16"/>
                <w:lang w:val="en-GB"/>
              </w:rPr>
              <w:t>0075</w:t>
            </w:r>
          </w:p>
        </w:tc>
        <w:tc>
          <w:tcPr>
            <w:tcW w:w="425" w:type="dxa"/>
            <w:shd w:val="solid" w:color="FFFFFF" w:fill="auto"/>
          </w:tcPr>
          <w:p w14:paraId="5F94191E" w14:textId="77777777" w:rsidR="00151420" w:rsidRDefault="00151420" w:rsidP="00DD2445">
            <w:pPr>
              <w:pStyle w:val="TAR"/>
              <w:rPr>
                <w:sz w:val="16"/>
                <w:szCs w:val="16"/>
                <w:lang w:val="en-GB"/>
              </w:rPr>
            </w:pPr>
            <w:r>
              <w:rPr>
                <w:sz w:val="16"/>
                <w:szCs w:val="16"/>
                <w:lang w:val="en-GB"/>
              </w:rPr>
              <w:t>1</w:t>
            </w:r>
          </w:p>
        </w:tc>
        <w:tc>
          <w:tcPr>
            <w:tcW w:w="425" w:type="dxa"/>
            <w:shd w:val="solid" w:color="FFFFFF" w:fill="auto"/>
          </w:tcPr>
          <w:p w14:paraId="4F947D66" w14:textId="77777777" w:rsidR="00151420" w:rsidRDefault="00151420" w:rsidP="00DD2445">
            <w:pPr>
              <w:pStyle w:val="TAC"/>
              <w:rPr>
                <w:sz w:val="16"/>
                <w:szCs w:val="16"/>
                <w:lang w:val="en-GB"/>
              </w:rPr>
            </w:pPr>
            <w:r>
              <w:rPr>
                <w:sz w:val="16"/>
                <w:szCs w:val="16"/>
                <w:lang w:val="en-GB"/>
              </w:rPr>
              <w:t>F</w:t>
            </w:r>
          </w:p>
        </w:tc>
        <w:tc>
          <w:tcPr>
            <w:tcW w:w="4962" w:type="dxa"/>
            <w:shd w:val="solid" w:color="FFFFFF" w:fill="auto"/>
          </w:tcPr>
          <w:p w14:paraId="0E9B824E" w14:textId="77777777" w:rsidR="00151420" w:rsidRPr="003711F7" w:rsidRDefault="00151420" w:rsidP="00DD2445">
            <w:pPr>
              <w:pStyle w:val="TAL"/>
              <w:rPr>
                <w:sz w:val="16"/>
                <w:szCs w:val="16"/>
                <w:lang w:val="en-GB"/>
              </w:rPr>
            </w:pPr>
            <w:r w:rsidRPr="00151420">
              <w:rPr>
                <w:sz w:val="16"/>
                <w:szCs w:val="16"/>
                <w:lang w:val="en-GB"/>
              </w:rPr>
              <w:t>Simultaneous reception of media at transmission control server (reception control)</w:t>
            </w:r>
          </w:p>
        </w:tc>
        <w:tc>
          <w:tcPr>
            <w:tcW w:w="708" w:type="dxa"/>
            <w:shd w:val="solid" w:color="FFFFFF" w:fill="auto"/>
          </w:tcPr>
          <w:p w14:paraId="7EE2B26A" w14:textId="77777777" w:rsidR="00151420" w:rsidRDefault="00151420" w:rsidP="00DD2445">
            <w:pPr>
              <w:pStyle w:val="TAC"/>
              <w:rPr>
                <w:sz w:val="16"/>
                <w:szCs w:val="16"/>
                <w:lang w:val="en-GB"/>
              </w:rPr>
            </w:pPr>
            <w:r>
              <w:rPr>
                <w:sz w:val="16"/>
                <w:szCs w:val="16"/>
                <w:lang w:val="en-GB"/>
              </w:rPr>
              <w:t>15.5.0</w:t>
            </w:r>
          </w:p>
        </w:tc>
      </w:tr>
      <w:tr w:rsidR="00623EED" w14:paraId="1B67F7A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0818C533" w14:textId="77777777" w:rsidR="00623EED" w:rsidRDefault="00623EED" w:rsidP="00492A10">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D84B" w14:textId="77777777" w:rsidR="00623EED" w:rsidRDefault="00623EED" w:rsidP="00492A10">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399E1" w14:textId="77777777" w:rsidR="00623EED" w:rsidRPr="003711F7" w:rsidRDefault="00623EED" w:rsidP="00492A10">
            <w:pPr>
              <w:pStyle w:val="TAC"/>
              <w:rPr>
                <w:sz w:val="16"/>
                <w:szCs w:val="16"/>
                <w:lang w:val="en-GB"/>
              </w:rPr>
            </w:pPr>
            <w:r w:rsidRPr="00151420">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2FE0B" w14:textId="77777777" w:rsidR="00623EED" w:rsidRDefault="00623EED" w:rsidP="00492A10">
            <w:pPr>
              <w:pStyle w:val="TAL"/>
              <w:rPr>
                <w:sz w:val="16"/>
                <w:szCs w:val="16"/>
                <w:lang w:val="en-GB"/>
              </w:rPr>
            </w:pPr>
            <w:r>
              <w:rPr>
                <w:sz w:val="16"/>
                <w:szCs w:val="16"/>
                <w:lang w:val="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8B368" w14:textId="77777777" w:rsidR="00623EED" w:rsidRDefault="00623EED" w:rsidP="00492A10">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7543A" w14:textId="77777777" w:rsidR="00623EED" w:rsidRDefault="00623EED"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1ECC" w14:textId="77777777" w:rsidR="00623EED" w:rsidRPr="003711F7" w:rsidRDefault="00623EED" w:rsidP="00492A10">
            <w:pPr>
              <w:pStyle w:val="TAL"/>
              <w:rPr>
                <w:sz w:val="16"/>
                <w:szCs w:val="16"/>
                <w:lang w:val="en-GB"/>
              </w:rPr>
            </w:pPr>
            <w:r w:rsidRPr="00B80428">
              <w:rPr>
                <w:sz w:val="16"/>
                <w:szCs w:val="16"/>
                <w:lang w:val="en-GB"/>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536E5" w14:textId="77777777" w:rsidR="00623EED" w:rsidRDefault="00623EED" w:rsidP="00492A10">
            <w:pPr>
              <w:pStyle w:val="TAC"/>
              <w:rPr>
                <w:sz w:val="16"/>
                <w:szCs w:val="16"/>
                <w:lang w:val="en-GB"/>
              </w:rPr>
            </w:pPr>
            <w:r>
              <w:rPr>
                <w:sz w:val="16"/>
                <w:szCs w:val="16"/>
                <w:lang w:val="en-GB"/>
              </w:rPr>
              <w:t>15.6.0</w:t>
            </w:r>
          </w:p>
        </w:tc>
      </w:tr>
      <w:tr w:rsidR="00C3498F" w14:paraId="2629A1D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7E93F935" w14:textId="77777777" w:rsidR="00C3498F" w:rsidRDefault="00C3498F" w:rsidP="00492A10">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7406" w14:textId="77777777" w:rsidR="00C3498F" w:rsidRDefault="00C3498F" w:rsidP="00492A10">
            <w:pPr>
              <w:pStyle w:val="TAC"/>
              <w:rPr>
                <w:sz w:val="16"/>
                <w:szCs w:val="16"/>
                <w:lang w:val="en-GB"/>
              </w:rPr>
            </w:pPr>
            <w:r>
              <w:rPr>
                <w:sz w:val="16"/>
                <w:szCs w:val="16"/>
                <w:lang w:val="en-GB"/>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0C4" w14:textId="77777777" w:rsidR="00C3498F" w:rsidRPr="00151420" w:rsidRDefault="00C3498F" w:rsidP="00492A10">
            <w:pPr>
              <w:pStyle w:val="TAC"/>
              <w:rPr>
                <w:sz w:val="16"/>
                <w:szCs w:val="16"/>
                <w:lang w:val="en-GB"/>
              </w:rPr>
            </w:pPr>
            <w:r w:rsidRPr="00C3498F">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93DF2" w14:textId="77777777" w:rsidR="00C3498F" w:rsidRDefault="00C3498F" w:rsidP="00492A10">
            <w:pPr>
              <w:pStyle w:val="TAL"/>
              <w:rPr>
                <w:sz w:val="16"/>
                <w:szCs w:val="16"/>
                <w:lang w:val="en-GB"/>
              </w:rPr>
            </w:pPr>
            <w:r>
              <w:rPr>
                <w:sz w:val="16"/>
                <w:szCs w:val="16"/>
                <w:lang w:val="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58BD" w14:textId="77777777" w:rsidR="00C3498F" w:rsidRDefault="00C3498F"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B0CBF" w14:textId="77777777" w:rsidR="00C3498F" w:rsidRDefault="00C3498F" w:rsidP="00492A10">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4DD2C" w14:textId="77777777" w:rsidR="00C3498F" w:rsidRPr="00B80428" w:rsidRDefault="00C3498F" w:rsidP="00492A10">
            <w:pPr>
              <w:pStyle w:val="TAL"/>
              <w:rPr>
                <w:sz w:val="16"/>
                <w:szCs w:val="16"/>
                <w:lang w:val="en-GB"/>
              </w:rPr>
            </w:pPr>
            <w:r>
              <w:rPr>
                <w:sz w:val="16"/>
                <w:szCs w:val="16"/>
                <w:lang w:val="en-GB"/>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59609" w14:textId="77777777" w:rsidR="00C3498F" w:rsidRDefault="00C3498F" w:rsidP="00492A10">
            <w:pPr>
              <w:pStyle w:val="TAC"/>
              <w:rPr>
                <w:sz w:val="16"/>
                <w:szCs w:val="16"/>
                <w:lang w:val="en-GB"/>
              </w:rPr>
            </w:pPr>
            <w:r>
              <w:rPr>
                <w:sz w:val="16"/>
                <w:szCs w:val="16"/>
                <w:lang w:val="en-GB"/>
              </w:rPr>
              <w:t>15.7.0</w:t>
            </w:r>
          </w:p>
        </w:tc>
      </w:tr>
      <w:tr w:rsidR="00807778" w14:paraId="4D5EE3C2"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24F71E08" w14:textId="56435801" w:rsidR="00807778" w:rsidRDefault="00807778" w:rsidP="00492A10">
            <w:pPr>
              <w:pStyle w:val="TAC"/>
              <w:rPr>
                <w:sz w:val="16"/>
                <w:szCs w:val="16"/>
                <w:lang w:val="en-GB"/>
              </w:rPr>
            </w:pPr>
            <w:r>
              <w:rPr>
                <w:sz w:val="16"/>
                <w:szCs w:val="16"/>
                <w:lang w:val="en-GB"/>
              </w:rPr>
              <w:t>202</w:t>
            </w:r>
            <w:r w:rsidR="00990344">
              <w:rPr>
                <w:sz w:val="16"/>
                <w:szCs w:val="16"/>
                <w:lang w:val="en-GB"/>
              </w:rPr>
              <w:t>2</w:t>
            </w:r>
            <w:r>
              <w:rPr>
                <w:sz w:val="16"/>
                <w:szCs w:val="16"/>
                <w:lang w:val="en-GB"/>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7E08A" w14:textId="35A913E3" w:rsidR="00807778" w:rsidRDefault="00807778" w:rsidP="00492A10">
            <w:pPr>
              <w:pStyle w:val="TAC"/>
              <w:rPr>
                <w:sz w:val="16"/>
                <w:szCs w:val="16"/>
                <w:lang w:val="en-GB"/>
              </w:rPr>
            </w:pPr>
            <w:r>
              <w:rPr>
                <w:sz w:val="16"/>
                <w:szCs w:val="16"/>
                <w:lang w:val="en-GB"/>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DDA7C" w14:textId="47697E03" w:rsidR="00807778" w:rsidRPr="00C3498F" w:rsidRDefault="00807778" w:rsidP="00492A10">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3A469" w14:textId="49FA7ED5" w:rsidR="00807778" w:rsidRDefault="00807778" w:rsidP="00492A10">
            <w:pPr>
              <w:pStyle w:val="TAL"/>
              <w:rPr>
                <w:sz w:val="16"/>
                <w:szCs w:val="16"/>
                <w:lang w:val="en-GB"/>
              </w:rPr>
            </w:pPr>
            <w:r>
              <w:rPr>
                <w:sz w:val="16"/>
                <w:szCs w:val="16"/>
                <w:lang w:val="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1010" w14:textId="28C21891" w:rsidR="00807778" w:rsidRDefault="00807778" w:rsidP="00492A10">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FE6F8" w14:textId="4910A04D" w:rsidR="00807778" w:rsidRDefault="00807778" w:rsidP="00492A10">
            <w:pPr>
              <w:pStyle w:val="TAC"/>
              <w:rPr>
                <w:sz w:val="16"/>
                <w:szCs w:val="16"/>
                <w:lang w:val="en-GB"/>
              </w:rPr>
            </w:pPr>
            <w:r>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7191" w14:textId="186B7745" w:rsidR="00807778" w:rsidRDefault="00807778" w:rsidP="00492A10">
            <w:pPr>
              <w:pStyle w:val="TAL"/>
              <w:rPr>
                <w:sz w:val="16"/>
                <w:szCs w:val="16"/>
                <w:lang w:val="en-GB"/>
              </w:rPr>
            </w:pPr>
            <w:r>
              <w:rPr>
                <w:sz w:val="16"/>
                <w:szCs w:val="16"/>
                <w:lang w:val="en-GB"/>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D875E" w14:textId="7AAA9E39" w:rsidR="00807778" w:rsidRDefault="00807778" w:rsidP="00492A10">
            <w:pPr>
              <w:pStyle w:val="TAC"/>
              <w:rPr>
                <w:sz w:val="16"/>
                <w:szCs w:val="16"/>
                <w:lang w:val="en-GB"/>
              </w:rPr>
            </w:pPr>
            <w:r>
              <w:rPr>
                <w:sz w:val="16"/>
                <w:szCs w:val="16"/>
                <w:lang w:val="en-GB"/>
              </w:rPr>
              <w:t>15.8.0</w:t>
            </w:r>
          </w:p>
        </w:tc>
      </w:tr>
    </w:tbl>
    <w:p w14:paraId="2631EB3A" w14:textId="77777777" w:rsidR="003C3971" w:rsidRPr="004D3578" w:rsidRDefault="003C3971"/>
    <w:sectPr w:rsidR="003C3971" w:rsidRPr="004D357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C4973" w14:textId="77777777" w:rsidR="001E5DB8" w:rsidRDefault="001E5DB8">
      <w:r>
        <w:separator/>
      </w:r>
    </w:p>
  </w:endnote>
  <w:endnote w:type="continuationSeparator" w:id="0">
    <w:p w14:paraId="357BFB03" w14:textId="77777777" w:rsidR="001E5DB8" w:rsidRDefault="001E5D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6D309" w14:textId="77777777" w:rsidR="00461378" w:rsidRDefault="004613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EA537" w14:textId="77777777" w:rsidR="001E5DB8" w:rsidRDefault="001E5DB8">
      <w:r>
        <w:separator/>
      </w:r>
    </w:p>
  </w:footnote>
  <w:footnote w:type="continuationSeparator" w:id="0">
    <w:p w14:paraId="659DB9A9" w14:textId="77777777" w:rsidR="001E5DB8" w:rsidRDefault="001E5D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3CAA0" w14:textId="518B2AEF" w:rsidR="00461378" w:rsidRDefault="004613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5982">
      <w:rPr>
        <w:rFonts w:ascii="Arial" w:hAnsi="Arial" w:cs="Arial"/>
        <w:b/>
        <w:noProof/>
        <w:sz w:val="18"/>
        <w:szCs w:val="18"/>
      </w:rPr>
      <w:t>3GPP TS 24.581 V15.8.0 (2022-03)</w:t>
    </w:r>
    <w:r>
      <w:rPr>
        <w:rFonts w:ascii="Arial" w:hAnsi="Arial" w:cs="Arial"/>
        <w:b/>
        <w:sz w:val="18"/>
        <w:szCs w:val="18"/>
      </w:rPr>
      <w:fldChar w:fldCharType="end"/>
    </w:r>
  </w:p>
  <w:p w14:paraId="11B13D03" w14:textId="77777777" w:rsidR="00461378" w:rsidRDefault="004613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77E4A3F" w14:textId="51CB8B1B" w:rsidR="00461378" w:rsidRDefault="004613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5982">
      <w:rPr>
        <w:rFonts w:ascii="Arial" w:hAnsi="Arial" w:cs="Arial"/>
        <w:b/>
        <w:noProof/>
        <w:sz w:val="18"/>
        <w:szCs w:val="18"/>
      </w:rPr>
      <w:t>Release 15</w:t>
    </w:r>
    <w:r>
      <w:rPr>
        <w:rFonts w:ascii="Arial" w:hAnsi="Arial" w:cs="Arial"/>
        <w:b/>
        <w:sz w:val="18"/>
        <w:szCs w:val="18"/>
      </w:rPr>
      <w:fldChar w:fldCharType="end"/>
    </w:r>
  </w:p>
  <w:p w14:paraId="22F32888" w14:textId="77777777" w:rsidR="00461378" w:rsidRDefault="00461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182"/>
    <w:rsid w:val="00025C47"/>
    <w:rsid w:val="000271D1"/>
    <w:rsid w:val="00033397"/>
    <w:rsid w:val="00037BD2"/>
    <w:rsid w:val="00040095"/>
    <w:rsid w:val="00051834"/>
    <w:rsid w:val="00062123"/>
    <w:rsid w:val="00080512"/>
    <w:rsid w:val="000B1D9C"/>
    <w:rsid w:val="000B2ABB"/>
    <w:rsid w:val="000D58AB"/>
    <w:rsid w:val="000D77BD"/>
    <w:rsid w:val="00104446"/>
    <w:rsid w:val="001125C2"/>
    <w:rsid w:val="00122244"/>
    <w:rsid w:val="00123B56"/>
    <w:rsid w:val="00151420"/>
    <w:rsid w:val="00187886"/>
    <w:rsid w:val="001E5057"/>
    <w:rsid w:val="001E5DB8"/>
    <w:rsid w:val="001F168B"/>
    <w:rsid w:val="002347A2"/>
    <w:rsid w:val="002477B2"/>
    <w:rsid w:val="002A7018"/>
    <w:rsid w:val="002B014C"/>
    <w:rsid w:val="002C23F8"/>
    <w:rsid w:val="002D4865"/>
    <w:rsid w:val="002E796D"/>
    <w:rsid w:val="003172DC"/>
    <w:rsid w:val="003310F8"/>
    <w:rsid w:val="0035462D"/>
    <w:rsid w:val="0036204C"/>
    <w:rsid w:val="003711F7"/>
    <w:rsid w:val="00381F6A"/>
    <w:rsid w:val="00391F2A"/>
    <w:rsid w:val="003B0FB9"/>
    <w:rsid w:val="003B3BC5"/>
    <w:rsid w:val="003C3971"/>
    <w:rsid w:val="003F5FB3"/>
    <w:rsid w:val="00461378"/>
    <w:rsid w:val="0047077D"/>
    <w:rsid w:val="00490E78"/>
    <w:rsid w:val="00492A10"/>
    <w:rsid w:val="004A367E"/>
    <w:rsid w:val="004B2852"/>
    <w:rsid w:val="004D3578"/>
    <w:rsid w:val="004E213A"/>
    <w:rsid w:val="004F313B"/>
    <w:rsid w:val="004F56F6"/>
    <w:rsid w:val="004F738E"/>
    <w:rsid w:val="00507D5B"/>
    <w:rsid w:val="005347D8"/>
    <w:rsid w:val="00535B0F"/>
    <w:rsid w:val="00543E6C"/>
    <w:rsid w:val="00562B3C"/>
    <w:rsid w:val="00565087"/>
    <w:rsid w:val="005A0282"/>
    <w:rsid w:val="005C3365"/>
    <w:rsid w:val="005C7311"/>
    <w:rsid w:val="005D2E01"/>
    <w:rsid w:val="005E14E7"/>
    <w:rsid w:val="005F6A1E"/>
    <w:rsid w:val="00614FDF"/>
    <w:rsid w:val="00620477"/>
    <w:rsid w:val="00623EED"/>
    <w:rsid w:val="006410C0"/>
    <w:rsid w:val="006917BB"/>
    <w:rsid w:val="006C4EC4"/>
    <w:rsid w:val="0071386B"/>
    <w:rsid w:val="0072093E"/>
    <w:rsid w:val="00734A5B"/>
    <w:rsid w:val="00744E76"/>
    <w:rsid w:val="0074762A"/>
    <w:rsid w:val="00760BC5"/>
    <w:rsid w:val="00771A29"/>
    <w:rsid w:val="00781F0F"/>
    <w:rsid w:val="007D11BC"/>
    <w:rsid w:val="007E38FE"/>
    <w:rsid w:val="007F31C6"/>
    <w:rsid w:val="007F32B9"/>
    <w:rsid w:val="00802523"/>
    <w:rsid w:val="008028A4"/>
    <w:rsid w:val="00807778"/>
    <w:rsid w:val="00824935"/>
    <w:rsid w:val="00853FE6"/>
    <w:rsid w:val="00856946"/>
    <w:rsid w:val="00856E05"/>
    <w:rsid w:val="00864BF4"/>
    <w:rsid w:val="008751F3"/>
    <w:rsid w:val="008768CA"/>
    <w:rsid w:val="00876A7C"/>
    <w:rsid w:val="00894FB4"/>
    <w:rsid w:val="008B7004"/>
    <w:rsid w:val="008C5982"/>
    <w:rsid w:val="008C7C7C"/>
    <w:rsid w:val="008D7BCF"/>
    <w:rsid w:val="00900194"/>
    <w:rsid w:val="0090271F"/>
    <w:rsid w:val="00902E23"/>
    <w:rsid w:val="0091451C"/>
    <w:rsid w:val="00942EC2"/>
    <w:rsid w:val="009559DD"/>
    <w:rsid w:val="00966CAE"/>
    <w:rsid w:val="0098430F"/>
    <w:rsid w:val="00990344"/>
    <w:rsid w:val="009A485E"/>
    <w:rsid w:val="009B3A0B"/>
    <w:rsid w:val="009D7DD2"/>
    <w:rsid w:val="009F37B7"/>
    <w:rsid w:val="00A10F02"/>
    <w:rsid w:val="00A164B4"/>
    <w:rsid w:val="00A2294A"/>
    <w:rsid w:val="00A46CF8"/>
    <w:rsid w:val="00A53724"/>
    <w:rsid w:val="00A5463E"/>
    <w:rsid w:val="00A57973"/>
    <w:rsid w:val="00A82346"/>
    <w:rsid w:val="00AB3B9A"/>
    <w:rsid w:val="00AC318C"/>
    <w:rsid w:val="00AC35ED"/>
    <w:rsid w:val="00B15449"/>
    <w:rsid w:val="00B17C49"/>
    <w:rsid w:val="00B3480D"/>
    <w:rsid w:val="00B51015"/>
    <w:rsid w:val="00B576CF"/>
    <w:rsid w:val="00B611E5"/>
    <w:rsid w:val="00B80428"/>
    <w:rsid w:val="00B8601E"/>
    <w:rsid w:val="00B916CE"/>
    <w:rsid w:val="00BB48D0"/>
    <w:rsid w:val="00BC0F7D"/>
    <w:rsid w:val="00BC79D8"/>
    <w:rsid w:val="00BE0E3A"/>
    <w:rsid w:val="00C035C2"/>
    <w:rsid w:val="00C0770C"/>
    <w:rsid w:val="00C1184F"/>
    <w:rsid w:val="00C33079"/>
    <w:rsid w:val="00C3498F"/>
    <w:rsid w:val="00C72833"/>
    <w:rsid w:val="00C93F40"/>
    <w:rsid w:val="00CA3D0C"/>
    <w:rsid w:val="00CB42A5"/>
    <w:rsid w:val="00CC3B92"/>
    <w:rsid w:val="00D01278"/>
    <w:rsid w:val="00D03A83"/>
    <w:rsid w:val="00D30E24"/>
    <w:rsid w:val="00D33CAD"/>
    <w:rsid w:val="00D70409"/>
    <w:rsid w:val="00D72DA5"/>
    <w:rsid w:val="00D738D6"/>
    <w:rsid w:val="00D755EB"/>
    <w:rsid w:val="00D87E00"/>
    <w:rsid w:val="00D9134D"/>
    <w:rsid w:val="00D92ED4"/>
    <w:rsid w:val="00DA7A03"/>
    <w:rsid w:val="00DB1818"/>
    <w:rsid w:val="00DB1E90"/>
    <w:rsid w:val="00DB32F4"/>
    <w:rsid w:val="00DC309B"/>
    <w:rsid w:val="00DC4DA2"/>
    <w:rsid w:val="00DD042C"/>
    <w:rsid w:val="00DD2445"/>
    <w:rsid w:val="00DF2B1F"/>
    <w:rsid w:val="00DF3DB1"/>
    <w:rsid w:val="00DF62CD"/>
    <w:rsid w:val="00E75303"/>
    <w:rsid w:val="00E77645"/>
    <w:rsid w:val="00EB0795"/>
    <w:rsid w:val="00EC4A25"/>
    <w:rsid w:val="00F025A2"/>
    <w:rsid w:val="00F0464A"/>
    <w:rsid w:val="00F04712"/>
    <w:rsid w:val="00F05D89"/>
    <w:rsid w:val="00F12405"/>
    <w:rsid w:val="00F157CB"/>
    <w:rsid w:val="00F22EC7"/>
    <w:rsid w:val="00F27142"/>
    <w:rsid w:val="00F50FAA"/>
    <w:rsid w:val="00F51230"/>
    <w:rsid w:val="00F56543"/>
    <w:rsid w:val="00F653B8"/>
    <w:rsid w:val="00F74BD1"/>
    <w:rsid w:val="00F7785F"/>
    <w:rsid w:val="00F827A4"/>
    <w:rsid w:val="00FA1266"/>
    <w:rsid w:val="00FA268A"/>
    <w:rsid w:val="00FA6209"/>
    <w:rsid w:val="00FC1192"/>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17DE9"/>
  <w15:chartTrackingRefBased/>
  <w15:docId w15:val="{D4E84612-4000-4875-A706-0AE62E501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69159024">
      <w:bodyDiv w:val="1"/>
      <w:marLeft w:val="0"/>
      <w:marRight w:val="0"/>
      <w:marTop w:val="0"/>
      <w:marBottom w:val="0"/>
      <w:divBdr>
        <w:top w:val="none" w:sz="0" w:space="0" w:color="auto"/>
        <w:left w:val="none" w:sz="0" w:space="0" w:color="auto"/>
        <w:bottom w:val="none" w:sz="0" w:space="0" w:color="auto"/>
        <w:right w:val="none" w:sz="0" w:space="0" w:color="auto"/>
      </w:divBdr>
    </w:div>
    <w:div w:id="131605028">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191578155">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6026200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86239836">
      <w:bodyDiv w:val="1"/>
      <w:marLeft w:val="0"/>
      <w:marRight w:val="0"/>
      <w:marTop w:val="0"/>
      <w:marBottom w:val="0"/>
      <w:divBdr>
        <w:top w:val="none" w:sz="0" w:space="0" w:color="auto"/>
        <w:left w:val="none" w:sz="0" w:space="0" w:color="auto"/>
        <w:bottom w:val="none" w:sz="0" w:space="0" w:color="auto"/>
        <w:right w:val="none" w:sz="0" w:space="0" w:color="auto"/>
      </w:divBdr>
    </w:div>
    <w:div w:id="567765638">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54400130">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31501018">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46.vsdx"/><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231</Pages>
  <Words>94774</Words>
  <Characters>540218</Characters>
  <Application>Microsoft Office Word</Application>
  <DocSecurity>0</DocSecurity>
  <Lines>4501</Lines>
  <Paragraphs>1267</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633725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15)</dc:subject>
  <dc:creator>MCC Support</dc:creator>
  <cp:keywords>Mission critical services, video</cp:keywords>
  <dc:description/>
  <cp:lastModifiedBy>24.484_CR0215R2_(Rel-16)_MCImp-eMCPTT-CT, MCImp-MC</cp:lastModifiedBy>
  <cp:revision>5</cp:revision>
  <dcterms:created xsi:type="dcterms:W3CDTF">2022-03-20T20:58:00Z</dcterms:created>
  <dcterms:modified xsi:type="dcterms:W3CDTF">2022-03-26T07:38:00Z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24.581 %Rel-15%%24.581 %Rel-15%%24.581 %Rel-15%%24.581 %Rel-15%%24.581 %Rel-15%%24.581 %Rel-15%%24.581 %Rel-15%0001%24.581 %Rel-15%0002%24.581 %Rel-15%0003%24.581 %Rel-15%0004%24.581 %Rel-15%0005%24.581 %Rel-15%0006%24.581 %Rel-15%0007%24.581 %Rel-15%0008</vt:lpwstr>
  </property>
  <property fmtid="{D5CDD505-2E9C-101B-9397-08002B2CF9AE}" pid="7" name="MCCCRsImpl1">
    <vt:lpwstr>%24.581 %Rel-15%0009%24.581 %Rel-15%0010%24.581 %Rel-15%0011%24.581 %Rel-15%0012%24.581 %Rel-15%0013%24.581 %Rel-15%0014%24.581 %Rel-15%0015%24.581 %Rel-15%0016%24.581 %Rel-15%0017%24.581 %Rel-15%0018%24.581 %Rel-15%0019%24.581 %Rel-15%0020%24.581 %Rel-15</vt:lpwstr>
  </property>
  <property fmtid="{D5CDD505-2E9C-101B-9397-08002B2CF9AE}" pid="8" name="MCCCRsImpl2">
    <vt:lpwstr>el-15%0039%24.581 %Rel-15%0041%24.581 %Rel-15%0043%24.581 %Rel-15%0045%24.581 %Rel-15%0048%24.581 %Rel-15%0051%24.581 %Rel-15%0054%24.581 %Rel-15%0057%24.581 %Rel-15%0064%24.581 %Rel-15%0075%24.581 %Rel-15%0076%24.581 %Rel-15%0084%24.581%Rel-15%0087%</vt:lpwstr>
  </property>
</Properties>
</file>